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7E34" w14:textId="0741599E" w:rsidR="00923E87" w:rsidRDefault="00923E87" w:rsidP="0092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AD3BCF">
          <w:rPr>
            <w:b/>
            <w:i/>
            <w:noProof/>
            <w:sz w:val="28"/>
          </w:rPr>
          <w:t>651</w:t>
        </w:r>
      </w:fldSimple>
    </w:p>
    <w:p w14:paraId="1A4C7705" w14:textId="77777777" w:rsidR="00923E87" w:rsidRDefault="00923E87" w:rsidP="00923E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3E87" w14:paraId="54441EA3" w14:textId="77777777" w:rsidTr="005D7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EC47A" w14:textId="77777777" w:rsidR="00923E87" w:rsidRDefault="00923E87" w:rsidP="005D7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3E87" w14:paraId="56DF0E16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83466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3E87" w14:paraId="2B4ABD2E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447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B99EA2E" w14:textId="77777777" w:rsidTr="005D7081">
        <w:tc>
          <w:tcPr>
            <w:tcW w:w="142" w:type="dxa"/>
            <w:tcBorders>
              <w:left w:val="single" w:sz="4" w:space="0" w:color="auto"/>
            </w:tcBorders>
          </w:tcPr>
          <w:p w14:paraId="6D485989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FD615" w14:textId="77777777" w:rsidR="00923E87" w:rsidRPr="00410371" w:rsidRDefault="00923E87" w:rsidP="005D7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0DE49A1B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8B34F" w14:textId="77777777" w:rsidR="00923E87" w:rsidRPr="00410371" w:rsidRDefault="00923E87" w:rsidP="005D70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0798</w:t>
              </w:r>
            </w:fldSimple>
          </w:p>
        </w:tc>
        <w:tc>
          <w:tcPr>
            <w:tcW w:w="709" w:type="dxa"/>
          </w:tcPr>
          <w:p w14:paraId="0103ABB4" w14:textId="77777777" w:rsidR="00923E87" w:rsidRDefault="00923E87" w:rsidP="005D7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ECF3E" w14:textId="35168AA5" w:rsidR="00923E87" w:rsidRPr="00410371" w:rsidRDefault="00AD3BCF" w:rsidP="005D7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2C12F80" w14:textId="77777777" w:rsidR="00923E87" w:rsidRDefault="00923E87" w:rsidP="005D7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482CC1" w14:textId="5129AE81" w:rsidR="00923E87" w:rsidRPr="00410371" w:rsidRDefault="00923E87" w:rsidP="005D7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AD3BCF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E9CE3F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608A7082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9AF65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572F67EB" w14:textId="77777777" w:rsidTr="005D7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B1B9F" w14:textId="77777777" w:rsidR="00923E87" w:rsidRPr="00F25D98" w:rsidRDefault="00923E87" w:rsidP="005D7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3E87" w14:paraId="6E16E9F6" w14:textId="77777777" w:rsidTr="005D7081">
        <w:tc>
          <w:tcPr>
            <w:tcW w:w="9641" w:type="dxa"/>
            <w:gridSpan w:val="9"/>
          </w:tcPr>
          <w:p w14:paraId="50B2954F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A82A6" w14:textId="77777777" w:rsidR="00923E87" w:rsidRDefault="00923E87" w:rsidP="009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3E87" w14:paraId="1519BDC6" w14:textId="77777777" w:rsidTr="005D7081">
        <w:tc>
          <w:tcPr>
            <w:tcW w:w="2835" w:type="dxa"/>
          </w:tcPr>
          <w:p w14:paraId="1412CC96" w14:textId="77777777" w:rsidR="00923E87" w:rsidRDefault="00923E87" w:rsidP="005D7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F4566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63707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9AC7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D994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9D603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4035C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CB32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D10C9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9204BD" w14:textId="77777777" w:rsidR="00923E87" w:rsidRDefault="00923E87" w:rsidP="009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3E87" w14:paraId="59CFA9E3" w14:textId="77777777" w:rsidTr="005D7081">
        <w:tc>
          <w:tcPr>
            <w:tcW w:w="9640" w:type="dxa"/>
            <w:gridSpan w:val="11"/>
          </w:tcPr>
          <w:p w14:paraId="57CC75CA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0D74EDF" w14:textId="77777777" w:rsidTr="005D7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54BB3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CA86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IMS 5GS test case 8.36</w:t>
              </w:r>
            </w:fldSimple>
          </w:p>
        </w:tc>
      </w:tr>
      <w:tr w:rsidR="00923E87" w14:paraId="5259D1BC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EF992D5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2DCB4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F9671D7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AD00C29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F6C30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23E87" w14:paraId="2EE9750D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6999F71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8C063" w14:textId="45FA72EA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3E87" w14:paraId="55BD48D1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D3C3A7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B5FF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04F0258B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99F5BB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E0A2A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28DE2D" w14:textId="77777777" w:rsidR="00923E87" w:rsidRDefault="00923E87" w:rsidP="005D7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033E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4BAD3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2022-03-04</w:t>
              </w:r>
            </w:fldSimple>
          </w:p>
        </w:tc>
      </w:tr>
      <w:tr w:rsidR="00923E87" w14:paraId="1B836663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0BDD06C3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9225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6F94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545C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28CE0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3332FC8" w14:textId="77777777" w:rsidTr="005D7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BA4EE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30472" w14:textId="77777777" w:rsidR="00923E87" w:rsidRDefault="00923E87" w:rsidP="005D7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E55EA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2DD4E" w14:textId="77777777" w:rsidR="00923E87" w:rsidRDefault="00923E87" w:rsidP="005D7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0D75F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23E87" w14:paraId="00C7404B" w14:textId="77777777" w:rsidTr="005D7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BCBE1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50ED5" w14:textId="77777777" w:rsidR="00923E87" w:rsidRDefault="00923E87" w:rsidP="005D7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6EE1A" w14:textId="77777777" w:rsidR="00923E87" w:rsidRDefault="00923E87" w:rsidP="005D7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9246D" w14:textId="77777777" w:rsidR="00923E87" w:rsidRPr="007C2097" w:rsidRDefault="00923E87" w:rsidP="005D7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3E87" w14:paraId="518BEFE2" w14:textId="77777777" w:rsidTr="005D7081">
        <w:tc>
          <w:tcPr>
            <w:tcW w:w="1843" w:type="dxa"/>
          </w:tcPr>
          <w:p w14:paraId="76FA36CA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4D06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B571105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EA3AC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ED59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According to </w:t>
            </w:r>
            <w:r w:rsidRPr="00C507E8">
              <w:rPr>
                <w:i/>
                <w:noProof/>
              </w:rPr>
              <w:t xml:space="preserve">TS 34229-5 Table 8.36.3.3-6: REFER (step 24, table 8.36.3.2-1) </w:t>
            </w:r>
            <w:r w:rsidRPr="00C507E8">
              <w:rPr>
                <w:i/>
              </w:rPr>
              <w:t xml:space="preserve">Refer-To </w:t>
            </w:r>
            <w:r w:rsidRPr="00C507E8">
              <w:t>header</w:t>
            </w:r>
            <w:r w:rsidRPr="00C507E8">
              <w:rPr>
                <w:i/>
              </w:rPr>
              <w:t xml:space="preserve"> </w:t>
            </w:r>
            <w:r w:rsidRPr="00C507E8">
              <w:t>must contain following param</w:t>
            </w:r>
            <w:r>
              <w:t>eter</w:t>
            </w:r>
            <w:r w:rsidRPr="00C507E8">
              <w:rPr>
                <w:i/>
              </w:rPr>
              <w:t xml:space="preserve"> </w:t>
            </w:r>
            <w:r w:rsidRPr="00C507E8">
              <w:rPr>
                <w:i/>
                <w:noProof/>
              </w:rPr>
              <w:t>Require=replaces</w:t>
            </w:r>
            <w:r>
              <w:rPr>
                <w:i/>
                <w:noProof/>
              </w:rPr>
              <w:t>.</w:t>
            </w:r>
          </w:p>
          <w:p w14:paraId="4D3A4593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559A68C" w14:textId="4F8BF4DD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923E87" w14:paraId="54644F7F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4A8B9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905E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EE8D14B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AA3F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F2A0" w14:textId="473DA1A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check in function </w:t>
            </w:r>
            <w:r w:rsidRPr="00BB3745">
              <w:rPr>
                <w:i/>
                <w:noProof/>
              </w:rPr>
              <w:t>a_IMS_REFER_ReceiveRequest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check for </w:t>
            </w:r>
            <w:r w:rsidRPr="00BB3745">
              <w:rPr>
                <w:i/>
                <w:noProof/>
              </w:rPr>
              <w:t>Require=replaces</w:t>
            </w:r>
            <w:r>
              <w:rPr>
                <w:noProof/>
              </w:rPr>
              <w:t xml:space="preserve"> in </w:t>
            </w:r>
            <w:r w:rsidRPr="00C507E8">
              <w:rPr>
                <w:i/>
              </w:rPr>
              <w:t>Refer-To</w:t>
            </w:r>
            <w:r>
              <w:rPr>
                <w:noProof/>
              </w:rPr>
              <w:t xml:space="preserve"> header.</w:t>
            </w:r>
          </w:p>
        </w:tc>
      </w:tr>
      <w:tr w:rsidR="00923E87" w14:paraId="3CE90793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21D1C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A68B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BBCC195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46D9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D15DE" w14:textId="226FFFB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23E87" w14:paraId="72DC2675" w14:textId="77777777" w:rsidTr="005D7081">
        <w:tc>
          <w:tcPr>
            <w:tcW w:w="2694" w:type="dxa"/>
            <w:gridSpan w:val="2"/>
          </w:tcPr>
          <w:p w14:paraId="435B6C7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CC41C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851DE64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50DE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6F997" w14:textId="6CCBB1CA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8.36.NR5GC</w:t>
            </w:r>
          </w:p>
        </w:tc>
      </w:tr>
      <w:tr w:rsidR="00923E87" w14:paraId="4F5497A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D663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7152F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B42C11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750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57BB1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6E960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3EAEF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88B3F" w14:textId="77777777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5B282A0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251D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B07D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A7511" w14:textId="06C70101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9D5DB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E13BD" w14:textId="34175CA4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7B7ADE3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203F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BDD77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BEA22" w14:textId="1B7E411B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1F444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4AD59" w14:textId="7F49CD0D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0F556C69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8C3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D3924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62526" w14:textId="5594760F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BDB13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518D" w14:textId="4D4C64E2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209EEFA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B7FB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B0F18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42BABAC4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D7F2A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43463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E87" w:rsidRPr="008863B9" w14:paraId="035E61F5" w14:textId="77777777" w:rsidTr="005D7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BD456" w14:textId="77777777" w:rsidR="00923E87" w:rsidRPr="008863B9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DA6A2" w14:textId="77777777" w:rsidR="00923E87" w:rsidRPr="008863B9" w:rsidRDefault="00923E87" w:rsidP="009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E87" w14:paraId="04B56A97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A3F5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D170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7232739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17E61E4B" w14:textId="27028892" w:rsidR="003309D1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09D1" w:rsidRPr="00061486">
        <w:rPr>
          <w:rFonts w:ascii="Arial" w:hAnsi="Arial" w:cs="Arial"/>
          <w:i/>
          <w:iCs/>
        </w:rPr>
        <w:t>Table of Contents</w:t>
      </w:r>
      <w:r w:rsidR="003309D1">
        <w:tab/>
      </w:r>
      <w:r w:rsidR="003309D1">
        <w:fldChar w:fldCharType="begin"/>
      </w:r>
      <w:r w:rsidR="003309D1">
        <w:instrText xml:space="preserve"> PAGEREF _Toc97232739 \h </w:instrText>
      </w:r>
      <w:r w:rsidR="003309D1">
        <w:fldChar w:fldCharType="separate"/>
      </w:r>
      <w:r w:rsidR="003309D1">
        <w:t>2</w:t>
      </w:r>
      <w:r w:rsidR="003309D1">
        <w:fldChar w:fldCharType="end"/>
      </w:r>
    </w:p>
    <w:p w14:paraId="7224CF9A" w14:textId="004DF8CC" w:rsidR="003309D1" w:rsidRDefault="003309D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148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14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_Toc97232740 \h </w:instrText>
      </w:r>
      <w:r>
        <w:fldChar w:fldCharType="separate"/>
      </w:r>
      <w:r>
        <w:t>3</w:t>
      </w:r>
      <w:r>
        <w:fldChar w:fldCharType="end"/>
      </w:r>
    </w:p>
    <w:p w14:paraId="093D352B" w14:textId="6EB7E450" w:rsidR="003309D1" w:rsidRPr="003309D1" w:rsidRDefault="003309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1486">
        <w:rPr>
          <w:b/>
          <w:lang w:val="pt-BR"/>
        </w:rPr>
        <w:t>1.1</w:t>
      </w:r>
      <w:r w:rsidRPr="003309D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1486">
        <w:rPr>
          <w:b/>
        </w:rPr>
        <w:t>Correction to function a_IMS_REFER_ReceiveRequest</w:t>
      </w:r>
      <w:r>
        <w:tab/>
      </w:r>
      <w:r>
        <w:fldChar w:fldCharType="begin"/>
      </w:r>
      <w:r>
        <w:instrText xml:space="preserve"> PAGEREF _Toc97232741 \h </w:instrText>
      </w:r>
      <w:r>
        <w:fldChar w:fldCharType="separate"/>
      </w:r>
      <w:r>
        <w:t>3</w:t>
      </w:r>
      <w:r>
        <w:fldChar w:fldCharType="end"/>
      </w:r>
    </w:p>
    <w:p w14:paraId="01A29AD3" w14:textId="6A63F620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7232740"/>
      <w:r>
        <w:rPr>
          <w:b/>
        </w:rPr>
        <w:t>Corrections required</w:t>
      </w:r>
      <w:bookmarkEnd w:id="1"/>
      <w:bookmarkEnd w:id="2"/>
      <w:bookmarkEnd w:id="3"/>
    </w:p>
    <w:p w14:paraId="56B5B225" w14:textId="0D7E6C0C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7232741"/>
      <w:r>
        <w:rPr>
          <w:b/>
        </w:rPr>
        <w:t xml:space="preserve">Correction to function </w:t>
      </w:r>
      <w:r w:rsidR="00FE793E" w:rsidRPr="00FE793E">
        <w:rPr>
          <w:b/>
        </w:rPr>
        <w:t>a_IMS_REFER_ReceiveRequest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1555A08F" w:rsidR="00647F8D" w:rsidRDefault="00FE793E">
            <w:pPr>
              <w:pStyle w:val="CRCoverPage"/>
              <w:spacing w:after="0"/>
              <w:ind w:left="100"/>
              <w:rPr>
                <w:noProof/>
              </w:rPr>
            </w:pPr>
            <w:r w:rsidRPr="00FE793E">
              <w:rPr>
                <w:noProof/>
              </w:rPr>
              <w:t>a_IMS_REFER_ReceiveRequest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2E86604D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</w:t>
            </w:r>
            <w:r w:rsidR="003309D1" w:rsidRPr="003309D1"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CD2D045" w:rsidR="00647F8D" w:rsidRDefault="003309D1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3309D1">
              <w:rPr>
                <w:noProof/>
              </w:rPr>
              <w:t xml:space="preserve">Added a check in function </w:t>
            </w:r>
            <w:r w:rsidRPr="003309D1">
              <w:rPr>
                <w:i/>
                <w:noProof/>
              </w:rPr>
              <w:t xml:space="preserve">a_IMS_REFER_ReceiveRequest </w:t>
            </w:r>
            <w:r w:rsidRPr="003309D1">
              <w:rPr>
                <w:noProof/>
              </w:rPr>
              <w:t xml:space="preserve">to check for </w:t>
            </w:r>
            <w:r w:rsidRPr="003309D1">
              <w:rPr>
                <w:i/>
                <w:noProof/>
              </w:rPr>
              <w:t>Require=replaces</w:t>
            </w:r>
            <w:r w:rsidRPr="003309D1">
              <w:rPr>
                <w:noProof/>
              </w:rPr>
              <w:t xml:space="preserve"> in </w:t>
            </w:r>
            <w:r w:rsidRPr="003309D1">
              <w:rPr>
                <w:i/>
                <w:noProof/>
              </w:rPr>
              <w:t>Refer-To</w:t>
            </w:r>
            <w:r w:rsidRPr="003309D1">
              <w:rPr>
                <w:noProof/>
              </w:rPr>
              <w:t xml:space="preserve"> header.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21E5C15" w:rsidR="00647F8D" w:rsidRDefault="003309D1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3309D1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604324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altstep a_IMS_REFER_ReceiveRequest(out IMS_DATA_REQ p_IMS_REFER_REQ,</w:t>
            </w:r>
          </w:p>
          <w:p w14:paraId="1A0AA29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charstring p_RequestUriString,</w:t>
            </w:r>
          </w:p>
          <w:p w14:paraId="250B72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charstring p_ReferToUriString,</w:t>
            </w:r>
          </w:p>
          <w:p w14:paraId="433108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IMS_PTC_DialogIndex_Type p_ActiveSessionToBeReplaced,</w:t>
            </w:r>
          </w:p>
          <w:p w14:paraId="4B2F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boolean p_ReferCreatingDialog := false,</w:t>
            </w:r>
          </w:p>
          <w:p w14:paraId="7009CEB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IMS_CallType_Type p_CallType := CONFERENCE_CALL) runs on IMS_PTC</w:t>
            </w:r>
          </w:p>
          <w:p w14:paraId="434C63A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{ /* @sic R5s141343 change 3.1: p_ReferCreatingDialog := false sic@ */</w:t>
            </w:r>
          </w:p>
          <w:p w14:paraId="6497CC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p_ActiveSessionToBeReplaced sic@</w:t>
            </w:r>
          </w:p>
          <w:p w14:paraId="2E89FB0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p_ActiveSessionToBeReplaced changed to "template (omit) IMS_PTC_DialogIndex_Type" sic@</w:t>
            </w:r>
          </w:p>
          <w:p w14:paraId="7E70841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ispresent(p_ActiveSessionToBeReplaced) =&gt; there is an active session between the UE and a remote user which shall be replaced (e.g. Three way session creation; 15.121a);</w:t>
            </w:r>
          </w:p>
          <w:p w14:paraId="3D89A32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   (the remote user is referenced by p_ReferToUriString)</w:t>
            </w:r>
          </w:p>
          <w:p w14:paraId="64440B3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p_ActiveSessionToBeReplaced==omit      =&gt; there is no active session with the remote user but the REFER is just to invite the remote user */</w:t>
            </w:r>
          </w:p>
          <w:p w14:paraId="216F423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p_CSeqValue removed sic@</w:t>
            </w:r>
          </w:p>
          <w:p w14:paraId="444B9D1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p_CallType added sic@</w:t>
            </w:r>
          </w:p>
          <w:p w14:paraId="23D6007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63DC23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v_IMS_REFER_REQ_ByRef;</w:t>
            </w:r>
          </w:p>
          <w:p w14:paraId="0F3B88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SipUrl v_RequestUriRefer := f_SIP_BuildSipUri_RX(p_RequestUriString);</w:t>
            </w:r>
          </w:p>
          <w:p w14:paraId="79FBA03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boolean v_ReplacesHeaderIsRequired := ispresent(p_ActiveSessionToBeReplaced);</w:t>
            </w:r>
          </w:p>
          <w:p w14:paraId="453F7C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SipUrl v_ReferToUri := fl_SIP_BuildReferToUri_RX(p_ReferToUriString, v_ReplacesHeaderIsRequired);  /* @sic R5s150382 change 3; R5s160043, R5-160796 MCC160 implementation  sic@ */</w:t>
            </w:r>
          </w:p>
          <w:p w14:paraId="2F8BF51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MessageHeader v_MessageHeader_Refer := f_IMS_ReferRequest_MessageHeaderRX(v_RequestUriRefer, v_ReferToUri, p_ReferCreatingDialog, -, p_CallType);</w:t>
            </w:r>
          </w:p>
          <w:p w14:paraId="27470B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GenericParam v_Replaces;</w:t>
            </w:r>
          </w:p>
          <w:p w14:paraId="6B8EA07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CallId v_CallId;</w:t>
            </w:r>
          </w:p>
          <w:p w14:paraId="59AF4B8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 v_FromTag;</w:t>
            </w:r>
          </w:p>
          <w:p w14:paraId="34F1406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 v_ToTag;</w:t>
            </w:r>
          </w:p>
          <w:p w14:paraId="2640786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CharStringList_Type v_ReceivedDialogId;</w:t>
            </w:r>
          </w:p>
          <w:p w14:paraId="1257B7C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CharStringList_Type v_ExpectedDialogId;</w:t>
            </w:r>
          </w:p>
          <w:p w14:paraId="4A30FA4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3FEFC4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a_IMS_ReceiveRequest(car_IMS_Refer_Request(cr_REFER_Request(v_RequestUriRefer, v_MessageHeader_Refer)), v_IMS_REFER_REQ_ByRef)</w:t>
            </w:r>
          </w:p>
          <w:p w14:paraId="7820A1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16E2B129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f_IMS_A_2_10_Refer_CommonChecks(v_IMS_REFER_REQ_ByRef, p_ReferCreatingDialog);</w:t>
            </w:r>
          </w:p>
          <w:p w14:paraId="11B32D0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lastRenderedPageBreak/>
              <w:t xml:space="preserve">        if (not p_ReferCreatingDialog) {    /* @sic R5s160045: CSeq value to be incremented and checked for in-dialog REFER sic@ */</w:t>
            </w:r>
          </w:p>
          <w:p w14:paraId="21D2B1F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f_IMS_RequestInDialog_IncrAndCheckCSeqValue(v_IMS_REFER_REQ_ByRef.Request.Refer.msgHeader);</w:t>
            </w:r>
          </w:p>
          <w:p w14:paraId="2B0338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3594232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0F14D9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(v_ReplacesHeaderIsRequired) {   /* @sic R5-153765, R5s150909 sic@ */</w:t>
            </w:r>
          </w:p>
          <w:p w14:paraId="2DF7FA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1D4E6E4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v_Replaces := f_SIP_AmpersandParamList_GetParam(v_IMS_REFER_REQ_ByRef.Request.Refer.msgHeader.referTo.nameAddr.addrSpec.headers, "Replaces");</w:t>
            </w:r>
          </w:p>
          <w:p w14:paraId="64E9755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(ispresent(v_Replaces)) {</w:t>
            </w:r>
          </w:p>
          <w:p w14:paraId="6B47FC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v_CallId   := f_IMS_PTC_ImsInfo_DialogGetCallId(p_ActiveSessionToBeReplaced);</w:t>
            </w:r>
          </w:p>
          <w:p w14:paraId="43B074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v_FromTag  := valueof(f_IMS_PTC_ImsInfo_DialogGetRemoteTag(p_ActiveSessionToBeReplaced));   // @sic R5s150909 sic@</w:t>
            </w:r>
          </w:p>
          <w:p w14:paraId="6374426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v_ToTag    := valueof(f_IMS_PTC_ImsInfo_DialogGetLocalTag(p_ActiveSessionToBeReplaced));    // @sic R5s150909 sic@</w:t>
            </w:r>
          </w:p>
          <w:p w14:paraId="7E253D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v_ExpectedDialogId := {</w:t>
            </w:r>
          </w:p>
          <w:p w14:paraId="75B2FC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v_CallId.callid,</w:t>
            </w:r>
          </w:p>
          <w:p w14:paraId="6E9A36B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permutation("to-tag=" &amp; v_ToTag, "from-tag=" &amp; v_FromTag, *)</w:t>
            </w:r>
          </w:p>
          <w:p w14:paraId="2D3110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4E611C7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v_ReceivedDialogId := f_StringSplit(f_URL_Decoding(valueof(v_Replaces.paramValue.tokenOrHost)), {";"}); // see RFC 3891 6.1</w:t>
            </w:r>
          </w:p>
          <w:p w14:paraId="7E8EF3A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match(v_ReceivedDialogId, v_ExpectedDialogId)) {</w:t>
            </w:r>
          </w:p>
          <w:p w14:paraId="4D270E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f_IMS_SetVerdictFailOrInconc(__FILE__, __LINE__, "Invalid dialog id in Replaces header of Refer-To's SipUri");</w:t>
            </w:r>
          </w:p>
          <w:p w14:paraId="6E72E89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4952BA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05BD6D5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4F17D13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p_IMS_REFER_REQ := v_IMS_REFER_REQ_ByRef;  // return message by ref</w:t>
            </w:r>
          </w:p>
          <w:p w14:paraId="5FC2BA9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5B016F9D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CAEDA81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94D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altstep a_IMS_REFER_ReceiveRequest(out IMS_DATA_REQ p_IMS_REFER_REQ,</w:t>
            </w:r>
          </w:p>
          <w:p w14:paraId="34EFD7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charstring p_RequestUriString,</w:t>
            </w:r>
          </w:p>
          <w:p w14:paraId="702D946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charstring p_ReferToUriString,</w:t>
            </w:r>
          </w:p>
          <w:p w14:paraId="1FA29B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IMS_PTC_DialogIndex_Type p_ActiveSessionToBeReplaced,</w:t>
            </w:r>
          </w:p>
          <w:p w14:paraId="3C32131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boolean p_ReferCreatingDialog := false,</w:t>
            </w:r>
          </w:p>
          <w:p w14:paraId="68135FC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IMS_CallType_Type p_CallType := CONFERENCE_CALL) runs on IMS_PTC</w:t>
            </w:r>
          </w:p>
          <w:p w14:paraId="4A4E29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{ /* @sic R5s141343 change 3.1: p_ReferCreatingDialog := false sic@ */</w:t>
            </w:r>
          </w:p>
          <w:p w14:paraId="33A9C61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p_ActiveSessionToBeReplaced sic@</w:t>
            </w:r>
          </w:p>
          <w:p w14:paraId="1320B43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p_ActiveSessionToBeReplaced changed to "template (omit) IMS_PTC_DialogIndex_Type" sic@</w:t>
            </w:r>
          </w:p>
          <w:p w14:paraId="68AEC91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ispresent(p_ActiveSessionToBeReplaced) =&gt; there is an active session between the UE and a remote user which shall be replaced (e.g. Three way session creation; 15.121a);</w:t>
            </w:r>
          </w:p>
          <w:p w14:paraId="146493A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   (the remote user is referenced by p_ReferToUriString)</w:t>
            </w:r>
          </w:p>
          <w:p w14:paraId="718044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p_ActiveSessionToBeReplaced==omit      =&gt; there is no active session with the remote user but the REFER is just to invite the remote user */</w:t>
            </w:r>
          </w:p>
          <w:p w14:paraId="60BEB7C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p_CSeqValue removed sic@</w:t>
            </w:r>
          </w:p>
          <w:p w14:paraId="0F9C40A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p_CallType added sic@</w:t>
            </w:r>
          </w:p>
          <w:p w14:paraId="786922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746A08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v_IMS_REFER_REQ_ByRef;</w:t>
            </w:r>
          </w:p>
          <w:p w14:paraId="22E3DFA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SipUrl v_RequestUriRefer := f_SIP_BuildSipUri_RX(p_RequestUriString);</w:t>
            </w:r>
          </w:p>
          <w:p w14:paraId="1B0704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lastRenderedPageBreak/>
              <w:t xml:space="preserve">    var boolean v_ReplacesHeaderIsRequired := ispresent(p_ActiveSessionToBeReplaced);</w:t>
            </w:r>
          </w:p>
          <w:p w14:paraId="773F85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SipUrl v_ReferToUri := fl_SIP_BuildReferToUri_RX(p_ReferToUriString, v_ReplacesHeaderIsRequired);  /* @sic R5s150382 change 3; R5s160043, R5-160796 MCC160 implementation  sic@ */</w:t>
            </w:r>
          </w:p>
          <w:p w14:paraId="5ADF59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MessageHeader v_MessageHeader_Refer := f_IMS_ReferRequest_MessageHeaderRX(v_RequestUriRefer, v_ReferToUri, p_ReferCreatingDialog, -, p_CallType);</w:t>
            </w:r>
          </w:p>
          <w:p w14:paraId="457B41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GenericParam v_Replaces;</w:t>
            </w:r>
          </w:p>
          <w:p w14:paraId="2487E0D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CallId v_CallId;</w:t>
            </w:r>
          </w:p>
          <w:p w14:paraId="0BC926D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 v_FromTag;</w:t>
            </w:r>
          </w:p>
          <w:p w14:paraId="3EE4E42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 v_ToTag;     </w:t>
            </w:r>
          </w:p>
          <w:p w14:paraId="6E12376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CharStringList_Type v_ReceivedDialogId;</w:t>
            </w:r>
          </w:p>
          <w:p w14:paraId="4BE59A2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CharStringList_Type v_ExpectedDialogId;</w:t>
            </w:r>
          </w:p>
          <w:p w14:paraId="4257BBAF" w14:textId="141CA591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var template (present) CharStringList_Type v_Expectedreplaces :=  {*, "Require=replaces"};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3AC8098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81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a_IMS_ReceiveRequest(car_IMS_Refer_Request(cr_REFER_Request(v_RequestUriRefer, v_MessageHeader_Refer)), v_IMS_REFER_REQ_ByRef)</w:t>
            </w:r>
          </w:p>
          <w:p w14:paraId="71DDFFB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6CA7DAE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f_IMS_A_2_10_Refer_CommonChecks(v_IMS_REFER_REQ_ByRef, p_ReferCreatingDialog);</w:t>
            </w:r>
          </w:p>
          <w:p w14:paraId="7E86D95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(not p_ReferCreatingDialog) {    /* @sic R5s160045: CSeq value to be incremented and checked for in-dialog REFER sic@ */</w:t>
            </w:r>
          </w:p>
          <w:p w14:paraId="164DBD3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f_IMS_RequestInDialog_IncrAndCheckCSeqValue(v_IMS_REFER_REQ_ByRef.Request.Refer.msgHeader);</w:t>
            </w:r>
          </w:p>
          <w:p w14:paraId="3F5FFD1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607DDBC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764915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(v_ReplacesHeaderIsRequired) {   /* @sic R5-153765, R5s150909 sic@ */</w:t>
            </w:r>
          </w:p>
          <w:p w14:paraId="4828BE1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5E10C85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v_Replaces := f_SIP_AmpersandParamList_GetParam(v_IMS_REFER_REQ_ByRef.Request.Refer.msgHeader.referTo.nameAddr.addrSpec.headers, "Replaces");</w:t>
            </w:r>
          </w:p>
          <w:p w14:paraId="44E207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(ispresent(v_Replaces)) {</w:t>
            </w:r>
          </w:p>
          <w:p w14:paraId="2E51E9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v_CallId   := f_IMS_PTC_ImsInfo_DialogGetCallId(p_ActiveSessionToBeReplaced);</w:t>
            </w:r>
          </w:p>
          <w:p w14:paraId="1770717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v_FromTag  := valueof(f_IMS_PTC_ImsInfo_DialogGetRemoteTag(p_ActiveSessionToBeReplaced));   // @sic R5s150909 sic@</w:t>
            </w:r>
          </w:p>
          <w:p w14:paraId="4FBE90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v_ToTag    := valueof(f_IMS_PTC_ImsInfo_DialogGetLocalTag(p_ActiveSessionToBeReplaced));    // @sic R5s150909 sic@</w:t>
            </w:r>
          </w:p>
          <w:p w14:paraId="5CBCE1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v_ExpectedDialogId := {</w:t>
            </w:r>
          </w:p>
          <w:p w14:paraId="552192E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v_CallId.callid,</w:t>
            </w:r>
          </w:p>
          <w:p w14:paraId="040E770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permutation("to-tag=" &amp; v_ToTag, "from-tag=" &amp; v_FromTag, *)</w:t>
            </w:r>
          </w:p>
          <w:p w14:paraId="39F7F9D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79397C5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v_ReceivedDialogId := f_StringSplit(f_URL_Decoding(valueof(v_Replaces.paramValue.tokenOrHost)), {";"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,"&amp;"</w:t>
            </w:r>
            <w:r w:rsidRPr="003C6219">
              <w:rPr>
                <w:rFonts w:ascii="Arial" w:hAnsi="Arial"/>
                <w:lang w:eastAsia="en-GB"/>
              </w:rPr>
              <w:t xml:space="preserve">});// see RFC 3891 6.1         </w:t>
            </w:r>
          </w:p>
          <w:p w14:paraId="2D63BC0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match(v_ReceivedDialogId, v_ExpectedDialogId)) {</w:t>
            </w:r>
          </w:p>
          <w:p w14:paraId="6631D2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f_IMS_SetVerdictFailOrInconc(__FILE__, __LINE__, "Invalid dialog id in Replaces header of Refer-To's SipUri");</w:t>
            </w:r>
          </w:p>
          <w:p w14:paraId="2073D64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16EF779F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if(p_CallType == NORMAL_CALL){</w:t>
            </w:r>
          </w:p>
          <w:p w14:paraId="7BCCD9D6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if (not match (v_ReceivedDialogId, v_Expectedreplaces )){</w:t>
            </w:r>
          </w:p>
          <w:p w14:paraId="7CCDE717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   f_IMS_SetVerdictFailOrInconc(__FILE__, __LINE__, "Invalid dialog id in Replaces header of Refer-To's SipUri for Transfer call: 'Require=replaces' missing or not correct");</w:t>
            </w:r>
          </w:p>
          <w:p w14:paraId="02276368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}</w:t>
            </w:r>
          </w:p>
          <w:p w14:paraId="3C1D3E9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}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48F7B87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626DB8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263CA0B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p_IMS_REFER_REQ := v_IMS_REFER_REQ_ByRef;  // return message by ref</w:t>
            </w:r>
          </w:p>
          <w:p w14:paraId="7EEECC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617710A8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847B1A7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4CC9" w14:textId="77777777" w:rsidR="005164EA" w:rsidRDefault="005164EA">
      <w:r>
        <w:separator/>
      </w:r>
    </w:p>
  </w:endnote>
  <w:endnote w:type="continuationSeparator" w:id="0">
    <w:p w14:paraId="39AF0B02" w14:textId="77777777" w:rsidR="005164EA" w:rsidRDefault="0051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9DB70" w14:textId="77777777" w:rsidR="005164EA" w:rsidRDefault="005164EA">
      <w:r>
        <w:separator/>
      </w:r>
    </w:p>
  </w:footnote>
  <w:footnote w:type="continuationSeparator" w:id="0">
    <w:p w14:paraId="0ACD1A09" w14:textId="77777777" w:rsidR="005164EA" w:rsidRDefault="0051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986081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86534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262459">
    <w:abstractNumId w:val="0"/>
  </w:num>
  <w:num w:numId="4" w16cid:durableId="1136873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09D1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6219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164EA"/>
    <w:rsid w:val="005219AC"/>
    <w:rsid w:val="00530ECA"/>
    <w:rsid w:val="005314B2"/>
    <w:rsid w:val="00534173"/>
    <w:rsid w:val="0053451B"/>
    <w:rsid w:val="005351E9"/>
    <w:rsid w:val="0053617A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23E87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13BF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3BCF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3745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507E8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22C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001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E793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76FDB-0932-4E06-9E07-316D33F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1021</Words>
  <Characters>10951</Characters>
  <Application>Microsoft Office Word</Application>
  <DocSecurity>0</DocSecurity>
  <Lines>91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11949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2022-03-04T10:14:00Z</dcterms:created>
  <dcterms:modified xsi:type="dcterms:W3CDTF">2022-04-27T13:20:00Z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