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0C9578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06E86">
        <w:fldChar w:fldCharType="begin"/>
      </w:r>
      <w:r w:rsidR="00A06E86">
        <w:instrText xml:space="preserve"> DOCPROPERTY  Tdoc#  \* MERGEFORMAT </w:instrText>
      </w:r>
      <w:r w:rsidR="00A06E86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A06E86">
        <w:rPr>
          <w:b/>
          <w:i/>
          <w:noProof/>
          <w:sz w:val="28"/>
        </w:rPr>
        <w:t>648</w:t>
      </w:r>
      <w:r w:rsidR="00A06E86">
        <w:rPr>
          <w:b/>
          <w:i/>
          <w:noProof/>
          <w:sz w:val="28"/>
        </w:rPr>
        <w:fldChar w:fldCharType="end"/>
      </w:r>
    </w:p>
    <w:p w14:paraId="210A5493" w14:textId="77777777" w:rsidR="00745C21" w:rsidRDefault="00A06E86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A06E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2F9BA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9F5509">
              <w:rPr>
                <w:b/>
                <w:noProof/>
                <w:sz w:val="28"/>
              </w:rPr>
              <w:t>9</w:t>
            </w:r>
            <w:r w:rsidR="00E9337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C447D" w:rsidR="001E41F3" w:rsidRPr="00745C21" w:rsidRDefault="00A06E8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85265" w:rsidR="001E41F3" w:rsidRPr="00410371" w:rsidRDefault="00A06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CF948" w:rsidR="001E41F3" w:rsidRDefault="00576BCD" w:rsidP="00423AB6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Addition of IMS NR5GC </w:t>
            </w:r>
            <w:r w:rsidR="009F5509">
              <w:t>supplementary service</w:t>
            </w:r>
            <w:r w:rsidRPr="00576BCD">
              <w:t xml:space="preserve"> test case 8.</w:t>
            </w:r>
            <w:r w:rsidR="009F5509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8AB7F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9F55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F5509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0B83E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9F5509">
              <w:t>6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968884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9F5509">
              <w:t>6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19FE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9F5509">
              <w:rPr>
                <w:noProof/>
              </w:rPr>
              <w:t>6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712422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DF1F1CD" w14:textId="762D0E7F" w:rsidR="009F550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5509" w:rsidRPr="001A340A">
        <w:rPr>
          <w:rFonts w:cs="Arial"/>
          <w:iCs/>
        </w:rPr>
        <w:t>Table of Contents</w:t>
      </w:r>
      <w:r w:rsidR="009F5509">
        <w:tab/>
      </w:r>
      <w:r w:rsidR="009F5509">
        <w:fldChar w:fldCharType="begin"/>
      </w:r>
      <w:r w:rsidR="009F5509">
        <w:instrText xml:space="preserve"> PAGEREF _Toc97124223 \h </w:instrText>
      </w:r>
      <w:r w:rsidR="009F5509">
        <w:fldChar w:fldCharType="separate"/>
      </w:r>
      <w:r w:rsidR="009F5509">
        <w:t>2</w:t>
      </w:r>
      <w:r w:rsidR="009F5509">
        <w:fldChar w:fldCharType="end"/>
      </w:r>
    </w:p>
    <w:p w14:paraId="55D6114D" w14:textId="67216E66" w:rsidR="009F5509" w:rsidRDefault="009F55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340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_Toc97124224 \h </w:instrText>
      </w:r>
      <w:r>
        <w:fldChar w:fldCharType="separate"/>
      </w:r>
      <w:r>
        <w:t>3</w:t>
      </w:r>
      <w:r>
        <w:fldChar w:fldCharType="end"/>
      </w:r>
    </w:p>
    <w:p w14:paraId="106289EC" w14:textId="00A3125F" w:rsidR="009F5509" w:rsidRDefault="009F550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340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A340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_Toc97124225 \h </w:instrText>
      </w:r>
      <w:r>
        <w:fldChar w:fldCharType="separate"/>
      </w:r>
      <w:r>
        <w:t>3</w:t>
      </w:r>
      <w:r>
        <w:fldChar w:fldCharType="end"/>
      </w:r>
    </w:p>
    <w:p w14:paraId="2F51D922" w14:textId="763ECF69" w:rsidR="009F5509" w:rsidRDefault="009F55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340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34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_Toc97124226 \h </w:instrText>
      </w:r>
      <w:r>
        <w:fldChar w:fldCharType="separate"/>
      </w:r>
      <w:r>
        <w:t>3</w:t>
      </w:r>
      <w:r>
        <w:fldChar w:fldCharType="end"/>
      </w:r>
    </w:p>
    <w:p w14:paraId="7203C23E" w14:textId="595A3251" w:rsidR="009F5509" w:rsidRDefault="009F55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340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340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_Toc97124227 \h </w:instrText>
      </w:r>
      <w:r>
        <w:fldChar w:fldCharType="separate"/>
      </w:r>
      <w:r>
        <w:t>3</w:t>
      </w:r>
      <w:r>
        <w:fldChar w:fldCharType="end"/>
      </w:r>
    </w:p>
    <w:p w14:paraId="153FBD03" w14:textId="7B75AA1E" w:rsidR="009F5509" w:rsidRDefault="009F55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340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340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_Toc97124228 \h </w:instrText>
      </w:r>
      <w:r>
        <w:fldChar w:fldCharType="separate"/>
      </w:r>
      <w:r>
        <w:t>3</w:t>
      </w:r>
      <w:r>
        <w:fldChar w:fldCharType="end"/>
      </w:r>
    </w:p>
    <w:p w14:paraId="4942D290" w14:textId="712A8F47" w:rsidR="009F5509" w:rsidRDefault="009F550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340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A340A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_Toc97124229 \h </w:instrText>
      </w:r>
      <w:r>
        <w:fldChar w:fldCharType="separate"/>
      </w:r>
      <w:r>
        <w:t>3</w:t>
      </w:r>
      <w:r>
        <w:fldChar w:fldCharType="end"/>
      </w:r>
    </w:p>
    <w:p w14:paraId="2394BA2D" w14:textId="4E4EF07E" w:rsidR="009F5509" w:rsidRDefault="009F55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340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340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_Toc97124230 \h </w:instrText>
      </w:r>
      <w:r>
        <w:fldChar w:fldCharType="separate"/>
      </w:r>
      <w:r>
        <w:t>3</w:t>
      </w:r>
      <w:r>
        <w:fldChar w:fldCharType="end"/>
      </w:r>
    </w:p>
    <w:p w14:paraId="325A0C2F" w14:textId="1BB71E5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7124224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E5AFF0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9F5509">
        <w:rPr>
          <w:rFonts w:cs="Arial"/>
        </w:rPr>
        <w:t>6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7124225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7412D14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9F5509">
        <w:rPr>
          <w:rFonts w:cs="Arial"/>
          <w:lang w:eastAsia="ja-JP"/>
        </w:rPr>
        <w:t>6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94C0B6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F5509" w:rsidRPr="009F5509">
        <w:rPr>
          <w:rFonts w:cs="Arial"/>
          <w:b/>
          <w:lang w:eastAsia="ja-JP"/>
        </w:rPr>
        <w:t>Mediatek MT6983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7124226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7124227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7124228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0C48D423" w:rsidR="00007D89" w:rsidRPr="00954EDD" w:rsidRDefault="009F550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7124229"/>
      <w:r w:rsidRPr="009F5509">
        <w:rPr>
          <w:rFonts w:cs="Arial"/>
          <w:b/>
        </w:rPr>
        <w:t>Mediatek MT6983</w:t>
      </w:r>
      <w:bookmarkEnd w:id="16"/>
    </w:p>
    <w:p w14:paraId="29B59B52" w14:textId="61943F8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9F5509" w:rsidRPr="009F5509">
        <w:rPr>
          <w:rFonts w:cs="Arial"/>
        </w:rPr>
        <w:t>Mediatek MT6983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29EABCC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9F5509">
        <w:rPr>
          <w:rFonts w:cs="Arial"/>
        </w:rPr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3AC5DF3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9F5509">
        <w:rPr>
          <w:rFonts w:cs="Arial"/>
        </w:rPr>
        <w:t>6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7124230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7DD999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576BCD">
              <w:rPr>
                <w:rFonts w:cs="Arial"/>
                <w:b/>
                <w:sz w:val="18"/>
              </w:rPr>
              <w:t>3</w:t>
            </w:r>
            <w:r w:rsidR="009F5509">
              <w:rPr>
                <w:rFonts w:cs="Arial"/>
                <w:b/>
                <w:sz w:val="18"/>
              </w:rPr>
              <w:t>78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9F5509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F78AD" w14:textId="77777777" w:rsidR="00335728" w:rsidRDefault="00335728">
      <w:r>
        <w:separator/>
      </w:r>
    </w:p>
  </w:endnote>
  <w:endnote w:type="continuationSeparator" w:id="0">
    <w:p w14:paraId="39BC153A" w14:textId="77777777" w:rsidR="00335728" w:rsidRDefault="0033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8E8F0" w14:textId="77777777" w:rsidR="00335728" w:rsidRDefault="00335728">
      <w:r>
        <w:separator/>
      </w:r>
    </w:p>
  </w:footnote>
  <w:footnote w:type="continuationSeparator" w:id="0">
    <w:p w14:paraId="08358BB8" w14:textId="77777777" w:rsidR="00335728" w:rsidRDefault="00335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718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2602204">
    <w:abstractNumId w:val="2"/>
  </w:num>
  <w:num w:numId="3" w16cid:durableId="1016233208">
    <w:abstractNumId w:val="0"/>
  </w:num>
  <w:num w:numId="4" w16cid:durableId="16820508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7621204">
    <w:abstractNumId w:val="7"/>
  </w:num>
  <w:num w:numId="6" w16cid:durableId="75250434">
    <w:abstractNumId w:val="4"/>
  </w:num>
  <w:num w:numId="7" w16cid:durableId="2007319482">
    <w:abstractNumId w:val="1"/>
  </w:num>
  <w:num w:numId="8" w16cid:durableId="775563172">
    <w:abstractNumId w:val="8"/>
  </w:num>
  <w:num w:numId="9" w16cid:durableId="1315064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3405802">
    <w:abstractNumId w:val="6"/>
  </w:num>
  <w:num w:numId="11" w16cid:durableId="6648664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5D43"/>
    <w:rsid w:val="00192C46"/>
    <w:rsid w:val="001A08B3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35728"/>
    <w:rsid w:val="003609EF"/>
    <w:rsid w:val="0036231A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5509"/>
    <w:rsid w:val="009F734F"/>
    <w:rsid w:val="00A06E86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93376"/>
    <w:rsid w:val="00EB09B7"/>
    <w:rsid w:val="00EE7D7C"/>
    <w:rsid w:val="00F25D98"/>
    <w:rsid w:val="00F2700A"/>
    <w:rsid w:val="00F300FB"/>
    <w:rsid w:val="00FB6386"/>
    <w:rsid w:val="00FC2058"/>
    <w:rsid w:val="00FC64D3"/>
    <w:rsid w:val="00FD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3</Pages>
  <Words>446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37</cp:revision>
  <cp:lastPrinted>1900-01-01T00:00:00Z</cp:lastPrinted>
  <dcterms:created xsi:type="dcterms:W3CDTF">2022-01-24T16:23:00Z</dcterms:created>
  <dcterms:modified xsi:type="dcterms:W3CDTF">2022-04-27T13:17:00Z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