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F9F81" w14:textId="649A9045" w:rsidR="00310915" w:rsidRDefault="00310915" w:rsidP="00B7179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w:t>
      </w:r>
      <w:r>
        <w:rPr>
          <w:b/>
          <w:noProof/>
          <w:sz w:val="24"/>
        </w:rPr>
        <w:fldChar w:fldCharType="end"/>
      </w:r>
      <w:r>
        <w:rPr>
          <w:b/>
          <w:noProof/>
          <w:sz w:val="24"/>
        </w:rPr>
        <w:t>2</w:t>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w:t>
      </w:r>
      <w:r>
        <w:rPr>
          <w:b/>
          <w:i/>
          <w:noProof/>
          <w:sz w:val="28"/>
        </w:rPr>
        <w:fldChar w:fldCharType="end"/>
      </w:r>
      <w:r w:rsidR="004A0A98">
        <w:rPr>
          <w:b/>
          <w:i/>
          <w:noProof/>
          <w:sz w:val="28"/>
        </w:rPr>
        <w:t>s</w:t>
      </w:r>
      <w:r>
        <w:rPr>
          <w:b/>
          <w:i/>
          <w:noProof/>
          <w:sz w:val="28"/>
        </w:rPr>
        <w:t>22</w:t>
      </w:r>
      <w:r w:rsidR="004A0A98">
        <w:rPr>
          <w:b/>
          <w:i/>
          <w:noProof/>
          <w:sz w:val="28"/>
        </w:rPr>
        <w:t>0622</w:t>
      </w:r>
    </w:p>
    <w:p w14:paraId="6A06D1EE" w14:textId="77777777" w:rsidR="00310915" w:rsidRDefault="00310915" w:rsidP="0031091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21st</w:t>
      </w:r>
      <w:r w:rsidRPr="00BA51D9">
        <w:rPr>
          <w:b/>
          <w:noProof/>
          <w:sz w:val="24"/>
        </w:rPr>
        <w:t xml:space="preserve"> </w:t>
      </w:r>
      <w:r>
        <w:rPr>
          <w:b/>
          <w:noProof/>
          <w:sz w:val="24"/>
        </w:rPr>
        <w:t>Feb</w:t>
      </w:r>
      <w:r w:rsidRPr="00BA51D9">
        <w:rPr>
          <w:b/>
          <w:noProof/>
          <w:sz w:val="24"/>
        </w:rPr>
        <w:t xml:space="preserve"> 202</w:t>
      </w:r>
      <w:r>
        <w:rPr>
          <w:b/>
          <w:noProof/>
          <w:sz w:val="24"/>
        </w:rPr>
        <w:t>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3rd</w:t>
      </w:r>
      <w:r w:rsidRPr="00BA51D9">
        <w:rPr>
          <w:b/>
          <w:noProof/>
          <w:sz w:val="24"/>
        </w:rPr>
        <w:t xml:space="preserve"> </w:t>
      </w:r>
      <w:r>
        <w:rPr>
          <w:b/>
          <w:noProof/>
          <w:sz w:val="24"/>
        </w:rPr>
        <w:t>Mar</w:t>
      </w:r>
      <w:r w:rsidRPr="00BA51D9">
        <w:rPr>
          <w:b/>
          <w:noProof/>
          <w:sz w:val="24"/>
        </w:rPr>
        <w:t xml:space="preserve"> 202</w:t>
      </w:r>
      <w:r>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5E7E" w14:paraId="41D94682" w14:textId="77777777" w:rsidTr="001852E8">
        <w:tc>
          <w:tcPr>
            <w:tcW w:w="9641" w:type="dxa"/>
            <w:gridSpan w:val="9"/>
            <w:tcBorders>
              <w:top w:val="single" w:sz="4" w:space="0" w:color="auto"/>
              <w:left w:val="single" w:sz="4" w:space="0" w:color="auto"/>
              <w:right w:val="single" w:sz="4" w:space="0" w:color="auto"/>
            </w:tcBorders>
          </w:tcPr>
          <w:p w14:paraId="1145E7C6" w14:textId="77777777" w:rsidR="00675E7E" w:rsidRDefault="00675E7E" w:rsidP="001852E8">
            <w:pPr>
              <w:pStyle w:val="CRCoverPage"/>
              <w:spacing w:after="0"/>
              <w:jc w:val="right"/>
              <w:rPr>
                <w:i/>
                <w:noProof/>
              </w:rPr>
            </w:pPr>
            <w:r>
              <w:rPr>
                <w:i/>
                <w:noProof/>
                <w:sz w:val="14"/>
              </w:rPr>
              <w:t>CR-Form-v12.1</w:t>
            </w:r>
          </w:p>
        </w:tc>
      </w:tr>
      <w:tr w:rsidR="00675E7E" w14:paraId="1AA93E38" w14:textId="77777777" w:rsidTr="001852E8">
        <w:tc>
          <w:tcPr>
            <w:tcW w:w="9641" w:type="dxa"/>
            <w:gridSpan w:val="9"/>
            <w:tcBorders>
              <w:left w:val="single" w:sz="4" w:space="0" w:color="auto"/>
              <w:right w:val="single" w:sz="4" w:space="0" w:color="auto"/>
            </w:tcBorders>
          </w:tcPr>
          <w:p w14:paraId="4772D02E" w14:textId="77777777" w:rsidR="00675E7E" w:rsidRDefault="00675E7E" w:rsidP="001852E8">
            <w:pPr>
              <w:pStyle w:val="CRCoverPage"/>
              <w:spacing w:after="0"/>
              <w:jc w:val="center"/>
              <w:rPr>
                <w:noProof/>
              </w:rPr>
            </w:pPr>
            <w:r>
              <w:rPr>
                <w:b/>
                <w:noProof/>
                <w:sz w:val="32"/>
              </w:rPr>
              <w:t>CHANGE REQUEST</w:t>
            </w:r>
          </w:p>
        </w:tc>
      </w:tr>
      <w:tr w:rsidR="00675E7E" w14:paraId="37FE266B" w14:textId="77777777" w:rsidTr="001852E8">
        <w:tc>
          <w:tcPr>
            <w:tcW w:w="9641" w:type="dxa"/>
            <w:gridSpan w:val="9"/>
            <w:tcBorders>
              <w:left w:val="single" w:sz="4" w:space="0" w:color="auto"/>
              <w:right w:val="single" w:sz="4" w:space="0" w:color="auto"/>
            </w:tcBorders>
          </w:tcPr>
          <w:p w14:paraId="69C4A516" w14:textId="77777777" w:rsidR="00675E7E" w:rsidRDefault="00675E7E" w:rsidP="001852E8">
            <w:pPr>
              <w:pStyle w:val="CRCoverPage"/>
              <w:spacing w:after="0"/>
              <w:rPr>
                <w:noProof/>
                <w:sz w:val="8"/>
                <w:szCs w:val="8"/>
              </w:rPr>
            </w:pPr>
          </w:p>
        </w:tc>
      </w:tr>
      <w:tr w:rsidR="00675E7E" w14:paraId="771D6B61" w14:textId="77777777" w:rsidTr="001852E8">
        <w:tc>
          <w:tcPr>
            <w:tcW w:w="142" w:type="dxa"/>
            <w:tcBorders>
              <w:left w:val="single" w:sz="4" w:space="0" w:color="auto"/>
            </w:tcBorders>
          </w:tcPr>
          <w:p w14:paraId="2C14A027" w14:textId="77777777" w:rsidR="00675E7E" w:rsidRDefault="00675E7E" w:rsidP="001852E8">
            <w:pPr>
              <w:pStyle w:val="CRCoverPage"/>
              <w:spacing w:after="0"/>
              <w:jc w:val="right"/>
              <w:rPr>
                <w:noProof/>
              </w:rPr>
            </w:pPr>
          </w:p>
        </w:tc>
        <w:tc>
          <w:tcPr>
            <w:tcW w:w="1559" w:type="dxa"/>
            <w:shd w:val="pct30" w:color="FFFF00" w:fill="auto"/>
          </w:tcPr>
          <w:p w14:paraId="2E50C45F" w14:textId="77777777" w:rsidR="00675E7E" w:rsidRPr="00410371" w:rsidRDefault="00675E7E" w:rsidP="001852E8">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6B8A3FEF" w14:textId="77777777" w:rsidR="00675E7E" w:rsidRDefault="00675E7E" w:rsidP="001852E8">
            <w:pPr>
              <w:pStyle w:val="CRCoverPage"/>
              <w:spacing w:after="0"/>
              <w:jc w:val="center"/>
              <w:rPr>
                <w:noProof/>
              </w:rPr>
            </w:pPr>
            <w:r>
              <w:rPr>
                <w:b/>
                <w:noProof/>
                <w:sz w:val="28"/>
              </w:rPr>
              <w:t>CR</w:t>
            </w:r>
          </w:p>
        </w:tc>
        <w:tc>
          <w:tcPr>
            <w:tcW w:w="1276" w:type="dxa"/>
            <w:shd w:val="pct30" w:color="FFFF00" w:fill="auto"/>
          </w:tcPr>
          <w:p w14:paraId="31C3A258" w14:textId="77777777" w:rsidR="00675E7E" w:rsidRPr="00410371" w:rsidRDefault="00675E7E" w:rsidP="001852E8">
            <w:pPr>
              <w:pStyle w:val="CRCoverPage"/>
              <w:spacing w:after="0"/>
              <w:rPr>
                <w:noProof/>
              </w:rPr>
            </w:pPr>
            <w:fldSimple w:instr=" DOCPROPERTY  Cr#  \* MERGEFORMAT ">
              <w:r w:rsidRPr="00410371">
                <w:rPr>
                  <w:b/>
                  <w:noProof/>
                  <w:sz w:val="28"/>
                </w:rPr>
                <w:t>2201</w:t>
              </w:r>
            </w:fldSimple>
          </w:p>
        </w:tc>
        <w:tc>
          <w:tcPr>
            <w:tcW w:w="709" w:type="dxa"/>
          </w:tcPr>
          <w:p w14:paraId="3937E0D0" w14:textId="77777777" w:rsidR="00675E7E" w:rsidRDefault="00675E7E" w:rsidP="001852E8">
            <w:pPr>
              <w:pStyle w:val="CRCoverPage"/>
              <w:tabs>
                <w:tab w:val="right" w:pos="625"/>
              </w:tabs>
              <w:spacing w:after="0"/>
              <w:jc w:val="center"/>
              <w:rPr>
                <w:noProof/>
              </w:rPr>
            </w:pPr>
            <w:r>
              <w:rPr>
                <w:b/>
                <w:bCs/>
                <w:noProof/>
                <w:sz w:val="28"/>
              </w:rPr>
              <w:t>rev</w:t>
            </w:r>
          </w:p>
        </w:tc>
        <w:tc>
          <w:tcPr>
            <w:tcW w:w="992" w:type="dxa"/>
            <w:shd w:val="pct30" w:color="FFFF00" w:fill="auto"/>
          </w:tcPr>
          <w:p w14:paraId="2FB8530C" w14:textId="5AF78981" w:rsidR="00675E7E" w:rsidRPr="00410371" w:rsidRDefault="005636C5" w:rsidP="001852E8">
            <w:pPr>
              <w:pStyle w:val="CRCoverPage"/>
              <w:spacing w:after="0"/>
              <w:jc w:val="center"/>
              <w:rPr>
                <w:b/>
                <w:noProof/>
              </w:rPr>
            </w:pPr>
            <w:r>
              <w:t>1</w:t>
            </w:r>
          </w:p>
        </w:tc>
        <w:tc>
          <w:tcPr>
            <w:tcW w:w="2410" w:type="dxa"/>
          </w:tcPr>
          <w:p w14:paraId="4D56B1C6" w14:textId="77777777" w:rsidR="00675E7E" w:rsidRDefault="00675E7E" w:rsidP="001852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EEDE89" w14:textId="20FDE8A0" w:rsidR="00675E7E" w:rsidRPr="00410371" w:rsidRDefault="00675E7E" w:rsidP="001852E8">
            <w:pPr>
              <w:pStyle w:val="CRCoverPage"/>
              <w:spacing w:after="0"/>
              <w:jc w:val="center"/>
              <w:rPr>
                <w:noProof/>
                <w:sz w:val="28"/>
              </w:rPr>
            </w:pPr>
            <w:fldSimple w:instr=" DOCPROPERTY  Version  \* MERGEFORMAT ">
              <w:r w:rsidRPr="00410371">
                <w:rPr>
                  <w:b/>
                  <w:noProof/>
                  <w:sz w:val="28"/>
                </w:rPr>
                <w:t>17.</w:t>
              </w:r>
              <w:r w:rsidR="005636C5">
                <w:rPr>
                  <w:b/>
                  <w:noProof/>
                  <w:sz w:val="28"/>
                </w:rPr>
                <w:t>2</w:t>
              </w:r>
              <w:r w:rsidRPr="00410371">
                <w:rPr>
                  <w:b/>
                  <w:noProof/>
                  <w:sz w:val="28"/>
                </w:rPr>
                <w:t>.0</w:t>
              </w:r>
            </w:fldSimple>
          </w:p>
        </w:tc>
        <w:tc>
          <w:tcPr>
            <w:tcW w:w="143" w:type="dxa"/>
            <w:tcBorders>
              <w:right w:val="single" w:sz="4" w:space="0" w:color="auto"/>
            </w:tcBorders>
          </w:tcPr>
          <w:p w14:paraId="13DBECF0" w14:textId="77777777" w:rsidR="00675E7E" w:rsidRDefault="00675E7E" w:rsidP="001852E8">
            <w:pPr>
              <w:pStyle w:val="CRCoverPage"/>
              <w:spacing w:after="0"/>
              <w:rPr>
                <w:noProof/>
              </w:rPr>
            </w:pPr>
          </w:p>
        </w:tc>
      </w:tr>
      <w:tr w:rsidR="00675E7E" w14:paraId="1EDFB98A" w14:textId="77777777" w:rsidTr="001852E8">
        <w:tc>
          <w:tcPr>
            <w:tcW w:w="9641" w:type="dxa"/>
            <w:gridSpan w:val="9"/>
            <w:tcBorders>
              <w:left w:val="single" w:sz="4" w:space="0" w:color="auto"/>
              <w:right w:val="single" w:sz="4" w:space="0" w:color="auto"/>
            </w:tcBorders>
          </w:tcPr>
          <w:p w14:paraId="3EAD7148" w14:textId="77777777" w:rsidR="00675E7E" w:rsidRDefault="00675E7E" w:rsidP="001852E8">
            <w:pPr>
              <w:pStyle w:val="CRCoverPage"/>
              <w:spacing w:after="0"/>
              <w:rPr>
                <w:noProof/>
              </w:rPr>
            </w:pPr>
          </w:p>
        </w:tc>
      </w:tr>
      <w:tr w:rsidR="00675E7E" w14:paraId="5DBEEF9F" w14:textId="77777777" w:rsidTr="001852E8">
        <w:tc>
          <w:tcPr>
            <w:tcW w:w="9641" w:type="dxa"/>
            <w:gridSpan w:val="9"/>
            <w:tcBorders>
              <w:top w:val="single" w:sz="4" w:space="0" w:color="auto"/>
            </w:tcBorders>
          </w:tcPr>
          <w:p w14:paraId="07DDA992" w14:textId="77777777" w:rsidR="00675E7E" w:rsidRPr="00F25D98" w:rsidRDefault="00675E7E" w:rsidP="001852E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5E7E" w14:paraId="502A4FF2" w14:textId="77777777" w:rsidTr="001852E8">
        <w:tc>
          <w:tcPr>
            <w:tcW w:w="9641" w:type="dxa"/>
            <w:gridSpan w:val="9"/>
          </w:tcPr>
          <w:p w14:paraId="00FB9FB3" w14:textId="77777777" w:rsidR="00675E7E" w:rsidRDefault="00675E7E" w:rsidP="001852E8">
            <w:pPr>
              <w:pStyle w:val="CRCoverPage"/>
              <w:spacing w:after="0"/>
              <w:rPr>
                <w:noProof/>
                <w:sz w:val="8"/>
                <w:szCs w:val="8"/>
              </w:rPr>
            </w:pPr>
          </w:p>
        </w:tc>
      </w:tr>
    </w:tbl>
    <w:p w14:paraId="0249E06B" w14:textId="77777777" w:rsidR="00675E7E" w:rsidRDefault="00675E7E" w:rsidP="00675E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5E7E" w14:paraId="3ABE5B69" w14:textId="77777777" w:rsidTr="001852E8">
        <w:tc>
          <w:tcPr>
            <w:tcW w:w="2835" w:type="dxa"/>
          </w:tcPr>
          <w:p w14:paraId="67331E38" w14:textId="77777777" w:rsidR="00675E7E" w:rsidRDefault="00675E7E" w:rsidP="001852E8">
            <w:pPr>
              <w:pStyle w:val="CRCoverPage"/>
              <w:tabs>
                <w:tab w:val="right" w:pos="2751"/>
              </w:tabs>
              <w:spacing w:after="0"/>
              <w:rPr>
                <w:b/>
                <w:i/>
                <w:noProof/>
              </w:rPr>
            </w:pPr>
            <w:r>
              <w:rPr>
                <w:b/>
                <w:i/>
                <w:noProof/>
              </w:rPr>
              <w:t>Proposed change affects:</w:t>
            </w:r>
          </w:p>
        </w:tc>
        <w:tc>
          <w:tcPr>
            <w:tcW w:w="1418" w:type="dxa"/>
          </w:tcPr>
          <w:p w14:paraId="2F1B30C6" w14:textId="77777777" w:rsidR="00675E7E" w:rsidRDefault="00675E7E" w:rsidP="001852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AF206" w14:textId="77777777" w:rsidR="00675E7E" w:rsidRDefault="00675E7E" w:rsidP="001852E8">
            <w:pPr>
              <w:pStyle w:val="CRCoverPage"/>
              <w:spacing w:after="0"/>
              <w:jc w:val="center"/>
              <w:rPr>
                <w:b/>
                <w:caps/>
                <w:noProof/>
              </w:rPr>
            </w:pPr>
          </w:p>
        </w:tc>
        <w:tc>
          <w:tcPr>
            <w:tcW w:w="709" w:type="dxa"/>
            <w:tcBorders>
              <w:left w:val="single" w:sz="4" w:space="0" w:color="auto"/>
            </w:tcBorders>
          </w:tcPr>
          <w:p w14:paraId="27939EB5" w14:textId="77777777" w:rsidR="00675E7E" w:rsidRDefault="00675E7E" w:rsidP="001852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C4704" w14:textId="77777777" w:rsidR="00675E7E" w:rsidRDefault="00675E7E" w:rsidP="001852E8">
            <w:pPr>
              <w:pStyle w:val="CRCoverPage"/>
              <w:spacing w:after="0"/>
              <w:jc w:val="center"/>
              <w:rPr>
                <w:b/>
                <w:caps/>
                <w:noProof/>
              </w:rPr>
            </w:pPr>
          </w:p>
        </w:tc>
        <w:tc>
          <w:tcPr>
            <w:tcW w:w="2126" w:type="dxa"/>
          </w:tcPr>
          <w:p w14:paraId="547D464F" w14:textId="77777777" w:rsidR="00675E7E" w:rsidRDefault="00675E7E" w:rsidP="001852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FF2714" w14:textId="77777777" w:rsidR="00675E7E" w:rsidRDefault="00675E7E" w:rsidP="001852E8">
            <w:pPr>
              <w:pStyle w:val="CRCoverPage"/>
              <w:spacing w:after="0"/>
              <w:jc w:val="center"/>
              <w:rPr>
                <w:b/>
                <w:caps/>
                <w:noProof/>
              </w:rPr>
            </w:pPr>
          </w:p>
        </w:tc>
        <w:tc>
          <w:tcPr>
            <w:tcW w:w="1418" w:type="dxa"/>
            <w:tcBorders>
              <w:left w:val="nil"/>
            </w:tcBorders>
          </w:tcPr>
          <w:p w14:paraId="2B8B1710" w14:textId="77777777" w:rsidR="00675E7E" w:rsidRDefault="00675E7E" w:rsidP="001852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0090C4" w14:textId="77777777" w:rsidR="00675E7E" w:rsidRDefault="00675E7E" w:rsidP="001852E8">
            <w:pPr>
              <w:pStyle w:val="CRCoverPage"/>
              <w:spacing w:after="0"/>
              <w:jc w:val="center"/>
              <w:rPr>
                <w:b/>
                <w:bCs/>
                <w:caps/>
                <w:noProof/>
              </w:rPr>
            </w:pPr>
          </w:p>
        </w:tc>
      </w:tr>
    </w:tbl>
    <w:p w14:paraId="33C5AB6E" w14:textId="77777777" w:rsidR="00675E7E" w:rsidRDefault="00675E7E" w:rsidP="00675E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5E7E" w14:paraId="767CB554" w14:textId="77777777" w:rsidTr="001852E8">
        <w:tc>
          <w:tcPr>
            <w:tcW w:w="9640" w:type="dxa"/>
            <w:gridSpan w:val="11"/>
          </w:tcPr>
          <w:p w14:paraId="414E5E19" w14:textId="77777777" w:rsidR="00675E7E" w:rsidRDefault="00675E7E" w:rsidP="001852E8">
            <w:pPr>
              <w:pStyle w:val="CRCoverPage"/>
              <w:spacing w:after="0"/>
              <w:rPr>
                <w:noProof/>
                <w:sz w:val="8"/>
                <w:szCs w:val="8"/>
              </w:rPr>
            </w:pPr>
          </w:p>
        </w:tc>
      </w:tr>
      <w:tr w:rsidR="00675E7E" w14:paraId="6226FBFF" w14:textId="77777777" w:rsidTr="001852E8">
        <w:tc>
          <w:tcPr>
            <w:tcW w:w="1843" w:type="dxa"/>
            <w:tcBorders>
              <w:top w:val="single" w:sz="4" w:space="0" w:color="auto"/>
              <w:left w:val="single" w:sz="4" w:space="0" w:color="auto"/>
            </w:tcBorders>
          </w:tcPr>
          <w:p w14:paraId="294545F6" w14:textId="77777777" w:rsidR="00675E7E" w:rsidRDefault="00675E7E" w:rsidP="001852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99BE50" w14:textId="77777777" w:rsidR="00675E7E" w:rsidRDefault="00675E7E" w:rsidP="001852E8">
            <w:pPr>
              <w:pStyle w:val="CRCoverPage"/>
              <w:spacing w:after="0"/>
              <w:ind w:left="100"/>
              <w:rPr>
                <w:noProof/>
              </w:rPr>
            </w:pPr>
            <w:fldSimple w:instr=" DOCPROPERTY  CrTitle  \* MERGEFORMAT ">
              <w:r>
                <w:t>Correction to NR MAC testcases 7.1.1.7.1.x</w:t>
              </w:r>
            </w:fldSimple>
          </w:p>
        </w:tc>
      </w:tr>
      <w:tr w:rsidR="00675E7E" w14:paraId="5C9F0842" w14:textId="77777777" w:rsidTr="001852E8">
        <w:tc>
          <w:tcPr>
            <w:tcW w:w="1843" w:type="dxa"/>
            <w:tcBorders>
              <w:left w:val="single" w:sz="4" w:space="0" w:color="auto"/>
            </w:tcBorders>
          </w:tcPr>
          <w:p w14:paraId="0C9E45EC" w14:textId="77777777" w:rsidR="00675E7E" w:rsidRDefault="00675E7E" w:rsidP="001852E8">
            <w:pPr>
              <w:pStyle w:val="CRCoverPage"/>
              <w:spacing w:after="0"/>
              <w:rPr>
                <w:b/>
                <w:i/>
                <w:noProof/>
                <w:sz w:val="8"/>
                <w:szCs w:val="8"/>
              </w:rPr>
            </w:pPr>
          </w:p>
        </w:tc>
        <w:tc>
          <w:tcPr>
            <w:tcW w:w="7797" w:type="dxa"/>
            <w:gridSpan w:val="10"/>
            <w:tcBorders>
              <w:right w:val="single" w:sz="4" w:space="0" w:color="auto"/>
            </w:tcBorders>
          </w:tcPr>
          <w:p w14:paraId="2EED31DF" w14:textId="77777777" w:rsidR="00675E7E" w:rsidRDefault="00675E7E" w:rsidP="001852E8">
            <w:pPr>
              <w:pStyle w:val="CRCoverPage"/>
              <w:spacing w:after="0"/>
              <w:rPr>
                <w:noProof/>
                <w:sz w:val="8"/>
                <w:szCs w:val="8"/>
              </w:rPr>
            </w:pPr>
          </w:p>
        </w:tc>
      </w:tr>
      <w:tr w:rsidR="00675E7E" w14:paraId="33C0CAE8" w14:textId="77777777" w:rsidTr="001852E8">
        <w:tc>
          <w:tcPr>
            <w:tcW w:w="1843" w:type="dxa"/>
            <w:tcBorders>
              <w:left w:val="single" w:sz="4" w:space="0" w:color="auto"/>
            </w:tcBorders>
          </w:tcPr>
          <w:p w14:paraId="5C0CBA6B" w14:textId="77777777" w:rsidR="00675E7E" w:rsidRDefault="00675E7E" w:rsidP="001852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89108" w14:textId="77777777" w:rsidR="00675E7E" w:rsidRDefault="00675E7E" w:rsidP="001852E8">
            <w:pPr>
              <w:pStyle w:val="CRCoverPage"/>
              <w:spacing w:after="0"/>
              <w:ind w:left="100"/>
              <w:rPr>
                <w:noProof/>
              </w:rPr>
            </w:pPr>
            <w:fldSimple w:instr=" DOCPROPERTY  SourceIfWg  \* MERGEFORMAT ">
              <w:r>
                <w:rPr>
                  <w:noProof/>
                </w:rPr>
                <w:t>ROHDE &amp; SCHWARZ</w:t>
              </w:r>
            </w:fldSimple>
          </w:p>
        </w:tc>
      </w:tr>
      <w:tr w:rsidR="00675E7E" w14:paraId="69BED2C3" w14:textId="77777777" w:rsidTr="001852E8">
        <w:tc>
          <w:tcPr>
            <w:tcW w:w="1843" w:type="dxa"/>
            <w:tcBorders>
              <w:left w:val="single" w:sz="4" w:space="0" w:color="auto"/>
            </w:tcBorders>
          </w:tcPr>
          <w:p w14:paraId="0634E872" w14:textId="77777777" w:rsidR="00675E7E" w:rsidRDefault="00675E7E" w:rsidP="001852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C61FCD" w14:textId="77777777" w:rsidR="00675E7E" w:rsidRDefault="00675E7E" w:rsidP="001852E8">
            <w:pPr>
              <w:pStyle w:val="CRCoverPage"/>
              <w:spacing w:after="0"/>
              <w:ind w:left="100"/>
              <w:rPr>
                <w:noProof/>
              </w:rPr>
            </w:pPr>
            <w:r>
              <w:t>R5</w:t>
            </w:r>
            <w:fldSimple w:instr=" DOCPROPERTY  SourceIfTsg  \* MERGEFORMAT "/>
          </w:p>
        </w:tc>
      </w:tr>
      <w:tr w:rsidR="00675E7E" w14:paraId="1E5B3F45" w14:textId="77777777" w:rsidTr="001852E8">
        <w:tc>
          <w:tcPr>
            <w:tcW w:w="1843" w:type="dxa"/>
            <w:tcBorders>
              <w:left w:val="single" w:sz="4" w:space="0" w:color="auto"/>
            </w:tcBorders>
          </w:tcPr>
          <w:p w14:paraId="58A87421" w14:textId="77777777" w:rsidR="00675E7E" w:rsidRDefault="00675E7E" w:rsidP="001852E8">
            <w:pPr>
              <w:pStyle w:val="CRCoverPage"/>
              <w:spacing w:after="0"/>
              <w:rPr>
                <w:b/>
                <w:i/>
                <w:noProof/>
                <w:sz w:val="8"/>
                <w:szCs w:val="8"/>
              </w:rPr>
            </w:pPr>
          </w:p>
        </w:tc>
        <w:tc>
          <w:tcPr>
            <w:tcW w:w="7797" w:type="dxa"/>
            <w:gridSpan w:val="10"/>
            <w:tcBorders>
              <w:right w:val="single" w:sz="4" w:space="0" w:color="auto"/>
            </w:tcBorders>
          </w:tcPr>
          <w:p w14:paraId="517C0867" w14:textId="77777777" w:rsidR="00675E7E" w:rsidRDefault="00675E7E" w:rsidP="001852E8">
            <w:pPr>
              <w:pStyle w:val="CRCoverPage"/>
              <w:spacing w:after="0"/>
              <w:rPr>
                <w:noProof/>
                <w:sz w:val="8"/>
                <w:szCs w:val="8"/>
              </w:rPr>
            </w:pPr>
          </w:p>
        </w:tc>
      </w:tr>
      <w:tr w:rsidR="00675E7E" w14:paraId="5232D493" w14:textId="77777777" w:rsidTr="001852E8">
        <w:tc>
          <w:tcPr>
            <w:tcW w:w="1843" w:type="dxa"/>
            <w:tcBorders>
              <w:left w:val="single" w:sz="4" w:space="0" w:color="auto"/>
            </w:tcBorders>
          </w:tcPr>
          <w:p w14:paraId="2D970A77" w14:textId="77777777" w:rsidR="00675E7E" w:rsidRDefault="00675E7E" w:rsidP="001852E8">
            <w:pPr>
              <w:pStyle w:val="CRCoverPage"/>
              <w:tabs>
                <w:tab w:val="right" w:pos="1759"/>
              </w:tabs>
              <w:spacing w:after="0"/>
              <w:rPr>
                <w:b/>
                <w:i/>
                <w:noProof/>
              </w:rPr>
            </w:pPr>
            <w:r>
              <w:rPr>
                <w:b/>
                <w:i/>
                <w:noProof/>
              </w:rPr>
              <w:t>Work item code:</w:t>
            </w:r>
          </w:p>
        </w:tc>
        <w:tc>
          <w:tcPr>
            <w:tcW w:w="3686" w:type="dxa"/>
            <w:gridSpan w:val="5"/>
            <w:shd w:val="pct30" w:color="FFFF00" w:fill="auto"/>
          </w:tcPr>
          <w:p w14:paraId="16794D40" w14:textId="77777777" w:rsidR="00675E7E" w:rsidRDefault="00675E7E" w:rsidP="001852E8">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469557CE" w14:textId="77777777" w:rsidR="00675E7E" w:rsidRDefault="00675E7E" w:rsidP="001852E8">
            <w:pPr>
              <w:pStyle w:val="CRCoverPage"/>
              <w:spacing w:after="0"/>
              <w:ind w:right="100"/>
              <w:rPr>
                <w:noProof/>
              </w:rPr>
            </w:pPr>
          </w:p>
        </w:tc>
        <w:tc>
          <w:tcPr>
            <w:tcW w:w="1417" w:type="dxa"/>
            <w:gridSpan w:val="3"/>
            <w:tcBorders>
              <w:left w:val="nil"/>
            </w:tcBorders>
          </w:tcPr>
          <w:p w14:paraId="6A566595" w14:textId="77777777" w:rsidR="00675E7E" w:rsidRDefault="00675E7E" w:rsidP="001852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83E69D" w14:textId="77777777" w:rsidR="00675E7E" w:rsidRDefault="00675E7E" w:rsidP="001852E8">
            <w:pPr>
              <w:pStyle w:val="CRCoverPage"/>
              <w:spacing w:after="0"/>
              <w:ind w:left="100"/>
              <w:rPr>
                <w:noProof/>
              </w:rPr>
            </w:pPr>
            <w:fldSimple w:instr=" DOCPROPERTY  ResDate  \* MERGEFORMAT ">
              <w:r>
                <w:rPr>
                  <w:noProof/>
                </w:rPr>
                <w:t>2021-11-16</w:t>
              </w:r>
            </w:fldSimple>
          </w:p>
        </w:tc>
      </w:tr>
      <w:tr w:rsidR="00675E7E" w14:paraId="2C3FE27E" w14:textId="77777777" w:rsidTr="001852E8">
        <w:tc>
          <w:tcPr>
            <w:tcW w:w="1843" w:type="dxa"/>
            <w:tcBorders>
              <w:left w:val="single" w:sz="4" w:space="0" w:color="auto"/>
            </w:tcBorders>
          </w:tcPr>
          <w:p w14:paraId="0311E672" w14:textId="77777777" w:rsidR="00675E7E" w:rsidRDefault="00675E7E" w:rsidP="001852E8">
            <w:pPr>
              <w:pStyle w:val="CRCoverPage"/>
              <w:spacing w:after="0"/>
              <w:rPr>
                <w:b/>
                <w:i/>
                <w:noProof/>
                <w:sz w:val="8"/>
                <w:szCs w:val="8"/>
              </w:rPr>
            </w:pPr>
          </w:p>
        </w:tc>
        <w:tc>
          <w:tcPr>
            <w:tcW w:w="1986" w:type="dxa"/>
            <w:gridSpan w:val="4"/>
          </w:tcPr>
          <w:p w14:paraId="60C24B20" w14:textId="77777777" w:rsidR="00675E7E" w:rsidRDefault="00675E7E" w:rsidP="001852E8">
            <w:pPr>
              <w:pStyle w:val="CRCoverPage"/>
              <w:spacing w:after="0"/>
              <w:rPr>
                <w:noProof/>
                <w:sz w:val="8"/>
                <w:szCs w:val="8"/>
              </w:rPr>
            </w:pPr>
          </w:p>
        </w:tc>
        <w:tc>
          <w:tcPr>
            <w:tcW w:w="2267" w:type="dxa"/>
            <w:gridSpan w:val="2"/>
          </w:tcPr>
          <w:p w14:paraId="18C8EECF" w14:textId="77777777" w:rsidR="00675E7E" w:rsidRDefault="00675E7E" w:rsidP="001852E8">
            <w:pPr>
              <w:pStyle w:val="CRCoverPage"/>
              <w:spacing w:after="0"/>
              <w:rPr>
                <w:noProof/>
                <w:sz w:val="8"/>
                <w:szCs w:val="8"/>
              </w:rPr>
            </w:pPr>
          </w:p>
        </w:tc>
        <w:tc>
          <w:tcPr>
            <w:tcW w:w="1417" w:type="dxa"/>
            <w:gridSpan w:val="3"/>
          </w:tcPr>
          <w:p w14:paraId="6F7E400E" w14:textId="77777777" w:rsidR="00675E7E" w:rsidRDefault="00675E7E" w:rsidP="001852E8">
            <w:pPr>
              <w:pStyle w:val="CRCoverPage"/>
              <w:spacing w:after="0"/>
              <w:rPr>
                <w:noProof/>
                <w:sz w:val="8"/>
                <w:szCs w:val="8"/>
              </w:rPr>
            </w:pPr>
          </w:p>
        </w:tc>
        <w:tc>
          <w:tcPr>
            <w:tcW w:w="2127" w:type="dxa"/>
            <w:tcBorders>
              <w:right w:val="single" w:sz="4" w:space="0" w:color="auto"/>
            </w:tcBorders>
          </w:tcPr>
          <w:p w14:paraId="596C5684" w14:textId="77777777" w:rsidR="00675E7E" w:rsidRDefault="00675E7E" w:rsidP="001852E8">
            <w:pPr>
              <w:pStyle w:val="CRCoverPage"/>
              <w:spacing w:after="0"/>
              <w:rPr>
                <w:noProof/>
                <w:sz w:val="8"/>
                <w:szCs w:val="8"/>
              </w:rPr>
            </w:pPr>
          </w:p>
        </w:tc>
      </w:tr>
      <w:tr w:rsidR="00675E7E" w14:paraId="3B46D8A1" w14:textId="77777777" w:rsidTr="001852E8">
        <w:trPr>
          <w:cantSplit/>
        </w:trPr>
        <w:tc>
          <w:tcPr>
            <w:tcW w:w="1843" w:type="dxa"/>
            <w:tcBorders>
              <w:left w:val="single" w:sz="4" w:space="0" w:color="auto"/>
            </w:tcBorders>
          </w:tcPr>
          <w:p w14:paraId="29E0BBC4" w14:textId="77777777" w:rsidR="00675E7E" w:rsidRDefault="00675E7E" w:rsidP="001852E8">
            <w:pPr>
              <w:pStyle w:val="CRCoverPage"/>
              <w:tabs>
                <w:tab w:val="right" w:pos="1759"/>
              </w:tabs>
              <w:spacing w:after="0"/>
              <w:rPr>
                <w:b/>
                <w:i/>
                <w:noProof/>
              </w:rPr>
            </w:pPr>
            <w:r>
              <w:rPr>
                <w:b/>
                <w:i/>
                <w:noProof/>
              </w:rPr>
              <w:t>Category:</w:t>
            </w:r>
          </w:p>
        </w:tc>
        <w:tc>
          <w:tcPr>
            <w:tcW w:w="851" w:type="dxa"/>
            <w:shd w:val="pct30" w:color="FFFF00" w:fill="auto"/>
          </w:tcPr>
          <w:p w14:paraId="2D900653" w14:textId="77777777" w:rsidR="00675E7E" w:rsidRDefault="00675E7E" w:rsidP="001852E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94F79DE" w14:textId="77777777" w:rsidR="00675E7E" w:rsidRDefault="00675E7E" w:rsidP="001852E8">
            <w:pPr>
              <w:pStyle w:val="CRCoverPage"/>
              <w:spacing w:after="0"/>
              <w:rPr>
                <w:noProof/>
              </w:rPr>
            </w:pPr>
          </w:p>
        </w:tc>
        <w:tc>
          <w:tcPr>
            <w:tcW w:w="1417" w:type="dxa"/>
            <w:gridSpan w:val="3"/>
            <w:tcBorders>
              <w:left w:val="nil"/>
            </w:tcBorders>
          </w:tcPr>
          <w:p w14:paraId="4902F9B6" w14:textId="77777777" w:rsidR="00675E7E" w:rsidRDefault="00675E7E" w:rsidP="001852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32A093" w14:textId="77777777" w:rsidR="00675E7E" w:rsidRDefault="00675E7E" w:rsidP="001852E8">
            <w:pPr>
              <w:pStyle w:val="CRCoverPage"/>
              <w:spacing w:after="0"/>
              <w:ind w:left="100"/>
              <w:rPr>
                <w:noProof/>
              </w:rPr>
            </w:pPr>
            <w:fldSimple w:instr=" DOCPROPERTY  Release  \* MERGEFORMAT ">
              <w:r>
                <w:rPr>
                  <w:noProof/>
                </w:rPr>
                <w:t>Rel-17</w:t>
              </w:r>
            </w:fldSimple>
          </w:p>
        </w:tc>
      </w:tr>
      <w:tr w:rsidR="00675E7E" w14:paraId="30A9BBDB" w14:textId="77777777" w:rsidTr="001852E8">
        <w:tc>
          <w:tcPr>
            <w:tcW w:w="1843" w:type="dxa"/>
            <w:tcBorders>
              <w:left w:val="single" w:sz="4" w:space="0" w:color="auto"/>
              <w:bottom w:val="single" w:sz="4" w:space="0" w:color="auto"/>
            </w:tcBorders>
          </w:tcPr>
          <w:p w14:paraId="27F17F4B" w14:textId="77777777" w:rsidR="00675E7E" w:rsidRDefault="00675E7E" w:rsidP="001852E8">
            <w:pPr>
              <w:pStyle w:val="CRCoverPage"/>
              <w:spacing w:after="0"/>
              <w:rPr>
                <w:b/>
                <w:i/>
                <w:noProof/>
              </w:rPr>
            </w:pPr>
          </w:p>
        </w:tc>
        <w:tc>
          <w:tcPr>
            <w:tcW w:w="4677" w:type="dxa"/>
            <w:gridSpan w:val="8"/>
            <w:tcBorders>
              <w:bottom w:val="single" w:sz="4" w:space="0" w:color="auto"/>
            </w:tcBorders>
          </w:tcPr>
          <w:p w14:paraId="76AD1BD0" w14:textId="77777777" w:rsidR="00675E7E" w:rsidRDefault="00675E7E" w:rsidP="001852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0E3E9" w14:textId="77777777" w:rsidR="00675E7E" w:rsidRDefault="00675E7E" w:rsidP="001852E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44A79" w14:textId="77777777" w:rsidR="00675E7E" w:rsidRPr="007C2097" w:rsidRDefault="00675E7E" w:rsidP="001852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75E7E" w14:paraId="07E004BC" w14:textId="77777777" w:rsidTr="001852E8">
        <w:tc>
          <w:tcPr>
            <w:tcW w:w="1843" w:type="dxa"/>
          </w:tcPr>
          <w:p w14:paraId="7A98875D" w14:textId="77777777" w:rsidR="00675E7E" w:rsidRDefault="00675E7E" w:rsidP="001852E8">
            <w:pPr>
              <w:pStyle w:val="CRCoverPage"/>
              <w:spacing w:after="0"/>
              <w:rPr>
                <w:b/>
                <w:i/>
                <w:noProof/>
                <w:sz w:val="8"/>
                <w:szCs w:val="8"/>
              </w:rPr>
            </w:pPr>
          </w:p>
        </w:tc>
        <w:tc>
          <w:tcPr>
            <w:tcW w:w="7797" w:type="dxa"/>
            <w:gridSpan w:val="10"/>
          </w:tcPr>
          <w:p w14:paraId="488DED93" w14:textId="77777777" w:rsidR="00675E7E" w:rsidRDefault="00675E7E" w:rsidP="001852E8">
            <w:pPr>
              <w:pStyle w:val="CRCoverPage"/>
              <w:spacing w:after="0"/>
              <w:rPr>
                <w:noProof/>
                <w:sz w:val="8"/>
                <w:szCs w:val="8"/>
              </w:rPr>
            </w:pPr>
          </w:p>
        </w:tc>
      </w:tr>
      <w:tr w:rsidR="00675E7E" w14:paraId="019F9B8C" w14:textId="77777777" w:rsidTr="001852E8">
        <w:tc>
          <w:tcPr>
            <w:tcW w:w="2694" w:type="dxa"/>
            <w:gridSpan w:val="2"/>
            <w:tcBorders>
              <w:top w:val="single" w:sz="4" w:space="0" w:color="auto"/>
              <w:left w:val="single" w:sz="4" w:space="0" w:color="auto"/>
            </w:tcBorders>
          </w:tcPr>
          <w:p w14:paraId="38225C17" w14:textId="77777777" w:rsidR="00675E7E" w:rsidRDefault="00675E7E" w:rsidP="00675E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3B640" w14:textId="77777777" w:rsidR="00675E7E" w:rsidRDefault="00675E7E" w:rsidP="00675E7E">
            <w:pPr>
              <w:pStyle w:val="CRCoverPage"/>
              <w:numPr>
                <w:ilvl w:val="0"/>
                <w:numId w:val="29"/>
              </w:numPr>
              <w:spacing w:after="0"/>
              <w:rPr>
                <w:rFonts w:cs="Arial"/>
                <w:lang w:eastAsia="en-GB"/>
              </w:rPr>
            </w:pPr>
            <w:r>
              <w:rPr>
                <w:rFonts w:cs="Arial"/>
                <w:lang w:eastAsia="en-GB"/>
              </w:rPr>
              <w:t xml:space="preserve">R5s211302 proposes to use 60ms at Steps 8 and 17. However, it has been observed during actual testing that with 30ms the reliability of sending the RLC STATUS PDU improves and further at Step 17, the RLC STATUS PDU needs to be sent on the correct cell </w:t>
            </w:r>
            <w:r w:rsidRPr="00773B3D">
              <w:t>acknowledging reception of RLC PDU in step 16</w:t>
            </w:r>
          </w:p>
          <w:p w14:paraId="6FE36B32" w14:textId="77777777" w:rsidR="00675E7E" w:rsidRPr="00773B3D" w:rsidRDefault="00675E7E" w:rsidP="00675E7E">
            <w:pPr>
              <w:pStyle w:val="CRCoverPage"/>
              <w:spacing w:after="0"/>
              <w:ind w:left="720"/>
              <w:rPr>
                <w:rFonts w:cs="Arial"/>
                <w:lang w:eastAsia="en-GB"/>
              </w:rPr>
            </w:pPr>
          </w:p>
          <w:p w14:paraId="029454FA" w14:textId="77777777" w:rsidR="00675E7E" w:rsidRPr="003B55A9" w:rsidRDefault="00675E7E" w:rsidP="00675E7E">
            <w:pPr>
              <w:pStyle w:val="CRCoverPage"/>
              <w:numPr>
                <w:ilvl w:val="0"/>
                <w:numId w:val="29"/>
              </w:numPr>
              <w:spacing w:after="0"/>
              <w:rPr>
                <w:rFonts w:cs="Arial"/>
                <w:lang w:eastAsia="en-GB"/>
              </w:rPr>
            </w:pPr>
            <w:r>
              <w:rPr>
                <w:rFonts w:cs="Arial"/>
                <w:lang w:eastAsia="en-GB"/>
              </w:rPr>
              <w:t xml:space="preserve">According to the Prose, at Step 9, the SS should indicate a new transmission 400ms after Step 4 so that the </w:t>
            </w:r>
            <w:r w:rsidRPr="004B4775">
              <w:rPr>
                <w:rFonts w:cs="Arial"/>
                <w:sz w:val="18"/>
                <w:szCs w:val="18"/>
              </w:rPr>
              <w:t>sCellDeactivationTimer = 320 ms</w:t>
            </w:r>
            <w:r>
              <w:rPr>
                <w:rFonts w:cs="Arial"/>
                <w:sz w:val="18"/>
                <w:szCs w:val="18"/>
              </w:rPr>
              <w:t xml:space="preserve"> expires at the UE. In TTCN, this is being coded as 300ms after Step 4.</w:t>
            </w:r>
          </w:p>
          <w:p w14:paraId="0F8CBF62" w14:textId="77777777" w:rsidR="00675E7E" w:rsidRPr="002763FF" w:rsidRDefault="00675E7E" w:rsidP="00675E7E">
            <w:pPr>
              <w:pStyle w:val="CRCoverPage"/>
              <w:spacing w:after="0"/>
              <w:ind w:left="720"/>
              <w:rPr>
                <w:rFonts w:cs="Arial"/>
                <w:lang w:eastAsia="en-GB"/>
              </w:rPr>
            </w:pPr>
          </w:p>
          <w:p w14:paraId="2596CDCD" w14:textId="77777777" w:rsidR="00675E7E" w:rsidRDefault="00675E7E" w:rsidP="00675E7E">
            <w:pPr>
              <w:pStyle w:val="CRCoverPage"/>
              <w:numPr>
                <w:ilvl w:val="0"/>
                <w:numId w:val="29"/>
              </w:numPr>
              <w:spacing w:after="0"/>
              <w:rPr>
                <w:rFonts w:cs="Arial"/>
                <w:lang w:eastAsia="en-GB"/>
              </w:rPr>
            </w:pPr>
            <w:r>
              <w:rPr>
                <w:rFonts w:cs="Arial"/>
                <w:lang w:eastAsia="en-GB"/>
              </w:rPr>
              <w:t>MacBearerRouting should be enabled to ensure the DL Data and RLC STATUS PDU is sent on the correct cell.</w:t>
            </w:r>
          </w:p>
          <w:p w14:paraId="2561E89F" w14:textId="77777777" w:rsidR="00675E7E" w:rsidRDefault="00675E7E" w:rsidP="00675E7E">
            <w:pPr>
              <w:pStyle w:val="CRCoverPage"/>
              <w:spacing w:after="0"/>
              <w:ind w:left="720"/>
              <w:rPr>
                <w:rFonts w:cs="Arial"/>
                <w:lang w:eastAsia="en-GB"/>
              </w:rPr>
            </w:pPr>
          </w:p>
          <w:p w14:paraId="3825E99D" w14:textId="77777777" w:rsidR="00675E7E" w:rsidRPr="003B55A9" w:rsidRDefault="00675E7E" w:rsidP="00675E7E">
            <w:pPr>
              <w:pStyle w:val="CRCoverPage"/>
              <w:numPr>
                <w:ilvl w:val="0"/>
                <w:numId w:val="29"/>
              </w:numPr>
              <w:spacing w:after="0"/>
              <w:rPr>
                <w:rFonts w:cs="Arial"/>
                <w:lang w:eastAsia="en-GB"/>
              </w:rPr>
            </w:pPr>
            <w:r>
              <w:rPr>
                <w:rFonts w:cs="Arial"/>
                <w:lang w:eastAsia="en-GB"/>
              </w:rPr>
              <w:t xml:space="preserve">At Step 6 and Step 15, the transmission of the UL grant is being done onSR. The coding in TTCN is being done as </w:t>
            </w:r>
            <w:r w:rsidRPr="00AC78BB">
              <w:rPr>
                <w:rFonts w:cs="Arial"/>
                <w:b/>
                <w:lang w:eastAsia="en-GB"/>
              </w:rPr>
              <w:t>cs_UL_GrantConfig_OneTimeOnSR</w:t>
            </w:r>
            <w:r>
              <w:rPr>
                <w:rFonts w:cs="Arial"/>
                <w:lang w:eastAsia="en-GB"/>
              </w:rPr>
              <w:t xml:space="preserve">, however, the manner in which the timing for the UL grant is calculated based on the timing at Step 4 with no added time (0ms) at Step 6 and Step 15 gives rise to the possibility of scheduling the UL grant before the SR is received and when the UE does send an SR, there is no transmission of the UL grant. Hence, it is recommended to change the UL grant configuration to </w:t>
            </w:r>
            <w:r w:rsidRPr="00AC78BB">
              <w:rPr>
                <w:rFonts w:cs="Arial"/>
                <w:b/>
                <w:lang w:eastAsia="en-GB"/>
              </w:rPr>
              <w:t>cs_UL_GrantConfig_OnSR</w:t>
            </w:r>
          </w:p>
          <w:p w14:paraId="217FFB50" w14:textId="77777777" w:rsidR="00675E7E" w:rsidRPr="00AC78BB" w:rsidRDefault="00675E7E" w:rsidP="00675E7E">
            <w:pPr>
              <w:pStyle w:val="CRCoverPage"/>
              <w:spacing w:after="0"/>
              <w:ind w:left="720"/>
              <w:rPr>
                <w:rFonts w:cs="Arial"/>
                <w:lang w:eastAsia="en-GB"/>
              </w:rPr>
            </w:pPr>
          </w:p>
          <w:p w14:paraId="45D8E648" w14:textId="77777777" w:rsidR="00675E7E" w:rsidRDefault="00675E7E" w:rsidP="00675E7E">
            <w:pPr>
              <w:pStyle w:val="CRCoverPage"/>
              <w:numPr>
                <w:ilvl w:val="0"/>
                <w:numId w:val="29"/>
              </w:numPr>
              <w:spacing w:after="0"/>
              <w:rPr>
                <w:rFonts w:cs="Arial"/>
                <w:lang w:eastAsia="en-GB"/>
              </w:rPr>
            </w:pPr>
            <w:r>
              <w:rPr>
                <w:rFonts w:cs="Arial"/>
                <w:lang w:eastAsia="en-GB"/>
              </w:rPr>
              <w:t xml:space="preserve">At Steps 18 - 20 of the Prose, the procedure is done to de-activate the SCell and perform a negative test to ensure that UE does not receive the new transmission on the NR SCell. However, this gives rise to the possibility that during the procedure the release the SCell in function </w:t>
            </w:r>
            <w:r w:rsidRPr="00AC78BB">
              <w:rPr>
                <w:rFonts w:cs="Arial"/>
                <w:b/>
                <w:lang w:eastAsia="en-GB"/>
              </w:rPr>
              <w:t>f_NR5GC_Rel_1SCell</w:t>
            </w:r>
            <w:r>
              <w:rPr>
                <w:rFonts w:cs="Arial"/>
                <w:lang w:eastAsia="en-GB"/>
              </w:rPr>
              <w:t xml:space="preserve">, the peer signalling message RRCReconfiguration may get sent on the NR SCell, since CA is still active and the SS implementation can choose which cell to send the </w:t>
            </w:r>
            <w:r>
              <w:rPr>
                <w:rFonts w:cs="Arial"/>
                <w:lang w:eastAsia="en-GB"/>
              </w:rPr>
              <w:lastRenderedPageBreak/>
              <w:t>signalling message on in the absence of a MacBearerRouting parameter. On the UE side, it has de-activated the SCell and would not be able to receive the signalling message. Hence, it is important to re-activate the SCell after the TP4 has been verified at Step 20</w:t>
            </w:r>
          </w:p>
          <w:p w14:paraId="2D07372B" w14:textId="77777777" w:rsidR="00675E7E" w:rsidRDefault="00675E7E" w:rsidP="00675E7E">
            <w:pPr>
              <w:pStyle w:val="CRCoverPage"/>
              <w:spacing w:after="0"/>
              <w:ind w:left="720"/>
              <w:rPr>
                <w:rFonts w:cs="Arial"/>
                <w:lang w:eastAsia="en-GB"/>
              </w:rPr>
            </w:pPr>
          </w:p>
          <w:p w14:paraId="08DC2C64" w14:textId="77777777" w:rsidR="00675E7E" w:rsidRPr="009B0B50" w:rsidRDefault="00675E7E" w:rsidP="00675E7E">
            <w:pPr>
              <w:pStyle w:val="CRCoverPage"/>
              <w:numPr>
                <w:ilvl w:val="0"/>
                <w:numId w:val="29"/>
              </w:numPr>
              <w:spacing w:after="0"/>
              <w:rPr>
                <w:rFonts w:cs="Arial"/>
                <w:lang w:eastAsia="en-GB"/>
              </w:rPr>
            </w:pPr>
            <w:r>
              <w:rPr>
                <w:rFonts w:cs="Arial"/>
                <w:lang w:eastAsia="en-GB"/>
              </w:rPr>
              <w:t xml:space="preserve">The configuration for the starting of the default UL grant configuration should be done before the function </w:t>
            </w:r>
            <w:r w:rsidRPr="00AC78BB">
              <w:rPr>
                <w:rFonts w:cs="Arial"/>
                <w:b/>
                <w:lang w:eastAsia="en-GB"/>
              </w:rPr>
              <w:t>f_NR5GC_Rel_1SCell</w:t>
            </w:r>
          </w:p>
        </w:tc>
      </w:tr>
      <w:tr w:rsidR="00675E7E" w14:paraId="139E9617" w14:textId="77777777" w:rsidTr="001852E8">
        <w:tc>
          <w:tcPr>
            <w:tcW w:w="2694" w:type="dxa"/>
            <w:gridSpan w:val="2"/>
            <w:tcBorders>
              <w:left w:val="single" w:sz="4" w:space="0" w:color="auto"/>
            </w:tcBorders>
          </w:tcPr>
          <w:p w14:paraId="631F0B92" w14:textId="77777777" w:rsidR="00675E7E" w:rsidRDefault="00675E7E" w:rsidP="00675E7E">
            <w:pPr>
              <w:pStyle w:val="CRCoverPage"/>
              <w:spacing w:after="0"/>
              <w:rPr>
                <w:b/>
                <w:i/>
                <w:noProof/>
                <w:sz w:val="8"/>
                <w:szCs w:val="8"/>
              </w:rPr>
            </w:pPr>
          </w:p>
        </w:tc>
        <w:tc>
          <w:tcPr>
            <w:tcW w:w="6946" w:type="dxa"/>
            <w:gridSpan w:val="9"/>
            <w:tcBorders>
              <w:right w:val="single" w:sz="4" w:space="0" w:color="auto"/>
            </w:tcBorders>
          </w:tcPr>
          <w:p w14:paraId="390BC558" w14:textId="77777777" w:rsidR="00675E7E" w:rsidRPr="00A72665" w:rsidRDefault="00675E7E" w:rsidP="00675E7E">
            <w:pPr>
              <w:pStyle w:val="CRCoverPage"/>
              <w:spacing w:after="0"/>
              <w:rPr>
                <w:rFonts w:cs="Arial"/>
                <w:lang w:eastAsia="en-GB"/>
              </w:rPr>
            </w:pPr>
          </w:p>
        </w:tc>
      </w:tr>
      <w:tr w:rsidR="00675E7E" w14:paraId="048548CB" w14:textId="77777777" w:rsidTr="001852E8">
        <w:tc>
          <w:tcPr>
            <w:tcW w:w="2694" w:type="dxa"/>
            <w:gridSpan w:val="2"/>
            <w:tcBorders>
              <w:left w:val="single" w:sz="4" w:space="0" w:color="auto"/>
            </w:tcBorders>
          </w:tcPr>
          <w:p w14:paraId="45F0B105" w14:textId="77777777" w:rsidR="00675E7E" w:rsidRDefault="00675E7E" w:rsidP="00675E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C3DD4A" w14:textId="77777777" w:rsidR="00675E7E" w:rsidRDefault="00675E7E" w:rsidP="00675E7E">
            <w:pPr>
              <w:pStyle w:val="CRCoverPage"/>
              <w:numPr>
                <w:ilvl w:val="0"/>
                <w:numId w:val="32"/>
              </w:numPr>
              <w:spacing w:after="0"/>
              <w:rPr>
                <w:noProof/>
              </w:rPr>
            </w:pPr>
            <w:r>
              <w:rPr>
                <w:noProof/>
              </w:rPr>
              <w:t xml:space="preserve">Reduced the time to 30ms to transmit the RLC STATUS PDU at Steps 8 and 17 and at Step 17, parameter </w:t>
            </w:r>
            <w:r w:rsidRPr="00773B3D">
              <w:rPr>
                <w:noProof/>
              </w:rPr>
              <w:t>p_UL_CA</w:t>
            </w:r>
            <w:r>
              <w:rPr>
                <w:noProof/>
              </w:rPr>
              <w:t xml:space="preserve"> is tested to route the </w:t>
            </w:r>
            <w:r>
              <w:rPr>
                <w:rFonts w:cs="Arial"/>
                <w:lang w:eastAsia="en-GB"/>
              </w:rPr>
              <w:t>RLC STATUS PDU on the correct cell</w:t>
            </w:r>
          </w:p>
          <w:p w14:paraId="1E0D3CDF" w14:textId="77777777" w:rsidR="00675E7E" w:rsidRDefault="00675E7E" w:rsidP="00675E7E">
            <w:pPr>
              <w:pStyle w:val="CRCoverPage"/>
              <w:spacing w:after="0"/>
              <w:ind w:left="720"/>
              <w:rPr>
                <w:noProof/>
              </w:rPr>
            </w:pPr>
          </w:p>
          <w:p w14:paraId="7CE4FA72" w14:textId="77777777" w:rsidR="00675E7E" w:rsidRDefault="00675E7E" w:rsidP="00675E7E">
            <w:pPr>
              <w:pStyle w:val="CRCoverPage"/>
              <w:numPr>
                <w:ilvl w:val="0"/>
                <w:numId w:val="32"/>
              </w:numPr>
              <w:spacing w:after="0"/>
              <w:rPr>
                <w:noProof/>
              </w:rPr>
            </w:pPr>
            <w:r>
              <w:rPr>
                <w:noProof/>
              </w:rPr>
              <w:t>TTCN corrected to use 400ms at Step 9</w:t>
            </w:r>
          </w:p>
          <w:p w14:paraId="7768D388" w14:textId="77777777" w:rsidR="00675E7E" w:rsidRDefault="00675E7E" w:rsidP="00675E7E">
            <w:pPr>
              <w:pStyle w:val="CRCoverPage"/>
              <w:spacing w:after="0"/>
              <w:ind w:left="720"/>
              <w:rPr>
                <w:noProof/>
              </w:rPr>
            </w:pPr>
          </w:p>
          <w:p w14:paraId="0B880CCF" w14:textId="77777777" w:rsidR="00675E7E" w:rsidRDefault="00675E7E" w:rsidP="00675E7E">
            <w:pPr>
              <w:pStyle w:val="CRCoverPage"/>
              <w:numPr>
                <w:ilvl w:val="0"/>
                <w:numId w:val="32"/>
              </w:numPr>
              <w:spacing w:after="0"/>
              <w:rPr>
                <w:noProof/>
              </w:rPr>
            </w:pPr>
            <w:r>
              <w:rPr>
                <w:noProof/>
              </w:rPr>
              <w:t>Added MacBearerRouting at the appropriate places to ensure DL Data and RLC STATUS PDU is sent on the correct cell</w:t>
            </w:r>
          </w:p>
          <w:p w14:paraId="7D60132C" w14:textId="77777777" w:rsidR="00675E7E" w:rsidRDefault="00675E7E" w:rsidP="00675E7E">
            <w:pPr>
              <w:pStyle w:val="CRCoverPage"/>
              <w:spacing w:after="0"/>
              <w:ind w:left="720"/>
              <w:rPr>
                <w:noProof/>
              </w:rPr>
            </w:pPr>
          </w:p>
          <w:p w14:paraId="69CC851B" w14:textId="77777777" w:rsidR="00675E7E" w:rsidRPr="003B55A9" w:rsidRDefault="00675E7E" w:rsidP="00675E7E">
            <w:pPr>
              <w:pStyle w:val="CRCoverPage"/>
              <w:numPr>
                <w:ilvl w:val="0"/>
                <w:numId w:val="32"/>
              </w:numPr>
              <w:spacing w:after="0"/>
              <w:rPr>
                <w:noProof/>
              </w:rPr>
            </w:pPr>
            <w:r>
              <w:rPr>
                <w:noProof/>
              </w:rPr>
              <w:t xml:space="preserve">Used </w:t>
            </w:r>
            <w:r w:rsidRPr="00AC78BB">
              <w:rPr>
                <w:rFonts w:cs="Arial"/>
                <w:b/>
                <w:lang w:eastAsia="en-GB"/>
              </w:rPr>
              <w:t>cs_UL_GrantConfig_OnSR</w:t>
            </w:r>
            <w:r>
              <w:rPr>
                <w:rFonts w:cs="Arial"/>
                <w:b/>
                <w:lang w:eastAsia="en-GB"/>
              </w:rPr>
              <w:t xml:space="preserve"> </w:t>
            </w:r>
            <w:r>
              <w:rPr>
                <w:rFonts w:cs="Arial"/>
                <w:lang w:eastAsia="en-GB"/>
              </w:rPr>
              <w:t>at Step 6 and Step 15</w:t>
            </w:r>
          </w:p>
          <w:p w14:paraId="661B3C0A" w14:textId="77777777" w:rsidR="00675E7E" w:rsidRPr="000464EB" w:rsidRDefault="00675E7E" w:rsidP="00675E7E">
            <w:pPr>
              <w:pStyle w:val="CRCoverPage"/>
              <w:spacing w:after="0"/>
              <w:rPr>
                <w:noProof/>
              </w:rPr>
            </w:pPr>
          </w:p>
          <w:p w14:paraId="3DDB46AA" w14:textId="77777777" w:rsidR="00675E7E" w:rsidRPr="003B55A9" w:rsidRDefault="00675E7E" w:rsidP="00675E7E">
            <w:pPr>
              <w:pStyle w:val="CRCoverPage"/>
              <w:numPr>
                <w:ilvl w:val="0"/>
                <w:numId w:val="32"/>
              </w:numPr>
              <w:spacing w:after="0"/>
              <w:rPr>
                <w:noProof/>
              </w:rPr>
            </w:pPr>
            <w:r>
              <w:rPr>
                <w:noProof/>
              </w:rPr>
              <w:t xml:space="preserve">Re-activated SCell with immediate activation time and allowed a delay of 100ms to ensure MAC CE procedure is completed before function </w:t>
            </w:r>
            <w:r w:rsidRPr="00AC78BB">
              <w:rPr>
                <w:rFonts w:cs="Arial"/>
                <w:b/>
                <w:lang w:eastAsia="en-GB"/>
              </w:rPr>
              <w:t>f_NR5GC_Rel_1SCell</w:t>
            </w:r>
            <w:r>
              <w:rPr>
                <w:rFonts w:cs="Arial"/>
                <w:b/>
                <w:lang w:eastAsia="en-GB"/>
              </w:rPr>
              <w:t xml:space="preserve"> </w:t>
            </w:r>
            <w:r w:rsidRPr="000464EB">
              <w:rPr>
                <w:rFonts w:cs="Arial"/>
                <w:lang w:eastAsia="en-GB"/>
              </w:rPr>
              <w:t>is called</w:t>
            </w:r>
            <w:r>
              <w:rPr>
                <w:rFonts w:cs="Arial"/>
                <w:lang w:eastAsia="en-GB"/>
              </w:rPr>
              <w:t>.</w:t>
            </w:r>
          </w:p>
          <w:p w14:paraId="2032CB57" w14:textId="77777777" w:rsidR="00675E7E" w:rsidRDefault="00675E7E" w:rsidP="00675E7E">
            <w:pPr>
              <w:pStyle w:val="CRCoverPage"/>
              <w:spacing w:after="0"/>
              <w:rPr>
                <w:noProof/>
              </w:rPr>
            </w:pPr>
          </w:p>
          <w:p w14:paraId="57AF8B71" w14:textId="77777777" w:rsidR="00675E7E" w:rsidRPr="006316B2" w:rsidRDefault="00675E7E" w:rsidP="00675E7E">
            <w:pPr>
              <w:pStyle w:val="CRCoverPage"/>
              <w:numPr>
                <w:ilvl w:val="0"/>
                <w:numId w:val="32"/>
              </w:numPr>
              <w:spacing w:after="0"/>
              <w:rPr>
                <w:noProof/>
              </w:rPr>
            </w:pPr>
            <w:r>
              <w:rPr>
                <w:noProof/>
              </w:rPr>
              <w:t xml:space="preserve">Moved function call </w:t>
            </w:r>
            <w:r w:rsidRPr="003B55A9">
              <w:rPr>
                <w:b/>
                <w:noProof/>
              </w:rPr>
              <w:t>f_NR_ULGrantConfiguration_Start</w:t>
            </w:r>
            <w:r>
              <w:rPr>
                <w:noProof/>
              </w:rPr>
              <w:t xml:space="preserve"> before </w:t>
            </w:r>
            <w:r w:rsidRPr="00AC78BB">
              <w:rPr>
                <w:rFonts w:cs="Arial"/>
                <w:b/>
                <w:lang w:eastAsia="en-GB"/>
              </w:rPr>
              <w:t>f_NR5GC_Rel_1SCell</w:t>
            </w:r>
            <w:r>
              <w:rPr>
                <w:rFonts w:cs="Arial"/>
                <w:b/>
                <w:lang w:eastAsia="en-GB"/>
              </w:rPr>
              <w:t>.</w:t>
            </w:r>
          </w:p>
        </w:tc>
      </w:tr>
      <w:tr w:rsidR="00675E7E" w14:paraId="2571857D" w14:textId="77777777" w:rsidTr="001852E8">
        <w:tc>
          <w:tcPr>
            <w:tcW w:w="2694" w:type="dxa"/>
            <w:gridSpan w:val="2"/>
            <w:tcBorders>
              <w:left w:val="single" w:sz="4" w:space="0" w:color="auto"/>
            </w:tcBorders>
          </w:tcPr>
          <w:p w14:paraId="084645F4" w14:textId="77777777" w:rsidR="00675E7E" w:rsidRDefault="00675E7E" w:rsidP="00675E7E">
            <w:pPr>
              <w:pStyle w:val="CRCoverPage"/>
              <w:spacing w:after="0"/>
              <w:rPr>
                <w:b/>
                <w:i/>
                <w:noProof/>
                <w:sz w:val="8"/>
                <w:szCs w:val="8"/>
              </w:rPr>
            </w:pPr>
          </w:p>
        </w:tc>
        <w:tc>
          <w:tcPr>
            <w:tcW w:w="6946" w:type="dxa"/>
            <w:gridSpan w:val="9"/>
            <w:tcBorders>
              <w:right w:val="single" w:sz="4" w:space="0" w:color="auto"/>
            </w:tcBorders>
          </w:tcPr>
          <w:p w14:paraId="0AF64995" w14:textId="77777777" w:rsidR="00675E7E" w:rsidRPr="00CF39F2" w:rsidRDefault="00675E7E" w:rsidP="00675E7E">
            <w:pPr>
              <w:pStyle w:val="CRCoverPage"/>
              <w:spacing w:after="0"/>
              <w:rPr>
                <w:rFonts w:cs="Arial"/>
                <w:noProof/>
              </w:rPr>
            </w:pPr>
          </w:p>
        </w:tc>
      </w:tr>
      <w:tr w:rsidR="00675E7E" w14:paraId="35AD4F5E" w14:textId="77777777" w:rsidTr="001852E8">
        <w:tc>
          <w:tcPr>
            <w:tcW w:w="2694" w:type="dxa"/>
            <w:gridSpan w:val="2"/>
            <w:tcBorders>
              <w:left w:val="single" w:sz="4" w:space="0" w:color="auto"/>
              <w:bottom w:val="single" w:sz="4" w:space="0" w:color="auto"/>
            </w:tcBorders>
          </w:tcPr>
          <w:p w14:paraId="0F1AD445" w14:textId="77777777" w:rsidR="00675E7E" w:rsidRDefault="00675E7E" w:rsidP="00675E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4E15F7" w14:textId="77777777" w:rsidR="00675E7E" w:rsidRPr="00430079" w:rsidRDefault="00675E7E" w:rsidP="00675E7E">
            <w:pPr>
              <w:pStyle w:val="CRCoverPage"/>
              <w:spacing w:after="0"/>
              <w:rPr>
                <w:noProof/>
              </w:rPr>
            </w:pPr>
            <w:r>
              <w:rPr>
                <w:noProof/>
              </w:rPr>
              <w:t>A Conformant UE may fail the test case</w:t>
            </w:r>
          </w:p>
        </w:tc>
      </w:tr>
      <w:tr w:rsidR="00675E7E" w14:paraId="79FB64B5" w14:textId="77777777" w:rsidTr="001852E8">
        <w:tc>
          <w:tcPr>
            <w:tcW w:w="2694" w:type="dxa"/>
            <w:gridSpan w:val="2"/>
          </w:tcPr>
          <w:p w14:paraId="54CA8A2F" w14:textId="77777777" w:rsidR="00675E7E" w:rsidRDefault="00675E7E" w:rsidP="00675E7E">
            <w:pPr>
              <w:pStyle w:val="CRCoverPage"/>
              <w:spacing w:after="0"/>
              <w:rPr>
                <w:b/>
                <w:i/>
                <w:noProof/>
                <w:sz w:val="8"/>
                <w:szCs w:val="8"/>
              </w:rPr>
            </w:pPr>
          </w:p>
        </w:tc>
        <w:tc>
          <w:tcPr>
            <w:tcW w:w="6946" w:type="dxa"/>
            <w:gridSpan w:val="9"/>
          </w:tcPr>
          <w:p w14:paraId="79242063" w14:textId="77777777" w:rsidR="00675E7E" w:rsidRDefault="00675E7E" w:rsidP="00675E7E">
            <w:pPr>
              <w:pStyle w:val="CRCoverPage"/>
              <w:spacing w:after="0"/>
              <w:rPr>
                <w:noProof/>
                <w:sz w:val="8"/>
                <w:szCs w:val="8"/>
              </w:rPr>
            </w:pPr>
          </w:p>
        </w:tc>
      </w:tr>
      <w:tr w:rsidR="00675E7E" w14:paraId="71F3D6D8" w14:textId="77777777" w:rsidTr="001852E8">
        <w:tc>
          <w:tcPr>
            <w:tcW w:w="2694" w:type="dxa"/>
            <w:gridSpan w:val="2"/>
            <w:tcBorders>
              <w:top w:val="single" w:sz="4" w:space="0" w:color="auto"/>
              <w:left w:val="single" w:sz="4" w:space="0" w:color="auto"/>
            </w:tcBorders>
          </w:tcPr>
          <w:p w14:paraId="3C535F94" w14:textId="77777777" w:rsidR="00675E7E" w:rsidRDefault="00675E7E" w:rsidP="00675E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8672ED" w14:textId="77777777" w:rsidR="00675E7E" w:rsidRDefault="00675E7E" w:rsidP="00675E7E">
            <w:pPr>
              <w:pStyle w:val="CRCoverPage"/>
              <w:spacing w:after="0"/>
              <w:rPr>
                <w:noProof/>
              </w:rPr>
            </w:pPr>
            <w:r>
              <w:rPr>
                <w:noProof/>
              </w:rPr>
              <w:t>7.1.1.7.1.x.ENDC, 7.1.1.7.1.x.NR5GC</w:t>
            </w:r>
          </w:p>
        </w:tc>
      </w:tr>
      <w:tr w:rsidR="00675E7E" w14:paraId="1F48DB83" w14:textId="77777777" w:rsidTr="001852E8">
        <w:tc>
          <w:tcPr>
            <w:tcW w:w="2694" w:type="dxa"/>
            <w:gridSpan w:val="2"/>
            <w:tcBorders>
              <w:left w:val="single" w:sz="4" w:space="0" w:color="auto"/>
            </w:tcBorders>
          </w:tcPr>
          <w:p w14:paraId="32861A20" w14:textId="77777777" w:rsidR="00675E7E" w:rsidRDefault="00675E7E" w:rsidP="00675E7E">
            <w:pPr>
              <w:pStyle w:val="CRCoverPage"/>
              <w:spacing w:after="0"/>
              <w:rPr>
                <w:b/>
                <w:i/>
                <w:noProof/>
                <w:sz w:val="8"/>
                <w:szCs w:val="8"/>
              </w:rPr>
            </w:pPr>
          </w:p>
        </w:tc>
        <w:tc>
          <w:tcPr>
            <w:tcW w:w="6946" w:type="dxa"/>
            <w:gridSpan w:val="9"/>
            <w:tcBorders>
              <w:right w:val="single" w:sz="4" w:space="0" w:color="auto"/>
            </w:tcBorders>
          </w:tcPr>
          <w:p w14:paraId="5DA508A0" w14:textId="77777777" w:rsidR="00675E7E" w:rsidRDefault="00675E7E" w:rsidP="00675E7E">
            <w:pPr>
              <w:pStyle w:val="CRCoverPage"/>
              <w:spacing w:after="0"/>
              <w:rPr>
                <w:noProof/>
                <w:sz w:val="8"/>
                <w:szCs w:val="8"/>
              </w:rPr>
            </w:pPr>
          </w:p>
        </w:tc>
      </w:tr>
      <w:tr w:rsidR="00675E7E" w14:paraId="3A8B8CD7" w14:textId="77777777" w:rsidTr="001852E8">
        <w:tc>
          <w:tcPr>
            <w:tcW w:w="2694" w:type="dxa"/>
            <w:gridSpan w:val="2"/>
            <w:tcBorders>
              <w:left w:val="single" w:sz="4" w:space="0" w:color="auto"/>
            </w:tcBorders>
          </w:tcPr>
          <w:p w14:paraId="4919EDF5" w14:textId="77777777" w:rsidR="00675E7E" w:rsidRDefault="00675E7E" w:rsidP="00675E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CAA0C8" w14:textId="77777777" w:rsidR="00675E7E" w:rsidRDefault="00675E7E" w:rsidP="00675E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86C4CA" w14:textId="77777777" w:rsidR="00675E7E" w:rsidRDefault="00675E7E" w:rsidP="00675E7E">
            <w:pPr>
              <w:pStyle w:val="CRCoverPage"/>
              <w:spacing w:after="0"/>
              <w:jc w:val="center"/>
              <w:rPr>
                <w:b/>
                <w:caps/>
                <w:noProof/>
              </w:rPr>
            </w:pPr>
            <w:r>
              <w:rPr>
                <w:b/>
                <w:caps/>
                <w:noProof/>
              </w:rPr>
              <w:t>N</w:t>
            </w:r>
          </w:p>
        </w:tc>
        <w:tc>
          <w:tcPr>
            <w:tcW w:w="2977" w:type="dxa"/>
            <w:gridSpan w:val="4"/>
          </w:tcPr>
          <w:p w14:paraId="773852B2" w14:textId="77777777" w:rsidR="00675E7E" w:rsidRDefault="00675E7E" w:rsidP="00675E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C97B49" w14:textId="77777777" w:rsidR="00675E7E" w:rsidRDefault="00675E7E" w:rsidP="00675E7E">
            <w:pPr>
              <w:pStyle w:val="CRCoverPage"/>
              <w:spacing w:after="0"/>
              <w:ind w:left="99"/>
              <w:rPr>
                <w:noProof/>
              </w:rPr>
            </w:pPr>
          </w:p>
        </w:tc>
      </w:tr>
      <w:tr w:rsidR="00675E7E" w14:paraId="13EBCA64" w14:textId="77777777" w:rsidTr="001852E8">
        <w:tc>
          <w:tcPr>
            <w:tcW w:w="2694" w:type="dxa"/>
            <w:gridSpan w:val="2"/>
            <w:tcBorders>
              <w:left w:val="single" w:sz="4" w:space="0" w:color="auto"/>
            </w:tcBorders>
          </w:tcPr>
          <w:p w14:paraId="16A6EE79" w14:textId="77777777" w:rsidR="00675E7E" w:rsidRDefault="00675E7E" w:rsidP="00675E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174DAF" w14:textId="77777777" w:rsidR="00675E7E" w:rsidRDefault="00675E7E" w:rsidP="00675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BEF1E" w14:textId="77777777" w:rsidR="00675E7E" w:rsidRDefault="00675E7E" w:rsidP="00675E7E">
            <w:pPr>
              <w:pStyle w:val="CRCoverPage"/>
              <w:spacing w:after="0"/>
              <w:jc w:val="center"/>
              <w:rPr>
                <w:b/>
                <w:caps/>
                <w:noProof/>
              </w:rPr>
            </w:pPr>
            <w:r>
              <w:rPr>
                <w:b/>
                <w:caps/>
                <w:noProof/>
              </w:rPr>
              <w:t>x</w:t>
            </w:r>
          </w:p>
        </w:tc>
        <w:tc>
          <w:tcPr>
            <w:tcW w:w="2977" w:type="dxa"/>
            <w:gridSpan w:val="4"/>
          </w:tcPr>
          <w:p w14:paraId="3EE122BF" w14:textId="77777777" w:rsidR="00675E7E" w:rsidRDefault="00675E7E" w:rsidP="00675E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ED2D9" w14:textId="77777777" w:rsidR="00675E7E" w:rsidRDefault="00675E7E" w:rsidP="00675E7E">
            <w:pPr>
              <w:pStyle w:val="CRCoverPage"/>
              <w:spacing w:after="0"/>
              <w:ind w:left="99"/>
              <w:rPr>
                <w:noProof/>
              </w:rPr>
            </w:pPr>
          </w:p>
        </w:tc>
      </w:tr>
      <w:tr w:rsidR="00675E7E" w14:paraId="246FD2C3" w14:textId="77777777" w:rsidTr="001852E8">
        <w:tc>
          <w:tcPr>
            <w:tcW w:w="2694" w:type="dxa"/>
            <w:gridSpan w:val="2"/>
            <w:tcBorders>
              <w:left w:val="single" w:sz="4" w:space="0" w:color="auto"/>
            </w:tcBorders>
          </w:tcPr>
          <w:p w14:paraId="57C025F5" w14:textId="77777777" w:rsidR="00675E7E" w:rsidRDefault="00675E7E" w:rsidP="00675E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7D1AB9" w14:textId="77777777" w:rsidR="00675E7E" w:rsidRDefault="00675E7E" w:rsidP="00675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6E235" w14:textId="77777777" w:rsidR="00675E7E" w:rsidRDefault="00675E7E" w:rsidP="00675E7E">
            <w:pPr>
              <w:pStyle w:val="CRCoverPage"/>
              <w:spacing w:after="0"/>
              <w:jc w:val="center"/>
              <w:rPr>
                <w:b/>
                <w:caps/>
                <w:noProof/>
              </w:rPr>
            </w:pPr>
            <w:r>
              <w:rPr>
                <w:b/>
                <w:caps/>
                <w:noProof/>
              </w:rPr>
              <w:t>x</w:t>
            </w:r>
          </w:p>
        </w:tc>
        <w:tc>
          <w:tcPr>
            <w:tcW w:w="2977" w:type="dxa"/>
            <w:gridSpan w:val="4"/>
          </w:tcPr>
          <w:p w14:paraId="66D0CB2B" w14:textId="77777777" w:rsidR="00675E7E" w:rsidRDefault="00675E7E" w:rsidP="00675E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0F1399" w14:textId="77777777" w:rsidR="00675E7E" w:rsidRDefault="00675E7E" w:rsidP="00675E7E">
            <w:pPr>
              <w:pStyle w:val="CRCoverPage"/>
              <w:spacing w:after="0"/>
              <w:ind w:left="99"/>
              <w:rPr>
                <w:noProof/>
              </w:rPr>
            </w:pPr>
          </w:p>
        </w:tc>
      </w:tr>
      <w:tr w:rsidR="00675E7E" w14:paraId="5B777C1C" w14:textId="77777777" w:rsidTr="001852E8">
        <w:tc>
          <w:tcPr>
            <w:tcW w:w="2694" w:type="dxa"/>
            <w:gridSpan w:val="2"/>
            <w:tcBorders>
              <w:left w:val="single" w:sz="4" w:space="0" w:color="auto"/>
            </w:tcBorders>
          </w:tcPr>
          <w:p w14:paraId="70F5582E" w14:textId="77777777" w:rsidR="00675E7E" w:rsidRDefault="00675E7E" w:rsidP="00675E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44D8A5" w14:textId="77777777" w:rsidR="00675E7E" w:rsidRDefault="00675E7E" w:rsidP="00675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7F633" w14:textId="77777777" w:rsidR="00675E7E" w:rsidRDefault="00675E7E" w:rsidP="00675E7E">
            <w:pPr>
              <w:pStyle w:val="CRCoverPage"/>
              <w:spacing w:after="0"/>
              <w:jc w:val="center"/>
              <w:rPr>
                <w:b/>
                <w:caps/>
                <w:noProof/>
              </w:rPr>
            </w:pPr>
            <w:r>
              <w:rPr>
                <w:b/>
                <w:caps/>
                <w:noProof/>
              </w:rPr>
              <w:t>x</w:t>
            </w:r>
          </w:p>
        </w:tc>
        <w:tc>
          <w:tcPr>
            <w:tcW w:w="2977" w:type="dxa"/>
            <w:gridSpan w:val="4"/>
          </w:tcPr>
          <w:p w14:paraId="00ECEE94" w14:textId="77777777" w:rsidR="00675E7E" w:rsidRDefault="00675E7E" w:rsidP="00675E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895466" w14:textId="77777777" w:rsidR="00675E7E" w:rsidRDefault="00675E7E" w:rsidP="00675E7E">
            <w:pPr>
              <w:pStyle w:val="CRCoverPage"/>
              <w:spacing w:after="0"/>
              <w:ind w:left="99"/>
              <w:rPr>
                <w:noProof/>
              </w:rPr>
            </w:pPr>
          </w:p>
        </w:tc>
      </w:tr>
      <w:tr w:rsidR="00675E7E" w14:paraId="28A87072" w14:textId="77777777" w:rsidTr="001852E8">
        <w:tc>
          <w:tcPr>
            <w:tcW w:w="2694" w:type="dxa"/>
            <w:gridSpan w:val="2"/>
            <w:tcBorders>
              <w:left w:val="single" w:sz="4" w:space="0" w:color="auto"/>
            </w:tcBorders>
          </w:tcPr>
          <w:p w14:paraId="11E12637" w14:textId="77777777" w:rsidR="00675E7E" w:rsidRDefault="00675E7E" w:rsidP="00675E7E">
            <w:pPr>
              <w:pStyle w:val="CRCoverPage"/>
              <w:spacing w:after="0"/>
              <w:rPr>
                <w:b/>
                <w:i/>
                <w:noProof/>
              </w:rPr>
            </w:pPr>
          </w:p>
        </w:tc>
        <w:tc>
          <w:tcPr>
            <w:tcW w:w="6946" w:type="dxa"/>
            <w:gridSpan w:val="9"/>
            <w:tcBorders>
              <w:right w:val="single" w:sz="4" w:space="0" w:color="auto"/>
            </w:tcBorders>
          </w:tcPr>
          <w:p w14:paraId="0583B44C" w14:textId="77777777" w:rsidR="00675E7E" w:rsidRDefault="00675E7E" w:rsidP="00675E7E">
            <w:pPr>
              <w:pStyle w:val="CRCoverPage"/>
              <w:spacing w:after="0"/>
              <w:rPr>
                <w:noProof/>
              </w:rPr>
            </w:pPr>
          </w:p>
        </w:tc>
      </w:tr>
      <w:tr w:rsidR="00675E7E" w14:paraId="686E563C" w14:textId="77777777" w:rsidTr="001852E8">
        <w:tc>
          <w:tcPr>
            <w:tcW w:w="2694" w:type="dxa"/>
            <w:gridSpan w:val="2"/>
            <w:tcBorders>
              <w:left w:val="single" w:sz="4" w:space="0" w:color="auto"/>
              <w:bottom w:val="single" w:sz="4" w:space="0" w:color="auto"/>
            </w:tcBorders>
          </w:tcPr>
          <w:p w14:paraId="60EE9F07" w14:textId="77777777" w:rsidR="00675E7E" w:rsidRDefault="00675E7E" w:rsidP="00675E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57B2AC" w14:textId="77777777" w:rsidR="00675E7E" w:rsidRDefault="00675E7E" w:rsidP="00675E7E">
            <w:pPr>
              <w:pStyle w:val="CRCoverPage"/>
              <w:spacing w:after="0"/>
              <w:ind w:left="100"/>
              <w:rPr>
                <w:noProof/>
              </w:rPr>
            </w:pPr>
          </w:p>
        </w:tc>
      </w:tr>
      <w:tr w:rsidR="00675E7E" w:rsidRPr="008863B9" w14:paraId="3D345776" w14:textId="77777777" w:rsidTr="001852E8">
        <w:tc>
          <w:tcPr>
            <w:tcW w:w="2694" w:type="dxa"/>
            <w:gridSpan w:val="2"/>
            <w:tcBorders>
              <w:top w:val="single" w:sz="4" w:space="0" w:color="auto"/>
              <w:bottom w:val="single" w:sz="4" w:space="0" w:color="auto"/>
            </w:tcBorders>
          </w:tcPr>
          <w:p w14:paraId="6BEF2F42" w14:textId="77777777" w:rsidR="00675E7E" w:rsidRPr="008863B9" w:rsidRDefault="00675E7E" w:rsidP="00675E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F4F3A8" w14:textId="77777777" w:rsidR="00675E7E" w:rsidRPr="008863B9" w:rsidRDefault="00675E7E" w:rsidP="00675E7E">
            <w:pPr>
              <w:pStyle w:val="CRCoverPage"/>
              <w:spacing w:after="0"/>
              <w:ind w:left="100"/>
              <w:rPr>
                <w:noProof/>
                <w:sz w:val="8"/>
                <w:szCs w:val="8"/>
              </w:rPr>
            </w:pPr>
          </w:p>
        </w:tc>
      </w:tr>
      <w:tr w:rsidR="00675E7E" w14:paraId="2DFE12E9" w14:textId="77777777" w:rsidTr="001852E8">
        <w:tc>
          <w:tcPr>
            <w:tcW w:w="2694" w:type="dxa"/>
            <w:gridSpan w:val="2"/>
            <w:tcBorders>
              <w:top w:val="single" w:sz="4" w:space="0" w:color="auto"/>
              <w:left w:val="single" w:sz="4" w:space="0" w:color="auto"/>
              <w:bottom w:val="single" w:sz="4" w:space="0" w:color="auto"/>
            </w:tcBorders>
          </w:tcPr>
          <w:p w14:paraId="1C0C2522" w14:textId="77777777" w:rsidR="00675E7E" w:rsidRDefault="00675E7E" w:rsidP="00675E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F945F9" w14:textId="77777777" w:rsidR="00675E7E" w:rsidRDefault="00675E7E" w:rsidP="00675E7E">
            <w:pPr>
              <w:pStyle w:val="CRCoverPage"/>
              <w:spacing w:after="0"/>
              <w:ind w:left="100"/>
              <w:rPr>
                <w:noProof/>
              </w:rPr>
            </w:pPr>
          </w:p>
        </w:tc>
      </w:tr>
    </w:tbl>
    <w:p w14:paraId="072849FE" w14:textId="77777777" w:rsidR="00675E7E" w:rsidRDefault="00675E7E" w:rsidP="00675E7E">
      <w:pPr>
        <w:rPr>
          <w:noProof/>
        </w:rPr>
      </w:pPr>
    </w:p>
    <w:p w14:paraId="2FAB447B" w14:textId="77777777" w:rsidR="009418D9" w:rsidRDefault="009418D9" w:rsidP="009418D9">
      <w:pPr>
        <w:pStyle w:val="CRCoverPage"/>
        <w:spacing w:after="0"/>
        <w:rPr>
          <w:noProof/>
          <w:sz w:val="8"/>
          <w:szCs w:val="8"/>
        </w:rPr>
      </w:pPr>
    </w:p>
    <w:p w14:paraId="4F9DCBCB"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739FFF6A" w14:textId="77777777" w:rsidR="009478EE" w:rsidRDefault="009478EE" w:rsidP="009478EE">
      <w:pPr>
        <w:rPr>
          <w:noProof/>
        </w:rPr>
      </w:pPr>
    </w:p>
    <w:p w14:paraId="5C166916" w14:textId="77777777" w:rsidR="007A73E5" w:rsidRPr="00D83A7A" w:rsidRDefault="007A73E5" w:rsidP="007A73E5">
      <w:pPr>
        <w:pStyle w:val="Title"/>
        <w:jc w:val="left"/>
        <w:rPr>
          <w:rStyle w:val="Emphasis"/>
          <w:rFonts w:ascii="Arial" w:hAnsi="Arial" w:cs="Arial"/>
          <w:i w:val="0"/>
          <w:lang w:eastAsia="en-GB"/>
        </w:rPr>
      </w:pPr>
      <w:bookmarkStart w:id="1" w:name="_Toc87953569"/>
      <w:r w:rsidRPr="00D83A7A">
        <w:rPr>
          <w:rStyle w:val="Emphasis"/>
          <w:rFonts w:ascii="Arial" w:hAnsi="Arial" w:cs="Arial"/>
          <w:i w:val="0"/>
        </w:rPr>
        <w:t>Table of Contents</w:t>
      </w:r>
      <w:bookmarkEnd w:id="1"/>
    </w:p>
    <w:p w14:paraId="62CA5A44" w14:textId="77777777" w:rsidR="00745592"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45592" w:rsidRPr="00550962">
        <w:rPr>
          <w:rFonts w:ascii="Arial" w:hAnsi="Arial" w:cs="Arial"/>
          <w:iCs/>
        </w:rPr>
        <w:t>Table of Contents</w:t>
      </w:r>
      <w:r w:rsidR="00745592">
        <w:tab/>
      </w:r>
      <w:r w:rsidR="00745592">
        <w:fldChar w:fldCharType="begin"/>
      </w:r>
      <w:r w:rsidR="00745592">
        <w:instrText xml:space="preserve"> PAGEREF _Toc87953569 \h </w:instrText>
      </w:r>
      <w:r w:rsidR="00745592">
        <w:fldChar w:fldCharType="separate"/>
      </w:r>
      <w:r w:rsidR="00745592">
        <w:t>3</w:t>
      </w:r>
      <w:r w:rsidR="00745592">
        <w:fldChar w:fldCharType="end"/>
      </w:r>
    </w:p>
    <w:p w14:paraId="07F5C46A" w14:textId="77777777" w:rsidR="00745592" w:rsidRDefault="00745592">
      <w:pPr>
        <w:pStyle w:val="TOC1"/>
        <w:rPr>
          <w:rFonts w:asciiTheme="minorHAnsi" w:eastAsiaTheme="minorEastAsia" w:hAnsiTheme="minorHAnsi" w:cstheme="minorBidi"/>
          <w:szCs w:val="22"/>
          <w:lang w:eastAsia="en-GB"/>
        </w:rPr>
      </w:pPr>
      <w:r w:rsidRPr="00550962">
        <w:rPr>
          <w:b/>
        </w:rPr>
        <w:t>1</w:t>
      </w:r>
      <w:r>
        <w:rPr>
          <w:rFonts w:asciiTheme="minorHAnsi" w:eastAsiaTheme="minorEastAsia" w:hAnsiTheme="minorHAnsi" w:cstheme="minorBidi"/>
          <w:szCs w:val="22"/>
          <w:lang w:eastAsia="en-GB"/>
        </w:rPr>
        <w:tab/>
      </w:r>
      <w:r w:rsidRPr="00550962">
        <w:rPr>
          <w:b/>
        </w:rPr>
        <w:t>Corrections required for MAC testcases 7.1.1.7.1.x</w:t>
      </w:r>
      <w:r>
        <w:tab/>
      </w:r>
      <w:r>
        <w:fldChar w:fldCharType="begin"/>
      </w:r>
      <w:r>
        <w:instrText xml:space="preserve"> PAGEREF _Toc87953570 \h </w:instrText>
      </w:r>
      <w:r>
        <w:fldChar w:fldCharType="separate"/>
      </w:r>
      <w:r>
        <w:t>3</w:t>
      </w:r>
      <w:r>
        <w:fldChar w:fldCharType="end"/>
      </w:r>
    </w:p>
    <w:p w14:paraId="7A7CC496"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1.1</w:t>
      </w:r>
      <w:r>
        <w:rPr>
          <w:rFonts w:asciiTheme="minorHAnsi" w:eastAsiaTheme="minorEastAsia" w:hAnsiTheme="minorHAnsi" w:cstheme="minorBidi"/>
          <w:sz w:val="22"/>
          <w:szCs w:val="22"/>
          <w:lang w:eastAsia="en-GB"/>
        </w:rPr>
        <w:tab/>
      </w:r>
      <w:r w:rsidRPr="00550962">
        <w:rPr>
          <w:rFonts w:cs="Arial"/>
          <w:b/>
          <w:color w:val="000000"/>
          <w:lang w:eastAsia="en-GB"/>
        </w:rPr>
        <w:t>Correction to f_TC_7_1_1_7_1_NR_Common</w:t>
      </w:r>
      <w:r>
        <w:tab/>
      </w:r>
      <w:r>
        <w:fldChar w:fldCharType="begin"/>
      </w:r>
      <w:r>
        <w:instrText xml:space="preserve"> PAGEREF _Toc87953571 \h </w:instrText>
      </w:r>
      <w:r>
        <w:fldChar w:fldCharType="separate"/>
      </w:r>
      <w:r>
        <w:t>3</w:t>
      </w:r>
      <w:r>
        <w:fldChar w:fldCharType="end"/>
      </w:r>
    </w:p>
    <w:p w14:paraId="1F8EA388"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1.2</w:t>
      </w:r>
      <w:r>
        <w:rPr>
          <w:rFonts w:asciiTheme="minorHAnsi" w:eastAsiaTheme="minorEastAsia" w:hAnsiTheme="minorHAnsi" w:cstheme="minorBidi"/>
          <w:sz w:val="22"/>
          <w:szCs w:val="22"/>
          <w:lang w:eastAsia="en-GB"/>
        </w:rPr>
        <w:tab/>
      </w:r>
      <w:r w:rsidRPr="00550962">
        <w:rPr>
          <w:rFonts w:cs="Arial"/>
          <w:b/>
          <w:color w:val="000000"/>
          <w:lang w:eastAsia="en-GB"/>
        </w:rPr>
        <w:t>Correction to f_TC_7_1_1_7_1_NR_TestBody</w:t>
      </w:r>
      <w:r>
        <w:tab/>
      </w:r>
      <w:r>
        <w:fldChar w:fldCharType="begin"/>
      </w:r>
      <w:r>
        <w:instrText xml:space="preserve"> PAGEREF _Toc87953572 \h </w:instrText>
      </w:r>
      <w:r>
        <w:fldChar w:fldCharType="separate"/>
      </w:r>
      <w:r>
        <w:t>5</w:t>
      </w:r>
      <w:r>
        <w:fldChar w:fldCharType="end"/>
      </w:r>
    </w:p>
    <w:p w14:paraId="3E2467C1"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1.3</w:t>
      </w:r>
      <w:r>
        <w:rPr>
          <w:rFonts w:asciiTheme="minorHAnsi" w:eastAsiaTheme="minorEastAsia" w:hAnsiTheme="minorHAnsi" w:cstheme="minorBidi"/>
          <w:sz w:val="22"/>
          <w:szCs w:val="22"/>
          <w:lang w:eastAsia="en-GB"/>
        </w:rPr>
        <w:tab/>
      </w:r>
      <w:r w:rsidRPr="00550962">
        <w:rPr>
          <w:rFonts w:cs="Arial"/>
          <w:b/>
          <w:color w:val="000000"/>
          <w:lang w:eastAsia="en-GB"/>
        </w:rPr>
        <w:t>Correction to f_NR_OneULGrantTransmissionOnSR</w:t>
      </w:r>
      <w:r>
        <w:tab/>
      </w:r>
      <w:r>
        <w:fldChar w:fldCharType="begin"/>
      </w:r>
      <w:r>
        <w:instrText xml:space="preserve"> PAGEREF _Toc87953573 \h </w:instrText>
      </w:r>
      <w:r>
        <w:fldChar w:fldCharType="separate"/>
      </w:r>
      <w:r>
        <w:t>13</w:t>
      </w:r>
      <w:r>
        <w:fldChar w:fldCharType="end"/>
      </w:r>
    </w:p>
    <w:p w14:paraId="15AD3EAB"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1.4</w:t>
      </w:r>
      <w:r>
        <w:rPr>
          <w:rFonts w:asciiTheme="minorHAnsi" w:eastAsiaTheme="minorEastAsia" w:hAnsiTheme="minorHAnsi" w:cstheme="minorBidi"/>
          <w:sz w:val="22"/>
          <w:szCs w:val="22"/>
          <w:lang w:eastAsia="en-GB"/>
        </w:rPr>
        <w:tab/>
      </w:r>
      <w:r w:rsidRPr="00550962">
        <w:rPr>
          <w:rFonts w:cs="Arial"/>
          <w:b/>
          <w:color w:val="000000"/>
          <w:lang w:eastAsia="en-GB"/>
        </w:rPr>
        <w:t>Correction to f_NR_RLC_Status_MAC_PDU_Tx</w:t>
      </w:r>
      <w:r>
        <w:tab/>
      </w:r>
      <w:r>
        <w:fldChar w:fldCharType="begin"/>
      </w:r>
      <w:r>
        <w:instrText xml:space="preserve"> PAGEREF _Toc87953574 \h </w:instrText>
      </w:r>
      <w:r>
        <w:fldChar w:fldCharType="separate"/>
      </w:r>
      <w:r>
        <w:t>14</w:t>
      </w:r>
      <w:r>
        <w:fldChar w:fldCharType="end"/>
      </w:r>
    </w:p>
    <w:p w14:paraId="3249DAA6"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1.5</w:t>
      </w:r>
      <w:r>
        <w:rPr>
          <w:rFonts w:asciiTheme="minorHAnsi" w:eastAsiaTheme="minorEastAsia" w:hAnsiTheme="minorHAnsi" w:cstheme="minorBidi"/>
          <w:sz w:val="22"/>
          <w:szCs w:val="22"/>
          <w:lang w:eastAsia="en-GB"/>
        </w:rPr>
        <w:tab/>
      </w:r>
      <w:r w:rsidRPr="00550962">
        <w:rPr>
          <w:rFonts w:cs="Arial"/>
          <w:b/>
          <w:color w:val="000000"/>
          <w:lang w:eastAsia="en-GB"/>
        </w:rPr>
        <w:t>Correction to car</w:t>
      </w:r>
      <w:r w:rsidRPr="00550962">
        <w:rPr>
          <w:rFonts w:cs="Arial"/>
          <w:b/>
          <w:lang w:eastAsia="en-GB"/>
        </w:rPr>
        <w:t>_NR_DRB_COMMON_IND</w:t>
      </w:r>
      <w:r>
        <w:tab/>
      </w:r>
      <w:r>
        <w:fldChar w:fldCharType="begin"/>
      </w:r>
      <w:r>
        <w:instrText xml:space="preserve"> PAGEREF _Toc87953575 \h </w:instrText>
      </w:r>
      <w:r>
        <w:fldChar w:fldCharType="separate"/>
      </w:r>
      <w:r>
        <w:t>16</w:t>
      </w:r>
      <w:r>
        <w:fldChar w:fldCharType="end"/>
      </w:r>
    </w:p>
    <w:p w14:paraId="5655D271"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1.6</w:t>
      </w:r>
      <w:r>
        <w:rPr>
          <w:rFonts w:asciiTheme="minorHAnsi" w:eastAsiaTheme="minorEastAsia" w:hAnsiTheme="minorHAnsi" w:cstheme="minorBidi"/>
          <w:sz w:val="22"/>
          <w:szCs w:val="22"/>
          <w:lang w:eastAsia="en-GB"/>
        </w:rPr>
        <w:tab/>
      </w:r>
      <w:r w:rsidRPr="00550962">
        <w:rPr>
          <w:rFonts w:cs="Arial"/>
          <w:b/>
          <w:color w:val="000000"/>
          <w:lang w:eastAsia="en-GB"/>
        </w:rPr>
        <w:t>Correction to car_NR_DRB_COMMON_IND_MAC_PDUList</w:t>
      </w:r>
      <w:r>
        <w:tab/>
      </w:r>
      <w:r>
        <w:fldChar w:fldCharType="begin"/>
      </w:r>
      <w:r>
        <w:instrText xml:space="preserve"> PAGEREF _Toc87953576 \h </w:instrText>
      </w:r>
      <w:r>
        <w:fldChar w:fldCharType="separate"/>
      </w:r>
      <w:r>
        <w:t>17</w:t>
      </w:r>
      <w:r>
        <w:fldChar w:fldCharType="end"/>
      </w:r>
    </w:p>
    <w:p w14:paraId="35772579" w14:textId="77777777" w:rsidR="007A73E5" w:rsidRDefault="007A73E5" w:rsidP="007A73E5">
      <w:pPr>
        <w:rPr>
          <w:b/>
          <w:sz w:val="24"/>
          <w:lang w:eastAsia="ja-JP"/>
        </w:rPr>
      </w:pPr>
      <w:r>
        <w:rPr>
          <w:rFonts w:cs="Arial"/>
          <w:noProof/>
        </w:rPr>
        <w:fldChar w:fldCharType="end"/>
      </w:r>
    </w:p>
    <w:p w14:paraId="36E5666E" w14:textId="77777777"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87953570"/>
      <w:r w:rsidRPr="00854C55">
        <w:rPr>
          <w:b/>
        </w:rPr>
        <w:t>Corrections required</w:t>
      </w:r>
      <w:bookmarkEnd w:id="2"/>
      <w:bookmarkEnd w:id="3"/>
      <w:r w:rsidR="00430079">
        <w:rPr>
          <w:b/>
        </w:rPr>
        <w:t xml:space="preserve"> for </w:t>
      </w:r>
      <w:r w:rsidR="003B55A9">
        <w:rPr>
          <w:b/>
        </w:rPr>
        <w:t>MAC testcases 7.1.1.7.1.x</w:t>
      </w:r>
      <w:bookmarkEnd w:id="4"/>
    </w:p>
    <w:p w14:paraId="19974AC7" w14:textId="77777777" w:rsidR="005D27CA"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5" w:name="_Toc87953571"/>
      <w:r w:rsidRPr="00B52828">
        <w:rPr>
          <w:rFonts w:cs="Arial"/>
          <w:b/>
          <w:color w:val="000000"/>
          <w:lang w:eastAsia="en-GB"/>
        </w:rPr>
        <w:t xml:space="preserve">Correction to </w:t>
      </w:r>
      <w:r w:rsidR="003B55A9" w:rsidRPr="003B55A9">
        <w:rPr>
          <w:rFonts w:cs="Arial"/>
          <w:b/>
          <w:color w:val="000000"/>
          <w:lang w:eastAsia="en-GB"/>
        </w:rPr>
        <w:t>f_TC_7_1_1_7_1_NR_Common</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2C80B2E2"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5C1C6C57"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49751A59" w14:textId="77777777" w:rsidR="005D27CA" w:rsidRPr="00CC39F9" w:rsidRDefault="003B55A9" w:rsidP="00F96B12">
            <w:pPr>
              <w:pStyle w:val="CRCoverPage"/>
              <w:spacing w:after="0"/>
              <w:rPr>
                <w:rFonts w:cs="Arial"/>
                <w:lang w:eastAsia="en-GB"/>
              </w:rPr>
            </w:pPr>
            <w:r w:rsidRPr="003B55A9">
              <w:rPr>
                <w:rFonts w:cs="Arial"/>
                <w:lang w:eastAsia="en-GB"/>
              </w:rPr>
              <w:t>f_TC_7_1_1_7_1_NR_Common</w:t>
            </w:r>
          </w:p>
        </w:tc>
      </w:tr>
      <w:tr w:rsidR="00FA485A" w14:paraId="4D20A3AD"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605B46D1"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8B89B0A" w14:textId="77777777" w:rsidR="00FA485A" w:rsidRPr="009B0B50" w:rsidRDefault="003B55A9" w:rsidP="001E3D37">
            <w:pPr>
              <w:pStyle w:val="CRCoverPage"/>
              <w:spacing w:after="0"/>
              <w:rPr>
                <w:rFonts w:cs="Arial"/>
                <w:lang w:eastAsia="en-GB"/>
              </w:rPr>
            </w:pPr>
            <w:r>
              <w:rPr>
                <w:rFonts w:cs="Arial"/>
                <w:lang w:eastAsia="en-GB"/>
              </w:rPr>
              <w:t xml:space="preserve">The configuration for the starting of the default UL grant configuration should be done before the function </w:t>
            </w:r>
            <w:r w:rsidRPr="00AC78BB">
              <w:rPr>
                <w:rFonts w:cs="Arial"/>
                <w:b/>
                <w:lang w:eastAsia="en-GB"/>
              </w:rPr>
              <w:t>f_NR5GC_Rel_1SCell</w:t>
            </w:r>
          </w:p>
        </w:tc>
      </w:tr>
      <w:tr w:rsidR="00FA485A" w14:paraId="10160111"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783403E7"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E86AFDF" w14:textId="77777777" w:rsidR="00FA485A" w:rsidRPr="00A72665" w:rsidRDefault="003B55A9" w:rsidP="001E3D37">
            <w:pPr>
              <w:pStyle w:val="CRCoverPage"/>
              <w:spacing w:after="0"/>
              <w:rPr>
                <w:rFonts w:cs="Arial"/>
                <w:lang w:eastAsia="en-GB"/>
              </w:rPr>
            </w:pPr>
            <w:r>
              <w:rPr>
                <w:noProof/>
              </w:rPr>
              <w:t xml:space="preserve">Moved function call </w:t>
            </w:r>
            <w:r w:rsidRPr="003B55A9">
              <w:rPr>
                <w:b/>
                <w:noProof/>
              </w:rPr>
              <w:t>f_NR_ULGrantConfiguration_Start</w:t>
            </w:r>
            <w:r>
              <w:rPr>
                <w:noProof/>
              </w:rPr>
              <w:t xml:space="preserve"> before </w:t>
            </w:r>
            <w:r w:rsidRPr="00AC78BB">
              <w:rPr>
                <w:rFonts w:cs="Arial"/>
                <w:b/>
                <w:lang w:eastAsia="en-GB"/>
              </w:rPr>
              <w:t>f_NR5GC_Rel_1SCell</w:t>
            </w:r>
            <w:r>
              <w:rPr>
                <w:rFonts w:cs="Arial"/>
                <w:b/>
                <w:lang w:eastAsia="en-GB"/>
              </w:rPr>
              <w:t>.</w:t>
            </w:r>
          </w:p>
        </w:tc>
      </w:tr>
      <w:tr w:rsidR="00FA485A" w14:paraId="5C257C45"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373390D0"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04758C6" w14:textId="77777777" w:rsidR="00FA485A" w:rsidRPr="00CC39F9" w:rsidRDefault="003B55A9" w:rsidP="00FA485A">
            <w:pPr>
              <w:spacing w:after="0"/>
              <w:rPr>
                <w:rFonts w:ascii="Arial" w:hAnsi="Arial" w:cs="Arial"/>
                <w:lang w:eastAsia="en-GB"/>
              </w:rPr>
            </w:pPr>
            <w:r>
              <w:rPr>
                <w:rFonts w:ascii="Arial" w:hAnsi="Arial" w:cs="Arial"/>
                <w:lang w:eastAsia="en-GB"/>
              </w:rPr>
              <w:t>MAC_CA</w:t>
            </w:r>
            <w:r w:rsidR="00F96B12" w:rsidRPr="00F96B12">
              <w:rPr>
                <w:rFonts w:ascii="Arial" w:hAnsi="Arial" w:cs="Arial"/>
                <w:lang w:eastAsia="en-GB"/>
              </w:rPr>
              <w:t>_</w:t>
            </w:r>
            <w:r>
              <w:rPr>
                <w:rFonts w:ascii="Arial" w:hAnsi="Arial" w:cs="Arial"/>
                <w:lang w:eastAsia="en-GB"/>
              </w:rPr>
              <w:t>NR5GC</w:t>
            </w:r>
            <w:r w:rsidR="00F96B12" w:rsidRPr="00F96B12">
              <w:rPr>
                <w:rFonts w:ascii="Arial" w:hAnsi="Arial" w:cs="Arial"/>
                <w:lang w:eastAsia="en-GB"/>
              </w:rPr>
              <w:t>_NRDC</w:t>
            </w:r>
          </w:p>
        </w:tc>
      </w:tr>
      <w:tr w:rsidR="00220349" w14:paraId="10935465"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251D42D4" w14:textId="77777777"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E9977BC" w14:textId="77777777" w:rsidR="00220349" w:rsidRDefault="00220349" w:rsidP="00220349">
            <w:pPr>
              <w:rPr>
                <w:rFonts w:ascii="Arial" w:hAnsi="Arial"/>
                <w:highlight w:val="cyan"/>
                <w:lang w:eastAsia="zh-CN"/>
              </w:rPr>
            </w:pPr>
          </w:p>
        </w:tc>
      </w:tr>
    </w:tbl>
    <w:p w14:paraId="7F196C25" w14:textId="77777777" w:rsidR="009A07BF" w:rsidRDefault="009A07BF" w:rsidP="005D27CA">
      <w:pPr>
        <w:spacing w:after="0"/>
        <w:rPr>
          <w:rFonts w:ascii="Arial" w:hAnsi="Arial"/>
          <w:b/>
          <w:lang w:eastAsia="en-GB"/>
        </w:rPr>
      </w:pPr>
    </w:p>
    <w:p w14:paraId="0D56D642"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380A8547" w14:textId="77777777" w:rsidTr="00CD057D">
        <w:tc>
          <w:tcPr>
            <w:tcW w:w="13575" w:type="dxa"/>
            <w:tcBorders>
              <w:top w:val="single" w:sz="4" w:space="0" w:color="auto"/>
              <w:left w:val="single" w:sz="4" w:space="0" w:color="auto"/>
              <w:bottom w:val="single" w:sz="4" w:space="0" w:color="auto"/>
              <w:right w:val="single" w:sz="4" w:space="0" w:color="auto"/>
            </w:tcBorders>
          </w:tcPr>
          <w:p w14:paraId="57665D8B"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function f_TC_7_1_1_7_1_NR_Common (NR_CellId_Type    p_PCell,</w:t>
            </w:r>
          </w:p>
          <w:p w14:paraId="0D1F86D9"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NR_CellId_Type    p_SCell,</w:t>
            </w:r>
          </w:p>
          <w:p w14:paraId="0D84F526"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NR_CA_Tested_Type p_NR_CA_Tested</w:t>
            </w:r>
          </w:p>
          <w:p w14:paraId="40BD5CC4"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 runs on NR5GC_PTC</w:t>
            </w:r>
          </w:p>
          <w:p w14:paraId="3B9C9A41" w14:textId="77777777" w:rsidR="00C72ED8"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{//Activation/Deactivation of SCells / Activation/Deactivation MAC control element reception / sCellDeactivationTimer /</w:t>
            </w:r>
          </w:p>
          <w:p w14:paraId="01D67B4C" w14:textId="77777777" w:rsidR="003B55A9" w:rsidRDefault="003B55A9" w:rsidP="003B55A9">
            <w:pPr>
              <w:autoSpaceDE w:val="0"/>
              <w:autoSpaceDN w:val="0"/>
              <w:adjustRightInd w:val="0"/>
              <w:spacing w:after="0"/>
              <w:rPr>
                <w:rFonts w:ascii="Courier New" w:hAnsi="Courier New" w:cs="Courier New"/>
                <w:color w:val="000000"/>
                <w:lang w:eastAsia="de-DE"/>
              </w:rPr>
            </w:pPr>
          </w:p>
          <w:p w14:paraId="1C44B142" w14:textId="77777777" w:rsidR="003B55A9" w:rsidRDefault="003B55A9" w:rsidP="003B55A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3B55A9">
              <w:rPr>
                <w:rFonts w:ascii="Courier New" w:hAnsi="Courier New" w:cs="Courier New"/>
                <w:b/>
                <w:color w:val="000000"/>
                <w:lang w:eastAsia="de-DE"/>
              </w:rPr>
              <w:t>&lt;&lt;SKIPPED CODE&gt;&gt;</w:t>
            </w:r>
          </w:p>
          <w:p w14:paraId="1250EF9F" w14:textId="77777777" w:rsidR="003B55A9" w:rsidRDefault="003B55A9" w:rsidP="003B55A9">
            <w:pPr>
              <w:autoSpaceDE w:val="0"/>
              <w:autoSpaceDN w:val="0"/>
              <w:adjustRightInd w:val="0"/>
              <w:spacing w:after="0"/>
              <w:rPr>
                <w:rFonts w:ascii="Courier New" w:hAnsi="Courier New" w:cs="Courier New"/>
                <w:b/>
                <w:color w:val="000000"/>
                <w:lang w:eastAsia="de-DE"/>
              </w:rPr>
            </w:pPr>
          </w:p>
          <w:p w14:paraId="46056B8C"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lastRenderedPageBreak/>
              <w:t xml:space="preserve">     </w:t>
            </w:r>
            <w:r w:rsidRPr="003B55A9">
              <w:rPr>
                <w:rFonts w:ascii="Courier New" w:hAnsi="Courier New" w:cs="Courier New"/>
                <w:color w:val="000000"/>
                <w:lang w:eastAsia="de-DE"/>
              </w:rPr>
              <w:t>//Postamble</w:t>
            </w:r>
          </w:p>
          <w:p w14:paraId="58FBA9F5"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//@sic R5s210727 sic@</w:t>
            </w:r>
          </w:p>
          <w:p w14:paraId="49B3FC83"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v_SS_Drb_ConfigList := {cs_NR_SS_RadioBearer_MAC_TestMode(v_DRBId, cs_NR_MAC_TestModeInfo_NormalMode)};//KS R5s21xxx</w:t>
            </w:r>
          </w:p>
          <w:p w14:paraId="18EB05A2"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f_NR_SS_CommonRadioBearerConfig(p_PCell, v_SS_Drb_ConfigList);//KS R5s21xxx</w:t>
            </w:r>
          </w:p>
          <w:p w14:paraId="0B43DBBD"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f_NR5GC_Rel_1SCell(p_PCell, p_SCell);</w:t>
            </w:r>
          </w:p>
          <w:p w14:paraId="4551AADD"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f_NR_ULGrantConfiguration_Start(p_PCell); // Def UL Grant Config</w:t>
            </w:r>
          </w:p>
          <w:p w14:paraId="6914CBE1"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f_NR5GC_OpenUE_TestLoopMode_Deactivate_TestMode(p_PCell);</w:t>
            </w:r>
          </w:p>
          <w:p w14:paraId="5DDE70A5"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p>
          <w:p w14:paraId="39945816"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f_NR_Postamble(p_PCell, STATE_CONNECTED_3A);</w:t>
            </w:r>
          </w:p>
          <w:p w14:paraId="0B041E49" w14:textId="77777777" w:rsidR="003B55A9" w:rsidRPr="00430079" w:rsidRDefault="003B55A9" w:rsidP="00F96B12">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 //end of f_TC_7_1_1_7_1_NR_Common</w:t>
            </w:r>
          </w:p>
        </w:tc>
      </w:tr>
    </w:tbl>
    <w:p w14:paraId="06A7B576" w14:textId="77777777" w:rsidR="005D27CA" w:rsidRPr="00CD057D" w:rsidRDefault="005D27CA" w:rsidP="005D27CA">
      <w:pPr>
        <w:spacing w:after="0"/>
        <w:rPr>
          <w:rFonts w:ascii="Arial" w:hAnsi="Arial"/>
          <w:b/>
          <w:color w:val="000000"/>
          <w:lang w:eastAsia="en-GB"/>
        </w:rPr>
      </w:pPr>
    </w:p>
    <w:p w14:paraId="6AE919F9"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19875C13" w14:textId="77777777" w:rsidTr="00CD057D">
        <w:tc>
          <w:tcPr>
            <w:tcW w:w="13575" w:type="dxa"/>
            <w:tcBorders>
              <w:top w:val="single" w:sz="4" w:space="0" w:color="auto"/>
              <w:left w:val="single" w:sz="4" w:space="0" w:color="auto"/>
              <w:bottom w:val="single" w:sz="4" w:space="0" w:color="auto"/>
              <w:right w:val="single" w:sz="4" w:space="0" w:color="auto"/>
            </w:tcBorders>
          </w:tcPr>
          <w:p w14:paraId="0B9668CF"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function f_TC_7_1_1_7_1_NR_Common (NR_CellId_Type    p_PCell,</w:t>
            </w:r>
          </w:p>
          <w:p w14:paraId="243F90B6"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NR_CellId_Type    p_SCell,</w:t>
            </w:r>
          </w:p>
          <w:p w14:paraId="359F62D8"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NR_CA_Tested_Type p_NR_CA_Tested</w:t>
            </w:r>
          </w:p>
          <w:p w14:paraId="3E9FD24F"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 runs on NR5GC_PTC</w:t>
            </w:r>
          </w:p>
          <w:p w14:paraId="1453F260" w14:textId="77777777" w:rsid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{//Activation/Deactivation of SCells / Activation/Deactivation MAC control element reception / sCellDeactivationTimer /</w:t>
            </w:r>
          </w:p>
          <w:p w14:paraId="7385FFE6" w14:textId="77777777" w:rsidR="003B55A9" w:rsidRDefault="003B55A9" w:rsidP="003B55A9">
            <w:pPr>
              <w:autoSpaceDE w:val="0"/>
              <w:autoSpaceDN w:val="0"/>
              <w:adjustRightInd w:val="0"/>
              <w:spacing w:after="0"/>
              <w:rPr>
                <w:rFonts w:ascii="Courier New" w:hAnsi="Courier New" w:cs="Courier New"/>
                <w:color w:val="000000"/>
                <w:lang w:eastAsia="de-DE"/>
              </w:rPr>
            </w:pPr>
          </w:p>
          <w:p w14:paraId="76B70F24" w14:textId="77777777" w:rsidR="003B55A9" w:rsidRDefault="003B55A9" w:rsidP="003B55A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3B55A9">
              <w:rPr>
                <w:rFonts w:ascii="Courier New" w:hAnsi="Courier New" w:cs="Courier New"/>
                <w:b/>
                <w:color w:val="000000"/>
                <w:lang w:eastAsia="de-DE"/>
              </w:rPr>
              <w:t>&lt;&lt;SKIPPED CODE&gt;&gt;</w:t>
            </w:r>
          </w:p>
          <w:p w14:paraId="67CCCA31" w14:textId="77777777" w:rsidR="003B55A9" w:rsidRDefault="003B55A9" w:rsidP="003B55A9">
            <w:pPr>
              <w:autoSpaceDE w:val="0"/>
              <w:autoSpaceDN w:val="0"/>
              <w:adjustRightInd w:val="0"/>
              <w:spacing w:after="0"/>
              <w:rPr>
                <w:rFonts w:ascii="Courier New" w:hAnsi="Courier New" w:cs="Courier New"/>
                <w:b/>
                <w:color w:val="000000"/>
                <w:lang w:eastAsia="de-DE"/>
              </w:rPr>
            </w:pPr>
          </w:p>
          <w:p w14:paraId="3675AC38"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3B55A9">
              <w:rPr>
                <w:rFonts w:ascii="Courier New" w:hAnsi="Courier New" w:cs="Courier New"/>
                <w:color w:val="000000"/>
                <w:lang w:eastAsia="de-DE"/>
              </w:rPr>
              <w:t>//Postamble</w:t>
            </w:r>
          </w:p>
          <w:p w14:paraId="5B5CA1D4"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//@sic R5s210727 sic@</w:t>
            </w:r>
          </w:p>
          <w:p w14:paraId="0BB938C8"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v_SS_Drb_ConfigList := {cs_NR_SS_RadioBearer_MAC_TestMode(v_DRBId, cs_NR_MAC_TestModeInfo_NormalMode)};//KS R5s21xxx</w:t>
            </w:r>
          </w:p>
          <w:p w14:paraId="5BC4004F" w14:textId="77777777" w:rsid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f_NR_SS_CommonRadioBearerConfig(p_PCell, v_SS_Drb_ConfigList);//KS R5s21xxx</w:t>
            </w:r>
          </w:p>
          <w:p w14:paraId="094CC49F" w14:textId="77777777" w:rsidR="003B55A9" w:rsidRDefault="003B55A9" w:rsidP="003B55A9">
            <w:pPr>
              <w:autoSpaceDE w:val="0"/>
              <w:autoSpaceDN w:val="0"/>
              <w:adjustRightInd w:val="0"/>
              <w:spacing w:after="0"/>
              <w:rPr>
                <w:rFonts w:ascii="Courier New" w:hAnsi="Courier New" w:cs="Courier New"/>
                <w:color w:val="000000"/>
                <w:lang w:eastAsia="de-DE"/>
              </w:rPr>
            </w:pPr>
          </w:p>
          <w:p w14:paraId="611FCD25" w14:textId="77777777" w:rsidR="003B55A9" w:rsidRDefault="003B55A9" w:rsidP="003B55A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B71060">
              <w:rPr>
                <w:rFonts w:ascii="Courier New" w:hAnsi="Courier New" w:cs="Courier New"/>
                <w:color w:val="000000"/>
                <w:highlight w:val="yellow"/>
                <w:lang w:eastAsia="de-DE"/>
              </w:rPr>
              <w:t xml:space="preserve">//MOVED before </w:t>
            </w:r>
            <w:r w:rsidR="00B71060" w:rsidRPr="00B71060">
              <w:rPr>
                <w:rFonts w:ascii="Courier New" w:hAnsi="Courier New" w:cs="Courier New"/>
                <w:color w:val="000000"/>
                <w:highlight w:val="yellow"/>
                <w:lang w:eastAsia="de-DE"/>
              </w:rPr>
              <w:t>SCell release</w:t>
            </w:r>
            <w:r w:rsidR="00B71060">
              <w:rPr>
                <w:rFonts w:ascii="Courier New" w:hAnsi="Courier New" w:cs="Courier New"/>
                <w:color w:val="000000"/>
                <w:lang w:eastAsia="de-DE"/>
              </w:rPr>
              <w:t xml:space="preserve"> </w:t>
            </w:r>
          </w:p>
          <w:p w14:paraId="1C0DE5ED" w14:textId="77777777" w:rsidR="003B55A9" w:rsidRDefault="003B55A9" w:rsidP="003B55A9">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3B55A9">
              <w:rPr>
                <w:rFonts w:ascii="Courier New" w:hAnsi="Courier New" w:cs="Courier New"/>
                <w:color w:val="000000"/>
                <w:highlight w:val="yellow"/>
                <w:lang w:eastAsia="de-DE"/>
              </w:rPr>
              <w:t>f_NR_ULGrantConfiguration_Start(p_PCell); // Def UL Grant Config</w:t>
            </w:r>
          </w:p>
          <w:p w14:paraId="5C3A74A3"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p>
          <w:p w14:paraId="49996C41"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f_NR5GC_Rel_1SCell(p_PCell, p_SCell);</w:t>
            </w:r>
          </w:p>
          <w:p w14:paraId="1DDAC7B1"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
          <w:p w14:paraId="6D2B8F1D"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f_NR5GC_OpenUE_TestLoopMode_Deactivate_TestMode(p_PCell);</w:t>
            </w:r>
          </w:p>
          <w:p w14:paraId="3B1E461E"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p>
          <w:p w14:paraId="1374CD09"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f_NR_Postamble(p_PCell, STATE_CONNECTED_3A);</w:t>
            </w:r>
          </w:p>
          <w:p w14:paraId="02EA8779" w14:textId="77777777" w:rsidR="001E3D37"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 //end of f_TC_7_1_1_7_1_NR_Common</w:t>
            </w:r>
          </w:p>
          <w:p w14:paraId="7A5BDF15" w14:textId="77777777" w:rsidR="003B55A9" w:rsidRDefault="003B55A9" w:rsidP="00F96B12">
            <w:pPr>
              <w:autoSpaceDE w:val="0"/>
              <w:autoSpaceDN w:val="0"/>
              <w:adjustRightInd w:val="0"/>
              <w:spacing w:after="0"/>
              <w:rPr>
                <w:rFonts w:ascii="Courier New" w:hAnsi="Courier New" w:cs="Courier New"/>
                <w:color w:val="000000"/>
                <w:lang w:eastAsia="de-DE"/>
              </w:rPr>
            </w:pPr>
          </w:p>
          <w:p w14:paraId="318A1654" w14:textId="77777777" w:rsidR="003B55A9" w:rsidRPr="00DA356D" w:rsidRDefault="003B55A9" w:rsidP="00F96B12">
            <w:pPr>
              <w:autoSpaceDE w:val="0"/>
              <w:autoSpaceDN w:val="0"/>
              <w:adjustRightInd w:val="0"/>
              <w:spacing w:after="0"/>
              <w:rPr>
                <w:rFonts w:ascii="Courier New" w:hAnsi="Courier New" w:cs="Courier New"/>
                <w:color w:val="000000"/>
                <w:lang w:eastAsia="de-DE"/>
              </w:rPr>
            </w:pPr>
          </w:p>
        </w:tc>
      </w:tr>
    </w:tbl>
    <w:p w14:paraId="78E40A48" w14:textId="77777777" w:rsidR="005D27CA" w:rsidRDefault="005D27CA" w:rsidP="006E7773">
      <w:pPr>
        <w:rPr>
          <w:lang w:eastAsia="en-GB"/>
        </w:rPr>
      </w:pPr>
    </w:p>
    <w:p w14:paraId="5F6B7400" w14:textId="77777777" w:rsidR="00B71060" w:rsidRDefault="00B71060" w:rsidP="00B71060">
      <w:pPr>
        <w:pStyle w:val="Heading2"/>
        <w:numPr>
          <w:ilvl w:val="1"/>
          <w:numId w:val="14"/>
        </w:numPr>
        <w:overflowPunct w:val="0"/>
        <w:autoSpaceDE w:val="0"/>
        <w:autoSpaceDN w:val="0"/>
        <w:adjustRightInd w:val="0"/>
        <w:spacing w:before="480"/>
        <w:rPr>
          <w:rFonts w:cs="Arial"/>
          <w:b/>
          <w:color w:val="000000"/>
          <w:lang w:eastAsia="en-GB"/>
        </w:rPr>
      </w:pPr>
      <w:bookmarkStart w:id="6" w:name="_Toc87953572"/>
      <w:r w:rsidRPr="00B52828">
        <w:rPr>
          <w:rFonts w:cs="Arial"/>
          <w:b/>
          <w:color w:val="000000"/>
          <w:lang w:eastAsia="en-GB"/>
        </w:rPr>
        <w:lastRenderedPageBreak/>
        <w:t xml:space="preserve">Correction to </w:t>
      </w:r>
      <w:r w:rsidRPr="00B71060">
        <w:rPr>
          <w:rFonts w:cs="Arial"/>
          <w:b/>
          <w:color w:val="000000"/>
          <w:lang w:eastAsia="en-GB"/>
        </w:rPr>
        <w:t>f_TC_7_1_1_7_1_NR_TestBody</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71060" w14:paraId="7E7097F7"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384E09FA" w14:textId="77777777" w:rsidR="00B71060" w:rsidRDefault="00B71060" w:rsidP="0039658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24E19DD4" w14:textId="77777777" w:rsidR="00B71060" w:rsidRPr="00CC39F9" w:rsidRDefault="00B71060" w:rsidP="00396581">
            <w:pPr>
              <w:pStyle w:val="CRCoverPage"/>
              <w:spacing w:after="0"/>
              <w:rPr>
                <w:rFonts w:cs="Arial"/>
                <w:lang w:eastAsia="en-GB"/>
              </w:rPr>
            </w:pPr>
            <w:r w:rsidRPr="00B71060">
              <w:rPr>
                <w:rFonts w:cs="Arial"/>
                <w:lang w:eastAsia="en-GB"/>
              </w:rPr>
              <w:t>f_TC_7_1_1_7_1_NR_TestBody</w:t>
            </w:r>
          </w:p>
        </w:tc>
      </w:tr>
      <w:tr w:rsidR="00B71060" w14:paraId="056E323F" w14:textId="77777777" w:rsidTr="00396581">
        <w:trPr>
          <w:trHeight w:val="350"/>
        </w:trPr>
        <w:tc>
          <w:tcPr>
            <w:tcW w:w="1985" w:type="dxa"/>
            <w:tcBorders>
              <w:top w:val="single" w:sz="4" w:space="0" w:color="auto"/>
              <w:left w:val="single" w:sz="4" w:space="0" w:color="auto"/>
              <w:bottom w:val="single" w:sz="4" w:space="0" w:color="auto"/>
              <w:right w:val="single" w:sz="4" w:space="0" w:color="auto"/>
            </w:tcBorders>
            <w:hideMark/>
          </w:tcPr>
          <w:p w14:paraId="4082E9A6" w14:textId="77777777" w:rsidR="00B71060" w:rsidRDefault="00B71060" w:rsidP="0039658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94A5626" w14:textId="77777777" w:rsidR="00B71060" w:rsidRDefault="00B71060" w:rsidP="00B71060">
            <w:pPr>
              <w:pStyle w:val="CRCoverPage"/>
              <w:numPr>
                <w:ilvl w:val="0"/>
                <w:numId w:val="31"/>
              </w:numPr>
              <w:spacing w:after="0"/>
              <w:rPr>
                <w:rFonts w:cs="Arial"/>
                <w:lang w:eastAsia="en-GB"/>
              </w:rPr>
            </w:pPr>
            <w:r>
              <w:rPr>
                <w:rFonts w:cs="Arial"/>
                <w:lang w:eastAsia="en-GB"/>
              </w:rPr>
              <w:t xml:space="preserve">R5s211302 proposes to use 60ms at Steps 8 and 17. However, it has been observed during actual testing that with 30ms the reliability of sending the RLC STATUS PDU improves </w:t>
            </w:r>
            <w:r w:rsidR="00773B3D">
              <w:rPr>
                <w:rFonts w:cs="Arial"/>
                <w:lang w:eastAsia="en-GB"/>
              </w:rPr>
              <w:t xml:space="preserve">and further at Step 17, the RLC STATUS PDU needs to be sent on the correct cell </w:t>
            </w:r>
            <w:r w:rsidR="00773B3D" w:rsidRPr="00773B3D">
              <w:t>acknowledging reception of RLC PDU in step 16</w:t>
            </w:r>
          </w:p>
          <w:p w14:paraId="33D7EFA2" w14:textId="77777777" w:rsidR="00B71060" w:rsidRDefault="00B71060" w:rsidP="00B71060">
            <w:pPr>
              <w:pStyle w:val="CRCoverPage"/>
              <w:spacing w:after="0"/>
              <w:ind w:left="720"/>
              <w:rPr>
                <w:rFonts w:cs="Arial"/>
                <w:lang w:eastAsia="en-GB"/>
              </w:rPr>
            </w:pPr>
          </w:p>
          <w:p w14:paraId="7E10EF31" w14:textId="77777777" w:rsidR="00B71060" w:rsidRPr="003B55A9" w:rsidRDefault="00B71060" w:rsidP="00B71060">
            <w:pPr>
              <w:pStyle w:val="CRCoverPage"/>
              <w:numPr>
                <w:ilvl w:val="0"/>
                <w:numId w:val="31"/>
              </w:numPr>
              <w:spacing w:after="0"/>
              <w:rPr>
                <w:rFonts w:cs="Arial"/>
                <w:lang w:eastAsia="en-GB"/>
              </w:rPr>
            </w:pPr>
            <w:r>
              <w:rPr>
                <w:rFonts w:cs="Arial"/>
                <w:lang w:eastAsia="en-GB"/>
              </w:rPr>
              <w:t xml:space="preserve">According to the Prose, at Step 9, the SS should indicate a new transmission 400ms after Step 4 so that the </w:t>
            </w:r>
            <w:r w:rsidRPr="004B4775">
              <w:rPr>
                <w:rFonts w:cs="Arial"/>
                <w:sz w:val="18"/>
                <w:szCs w:val="18"/>
              </w:rPr>
              <w:t>sCellDeactivationTimer = 320 ms</w:t>
            </w:r>
            <w:r>
              <w:rPr>
                <w:rFonts w:cs="Arial"/>
                <w:sz w:val="18"/>
                <w:szCs w:val="18"/>
              </w:rPr>
              <w:t xml:space="preserve"> expires at the UE. In TTCN, this is being coded as 300ms after Step 4.</w:t>
            </w:r>
          </w:p>
          <w:p w14:paraId="6AB526BB" w14:textId="77777777" w:rsidR="00B71060" w:rsidRPr="002763FF" w:rsidRDefault="00B71060" w:rsidP="00B71060">
            <w:pPr>
              <w:pStyle w:val="CRCoverPage"/>
              <w:spacing w:after="0"/>
              <w:ind w:left="720"/>
              <w:rPr>
                <w:rFonts w:cs="Arial"/>
                <w:lang w:eastAsia="en-GB"/>
              </w:rPr>
            </w:pPr>
          </w:p>
          <w:p w14:paraId="429BBE8F" w14:textId="77777777" w:rsidR="00B71060" w:rsidRDefault="00B71060" w:rsidP="00B71060">
            <w:pPr>
              <w:pStyle w:val="CRCoverPage"/>
              <w:numPr>
                <w:ilvl w:val="0"/>
                <w:numId w:val="31"/>
              </w:numPr>
              <w:spacing w:after="0"/>
              <w:rPr>
                <w:rFonts w:cs="Arial"/>
                <w:lang w:eastAsia="en-GB"/>
              </w:rPr>
            </w:pPr>
            <w:r>
              <w:rPr>
                <w:rFonts w:cs="Arial"/>
                <w:lang w:eastAsia="en-GB"/>
              </w:rPr>
              <w:t xml:space="preserve">MacBearerRouting should be enabled to ensure the DL Data </w:t>
            </w:r>
            <w:r w:rsidR="008C47C7">
              <w:rPr>
                <w:rFonts w:cs="Arial"/>
                <w:lang w:eastAsia="en-GB"/>
              </w:rPr>
              <w:t xml:space="preserve">and RLC STATUS PDU </w:t>
            </w:r>
            <w:r>
              <w:rPr>
                <w:rFonts w:cs="Arial"/>
                <w:lang w:eastAsia="en-GB"/>
              </w:rPr>
              <w:t>is sent on the correct cell.</w:t>
            </w:r>
          </w:p>
          <w:p w14:paraId="6BEA39A1" w14:textId="77777777" w:rsidR="00B71060" w:rsidRDefault="00B71060" w:rsidP="00B71060">
            <w:pPr>
              <w:pStyle w:val="CRCoverPage"/>
              <w:spacing w:after="0"/>
              <w:ind w:left="720"/>
              <w:rPr>
                <w:rFonts w:cs="Arial"/>
                <w:lang w:eastAsia="en-GB"/>
              </w:rPr>
            </w:pPr>
          </w:p>
          <w:p w14:paraId="13B1D2D9" w14:textId="77777777" w:rsidR="00B71060" w:rsidRPr="003B55A9" w:rsidRDefault="00B71060" w:rsidP="00B71060">
            <w:pPr>
              <w:pStyle w:val="CRCoverPage"/>
              <w:numPr>
                <w:ilvl w:val="0"/>
                <w:numId w:val="31"/>
              </w:numPr>
              <w:spacing w:after="0"/>
              <w:rPr>
                <w:rFonts w:cs="Arial"/>
                <w:lang w:eastAsia="en-GB"/>
              </w:rPr>
            </w:pPr>
            <w:r>
              <w:rPr>
                <w:rFonts w:cs="Arial"/>
                <w:lang w:eastAsia="en-GB"/>
              </w:rPr>
              <w:t xml:space="preserve">At Step 6 and Step 15, the transmission of the UL grant is being done onSR. The coding in TTCN is being done as </w:t>
            </w:r>
            <w:r w:rsidRPr="00AC78BB">
              <w:rPr>
                <w:rFonts w:cs="Arial"/>
                <w:b/>
                <w:lang w:eastAsia="en-GB"/>
              </w:rPr>
              <w:t>cs_UL_GrantConfig_OneTimeOnSR</w:t>
            </w:r>
            <w:r>
              <w:rPr>
                <w:rFonts w:cs="Arial"/>
                <w:lang w:eastAsia="en-GB"/>
              </w:rPr>
              <w:t xml:space="preserve">, however, the manner in which the timing for the UL grant is calculated based on the timing at Step 4 with </w:t>
            </w:r>
            <w:r w:rsidR="00AC7265">
              <w:rPr>
                <w:rFonts w:cs="Arial"/>
                <w:lang w:eastAsia="en-GB"/>
              </w:rPr>
              <w:t>no added time (</w:t>
            </w:r>
            <w:r>
              <w:rPr>
                <w:rFonts w:cs="Arial"/>
                <w:lang w:eastAsia="en-GB"/>
              </w:rPr>
              <w:t>0ms</w:t>
            </w:r>
            <w:r w:rsidR="00AC7265">
              <w:rPr>
                <w:rFonts w:cs="Arial"/>
                <w:lang w:eastAsia="en-GB"/>
              </w:rPr>
              <w:t>)</w:t>
            </w:r>
            <w:r>
              <w:rPr>
                <w:rFonts w:cs="Arial"/>
                <w:lang w:eastAsia="en-GB"/>
              </w:rPr>
              <w:t xml:space="preserve"> </w:t>
            </w:r>
            <w:r w:rsidR="00AC7265">
              <w:rPr>
                <w:rFonts w:cs="Arial"/>
                <w:lang w:eastAsia="en-GB"/>
              </w:rPr>
              <w:t>at Step 6 and Step 15</w:t>
            </w:r>
            <w:r>
              <w:rPr>
                <w:rFonts w:cs="Arial"/>
                <w:lang w:eastAsia="en-GB"/>
              </w:rPr>
              <w:t xml:space="preserve"> gives rise to the possibility of scheduling the UL grant before the SR is received and when the UE does send an SR, there is no transmission of the UL grant. Hence, it is recommended to change the UL grant configuration to </w:t>
            </w:r>
            <w:r w:rsidRPr="00AC78BB">
              <w:rPr>
                <w:rFonts w:cs="Arial"/>
                <w:b/>
                <w:lang w:eastAsia="en-GB"/>
              </w:rPr>
              <w:t>cs_UL_GrantConfig_OnSR</w:t>
            </w:r>
          </w:p>
          <w:p w14:paraId="27F27DF7" w14:textId="77777777" w:rsidR="00B71060" w:rsidRPr="00AC78BB" w:rsidRDefault="00B71060" w:rsidP="00B71060">
            <w:pPr>
              <w:pStyle w:val="CRCoverPage"/>
              <w:spacing w:after="0"/>
              <w:ind w:left="720"/>
              <w:rPr>
                <w:rFonts w:cs="Arial"/>
                <w:lang w:eastAsia="en-GB"/>
              </w:rPr>
            </w:pPr>
          </w:p>
          <w:p w14:paraId="1CD729E0" w14:textId="77777777" w:rsidR="00B71060" w:rsidRPr="009B0B50" w:rsidRDefault="00B71060" w:rsidP="00B71060">
            <w:pPr>
              <w:pStyle w:val="CRCoverPage"/>
              <w:numPr>
                <w:ilvl w:val="0"/>
                <w:numId w:val="31"/>
              </w:numPr>
              <w:spacing w:after="0"/>
              <w:rPr>
                <w:rFonts w:cs="Arial"/>
                <w:lang w:eastAsia="en-GB"/>
              </w:rPr>
            </w:pPr>
            <w:r>
              <w:rPr>
                <w:rFonts w:cs="Arial"/>
                <w:lang w:eastAsia="en-GB"/>
              </w:rPr>
              <w:t>At Steps 18 - 20 of the Prose, the procedure is done to de-activate the SCell and perform a negative test to ensure that UE does not receive the new transmission on the NR SCell. However, this gives rise to the possibility that during the procedure the release the SCel</w:t>
            </w:r>
            <w:r w:rsidR="001E10A1">
              <w:rPr>
                <w:rFonts w:cs="Arial"/>
                <w:lang w:eastAsia="en-GB"/>
              </w:rPr>
              <w:t>l</w:t>
            </w:r>
            <w:r>
              <w:rPr>
                <w:rFonts w:cs="Arial"/>
                <w:lang w:eastAsia="en-GB"/>
              </w:rPr>
              <w:t xml:space="preserve"> in function </w:t>
            </w:r>
            <w:r w:rsidRPr="00AC78BB">
              <w:rPr>
                <w:rFonts w:cs="Arial"/>
                <w:b/>
                <w:lang w:eastAsia="en-GB"/>
              </w:rPr>
              <w:t>f_NR5GC_Rel_1SCell</w:t>
            </w:r>
            <w:r>
              <w:rPr>
                <w:rFonts w:cs="Arial"/>
                <w:lang w:eastAsia="en-GB"/>
              </w:rPr>
              <w:t xml:space="preserve">, </w:t>
            </w:r>
            <w:r w:rsidR="004E60C1">
              <w:rPr>
                <w:rFonts w:cs="Arial"/>
                <w:lang w:eastAsia="en-GB"/>
              </w:rPr>
              <w:t>the peer signalling message RRCReconfiguration may get sent on the NR SCell, since CA is still active</w:t>
            </w:r>
            <w:r w:rsidR="00912016">
              <w:rPr>
                <w:rFonts w:cs="Arial"/>
                <w:lang w:eastAsia="en-GB"/>
              </w:rPr>
              <w:t xml:space="preserve"> and the SS implementation can choose which cell to send the signalling message on in the absence of a MacBearerRouting parameter</w:t>
            </w:r>
            <w:r w:rsidR="004E60C1">
              <w:rPr>
                <w:rFonts w:cs="Arial"/>
                <w:lang w:eastAsia="en-GB"/>
              </w:rPr>
              <w:t xml:space="preserve">, </w:t>
            </w:r>
            <w:r w:rsidR="00912016">
              <w:rPr>
                <w:rFonts w:cs="Arial"/>
                <w:lang w:eastAsia="en-GB"/>
              </w:rPr>
              <w:t>on the UE side, it</w:t>
            </w:r>
            <w:r w:rsidR="004E60C1">
              <w:rPr>
                <w:rFonts w:cs="Arial"/>
                <w:lang w:eastAsia="en-GB"/>
              </w:rPr>
              <w:t xml:space="preserve"> has de-activated the SCell and would not be able to receive the signalling message. Hence, it is important to re-activate the SCell after the TP4 has been verified at Step 20</w:t>
            </w:r>
          </w:p>
        </w:tc>
      </w:tr>
      <w:tr w:rsidR="00B71060" w14:paraId="39E61286"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6F8A5361" w14:textId="77777777" w:rsidR="00B71060" w:rsidRDefault="00B71060" w:rsidP="0039658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8ADAECB" w14:textId="77777777" w:rsidR="00B71060" w:rsidRDefault="00B71060" w:rsidP="00A13710">
            <w:pPr>
              <w:pStyle w:val="CRCoverPage"/>
              <w:numPr>
                <w:ilvl w:val="0"/>
                <w:numId w:val="35"/>
              </w:numPr>
              <w:spacing w:after="0"/>
              <w:rPr>
                <w:noProof/>
              </w:rPr>
            </w:pPr>
            <w:r>
              <w:rPr>
                <w:noProof/>
              </w:rPr>
              <w:t>Reduced the time to 30ms to transmit the RLC STATUS PDU at Steps 8 and 17</w:t>
            </w:r>
            <w:r w:rsidR="00773B3D">
              <w:rPr>
                <w:noProof/>
              </w:rPr>
              <w:t xml:space="preserve"> and at Step 17, parameter </w:t>
            </w:r>
            <w:r w:rsidR="00773B3D" w:rsidRPr="00773B3D">
              <w:rPr>
                <w:noProof/>
              </w:rPr>
              <w:t>p_UL_CA</w:t>
            </w:r>
            <w:r w:rsidR="00773B3D">
              <w:rPr>
                <w:noProof/>
              </w:rPr>
              <w:t xml:space="preserve"> is tested to route the </w:t>
            </w:r>
            <w:r w:rsidR="00773B3D">
              <w:rPr>
                <w:rFonts w:cs="Arial"/>
                <w:lang w:eastAsia="en-GB"/>
              </w:rPr>
              <w:t>RLC STATUS PDU on the correct cell</w:t>
            </w:r>
          </w:p>
          <w:p w14:paraId="2A1773A5" w14:textId="77777777" w:rsidR="00B71060" w:rsidRDefault="00B71060" w:rsidP="00B71060">
            <w:pPr>
              <w:pStyle w:val="CRCoverPage"/>
              <w:spacing w:after="0"/>
              <w:ind w:left="720"/>
              <w:rPr>
                <w:noProof/>
              </w:rPr>
            </w:pPr>
          </w:p>
          <w:p w14:paraId="60BC48DF" w14:textId="77777777" w:rsidR="00B71060" w:rsidRDefault="00B71060" w:rsidP="00A13710">
            <w:pPr>
              <w:pStyle w:val="CRCoverPage"/>
              <w:numPr>
                <w:ilvl w:val="0"/>
                <w:numId w:val="35"/>
              </w:numPr>
              <w:spacing w:after="0"/>
              <w:rPr>
                <w:noProof/>
              </w:rPr>
            </w:pPr>
            <w:r>
              <w:rPr>
                <w:noProof/>
              </w:rPr>
              <w:lastRenderedPageBreak/>
              <w:t>TTCN corrected to use 400ms at Step 9</w:t>
            </w:r>
          </w:p>
          <w:p w14:paraId="32447B3D" w14:textId="77777777" w:rsidR="00B71060" w:rsidRDefault="00B71060" w:rsidP="00B71060">
            <w:pPr>
              <w:pStyle w:val="CRCoverPage"/>
              <w:spacing w:after="0"/>
              <w:ind w:left="720"/>
              <w:rPr>
                <w:noProof/>
              </w:rPr>
            </w:pPr>
          </w:p>
          <w:p w14:paraId="0838A00A" w14:textId="77777777" w:rsidR="00B71060" w:rsidRDefault="00B71060" w:rsidP="00A13710">
            <w:pPr>
              <w:pStyle w:val="CRCoverPage"/>
              <w:numPr>
                <w:ilvl w:val="0"/>
                <w:numId w:val="35"/>
              </w:numPr>
              <w:spacing w:after="0"/>
              <w:rPr>
                <w:noProof/>
              </w:rPr>
            </w:pPr>
            <w:r>
              <w:rPr>
                <w:noProof/>
              </w:rPr>
              <w:t>Added MacBearerRouting at the appropriate places to ensure DL Data</w:t>
            </w:r>
            <w:r w:rsidR="008C47C7">
              <w:rPr>
                <w:noProof/>
              </w:rPr>
              <w:t xml:space="preserve"> and RLC STATUS PDU</w:t>
            </w:r>
            <w:r>
              <w:rPr>
                <w:noProof/>
              </w:rPr>
              <w:t xml:space="preserve"> is sent on the correct cell</w:t>
            </w:r>
          </w:p>
          <w:p w14:paraId="7F60610B" w14:textId="77777777" w:rsidR="00B71060" w:rsidRDefault="00B71060" w:rsidP="00B71060">
            <w:pPr>
              <w:pStyle w:val="CRCoverPage"/>
              <w:spacing w:after="0"/>
              <w:ind w:left="720"/>
              <w:rPr>
                <w:noProof/>
              </w:rPr>
            </w:pPr>
          </w:p>
          <w:p w14:paraId="2F77D2CA" w14:textId="77777777" w:rsidR="00B71060" w:rsidRPr="003B55A9" w:rsidRDefault="00B71060" w:rsidP="00A13710">
            <w:pPr>
              <w:pStyle w:val="CRCoverPage"/>
              <w:numPr>
                <w:ilvl w:val="0"/>
                <w:numId w:val="35"/>
              </w:numPr>
              <w:spacing w:after="0"/>
              <w:rPr>
                <w:noProof/>
              </w:rPr>
            </w:pPr>
            <w:r>
              <w:rPr>
                <w:noProof/>
              </w:rPr>
              <w:t xml:space="preserve">Used </w:t>
            </w:r>
            <w:r w:rsidRPr="00AC78BB">
              <w:rPr>
                <w:rFonts w:cs="Arial"/>
                <w:b/>
                <w:lang w:eastAsia="en-GB"/>
              </w:rPr>
              <w:t>cs_UL_GrantConfig_OnSR</w:t>
            </w:r>
            <w:r>
              <w:rPr>
                <w:rFonts w:cs="Arial"/>
                <w:b/>
                <w:lang w:eastAsia="en-GB"/>
              </w:rPr>
              <w:t xml:space="preserve"> </w:t>
            </w:r>
            <w:r>
              <w:rPr>
                <w:rFonts w:cs="Arial"/>
                <w:lang w:eastAsia="en-GB"/>
              </w:rPr>
              <w:t>at Step 6 and Step 15</w:t>
            </w:r>
          </w:p>
          <w:p w14:paraId="22DE6986" w14:textId="77777777" w:rsidR="00B71060" w:rsidRPr="000464EB" w:rsidRDefault="00B71060" w:rsidP="00B71060">
            <w:pPr>
              <w:pStyle w:val="CRCoverPage"/>
              <w:spacing w:after="0"/>
              <w:rPr>
                <w:noProof/>
              </w:rPr>
            </w:pPr>
          </w:p>
          <w:p w14:paraId="498300DC" w14:textId="77777777" w:rsidR="00B71060" w:rsidRPr="003B55A9" w:rsidRDefault="00B71060" w:rsidP="00A13710">
            <w:pPr>
              <w:pStyle w:val="CRCoverPage"/>
              <w:numPr>
                <w:ilvl w:val="0"/>
                <w:numId w:val="35"/>
              </w:numPr>
              <w:spacing w:after="0"/>
              <w:rPr>
                <w:noProof/>
              </w:rPr>
            </w:pPr>
            <w:r>
              <w:rPr>
                <w:noProof/>
              </w:rPr>
              <w:t xml:space="preserve">Re-activated SCell with immediate activation time and allowed a delay of 100ms to ensure MAC CE procedure is completed before function </w:t>
            </w:r>
            <w:r w:rsidRPr="00AC78BB">
              <w:rPr>
                <w:rFonts w:cs="Arial"/>
                <w:b/>
                <w:lang w:eastAsia="en-GB"/>
              </w:rPr>
              <w:t>f_NR5GC_Rel_1SCell</w:t>
            </w:r>
            <w:r>
              <w:rPr>
                <w:rFonts w:cs="Arial"/>
                <w:b/>
                <w:lang w:eastAsia="en-GB"/>
              </w:rPr>
              <w:t xml:space="preserve"> </w:t>
            </w:r>
            <w:r w:rsidRPr="000464EB">
              <w:rPr>
                <w:rFonts w:cs="Arial"/>
                <w:lang w:eastAsia="en-GB"/>
              </w:rPr>
              <w:t>is called</w:t>
            </w:r>
            <w:r>
              <w:rPr>
                <w:rFonts w:cs="Arial"/>
                <w:lang w:eastAsia="en-GB"/>
              </w:rPr>
              <w:t>.</w:t>
            </w:r>
          </w:p>
          <w:p w14:paraId="41C4E731" w14:textId="77777777" w:rsidR="00B71060" w:rsidRPr="00A72665" w:rsidRDefault="00B71060" w:rsidP="00396581">
            <w:pPr>
              <w:pStyle w:val="CRCoverPage"/>
              <w:spacing w:after="0"/>
              <w:rPr>
                <w:rFonts w:cs="Arial"/>
                <w:lang w:eastAsia="en-GB"/>
              </w:rPr>
            </w:pPr>
          </w:p>
        </w:tc>
      </w:tr>
      <w:tr w:rsidR="00B71060" w14:paraId="4BF99F6E"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4A6182B5" w14:textId="77777777" w:rsidR="00B71060" w:rsidRDefault="00B71060" w:rsidP="00396581">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19E04667" w14:textId="77777777" w:rsidR="00B71060" w:rsidRPr="00CC39F9" w:rsidRDefault="00B71060" w:rsidP="00396581">
            <w:pPr>
              <w:spacing w:after="0"/>
              <w:rPr>
                <w:rFonts w:ascii="Arial" w:hAnsi="Arial" w:cs="Arial"/>
                <w:lang w:eastAsia="en-GB"/>
              </w:rPr>
            </w:pPr>
            <w:r>
              <w:rPr>
                <w:rFonts w:ascii="Arial" w:hAnsi="Arial" w:cs="Arial"/>
                <w:lang w:eastAsia="en-GB"/>
              </w:rPr>
              <w:t>MAC_TC</w:t>
            </w:r>
            <w:r w:rsidRPr="00F96B12">
              <w:rPr>
                <w:rFonts w:ascii="Arial" w:hAnsi="Arial" w:cs="Arial"/>
                <w:lang w:eastAsia="en-GB"/>
              </w:rPr>
              <w:t>_</w:t>
            </w:r>
            <w:r>
              <w:rPr>
                <w:rFonts w:ascii="Arial" w:hAnsi="Arial" w:cs="Arial"/>
                <w:lang w:eastAsia="en-GB"/>
              </w:rPr>
              <w:t>Common_NR</w:t>
            </w:r>
          </w:p>
        </w:tc>
      </w:tr>
      <w:tr w:rsidR="00B71060" w14:paraId="73D3BF68"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426619C6" w14:textId="77777777" w:rsidR="00B71060" w:rsidRDefault="00B71060" w:rsidP="0039658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1F7A076" w14:textId="77777777" w:rsidR="00B71060" w:rsidRDefault="00B71060" w:rsidP="00396581">
            <w:pPr>
              <w:rPr>
                <w:rFonts w:ascii="Arial" w:hAnsi="Arial"/>
                <w:highlight w:val="cyan"/>
                <w:lang w:eastAsia="zh-CN"/>
              </w:rPr>
            </w:pPr>
          </w:p>
        </w:tc>
      </w:tr>
    </w:tbl>
    <w:p w14:paraId="1D62F23E" w14:textId="77777777" w:rsidR="00B71060" w:rsidRDefault="00B71060" w:rsidP="00B71060">
      <w:pPr>
        <w:spacing w:after="0"/>
        <w:rPr>
          <w:rFonts w:ascii="Arial" w:hAnsi="Arial"/>
          <w:b/>
          <w:lang w:eastAsia="en-GB"/>
        </w:rPr>
      </w:pPr>
    </w:p>
    <w:p w14:paraId="77F3F8EE" w14:textId="77777777" w:rsidR="00B71060" w:rsidRDefault="00B71060" w:rsidP="00B7106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71060" w:rsidRPr="00CD057D" w14:paraId="3B576F9B" w14:textId="77777777" w:rsidTr="00396581">
        <w:tc>
          <w:tcPr>
            <w:tcW w:w="13575" w:type="dxa"/>
            <w:tcBorders>
              <w:top w:val="single" w:sz="4" w:space="0" w:color="auto"/>
              <w:left w:val="single" w:sz="4" w:space="0" w:color="auto"/>
              <w:bottom w:val="single" w:sz="4" w:space="0" w:color="auto"/>
              <w:right w:val="single" w:sz="4" w:space="0" w:color="auto"/>
            </w:tcBorders>
          </w:tcPr>
          <w:p w14:paraId="65A1BC7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function f_TC_7_1_1_7_1_NR_TestBody(NR_CellId_Type    p_SPCell,</w:t>
            </w:r>
          </w:p>
          <w:p w14:paraId="08C7302B"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NR_CellId_Type    p_SCell,</w:t>
            </w:r>
          </w:p>
          <w:p w14:paraId="5C8F916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SCellIndex p_SCellIndex ,</w:t>
            </w:r>
          </w:p>
          <w:p w14:paraId="0ACAD818"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DRB_Identity p_NR_DRB_Id,</w:t>
            </w:r>
          </w:p>
          <w:p w14:paraId="22D0CDD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boolean p_UL_CA) runs on NR_BASE_PTC</w:t>
            </w:r>
          </w:p>
          <w:p w14:paraId="3F765327" w14:textId="77777777" w:rsid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//UE power headroom reporting / SCell activation / DL pathloss change reporting/</w:t>
            </w:r>
          </w:p>
          <w:p w14:paraId="3960DE07" w14:textId="77777777" w:rsidR="00B71060" w:rsidRDefault="00B71060" w:rsidP="00B71060">
            <w:pPr>
              <w:autoSpaceDE w:val="0"/>
              <w:autoSpaceDN w:val="0"/>
              <w:adjustRightInd w:val="0"/>
              <w:spacing w:after="0"/>
              <w:rPr>
                <w:rFonts w:ascii="Courier New" w:hAnsi="Courier New" w:cs="Courier New"/>
                <w:color w:val="000000"/>
                <w:lang w:eastAsia="de-DE"/>
              </w:rPr>
            </w:pPr>
          </w:p>
          <w:p w14:paraId="54328ABC" w14:textId="77777777" w:rsidR="00B71060" w:rsidRDefault="00B71060" w:rsidP="00B71060">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B71060">
              <w:rPr>
                <w:rFonts w:ascii="Courier New" w:hAnsi="Courier New" w:cs="Courier New"/>
                <w:b/>
                <w:color w:val="000000"/>
                <w:lang w:eastAsia="de-DE"/>
              </w:rPr>
              <w:t>&lt;&lt;SKIPPED CODE&gt;&gt;</w:t>
            </w:r>
          </w:p>
          <w:p w14:paraId="3201201F" w14:textId="77777777" w:rsidR="00B71060" w:rsidRDefault="00B71060" w:rsidP="00B71060">
            <w:pPr>
              <w:autoSpaceDE w:val="0"/>
              <w:autoSpaceDN w:val="0"/>
              <w:adjustRightInd w:val="0"/>
              <w:spacing w:after="0"/>
              <w:rPr>
                <w:rFonts w:ascii="Courier New" w:hAnsi="Courier New" w:cs="Courier New"/>
                <w:b/>
                <w:color w:val="000000"/>
                <w:lang w:eastAsia="de-DE"/>
              </w:rPr>
            </w:pPr>
          </w:p>
          <w:p w14:paraId="703A0639" w14:textId="77777777" w:rsidR="002B20AF" w:rsidRPr="002B20AF" w:rsidRDefault="00B71060" w:rsidP="002B20AF">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002B20AF" w:rsidRPr="002B20AF">
              <w:rPr>
                <w:rFonts w:ascii="Courier New" w:hAnsi="Courier New" w:cs="Courier New"/>
                <w:color w:val="000000"/>
                <w:lang w:eastAsia="de-DE"/>
              </w:rPr>
              <w:t>t_Watchdog.start ;</w:t>
            </w:r>
          </w:p>
          <w:p w14:paraId="7D0DA50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3" siclog@</w:t>
            </w:r>
          </w:p>
          <w:p w14:paraId="0F81D6B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//The SS Activates SCell .</w:t>
            </w:r>
          </w:p>
          <w:p w14:paraId="0317E39C"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R5s210727 sic@</w:t>
            </w:r>
          </w:p>
          <w:p w14:paraId="46838E1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v_TimingDL := f_NR_GetNextSendOccasion_DL(p_SPCell, 300); // Timing of DL</w:t>
            </w:r>
          </w:p>
          <w:p w14:paraId="3FEE1D6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f_SS_CellConfig_ActivateSCell_CA(p_SPCell, p_SCellIndex,cs_TimingInfo_NR(v_TimingDL));</w:t>
            </w:r>
          </w:p>
          <w:p w14:paraId="2CEC147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4" siclog@</w:t>
            </w:r>
          </w:p>
          <w:p w14:paraId="77D9538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v_TimingDL := f_SubFrameTiming_AddMilliSeconds(v_TimingDL, 200);</w:t>
            </w:r>
          </w:p>
          <w:p w14:paraId="6766FE8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DRB.send(cas_NR_DRB_COMMON_REQ_MAC_PDUList(p_SCell, p_NR_DRB_Id, cs_TimingInfo_NR(v_TimingDL), v_MAC_PDUListDL1));</w:t>
            </w:r>
          </w:p>
          <w:p w14:paraId="75400ED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6" siclog@</w:t>
            </w:r>
          </w:p>
          <w:p w14:paraId="3586EB2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R5s210727 sic@</w:t>
            </w:r>
          </w:p>
          <w:p w14:paraId="13F74FB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v_TimingUL := f_NR_GetNextSendOccasion_ULafterDL(p_SPCell, v_TimingDL, 0); // 0 ms later</w:t>
            </w:r>
          </w:p>
          <w:p w14:paraId="11B9191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f_NR_OneULGrantTransmissionOnSR(p_SPCell, cs_TimingInfo_NR(v_TimingUL), v_NR_ResourceAllocation);</w:t>
            </w:r>
          </w:p>
          <w:p w14:paraId="0503338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8" siclog@</w:t>
            </w:r>
          </w:p>
          <w:p w14:paraId="66DCD58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r w:rsidR="0018746F">
              <w:rPr>
                <w:rFonts w:ascii="Courier New" w:hAnsi="Courier New" w:cs="Courier New"/>
                <w:color w:val="000000"/>
                <w:lang w:eastAsia="de-DE"/>
              </w:rPr>
              <w:t xml:space="preserve"> </w:t>
            </w:r>
            <w:r w:rsidRPr="002B20AF">
              <w:rPr>
                <w:rFonts w:ascii="Courier New" w:hAnsi="Courier New" w:cs="Courier New"/>
                <w:color w:val="000000"/>
                <w:lang w:eastAsia="de-DE"/>
              </w:rPr>
              <w:t>v_TimingDL := f_SubFrameTiming_AddMilliSeconds(v_TimingDL, 140);</w:t>
            </w:r>
          </w:p>
          <w:p w14:paraId="40F77B5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lastRenderedPageBreak/>
              <w:t xml:space="preserve">    </w:t>
            </w:r>
            <w:r w:rsidR="0018746F">
              <w:rPr>
                <w:rFonts w:ascii="Courier New" w:hAnsi="Courier New" w:cs="Courier New"/>
                <w:color w:val="000000"/>
                <w:lang w:eastAsia="de-DE"/>
              </w:rPr>
              <w:t xml:space="preserve"> </w:t>
            </w:r>
            <w:r w:rsidRPr="002B20AF">
              <w:rPr>
                <w:rFonts w:ascii="Courier New" w:hAnsi="Courier New" w:cs="Courier New"/>
                <w:color w:val="000000"/>
                <w:lang w:eastAsia="de-DE"/>
              </w:rPr>
              <w:t>f_NR_RLC_Status_MAC_PDU_Tx(v_LCID, 1, p_NR_DRB_Id,p_SPCell,cs_TimingInfo_NR(v_TimingDL) );</w:t>
            </w:r>
          </w:p>
          <w:p w14:paraId="7142E13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9" siclog@</w:t>
            </w:r>
          </w:p>
          <w:p w14:paraId="2DC7C2F1"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r w:rsidR="0018746F">
              <w:rPr>
                <w:rFonts w:ascii="Courier New" w:hAnsi="Courier New" w:cs="Courier New"/>
                <w:color w:val="000000"/>
                <w:lang w:eastAsia="de-DE"/>
              </w:rPr>
              <w:t xml:space="preserve"> </w:t>
            </w:r>
            <w:r w:rsidRPr="002B20AF">
              <w:rPr>
                <w:rFonts w:ascii="Courier New" w:hAnsi="Courier New" w:cs="Courier New"/>
                <w:color w:val="000000"/>
                <w:lang w:eastAsia="de-DE"/>
              </w:rPr>
              <w:t xml:space="preserve">v_TimingDL := f_SubFrameTiming_AddMilliSeconds(v_TimingDL, 300);  // </w:t>
            </w:r>
          </w:p>
          <w:p w14:paraId="638E7309"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r w:rsidR="0018746F">
              <w:rPr>
                <w:rFonts w:ascii="Courier New" w:hAnsi="Courier New" w:cs="Courier New"/>
                <w:color w:val="000000"/>
                <w:lang w:eastAsia="de-DE"/>
              </w:rPr>
              <w:t xml:space="preserve"> </w:t>
            </w:r>
            <w:r w:rsidRPr="002B20AF">
              <w:rPr>
                <w:rFonts w:ascii="Courier New" w:hAnsi="Courier New" w:cs="Courier New"/>
                <w:color w:val="000000"/>
                <w:lang w:eastAsia="de-DE"/>
              </w:rPr>
              <w:t>DRB.send(cas_NR_DRB_COMMON_REQ_MAC_PDUList(p_SCell, p_NR_DRB_Id, cs_TimingInfo_NR(v_TimingDL), v_MAC_PDUListDL2));</w:t>
            </w:r>
          </w:p>
          <w:p w14:paraId="6AE0182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R5s210066 sic@</w:t>
            </w:r>
          </w:p>
          <w:p w14:paraId="320B81FC"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//enable reception on sp_Cell</w:t>
            </w:r>
          </w:p>
          <w:p w14:paraId="7E867716"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f_NR_SS_SystemIndCtrlConfig(p_SPCell, cds_NR_SystemIndCtrl_SchedReq(enable));</w:t>
            </w:r>
          </w:p>
          <w:p w14:paraId="07937F5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5, 7" siclog@</w:t>
            </w:r>
          </w:p>
          <w:p w14:paraId="40888891"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R5s210727 sic@</w:t>
            </w:r>
          </w:p>
          <w:p w14:paraId="50EBEE5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alt {</w:t>
            </w:r>
          </w:p>
          <w:p w14:paraId="0623DE1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a_NR_RacingCond_AwaitSysIndAndDrbData(p_SPCell,</w:t>
            </w:r>
          </w:p>
          <w:p w14:paraId="290B172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SysIndBeforeRrcMsg,</w:t>
            </w:r>
          </w:p>
          <w:p w14:paraId="298513D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v_DrbIndDummy,</w:t>
            </w:r>
          </w:p>
          <w:p w14:paraId="715791B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v_SysIndDummy,</w:t>
            </w:r>
          </w:p>
          <w:p w14:paraId="477E45E4"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car_NR_SchedulingReq_IND (p_SPCell, ?),</w:t>
            </w:r>
          </w:p>
          <w:p w14:paraId="524C140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car_NR_DRB_COMMON_IND_MAC_PDUList(p_SPCell, p_NR_DRB_Id, -, v_MAC_PDUListUL1) //@sic R5s210893 sic@</w:t>
            </w:r>
          </w:p>
          <w:p w14:paraId="4BA8D5A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2718B58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79F95B7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f_NR_PreliminaryPass(__FILE__, __LINE__, "Step 5, 7");</w:t>
            </w:r>
          </w:p>
          <w:p w14:paraId="6E374A2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5A25D87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78ED727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 10" siclog@</w:t>
            </w:r>
          </w:p>
          <w:p w14:paraId="484E26E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t_Watchdog.start (1.0);</w:t>
            </w:r>
          </w:p>
          <w:p w14:paraId="7936A781"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alt{</w:t>
            </w:r>
          </w:p>
          <w:p w14:paraId="40C50649"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SYSIND.receive (car_NR_SchedulingReq_IND (p_SPCell, ?))</w:t>
            </w:r>
          </w:p>
          <w:p w14:paraId="618EF34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44173BE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t_Watchdog.stop;</w:t>
            </w:r>
          </w:p>
          <w:p w14:paraId="4A61588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f_NR_SetVerdictFailOrInconc(__FILE__, __LINE__, "Step 10: TP2 failed, UE is sending SR  ");</w:t>
            </w:r>
          </w:p>
          <w:p w14:paraId="138EA79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62C0E0B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t_Watchdog.timeout</w:t>
            </w:r>
          </w:p>
          <w:p w14:paraId="1C79AC8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02DCFEB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f_NR_PreliminaryPass(__FILE__, __LINE__, "Step 10");</w:t>
            </w:r>
          </w:p>
          <w:p w14:paraId="7325022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6DD18C0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1AF60046" w14:textId="77777777" w:rsidR="002B20AF" w:rsidRPr="00675E7E" w:rsidRDefault="002B20AF" w:rsidP="0018746F">
            <w:pPr>
              <w:autoSpaceDE w:val="0"/>
              <w:autoSpaceDN w:val="0"/>
              <w:adjustRightInd w:val="0"/>
              <w:spacing w:after="0"/>
              <w:rPr>
                <w:rFonts w:ascii="Courier New" w:hAnsi="Courier New" w:cs="Courier New"/>
                <w:color w:val="000000"/>
                <w:lang w:eastAsia="de-DE"/>
              </w:rPr>
            </w:pPr>
          </w:p>
          <w:p w14:paraId="6A755086"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675E7E">
              <w:rPr>
                <w:rFonts w:ascii="Courier New" w:hAnsi="Courier New" w:cs="Courier New"/>
                <w:color w:val="000000"/>
                <w:lang w:eastAsia="de-DE"/>
              </w:rPr>
              <w:t xml:space="preserve">    </w:t>
            </w:r>
            <w:r w:rsidRPr="002B20AF">
              <w:rPr>
                <w:rFonts w:ascii="Courier New" w:hAnsi="Courier New" w:cs="Courier New"/>
                <w:color w:val="000000"/>
                <w:lang w:eastAsia="de-DE"/>
              </w:rPr>
              <w:t>t_Watchdog.start;</w:t>
            </w:r>
          </w:p>
          <w:p w14:paraId="319F0F61"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11" siclog@</w:t>
            </w:r>
          </w:p>
          <w:p w14:paraId="3E1DC8E4"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//The SS Activates SCell .</w:t>
            </w:r>
          </w:p>
          <w:p w14:paraId="17B0A5B4"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v_TimingDL := f_NR_GetNextSendOccasion_DL(p_SPCell, 300); // Timing of DL</w:t>
            </w:r>
          </w:p>
          <w:p w14:paraId="6ED199D1"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f_SS_CellConfig_ActivateSCell_CA(p_SPCell, p_SCellIndex,cs_TimingInfo_NR(v_TimingDL));</w:t>
            </w:r>
          </w:p>
          <w:p w14:paraId="7A06E64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lastRenderedPageBreak/>
              <w:t xml:space="preserve">    //@siclog "Steps 12" siclog@</w:t>
            </w:r>
          </w:p>
          <w:p w14:paraId="75BE1014"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//Padding MAC PDU Only</w:t>
            </w:r>
          </w:p>
          <w:p w14:paraId="177BD61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v_TimingDL := f_SubFrameTiming_AddMilliSeconds(v_TimingDL, 200);</w:t>
            </w:r>
          </w:p>
          <w:p w14:paraId="04CFF4F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//DRB.send(cas_NR_DRB_COMMON_REQ_MAC_PDUList(p_SCell, p_NR_DRB_Id, cs_TimingInfo_NR(v_TimingDL), v_MAC_PDUListDL4));</w:t>
            </w:r>
          </w:p>
          <w:p w14:paraId="38F5505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DRB.send(cas_NR_DRB_COMMON_REQ_MAC_PDUList(p_SPCell, p_NR_DRB_Id, cs_TimingInfo_NR(v_TimingDL), v_MAC_PDUListDL4));</w:t>
            </w:r>
          </w:p>
          <w:p w14:paraId="361804A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p>
          <w:p w14:paraId="5278505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13" siclog@</w:t>
            </w:r>
          </w:p>
          <w:p w14:paraId="6CAEFE3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v_TimingDL := f_SubFrameTiming_AddMilliSeconds(v_TimingDL, 200);  // 200+200 =400</w:t>
            </w:r>
          </w:p>
          <w:p w14:paraId="105C1B7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DRB.send(cas_NR_DRB_COMMON_REQ_MAC_PDUList(p_SCell, p_NR_DRB_Id, cs_TimingInfo_NR(v_TimingDL), v_MAC_PDUListDL2));</w:t>
            </w:r>
          </w:p>
          <w:p w14:paraId="38966BC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p>
          <w:p w14:paraId="7DB1E9C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15" siclog@</w:t>
            </w:r>
          </w:p>
          <w:p w14:paraId="2D61E5B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R5s210865 sic@</w:t>
            </w:r>
          </w:p>
          <w:p w14:paraId="1FB5508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v_TimingUL := f_NR_GetNextSendOccasion_ULafterDL(v_CellID_UL, v_TimingDL, 0); // 0 ms later</w:t>
            </w:r>
          </w:p>
          <w:p w14:paraId="09E0133C"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f_NR_OneULGrantTransmissionOnSR(v_CellID_UL, cs_TimingInfo_NR(v_TimingUL), v_NR_ResourceAllocation2);</w:t>
            </w:r>
          </w:p>
          <w:p w14:paraId="744E886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17" siclog@</w:t>
            </w:r>
          </w:p>
          <w:p w14:paraId="03D32286"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r w:rsidR="0018746F">
              <w:rPr>
                <w:rFonts w:ascii="Courier New" w:hAnsi="Courier New" w:cs="Courier New"/>
                <w:color w:val="000000"/>
                <w:lang w:eastAsia="de-DE"/>
              </w:rPr>
              <w:t xml:space="preserve"> </w:t>
            </w:r>
            <w:r w:rsidRPr="002B20AF">
              <w:rPr>
                <w:rFonts w:ascii="Courier New" w:hAnsi="Courier New" w:cs="Courier New"/>
                <w:color w:val="000000"/>
                <w:lang w:eastAsia="de-DE"/>
              </w:rPr>
              <w:t xml:space="preserve">v_TimingDL := f_SubFrameTiming_AddMilliSeconds(v_TimingDL, 140); //assumed the </w:t>
            </w:r>
          </w:p>
          <w:p w14:paraId="55E0192A" w14:textId="77777777" w:rsidR="00CD340F" w:rsidRPr="002B20AF" w:rsidRDefault="002B20AF" w:rsidP="00CD340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r w:rsidR="00CD340F" w:rsidRPr="00CD340F">
              <w:rPr>
                <w:rFonts w:ascii="Courier New" w:hAnsi="Courier New" w:cs="Courier New"/>
                <w:color w:val="000000"/>
                <w:lang w:eastAsia="de-DE"/>
              </w:rPr>
              <w:t>f_NR_RLC_Status_MAC_PDU_Tx(v_LCID, 2, p_NR_DRB_Id,p_SCell,cs_TimingInfo_NR(v_TimingDL) )</w:t>
            </w:r>
            <w:r w:rsidR="00CD340F">
              <w:rPr>
                <w:rFonts w:ascii="Courier New" w:hAnsi="Courier New" w:cs="Courier New"/>
                <w:color w:val="000000"/>
                <w:lang w:eastAsia="de-DE"/>
              </w:rPr>
              <w:t>;</w:t>
            </w:r>
          </w:p>
          <w:p w14:paraId="113239B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p>
          <w:p w14:paraId="4EDD4366"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 18" siclog@</w:t>
            </w:r>
          </w:p>
          <w:p w14:paraId="196F8E0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//Deactivate SCell</w:t>
            </w:r>
          </w:p>
          <w:p w14:paraId="67A9551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p>
          <w:p w14:paraId="6631974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v_TimingDL := f_SubFrameTiming_AddMilliSeconds(v_TimingDL, 200);</w:t>
            </w:r>
          </w:p>
          <w:p w14:paraId="1784CB9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f_NR_SS_CommonCellConfig(p_SPCell, cas_NR_MacCommandTrigger_REQ(p_SPCell, cs_TimingInfo_NR(v_TimingDL), cs_NR_MAC_SCellActDeact_CE(v_DeactivateSCell)));</w:t>
            </w:r>
          </w:p>
          <w:p w14:paraId="5C8443E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 19" siclog@</w:t>
            </w:r>
          </w:p>
          <w:p w14:paraId="592E47D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v_TimingDL := f_SubFrameTiming_AddMilliSeconds(v_TimingDL, 200);</w:t>
            </w:r>
          </w:p>
          <w:p w14:paraId="5F86E92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//DRB.send(cas_NR_DRB_COMMON_REQ_MAC_PDUList(p_SCell, p_NR_DRB_Id, cs_TimingInfo_NR(v_TimingDL), v_MAC_PDUListDL3));</w:t>
            </w:r>
          </w:p>
          <w:p w14:paraId="55AB8C81"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DRB.send(cas_NR_DRB_COMMON_REQ_MAC_PDUList(p_SPCell, p_NR_DRB_Id, cs_TimingInfo_NR(v_TimingDL), v_MAC_PDUListDL3));</w:t>
            </w:r>
          </w:p>
          <w:p w14:paraId="313A1D1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14, 16" siclog@</w:t>
            </w:r>
          </w:p>
          <w:p w14:paraId="1D79AD61"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R5s210668 R5s210727 sic@</w:t>
            </w:r>
          </w:p>
          <w:p w14:paraId="5FFD2F6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alt {</w:t>
            </w:r>
          </w:p>
          <w:p w14:paraId="0F10D2CC"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a_NR_RacingCond_AwaitSysIndAndDrbData(p_SPCell,</w:t>
            </w:r>
          </w:p>
          <w:p w14:paraId="1373950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SysIndBeforeRrcMsg,</w:t>
            </w:r>
          </w:p>
          <w:p w14:paraId="542A15B9"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v_DrbIndDummy,</w:t>
            </w:r>
          </w:p>
          <w:p w14:paraId="6D9039A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v_SysIndDummy,</w:t>
            </w:r>
          </w:p>
          <w:p w14:paraId="5101185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car_NR_SchedulingReq_IND (p_SPCell, ?),</w:t>
            </w:r>
          </w:p>
          <w:p w14:paraId="320F4C2C"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lastRenderedPageBreak/>
              <w:t xml:space="preserve">                                                   car_NR_DRB_COMMON_IND_MAC_PDUList(v_CellID_UL, p_NR_DRB_Id, -, v_MAC_PDUListUL2)//@sic R5s210893 sic@</w:t>
            </w:r>
          </w:p>
          <w:p w14:paraId="0FE9FEE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1EE5231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577EDE4C"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f_NR_PreliminaryPass(__FILE__, __LINE__, "Step 14, 16");</w:t>
            </w:r>
          </w:p>
          <w:p w14:paraId="3923005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0ED2128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2C1DB2F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p>
          <w:p w14:paraId="0A67731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 20" siclog@</w:t>
            </w:r>
          </w:p>
          <w:p w14:paraId="3DB80104"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t_Watchdog.start (1.0);</w:t>
            </w:r>
          </w:p>
          <w:p w14:paraId="570BDC5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alt{</w:t>
            </w:r>
          </w:p>
          <w:p w14:paraId="7D116A1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SYSIND.receive (car_NR_SchedulingReq_IND (p_SPCell, ?))</w:t>
            </w:r>
          </w:p>
          <w:p w14:paraId="20200F29"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08F255D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t_Watchdog.stop;</w:t>
            </w:r>
          </w:p>
          <w:p w14:paraId="53D4BB14"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f_NR_SetVerdictFailOrInconc(__FILE__, __LINE__, "Step 20: TP4 failed, UE is sending SR  ");</w:t>
            </w:r>
          </w:p>
          <w:p w14:paraId="2319C629"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2ED3C8D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t_Watchdog.timeout</w:t>
            </w:r>
          </w:p>
          <w:p w14:paraId="0DCCD7E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068416DC"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f_NR_PreliminaryPass(__FILE__, __LINE__, "Step 20");</w:t>
            </w:r>
          </w:p>
          <w:p w14:paraId="146DAA26"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4E253E6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05D8FED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70B65C9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R5s210066 sic@</w:t>
            </w:r>
          </w:p>
          <w:p w14:paraId="1F0C0EA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//disable reception on sp_Cell</w:t>
            </w:r>
          </w:p>
          <w:p w14:paraId="2C9B4D9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f_NR_SS_SystemIndCtrlConfig(p_SPCell, cds_NR_SystemIndCtrl_SchedReq(disable));</w:t>
            </w:r>
          </w:p>
          <w:p w14:paraId="5CFBD49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4418B7E5" w14:textId="77777777" w:rsidR="00B71060" w:rsidRPr="00B71060" w:rsidRDefault="002B20AF" w:rsidP="002B20AF">
            <w:pPr>
              <w:autoSpaceDE w:val="0"/>
              <w:autoSpaceDN w:val="0"/>
              <w:adjustRightInd w:val="0"/>
              <w:spacing w:after="0"/>
              <w:rPr>
                <w:rFonts w:ascii="Courier New" w:hAnsi="Courier New" w:cs="Courier New"/>
                <w:b/>
                <w:color w:val="000000"/>
                <w:lang w:eastAsia="de-DE"/>
              </w:rPr>
            </w:pPr>
            <w:r w:rsidRPr="002B20AF">
              <w:rPr>
                <w:rFonts w:ascii="Courier New" w:hAnsi="Courier New" w:cs="Courier New"/>
                <w:color w:val="000000"/>
                <w:lang w:eastAsia="de-DE"/>
              </w:rPr>
              <w:t xml:space="preserve">  }; //End of f_TC_7_1_1_7_1_NR_TestBody</w:t>
            </w:r>
          </w:p>
          <w:p w14:paraId="0353A7C2" w14:textId="77777777" w:rsidR="00B71060" w:rsidRPr="00430079" w:rsidRDefault="00B71060" w:rsidP="00396581">
            <w:pPr>
              <w:autoSpaceDE w:val="0"/>
              <w:autoSpaceDN w:val="0"/>
              <w:adjustRightInd w:val="0"/>
              <w:spacing w:after="0"/>
              <w:rPr>
                <w:rFonts w:ascii="Courier New" w:hAnsi="Courier New" w:cs="Courier New"/>
                <w:color w:val="000000"/>
                <w:lang w:eastAsia="de-DE"/>
              </w:rPr>
            </w:pPr>
          </w:p>
        </w:tc>
      </w:tr>
    </w:tbl>
    <w:p w14:paraId="246154A5" w14:textId="77777777" w:rsidR="00B71060" w:rsidRPr="00CD057D" w:rsidRDefault="00B71060" w:rsidP="00B71060">
      <w:pPr>
        <w:spacing w:after="0"/>
        <w:rPr>
          <w:rFonts w:ascii="Arial" w:hAnsi="Arial"/>
          <w:b/>
          <w:color w:val="000000"/>
          <w:lang w:eastAsia="en-GB"/>
        </w:rPr>
      </w:pPr>
    </w:p>
    <w:p w14:paraId="44F9056C" w14:textId="77777777" w:rsidR="00B71060" w:rsidRDefault="00B71060" w:rsidP="00B7106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71060" w:rsidRPr="00CD057D" w14:paraId="1040B4D8" w14:textId="77777777" w:rsidTr="00396581">
        <w:tc>
          <w:tcPr>
            <w:tcW w:w="13575" w:type="dxa"/>
            <w:tcBorders>
              <w:top w:val="single" w:sz="4" w:space="0" w:color="auto"/>
              <w:left w:val="single" w:sz="4" w:space="0" w:color="auto"/>
              <w:bottom w:val="single" w:sz="4" w:space="0" w:color="auto"/>
              <w:right w:val="single" w:sz="4" w:space="0" w:color="auto"/>
            </w:tcBorders>
          </w:tcPr>
          <w:p w14:paraId="2051E50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function f_TC_7_1_1_7_1_NR_TestBody(NR_CellId_Type    p_SPCell,</w:t>
            </w:r>
          </w:p>
          <w:p w14:paraId="00CB89B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NR_CellId_Type    p_SCell,</w:t>
            </w:r>
          </w:p>
          <w:p w14:paraId="1B6E30D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SCellIndex p_SCellIndex ,</w:t>
            </w:r>
          </w:p>
          <w:p w14:paraId="6D54139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DRB_Identity p_NR_DRB_Id,</w:t>
            </w:r>
          </w:p>
          <w:p w14:paraId="4D7FDC9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boolean p_UL_CA) runs on NR_BASE_PTC</w:t>
            </w:r>
          </w:p>
          <w:p w14:paraId="3D3E3132" w14:textId="77777777" w:rsid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//UE power headroom reporting / SCell activation / DL pathloss change reporting/</w:t>
            </w:r>
          </w:p>
          <w:p w14:paraId="15F228AD" w14:textId="77777777" w:rsidR="00B71060" w:rsidRDefault="00B71060" w:rsidP="00B71060">
            <w:pPr>
              <w:autoSpaceDE w:val="0"/>
              <w:autoSpaceDN w:val="0"/>
              <w:adjustRightInd w:val="0"/>
              <w:spacing w:after="0"/>
              <w:rPr>
                <w:rFonts w:ascii="Courier New" w:hAnsi="Courier New" w:cs="Courier New"/>
                <w:color w:val="000000"/>
                <w:lang w:eastAsia="de-DE"/>
              </w:rPr>
            </w:pPr>
          </w:p>
          <w:p w14:paraId="060F42B4" w14:textId="77777777" w:rsidR="00B71060" w:rsidRDefault="00B71060" w:rsidP="00B71060">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B71060">
              <w:rPr>
                <w:rFonts w:ascii="Courier New" w:hAnsi="Courier New" w:cs="Courier New"/>
                <w:b/>
                <w:color w:val="000000"/>
                <w:lang w:eastAsia="de-DE"/>
              </w:rPr>
              <w:t>&lt;&lt;SKIPPED CODE&gt;&gt;</w:t>
            </w:r>
          </w:p>
          <w:p w14:paraId="127E9C4E" w14:textId="77777777" w:rsidR="00B71060" w:rsidRDefault="00B71060" w:rsidP="0039658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1E3F168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B71060">
              <w:rPr>
                <w:rFonts w:ascii="Courier New" w:hAnsi="Courier New" w:cs="Courier New"/>
                <w:color w:val="000000"/>
                <w:lang w:eastAsia="de-DE"/>
              </w:rPr>
              <w:t>t_Watchdog.start ;</w:t>
            </w:r>
          </w:p>
          <w:p w14:paraId="75512498"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3" siclog@</w:t>
            </w:r>
          </w:p>
          <w:p w14:paraId="44F5C15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//The SS Activates SCell .</w:t>
            </w:r>
          </w:p>
          <w:p w14:paraId="23073CF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lastRenderedPageBreak/>
              <w:t xml:space="preserve">     //@sic R5s210727 sic@</w:t>
            </w:r>
          </w:p>
          <w:p w14:paraId="67BB7E9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v_TimingDL := f_NR_GetNextSendOccasion_DL(p_SPCell, 300); // Timing of DL</w:t>
            </w:r>
          </w:p>
          <w:p w14:paraId="1EF4480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f_SS_CellConfig_ActivateSCell_CA(p_SPCell, p_SCellIndex,cs_TimingInfo_NR(v_TimingDL));</w:t>
            </w:r>
          </w:p>
          <w:p w14:paraId="1C7C71A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4" siclog@</w:t>
            </w:r>
          </w:p>
          <w:p w14:paraId="6D214BE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v_TimingDL := f_SubFrameTiming_AddMilliSeconds(v_TimingDL, 200);</w:t>
            </w:r>
          </w:p>
          <w:p w14:paraId="316A42F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DRB.send(cas_NR_DRB_COMMON_REQ_MAC_PDUList(</w:t>
            </w:r>
            <w:r w:rsidRPr="0018746F">
              <w:rPr>
                <w:rFonts w:ascii="Courier New" w:hAnsi="Courier New" w:cs="Courier New"/>
                <w:color w:val="000000"/>
                <w:highlight w:val="yellow"/>
                <w:lang w:eastAsia="de-DE"/>
              </w:rPr>
              <w:t>p_SPCell</w:t>
            </w:r>
            <w:r w:rsidRPr="00B71060">
              <w:rPr>
                <w:rFonts w:ascii="Courier New" w:hAnsi="Courier New" w:cs="Courier New"/>
                <w:color w:val="000000"/>
                <w:lang w:eastAsia="de-DE"/>
              </w:rPr>
              <w:t>, p_NR_DRB_Id, cs_TimingInfo_NR(v_TimingDL), v_MAC_PDUListDL1,-,-,</w:t>
            </w:r>
            <w:r w:rsidRPr="002B20AF">
              <w:rPr>
                <w:rFonts w:ascii="Courier New" w:hAnsi="Courier New" w:cs="Courier New"/>
                <w:color w:val="000000"/>
                <w:highlight w:val="yellow"/>
                <w:lang w:eastAsia="de-DE"/>
              </w:rPr>
              <w:t>crs_MacBearerRouting(p_SCell)</w:t>
            </w:r>
            <w:r w:rsidRPr="00B71060">
              <w:rPr>
                <w:rFonts w:ascii="Courier New" w:hAnsi="Courier New" w:cs="Courier New"/>
                <w:color w:val="000000"/>
                <w:lang w:eastAsia="de-DE"/>
              </w:rPr>
              <w:t>)); //WA#7_1_1_7_1_</w:t>
            </w:r>
            <w:r w:rsidR="002B20AF">
              <w:rPr>
                <w:rFonts w:ascii="Courier New" w:hAnsi="Courier New" w:cs="Courier New"/>
                <w:color w:val="000000"/>
                <w:lang w:eastAsia="de-DE"/>
              </w:rPr>
              <w:t>x</w:t>
            </w:r>
            <w:r w:rsidRPr="00B71060">
              <w:rPr>
                <w:rFonts w:ascii="Courier New" w:hAnsi="Courier New" w:cs="Courier New"/>
                <w:color w:val="000000"/>
                <w:lang w:eastAsia="de-DE"/>
              </w:rPr>
              <w:t>: MacBearerRouting</w:t>
            </w:r>
          </w:p>
          <w:p w14:paraId="5497305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6" siclog@</w:t>
            </w:r>
          </w:p>
          <w:p w14:paraId="4725EE5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R5s210727 sic@</w:t>
            </w:r>
          </w:p>
          <w:p w14:paraId="15365C8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v_TimingUL := f_NR_GetNextSendOccasion_ULafterDL(p_SPCell, v_TimingDL, 0); // 0 ms later</w:t>
            </w:r>
          </w:p>
          <w:p w14:paraId="61893CE0"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f_NR_OneULGrantTransmissionOnSR(p_SPCell, cs_TimingInfo_NR(v_TimingUL), v_NR_ResourceAllocation);</w:t>
            </w:r>
          </w:p>
          <w:p w14:paraId="68F14B4B"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8" siclog@</w:t>
            </w:r>
          </w:p>
          <w:p w14:paraId="0BE267F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v_TimingDL := f_SubFrameTiming_AddMilliSeconds(v_TimingDL, </w:t>
            </w:r>
            <w:r w:rsidRPr="002B20AF">
              <w:rPr>
                <w:rFonts w:ascii="Courier New" w:hAnsi="Courier New" w:cs="Courier New"/>
                <w:color w:val="000000"/>
                <w:highlight w:val="yellow"/>
                <w:lang w:eastAsia="de-DE"/>
              </w:rPr>
              <w:t>30</w:t>
            </w:r>
            <w:r w:rsidRPr="00B71060">
              <w:rPr>
                <w:rFonts w:ascii="Courier New" w:hAnsi="Courier New" w:cs="Courier New"/>
                <w:color w:val="000000"/>
                <w:lang w:eastAsia="de-DE"/>
              </w:rPr>
              <w:t>); //WA#</w:t>
            </w:r>
            <w:r w:rsidR="002B20AF">
              <w:rPr>
                <w:rFonts w:ascii="Courier New" w:hAnsi="Courier New" w:cs="Courier New"/>
                <w:color w:val="000000"/>
                <w:lang w:eastAsia="de-DE"/>
              </w:rPr>
              <w:t>7_1_1_7_1_x</w:t>
            </w:r>
          </w:p>
          <w:p w14:paraId="07BC5CC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f_NR_RLC_Status_MAC_PDU_Tx(v_LCID, 1, p_NR_DRB_Id,p_SPCell,cs_TimingInfo_NR(v_TimingDL),</w:t>
            </w:r>
            <w:r w:rsidRPr="002B20AF">
              <w:rPr>
                <w:rFonts w:ascii="Courier New" w:hAnsi="Courier New" w:cs="Courier New"/>
                <w:color w:val="000000"/>
                <w:highlight w:val="yellow"/>
                <w:lang w:eastAsia="de-DE"/>
              </w:rPr>
              <w:t>crs_MacBearerRouting(p_SPCell)</w:t>
            </w:r>
            <w:r w:rsidRPr="00B71060">
              <w:rPr>
                <w:rFonts w:ascii="Courier New" w:hAnsi="Courier New" w:cs="Courier New"/>
                <w:color w:val="000000"/>
                <w:lang w:eastAsia="de-DE"/>
              </w:rPr>
              <w:t>); //WA#7_1_1_7_1_1: RLC Status PDU needs to be sent on SPCell</w:t>
            </w:r>
          </w:p>
          <w:p w14:paraId="603F3E0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9" siclog@</w:t>
            </w:r>
          </w:p>
          <w:p w14:paraId="753AFA7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v_TimingDL := f_SubFrameTiming_AddMilliSeconds(v_TimingDL, </w:t>
            </w:r>
            <w:r w:rsidRPr="002B20AF">
              <w:rPr>
                <w:rFonts w:ascii="Courier New" w:hAnsi="Courier New" w:cs="Courier New"/>
                <w:color w:val="000000"/>
                <w:highlight w:val="yellow"/>
                <w:lang w:eastAsia="de-DE"/>
              </w:rPr>
              <w:t>400</w:t>
            </w:r>
            <w:r w:rsidRPr="00B71060">
              <w:rPr>
                <w:rFonts w:ascii="Courier New" w:hAnsi="Courier New" w:cs="Courier New"/>
                <w:color w:val="000000"/>
                <w:lang w:eastAsia="de-DE"/>
              </w:rPr>
              <w:t>);  //WA#</w:t>
            </w:r>
            <w:r w:rsidR="002B20AF">
              <w:rPr>
                <w:rFonts w:ascii="Courier New" w:hAnsi="Courier New" w:cs="Courier New"/>
                <w:color w:val="000000"/>
                <w:lang w:eastAsia="de-DE"/>
              </w:rPr>
              <w:t>7_1_1_7_1_x</w:t>
            </w:r>
          </w:p>
          <w:p w14:paraId="72A881D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DRB.send(cas_NR_DRB_COMMON_REQ_MAC_PDUList(</w:t>
            </w:r>
            <w:r w:rsidRPr="0018746F">
              <w:rPr>
                <w:rFonts w:ascii="Courier New" w:hAnsi="Courier New" w:cs="Courier New"/>
                <w:color w:val="000000"/>
                <w:highlight w:val="yellow"/>
                <w:lang w:eastAsia="de-DE"/>
              </w:rPr>
              <w:t>p_SPCell</w:t>
            </w:r>
            <w:r w:rsidRPr="00B71060">
              <w:rPr>
                <w:rFonts w:ascii="Courier New" w:hAnsi="Courier New" w:cs="Courier New"/>
                <w:color w:val="000000"/>
                <w:lang w:eastAsia="de-DE"/>
              </w:rPr>
              <w:t>, p_NR_DRB_Id, cs_TimingInfo_NR(v_TimingDL), v_MAC_PDUListDL2,-,-,</w:t>
            </w:r>
            <w:r w:rsidRPr="002B20AF">
              <w:rPr>
                <w:rFonts w:ascii="Courier New" w:hAnsi="Courier New" w:cs="Courier New"/>
                <w:color w:val="000000"/>
                <w:highlight w:val="yellow"/>
                <w:lang w:eastAsia="de-DE"/>
              </w:rPr>
              <w:t>crs_MacBearerRouting(p_SCell)</w:t>
            </w:r>
            <w:r w:rsidRPr="00B71060">
              <w:rPr>
                <w:rFonts w:ascii="Courier New" w:hAnsi="Courier New" w:cs="Courier New"/>
                <w:color w:val="000000"/>
                <w:lang w:eastAsia="de-DE"/>
              </w:rPr>
              <w:t>)); //WA#7_1_1_7_1_</w:t>
            </w:r>
            <w:r w:rsidR="002B20AF">
              <w:rPr>
                <w:rFonts w:ascii="Courier New" w:hAnsi="Courier New" w:cs="Courier New"/>
                <w:color w:val="000000"/>
                <w:lang w:eastAsia="de-DE"/>
              </w:rPr>
              <w:t>x</w:t>
            </w:r>
            <w:r w:rsidRPr="00B71060">
              <w:rPr>
                <w:rFonts w:ascii="Courier New" w:hAnsi="Courier New" w:cs="Courier New"/>
                <w:color w:val="000000"/>
                <w:lang w:eastAsia="de-DE"/>
              </w:rPr>
              <w:t>: MacBearerRouting</w:t>
            </w:r>
          </w:p>
          <w:p w14:paraId="458A462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R5s210066 sic@</w:t>
            </w:r>
          </w:p>
          <w:p w14:paraId="64B27520"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//enable reception on sp_Cell</w:t>
            </w:r>
          </w:p>
          <w:p w14:paraId="2D442B7C"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f_NR_SS_SystemIndCtrlConfig(p_SPCell, cds_NR_SystemIndCtrl_SchedReq(enable));</w:t>
            </w:r>
          </w:p>
          <w:p w14:paraId="2B450C3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5, 7" siclog@</w:t>
            </w:r>
          </w:p>
          <w:p w14:paraId="12F351FC"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R5s210727 sic@</w:t>
            </w:r>
          </w:p>
          <w:p w14:paraId="1B9CF18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alt {</w:t>
            </w:r>
          </w:p>
          <w:p w14:paraId="6EE9F49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a_NR_RacingCond_AwaitSysIndAndDrbData(p_SPCell,</w:t>
            </w:r>
          </w:p>
          <w:p w14:paraId="205877E8"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SysIndBeforeRrcMsg,</w:t>
            </w:r>
          </w:p>
          <w:p w14:paraId="7CFCC44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v_DrbIndDummy,</w:t>
            </w:r>
          </w:p>
          <w:p w14:paraId="08032FE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v_SysIndDummy,</w:t>
            </w:r>
          </w:p>
          <w:p w14:paraId="7D50EB9B"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car_NR_SchedulingReq_IND (p_SPCell, ?),</w:t>
            </w:r>
          </w:p>
          <w:p w14:paraId="246B98D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car_NR_DRB_COMMON_IND_MAC_PDUList(p_SPCell, p_NR_DRB_Id, -, v_MAC_PDUListUL1, </w:t>
            </w:r>
            <w:r w:rsidRPr="002B20AF">
              <w:rPr>
                <w:rFonts w:ascii="Courier New" w:hAnsi="Courier New" w:cs="Courier New"/>
                <w:color w:val="000000"/>
                <w:highlight w:val="yellow"/>
                <w:lang w:eastAsia="de-DE"/>
              </w:rPr>
              <w:t>crs_MacBearerRouting(p_SPCell)</w:t>
            </w:r>
            <w:r w:rsidRPr="00B71060">
              <w:rPr>
                <w:rFonts w:ascii="Courier New" w:hAnsi="Courier New" w:cs="Courier New"/>
                <w:color w:val="000000"/>
                <w:lang w:eastAsia="de-DE"/>
              </w:rPr>
              <w:t>) //@sic R5s210893 sic@ WA#7_1_1_7_1_</w:t>
            </w:r>
            <w:r w:rsidR="002B20AF">
              <w:rPr>
                <w:rFonts w:ascii="Courier New" w:hAnsi="Courier New" w:cs="Courier New"/>
                <w:color w:val="000000"/>
                <w:lang w:eastAsia="de-DE"/>
              </w:rPr>
              <w:t>x</w:t>
            </w:r>
            <w:r w:rsidRPr="00B71060">
              <w:rPr>
                <w:rFonts w:ascii="Courier New" w:hAnsi="Courier New" w:cs="Courier New"/>
                <w:color w:val="000000"/>
                <w:lang w:eastAsia="de-DE"/>
              </w:rPr>
              <w:t>: Added MacBearerRouting</w:t>
            </w:r>
          </w:p>
          <w:p w14:paraId="4ED3299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15EED27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060C951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f_NR_PreliminaryPass(__FILE__, __LINE__, "Step 5, 7");</w:t>
            </w:r>
          </w:p>
          <w:p w14:paraId="2BC165BC"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35689BD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09303A7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 10" siclog@</w:t>
            </w:r>
          </w:p>
          <w:p w14:paraId="1A3F9E28"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t_Watchdog.start (1.0);</w:t>
            </w:r>
          </w:p>
          <w:p w14:paraId="15A31D7B"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alt{</w:t>
            </w:r>
          </w:p>
          <w:p w14:paraId="2DAEACF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SYSIND.receive (car_NR_SchedulingReq_IND (p_SPCell, ?))</w:t>
            </w:r>
          </w:p>
          <w:p w14:paraId="212E127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lastRenderedPageBreak/>
              <w:t xml:space="preserve">           {</w:t>
            </w:r>
          </w:p>
          <w:p w14:paraId="7F872270"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t_Watchdog.stop;</w:t>
            </w:r>
          </w:p>
          <w:p w14:paraId="7E41204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f_NR_SetVerdictFailOrInconc(__FILE__, __LINE__, "Step 10: TP2 failed, UE is sending SR  ");</w:t>
            </w:r>
          </w:p>
          <w:p w14:paraId="237FBB0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7636CBC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t_Watchdog.timeout</w:t>
            </w:r>
          </w:p>
          <w:p w14:paraId="2F34F2D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1D547EF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f_NR_PreliminaryPass(__FILE__, __LINE__, "Step 10");</w:t>
            </w:r>
          </w:p>
          <w:p w14:paraId="4D979C4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4C541641" w14:textId="77777777" w:rsidR="00B71060" w:rsidRDefault="00B71060" w:rsidP="005414FC">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50E6A51D" w14:textId="77777777" w:rsidR="005414FC" w:rsidRPr="005414FC" w:rsidRDefault="005414FC" w:rsidP="005414FC">
            <w:pPr>
              <w:autoSpaceDE w:val="0"/>
              <w:autoSpaceDN w:val="0"/>
              <w:adjustRightInd w:val="0"/>
              <w:spacing w:after="0"/>
              <w:rPr>
                <w:rFonts w:ascii="Courier New" w:hAnsi="Courier New" w:cs="Courier New"/>
                <w:color w:val="000000"/>
                <w:lang w:eastAsia="de-DE"/>
              </w:rPr>
            </w:pPr>
          </w:p>
          <w:p w14:paraId="3B5919C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675E7E">
              <w:rPr>
                <w:rFonts w:ascii="Courier New" w:hAnsi="Courier New" w:cs="Courier New"/>
                <w:color w:val="000000"/>
                <w:lang w:eastAsia="de-DE"/>
              </w:rPr>
              <w:t xml:space="preserve">    </w:t>
            </w:r>
            <w:r w:rsidRPr="00B71060">
              <w:rPr>
                <w:rFonts w:ascii="Courier New" w:hAnsi="Courier New" w:cs="Courier New"/>
                <w:color w:val="000000"/>
                <w:lang w:eastAsia="de-DE"/>
              </w:rPr>
              <w:t>t_Watchdog.start;</w:t>
            </w:r>
          </w:p>
          <w:p w14:paraId="643EFC1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11" siclog@</w:t>
            </w:r>
          </w:p>
          <w:p w14:paraId="5F5A413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//The SS Activates SCell .</w:t>
            </w:r>
          </w:p>
          <w:p w14:paraId="2485D28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v_TimingDL := f_NR_GetNextSendOccasion_DL(p_SPCell, 300); // Timing of DL</w:t>
            </w:r>
          </w:p>
          <w:p w14:paraId="3CEA20D8"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f_SS_CellConfig_ActivateSCell_CA(p_SPCell, p_SCellIndex,cs_TimingInfo_NR(v_TimingDL));</w:t>
            </w:r>
          </w:p>
          <w:p w14:paraId="7CFAC0D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12" siclog@</w:t>
            </w:r>
          </w:p>
          <w:p w14:paraId="3AC568D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//Padding MAC PDU Only</w:t>
            </w:r>
          </w:p>
          <w:p w14:paraId="42543E3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v_TimingDL := f_SubFrameTiming_AddMilliSeconds(v_TimingDL, 200);</w:t>
            </w:r>
          </w:p>
          <w:p w14:paraId="34E2FD8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DRB.send(cas_NR_DRB_COMMON_REQ_MAC_PDUList(</w:t>
            </w:r>
            <w:r w:rsidRPr="0018746F">
              <w:rPr>
                <w:rFonts w:ascii="Courier New" w:hAnsi="Courier New" w:cs="Courier New"/>
                <w:color w:val="000000"/>
                <w:highlight w:val="yellow"/>
                <w:lang w:eastAsia="de-DE"/>
              </w:rPr>
              <w:t>p_SPCell</w:t>
            </w:r>
            <w:r w:rsidRPr="00B71060">
              <w:rPr>
                <w:rFonts w:ascii="Courier New" w:hAnsi="Courier New" w:cs="Courier New"/>
                <w:color w:val="000000"/>
                <w:lang w:eastAsia="de-DE"/>
              </w:rPr>
              <w:t>, p_NR_DRB_Id, cs_TimingInfo_NR(v_TimingDL), v_MAC_PDUListDL4,-,-,</w:t>
            </w:r>
            <w:r w:rsidRPr="005414FC">
              <w:rPr>
                <w:rFonts w:ascii="Courier New" w:hAnsi="Courier New" w:cs="Courier New"/>
                <w:color w:val="000000"/>
                <w:highlight w:val="yellow"/>
                <w:lang w:eastAsia="de-DE"/>
              </w:rPr>
              <w:t>crs_MacBearerRouting(p_SCell)</w:t>
            </w:r>
            <w:r w:rsidRPr="00B71060">
              <w:rPr>
                <w:rFonts w:ascii="Courier New" w:hAnsi="Courier New" w:cs="Courier New"/>
                <w:color w:val="000000"/>
                <w:lang w:eastAsia="de-DE"/>
              </w:rPr>
              <w:t>)); //WA#7_1_1_7_1_</w:t>
            </w:r>
            <w:r w:rsidR="005414FC">
              <w:rPr>
                <w:rFonts w:ascii="Courier New" w:hAnsi="Courier New" w:cs="Courier New"/>
                <w:color w:val="000000"/>
                <w:lang w:eastAsia="de-DE"/>
              </w:rPr>
              <w:t>x</w:t>
            </w:r>
            <w:r w:rsidRPr="00B71060">
              <w:rPr>
                <w:rFonts w:ascii="Courier New" w:hAnsi="Courier New" w:cs="Courier New"/>
                <w:color w:val="000000"/>
                <w:lang w:eastAsia="de-DE"/>
              </w:rPr>
              <w:t>: MacBearerRouting</w:t>
            </w:r>
          </w:p>
          <w:p w14:paraId="0325C798"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p>
          <w:p w14:paraId="5B66BCA0"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13" siclog@</w:t>
            </w:r>
          </w:p>
          <w:p w14:paraId="0F5F3EF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v_TimingDL := f_SubFrameTiming_AddMilliSeconds(v_TimingDL, 200);  // 200+200 =400</w:t>
            </w:r>
          </w:p>
          <w:p w14:paraId="540039D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DRB.send(cas_NR_DRB_COMMON_REQ_MAC_PDUList(</w:t>
            </w:r>
            <w:r w:rsidRPr="0018746F">
              <w:rPr>
                <w:rFonts w:ascii="Courier New" w:hAnsi="Courier New" w:cs="Courier New"/>
                <w:color w:val="000000"/>
                <w:highlight w:val="yellow"/>
                <w:lang w:eastAsia="de-DE"/>
              </w:rPr>
              <w:t>p_SPCell</w:t>
            </w:r>
            <w:r w:rsidRPr="00B71060">
              <w:rPr>
                <w:rFonts w:ascii="Courier New" w:hAnsi="Courier New" w:cs="Courier New"/>
                <w:color w:val="000000"/>
                <w:lang w:eastAsia="de-DE"/>
              </w:rPr>
              <w:t xml:space="preserve">, p_NR_DRB_Id, cs_TimingInfo_NR(v_TimingDL), v_MAC_PDUListDL2,-,-, </w:t>
            </w:r>
            <w:r w:rsidRPr="005414FC">
              <w:rPr>
                <w:rFonts w:ascii="Courier New" w:hAnsi="Courier New" w:cs="Courier New"/>
                <w:color w:val="000000"/>
                <w:highlight w:val="yellow"/>
                <w:lang w:eastAsia="de-DE"/>
              </w:rPr>
              <w:t>crs_MacBearerRouting(p_SCell)</w:t>
            </w:r>
            <w:r w:rsidRPr="00B71060">
              <w:rPr>
                <w:rFonts w:ascii="Courier New" w:hAnsi="Courier New" w:cs="Courier New"/>
                <w:color w:val="000000"/>
                <w:lang w:eastAsia="de-DE"/>
              </w:rPr>
              <w:t>)); //WA#7_1_1_7_1_</w:t>
            </w:r>
            <w:r w:rsidR="005414FC">
              <w:rPr>
                <w:rFonts w:ascii="Courier New" w:hAnsi="Courier New" w:cs="Courier New"/>
                <w:color w:val="000000"/>
                <w:lang w:eastAsia="de-DE"/>
              </w:rPr>
              <w:t>x</w:t>
            </w:r>
            <w:r w:rsidRPr="00B71060">
              <w:rPr>
                <w:rFonts w:ascii="Courier New" w:hAnsi="Courier New" w:cs="Courier New"/>
                <w:color w:val="000000"/>
                <w:lang w:eastAsia="de-DE"/>
              </w:rPr>
              <w:t>: MacBearerRouting</w:t>
            </w:r>
          </w:p>
          <w:p w14:paraId="27B8B7D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p>
          <w:p w14:paraId="747183C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15" siclog@</w:t>
            </w:r>
          </w:p>
          <w:p w14:paraId="41DA415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R5s210865 sic@</w:t>
            </w:r>
          </w:p>
          <w:p w14:paraId="6D0A6A38"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v_TimingUL := f_NR_GetNextSendOccasion_ULafterDL(v_CellID_UL, v_TimingDL, 0); // 0 ms later</w:t>
            </w:r>
          </w:p>
          <w:p w14:paraId="4399D39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f_NR_OneULGrantTransmissionOnSR(v_CellID_UL, cs_TimingInfo_NR(v_TimingUL), v_NR_ResourceAllocation2);</w:t>
            </w:r>
          </w:p>
          <w:p w14:paraId="7F571B6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17" siclog@</w:t>
            </w:r>
          </w:p>
          <w:p w14:paraId="4BC3063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r w:rsidRPr="005414FC">
              <w:rPr>
                <w:rFonts w:ascii="Courier New" w:hAnsi="Courier New" w:cs="Courier New"/>
                <w:color w:val="000000"/>
                <w:highlight w:val="yellow"/>
                <w:lang w:eastAsia="de-DE"/>
              </w:rPr>
              <w:t>v_TimingDL := f_SubFrameTiming_AddMilliSeconds(v_TimingDL, 30); //WA#</w:t>
            </w:r>
            <w:r w:rsidR="00CD340F">
              <w:rPr>
                <w:rFonts w:ascii="Courier New" w:hAnsi="Courier New" w:cs="Courier New"/>
                <w:color w:val="000000"/>
                <w:highlight w:val="yellow"/>
                <w:lang w:eastAsia="de-DE"/>
              </w:rPr>
              <w:t>7_1_1_7_1_x</w:t>
            </w:r>
          </w:p>
          <w:p w14:paraId="13D1ACF8" w14:textId="77777777" w:rsidR="00B71060" w:rsidRPr="00CD340F" w:rsidRDefault="00B71060" w:rsidP="00B71060">
            <w:pPr>
              <w:autoSpaceDE w:val="0"/>
              <w:autoSpaceDN w:val="0"/>
              <w:adjustRightInd w:val="0"/>
              <w:spacing w:after="0"/>
              <w:rPr>
                <w:rFonts w:ascii="Courier New" w:hAnsi="Courier New" w:cs="Courier New"/>
                <w:color w:val="000000"/>
                <w:highlight w:val="yellow"/>
                <w:lang w:eastAsia="de-DE"/>
              </w:rPr>
            </w:pPr>
            <w:r w:rsidRPr="00B71060">
              <w:rPr>
                <w:rFonts w:ascii="Courier New" w:hAnsi="Courier New" w:cs="Courier New"/>
                <w:color w:val="000000"/>
                <w:lang w:eastAsia="de-DE"/>
              </w:rPr>
              <w:t xml:space="preserve">      </w:t>
            </w:r>
            <w:r w:rsidRPr="00CD340F">
              <w:rPr>
                <w:rFonts w:ascii="Courier New" w:hAnsi="Courier New" w:cs="Courier New"/>
                <w:color w:val="000000"/>
                <w:highlight w:val="yellow"/>
                <w:lang w:eastAsia="de-DE"/>
              </w:rPr>
              <w:t>if (p_UL_CA){</w:t>
            </w:r>
          </w:p>
          <w:p w14:paraId="6DE562C8" w14:textId="77777777" w:rsidR="00B71060" w:rsidRPr="00CD340F" w:rsidRDefault="00B71060" w:rsidP="00B71060">
            <w:pPr>
              <w:autoSpaceDE w:val="0"/>
              <w:autoSpaceDN w:val="0"/>
              <w:adjustRightInd w:val="0"/>
              <w:spacing w:after="0"/>
              <w:rPr>
                <w:rFonts w:ascii="Courier New" w:hAnsi="Courier New" w:cs="Courier New"/>
                <w:color w:val="000000"/>
                <w:highlight w:val="yellow"/>
                <w:lang w:eastAsia="de-DE"/>
              </w:rPr>
            </w:pPr>
            <w:r w:rsidRPr="00CD340F">
              <w:rPr>
                <w:rFonts w:ascii="Courier New" w:hAnsi="Courier New" w:cs="Courier New"/>
                <w:color w:val="000000"/>
                <w:highlight w:val="yellow"/>
                <w:lang w:eastAsia="de-DE"/>
              </w:rPr>
              <w:t xml:space="preserve">         f_NR_RLC_Status_MAC_PDU_Tx(v_LCID, 2, p_NR_DRB_Id,p_SPCell,cs_TimingInfo_NR(v_TimingDL),crs_MacBearerRouting(p_SCell)); //WA#7_1_1_7_1_</w:t>
            </w:r>
            <w:r w:rsidR="005414FC" w:rsidRPr="00CD340F">
              <w:rPr>
                <w:rFonts w:ascii="Courier New" w:hAnsi="Courier New" w:cs="Courier New"/>
                <w:color w:val="000000"/>
                <w:highlight w:val="yellow"/>
                <w:lang w:eastAsia="de-DE"/>
              </w:rPr>
              <w:t>x</w:t>
            </w:r>
            <w:r w:rsidRPr="00CD340F">
              <w:rPr>
                <w:rFonts w:ascii="Courier New" w:hAnsi="Courier New" w:cs="Courier New"/>
                <w:color w:val="000000"/>
                <w:highlight w:val="yellow"/>
                <w:lang w:eastAsia="de-DE"/>
              </w:rPr>
              <w:t>: RLC Status PDU needs to be sent on SCell</w:t>
            </w:r>
          </w:p>
          <w:p w14:paraId="140B97CF" w14:textId="77777777" w:rsidR="00B71060" w:rsidRPr="00CD340F" w:rsidRDefault="00B71060" w:rsidP="00B71060">
            <w:pPr>
              <w:autoSpaceDE w:val="0"/>
              <w:autoSpaceDN w:val="0"/>
              <w:adjustRightInd w:val="0"/>
              <w:spacing w:after="0"/>
              <w:rPr>
                <w:rFonts w:ascii="Courier New" w:hAnsi="Courier New" w:cs="Courier New"/>
                <w:color w:val="000000"/>
                <w:highlight w:val="yellow"/>
                <w:lang w:eastAsia="de-DE"/>
              </w:rPr>
            </w:pPr>
            <w:r w:rsidRPr="00CD340F">
              <w:rPr>
                <w:rFonts w:ascii="Courier New" w:hAnsi="Courier New" w:cs="Courier New"/>
                <w:color w:val="000000"/>
                <w:highlight w:val="yellow"/>
                <w:lang w:eastAsia="de-DE"/>
              </w:rPr>
              <w:t xml:space="preserve">      } else {</w:t>
            </w:r>
          </w:p>
          <w:p w14:paraId="1BCB8B23" w14:textId="77777777" w:rsidR="00B71060" w:rsidRPr="00CD340F" w:rsidRDefault="00B71060" w:rsidP="00B71060">
            <w:pPr>
              <w:autoSpaceDE w:val="0"/>
              <w:autoSpaceDN w:val="0"/>
              <w:adjustRightInd w:val="0"/>
              <w:spacing w:after="0"/>
              <w:rPr>
                <w:rFonts w:ascii="Courier New" w:hAnsi="Courier New" w:cs="Courier New"/>
                <w:color w:val="000000"/>
                <w:highlight w:val="yellow"/>
                <w:lang w:eastAsia="de-DE"/>
              </w:rPr>
            </w:pPr>
            <w:r w:rsidRPr="00CD340F">
              <w:rPr>
                <w:rFonts w:ascii="Courier New" w:hAnsi="Courier New" w:cs="Courier New"/>
                <w:color w:val="000000"/>
                <w:highlight w:val="yellow"/>
                <w:lang w:eastAsia="de-DE"/>
              </w:rPr>
              <w:t xml:space="preserve">         f_NR_RLC_Status_MAC_PDU_Tx(v_LCID, 2, p_NR_DRB_Id,p_SPCell,cs_TimingInfo_NR(v_TimingDL),crs_MacBearerRouting(p_SPCell)); //WA#7_1_1_7_1_</w:t>
            </w:r>
            <w:r w:rsidR="005414FC" w:rsidRPr="00CD340F">
              <w:rPr>
                <w:rFonts w:ascii="Courier New" w:hAnsi="Courier New" w:cs="Courier New"/>
                <w:color w:val="000000"/>
                <w:highlight w:val="yellow"/>
                <w:lang w:eastAsia="de-DE"/>
              </w:rPr>
              <w:t>x</w:t>
            </w:r>
            <w:r w:rsidRPr="00CD340F">
              <w:rPr>
                <w:rFonts w:ascii="Courier New" w:hAnsi="Courier New" w:cs="Courier New"/>
                <w:color w:val="000000"/>
                <w:highlight w:val="yellow"/>
                <w:lang w:eastAsia="de-DE"/>
              </w:rPr>
              <w:t>: RLC Status PDU needs to be sent on SPCell</w:t>
            </w:r>
          </w:p>
          <w:p w14:paraId="6AA5744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CD340F">
              <w:rPr>
                <w:rFonts w:ascii="Courier New" w:hAnsi="Courier New" w:cs="Courier New"/>
                <w:color w:val="000000"/>
                <w:highlight w:val="yellow"/>
                <w:lang w:eastAsia="de-DE"/>
              </w:rPr>
              <w:t xml:space="preserve">      }</w:t>
            </w:r>
          </w:p>
          <w:p w14:paraId="686A112B"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 18" siclog@</w:t>
            </w:r>
          </w:p>
          <w:p w14:paraId="48218ED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lastRenderedPageBreak/>
              <w:t xml:space="preserve">  //Deactivate SCell</w:t>
            </w:r>
          </w:p>
          <w:p w14:paraId="4A7291D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p>
          <w:p w14:paraId="2852ECD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v_TimingDL := f_SubFrameTiming_AddMilliSeconds(v_TimingDL, 200);</w:t>
            </w:r>
          </w:p>
          <w:p w14:paraId="1054728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f_NR_SS_CommonCellConfig(p_SPCell, cas_NR_MacCommandTrigger_REQ(p_SPCell, cs_TimingInfo_NR(v_TimingDL), cs_NR_MAC_SCellActDeact_CE(v_DeactivateSCell)));</w:t>
            </w:r>
          </w:p>
          <w:p w14:paraId="12BAAC5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 19" siclog@</w:t>
            </w:r>
          </w:p>
          <w:p w14:paraId="1E73474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v_TimingDL := f_SubFrameTiming_AddMilliSeconds(v_TimingDL, 200);</w:t>
            </w:r>
          </w:p>
          <w:p w14:paraId="478219F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//DRB.send(cas_NR_DRB_COMMON_REQ_MAC_PDUList(p_SCell, p_NR_DRB_Id, cs_TimingInfo_NR(v_TimingDL), v_MAC_PDUListDL3));</w:t>
            </w:r>
          </w:p>
          <w:p w14:paraId="652A711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DRB.send(cas_NR_DRB_COMMON_REQ_MAC_PDUList(p_SPCell, p_NR_DRB_Id, cs_TimingInfo_NR(v_TimingDL), v_MAC_PDUListDL3,-,-,</w:t>
            </w:r>
            <w:r w:rsidRPr="005414FC">
              <w:rPr>
                <w:rFonts w:ascii="Courier New" w:hAnsi="Courier New" w:cs="Courier New"/>
                <w:color w:val="000000"/>
                <w:highlight w:val="yellow"/>
                <w:lang w:eastAsia="de-DE"/>
              </w:rPr>
              <w:t>crs_MacBearerRouting(p_SCell)</w:t>
            </w:r>
            <w:r w:rsidRPr="00B71060">
              <w:rPr>
                <w:rFonts w:ascii="Courier New" w:hAnsi="Courier New" w:cs="Courier New"/>
                <w:color w:val="000000"/>
                <w:lang w:eastAsia="de-DE"/>
              </w:rPr>
              <w:t>)); //WA</w:t>
            </w:r>
            <w:r w:rsidR="005414FC">
              <w:rPr>
                <w:rFonts w:ascii="Courier New" w:hAnsi="Courier New" w:cs="Courier New"/>
                <w:color w:val="000000"/>
                <w:lang w:eastAsia="de-DE"/>
              </w:rPr>
              <w:t>#</w:t>
            </w:r>
            <w:r w:rsidRPr="00B71060">
              <w:rPr>
                <w:rFonts w:ascii="Courier New" w:hAnsi="Courier New" w:cs="Courier New"/>
                <w:color w:val="000000"/>
                <w:lang w:eastAsia="de-DE"/>
              </w:rPr>
              <w:t>7_1_1_7_1_</w:t>
            </w:r>
            <w:r w:rsidR="005414FC">
              <w:rPr>
                <w:rFonts w:ascii="Courier New" w:hAnsi="Courier New" w:cs="Courier New"/>
                <w:color w:val="000000"/>
                <w:lang w:eastAsia="de-DE"/>
              </w:rPr>
              <w:t>x</w:t>
            </w:r>
            <w:r w:rsidRPr="00B71060">
              <w:rPr>
                <w:rFonts w:ascii="Courier New" w:hAnsi="Courier New" w:cs="Courier New"/>
                <w:color w:val="000000"/>
                <w:lang w:eastAsia="de-DE"/>
              </w:rPr>
              <w:t>: MacBearerRouting</w:t>
            </w:r>
          </w:p>
          <w:p w14:paraId="28417C30"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14, 16" siclog@</w:t>
            </w:r>
          </w:p>
          <w:p w14:paraId="73460870" w14:textId="77777777" w:rsidR="005414FC" w:rsidRPr="00B71060" w:rsidRDefault="00B71060" w:rsidP="005414FC">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R5s210668 R5s210727 sic@</w:t>
            </w:r>
          </w:p>
          <w:p w14:paraId="60BEAA12" w14:textId="77777777" w:rsidR="005414FC" w:rsidRPr="00B71060" w:rsidRDefault="005414FC" w:rsidP="005414FC">
            <w:pPr>
              <w:autoSpaceDE w:val="0"/>
              <w:autoSpaceDN w:val="0"/>
              <w:adjustRightInd w:val="0"/>
              <w:spacing w:after="0"/>
              <w:rPr>
                <w:rFonts w:ascii="Courier New" w:hAnsi="Courier New" w:cs="Courier New"/>
                <w:color w:val="000000"/>
                <w:lang w:val="de-DE" w:eastAsia="de-DE"/>
              </w:rPr>
            </w:pPr>
            <w:r w:rsidRPr="00B71060">
              <w:rPr>
                <w:rFonts w:ascii="Courier New" w:hAnsi="Courier New" w:cs="Courier New"/>
                <w:color w:val="000000"/>
                <w:lang w:eastAsia="de-DE"/>
              </w:rPr>
              <w:t xml:space="preserve">    </w:t>
            </w:r>
            <w:r w:rsidRPr="00B71060">
              <w:rPr>
                <w:rFonts w:ascii="Courier New" w:hAnsi="Courier New" w:cs="Courier New"/>
                <w:color w:val="000000"/>
                <w:lang w:val="de-DE" w:eastAsia="de-DE"/>
              </w:rPr>
              <w:t>v_DrbIndDummy := omit;</w:t>
            </w:r>
          </w:p>
          <w:p w14:paraId="0D8F5846" w14:textId="77777777" w:rsidR="005414FC" w:rsidRPr="00B71060" w:rsidRDefault="005414FC" w:rsidP="005414FC">
            <w:pPr>
              <w:autoSpaceDE w:val="0"/>
              <w:autoSpaceDN w:val="0"/>
              <w:adjustRightInd w:val="0"/>
              <w:spacing w:after="0"/>
              <w:rPr>
                <w:rFonts w:ascii="Courier New" w:hAnsi="Courier New" w:cs="Courier New"/>
                <w:color w:val="000000"/>
                <w:lang w:val="de-DE" w:eastAsia="de-DE"/>
              </w:rPr>
            </w:pPr>
            <w:r w:rsidRPr="00B71060">
              <w:rPr>
                <w:rFonts w:ascii="Courier New" w:hAnsi="Courier New" w:cs="Courier New"/>
                <w:color w:val="000000"/>
                <w:lang w:val="de-DE" w:eastAsia="de-DE"/>
              </w:rPr>
              <w:t xml:space="preserve">    v_SysIndDummy := omit;</w:t>
            </w:r>
          </w:p>
          <w:p w14:paraId="4F3A1FD7" w14:textId="77777777" w:rsidR="005414FC" w:rsidRPr="005414FC" w:rsidRDefault="005414FC" w:rsidP="00B71060">
            <w:pPr>
              <w:autoSpaceDE w:val="0"/>
              <w:autoSpaceDN w:val="0"/>
              <w:adjustRightInd w:val="0"/>
              <w:spacing w:after="0"/>
              <w:rPr>
                <w:rFonts w:ascii="Courier New" w:hAnsi="Courier New" w:cs="Courier New"/>
                <w:color w:val="000000"/>
                <w:lang w:val="de-DE" w:eastAsia="de-DE"/>
              </w:rPr>
            </w:pPr>
          </w:p>
          <w:p w14:paraId="03E44D9B"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5414FC">
              <w:rPr>
                <w:rFonts w:ascii="Courier New" w:hAnsi="Courier New" w:cs="Courier New"/>
                <w:color w:val="000000"/>
                <w:lang w:val="de-DE" w:eastAsia="de-DE"/>
              </w:rPr>
              <w:t xml:space="preserve">    </w:t>
            </w:r>
            <w:r w:rsidRPr="00B71060">
              <w:rPr>
                <w:rFonts w:ascii="Courier New" w:hAnsi="Courier New" w:cs="Courier New"/>
                <w:color w:val="000000"/>
                <w:lang w:eastAsia="de-DE"/>
              </w:rPr>
              <w:t>alt {</w:t>
            </w:r>
          </w:p>
          <w:p w14:paraId="6881E64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a_NR_RacingCond_AwaitSysIndAndDrbData(p_SPCell,</w:t>
            </w:r>
          </w:p>
          <w:p w14:paraId="5A6B5F98"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SysIndBeforeRrcMsg,</w:t>
            </w:r>
          </w:p>
          <w:p w14:paraId="643F407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v_DrbIndDummy,</w:t>
            </w:r>
          </w:p>
          <w:p w14:paraId="6998941B"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v_SysIndDummy,</w:t>
            </w:r>
          </w:p>
          <w:p w14:paraId="1D76B43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car_NR_SchedulingReq_IND (p_SPCell, ?),</w:t>
            </w:r>
          </w:p>
          <w:p w14:paraId="6DEC64B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car_NR_DRB_COMMON_IND_MAC_PDUList(v_CellID_UL, p_NR_DRB_Id, -, v_MAC_PDUListUL2,</w:t>
            </w:r>
            <w:r w:rsidRPr="005414FC">
              <w:rPr>
                <w:rFonts w:ascii="Courier New" w:hAnsi="Courier New" w:cs="Courier New"/>
                <w:color w:val="000000"/>
                <w:highlight w:val="yellow"/>
                <w:lang w:eastAsia="de-DE"/>
              </w:rPr>
              <w:t>crs_MacBearerRouting(v_CellID_UL)</w:t>
            </w:r>
            <w:r w:rsidRPr="00B71060">
              <w:rPr>
                <w:rFonts w:ascii="Courier New" w:hAnsi="Courier New" w:cs="Courier New"/>
                <w:color w:val="000000"/>
                <w:lang w:eastAsia="de-DE"/>
              </w:rPr>
              <w:t>)//@sic R5s210893 sic@ WA#</w:t>
            </w:r>
            <w:r w:rsidR="005414FC">
              <w:rPr>
                <w:rFonts w:ascii="Courier New" w:hAnsi="Courier New" w:cs="Courier New"/>
                <w:color w:val="000000"/>
                <w:lang w:eastAsia="de-DE"/>
              </w:rPr>
              <w:t>7</w:t>
            </w:r>
            <w:r w:rsidRPr="00B71060">
              <w:rPr>
                <w:rFonts w:ascii="Courier New" w:hAnsi="Courier New" w:cs="Courier New"/>
                <w:color w:val="000000"/>
                <w:lang w:eastAsia="de-DE"/>
              </w:rPr>
              <w:t>_1_1_7_1_</w:t>
            </w:r>
            <w:r w:rsidR="005414FC">
              <w:rPr>
                <w:rFonts w:ascii="Courier New" w:hAnsi="Courier New" w:cs="Courier New"/>
                <w:color w:val="000000"/>
                <w:lang w:eastAsia="de-DE"/>
              </w:rPr>
              <w:t>x</w:t>
            </w:r>
            <w:r w:rsidRPr="00B71060">
              <w:rPr>
                <w:rFonts w:ascii="Courier New" w:hAnsi="Courier New" w:cs="Courier New"/>
                <w:color w:val="000000"/>
                <w:lang w:eastAsia="de-DE"/>
              </w:rPr>
              <w:t>: MacBearerRouting</w:t>
            </w:r>
          </w:p>
          <w:p w14:paraId="20E1A0CC"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0AE2689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2AD2F7F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f_NR_PreliminaryPass(__FILE__, __LINE__, "Step 14, 16");</w:t>
            </w:r>
          </w:p>
          <w:p w14:paraId="7A80994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3284EFA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30EA3EEB"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p>
          <w:p w14:paraId="257C9D2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 20" siclog@</w:t>
            </w:r>
          </w:p>
          <w:p w14:paraId="38A4DA1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t_Watchdog.start (1.0);</w:t>
            </w:r>
          </w:p>
          <w:p w14:paraId="274ED1A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alt{</w:t>
            </w:r>
          </w:p>
          <w:p w14:paraId="15CD1FA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SYSIND.receive (car_NR_SchedulingReq_IND (p_SPCell, ?))</w:t>
            </w:r>
          </w:p>
          <w:p w14:paraId="7944F1E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65023F9B"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t_Watchdog.stop;</w:t>
            </w:r>
          </w:p>
          <w:p w14:paraId="224EF8CC"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f_NR_SetVerdictFailOrInconc(__FILE__, __LINE__, "Step 20: TP4 failed, UE is sending SR  ");</w:t>
            </w:r>
          </w:p>
          <w:p w14:paraId="4AAB7BA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2FB2C14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t_Watchdog.timeout</w:t>
            </w:r>
          </w:p>
          <w:p w14:paraId="77AEA3C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01CEE0D8"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f_NR_PreliminaryPass(__FILE__, __LINE__, "Step 20");</w:t>
            </w:r>
          </w:p>
          <w:p w14:paraId="78946B3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70E16E3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lastRenderedPageBreak/>
              <w:t xml:space="preserve">  };</w:t>
            </w:r>
          </w:p>
          <w:p w14:paraId="134E8AC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472FAB5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R5s210066 sic@</w:t>
            </w:r>
          </w:p>
          <w:p w14:paraId="0ACC424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//disable reception on sp_Cell</w:t>
            </w:r>
          </w:p>
          <w:p w14:paraId="59168CC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f_NR_SS_SystemIndCtrlConfig(p_SPCell, cds_NR_SystemIndCtrl_SchedReq(disable));</w:t>
            </w:r>
          </w:p>
          <w:p w14:paraId="5124A8D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066DBFBC" w14:textId="77777777" w:rsidR="00B71060" w:rsidRPr="005414FC" w:rsidRDefault="00B71060" w:rsidP="00B71060">
            <w:pPr>
              <w:autoSpaceDE w:val="0"/>
              <w:autoSpaceDN w:val="0"/>
              <w:adjustRightInd w:val="0"/>
              <w:spacing w:after="0"/>
              <w:rPr>
                <w:rFonts w:ascii="Courier New" w:hAnsi="Courier New" w:cs="Courier New"/>
                <w:color w:val="000000"/>
                <w:highlight w:val="yellow"/>
                <w:lang w:eastAsia="de-DE"/>
              </w:rPr>
            </w:pPr>
            <w:r w:rsidRPr="00B71060">
              <w:rPr>
                <w:rFonts w:ascii="Courier New" w:hAnsi="Courier New" w:cs="Courier New"/>
                <w:color w:val="000000"/>
                <w:lang w:eastAsia="de-DE"/>
              </w:rPr>
              <w:t xml:space="preserve">  </w:t>
            </w:r>
            <w:r w:rsidRPr="005414FC">
              <w:rPr>
                <w:rFonts w:ascii="Courier New" w:hAnsi="Courier New" w:cs="Courier New"/>
                <w:color w:val="000000"/>
                <w:highlight w:val="yellow"/>
                <w:lang w:eastAsia="de-DE"/>
              </w:rPr>
              <w:t>//The SS Re-Activates the SCell. WA#</w:t>
            </w:r>
            <w:r w:rsidR="005414FC" w:rsidRPr="005414FC">
              <w:rPr>
                <w:rFonts w:ascii="Courier New" w:hAnsi="Courier New" w:cs="Courier New"/>
                <w:color w:val="000000"/>
                <w:highlight w:val="yellow"/>
                <w:lang w:eastAsia="de-DE"/>
              </w:rPr>
              <w:t>7_1_1_7_1_x</w:t>
            </w:r>
          </w:p>
          <w:p w14:paraId="3B61464B" w14:textId="77777777" w:rsidR="00B71060" w:rsidRPr="005414FC" w:rsidRDefault="00B71060" w:rsidP="00B71060">
            <w:pPr>
              <w:autoSpaceDE w:val="0"/>
              <w:autoSpaceDN w:val="0"/>
              <w:adjustRightInd w:val="0"/>
              <w:spacing w:after="0"/>
              <w:rPr>
                <w:rFonts w:ascii="Courier New" w:hAnsi="Courier New" w:cs="Courier New"/>
                <w:color w:val="000000"/>
                <w:highlight w:val="yellow"/>
                <w:lang w:eastAsia="de-DE"/>
              </w:rPr>
            </w:pPr>
            <w:r w:rsidRPr="005414FC">
              <w:rPr>
                <w:rFonts w:ascii="Courier New" w:hAnsi="Courier New" w:cs="Courier New"/>
                <w:color w:val="000000"/>
                <w:highlight w:val="yellow"/>
                <w:lang w:eastAsia="de-DE"/>
              </w:rPr>
              <w:t xml:space="preserve">  f_SS_CellConfig_ActivateSCell_CA(p_SPCell, p_SCellIndex);</w:t>
            </w:r>
          </w:p>
          <w:p w14:paraId="1DD2918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5414FC">
              <w:rPr>
                <w:rFonts w:ascii="Courier New" w:hAnsi="Courier New" w:cs="Courier New"/>
                <w:color w:val="000000"/>
                <w:highlight w:val="yellow"/>
                <w:lang w:eastAsia="de-DE"/>
              </w:rPr>
              <w:t xml:space="preserve">  f_Delay(0.1);</w:t>
            </w:r>
          </w:p>
          <w:p w14:paraId="3225993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6772F2FF" w14:textId="77777777" w:rsid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//End of f_TC_7_1_1_7_1_NR_TestBody</w:t>
            </w:r>
          </w:p>
          <w:p w14:paraId="3FE106B0" w14:textId="77777777" w:rsidR="00B71060" w:rsidRDefault="00B71060" w:rsidP="00396581">
            <w:pPr>
              <w:autoSpaceDE w:val="0"/>
              <w:autoSpaceDN w:val="0"/>
              <w:adjustRightInd w:val="0"/>
              <w:spacing w:after="0"/>
              <w:rPr>
                <w:rFonts w:ascii="Courier New" w:hAnsi="Courier New" w:cs="Courier New"/>
                <w:color w:val="000000"/>
                <w:lang w:eastAsia="de-DE"/>
              </w:rPr>
            </w:pPr>
          </w:p>
          <w:p w14:paraId="36CA76EA" w14:textId="77777777" w:rsidR="00B71060" w:rsidRPr="00430079" w:rsidRDefault="00B71060" w:rsidP="00396581">
            <w:pPr>
              <w:autoSpaceDE w:val="0"/>
              <w:autoSpaceDN w:val="0"/>
              <w:adjustRightInd w:val="0"/>
              <w:spacing w:after="0"/>
              <w:rPr>
                <w:rFonts w:ascii="Courier New" w:hAnsi="Courier New" w:cs="Courier New"/>
                <w:color w:val="000000"/>
                <w:lang w:eastAsia="de-DE"/>
              </w:rPr>
            </w:pPr>
          </w:p>
        </w:tc>
      </w:tr>
    </w:tbl>
    <w:p w14:paraId="1D668109" w14:textId="77777777" w:rsidR="00B71060" w:rsidRPr="00CD057D" w:rsidRDefault="00B71060" w:rsidP="00B71060">
      <w:pPr>
        <w:spacing w:after="0"/>
        <w:rPr>
          <w:rFonts w:ascii="Arial" w:hAnsi="Arial"/>
          <w:b/>
          <w:color w:val="000000"/>
          <w:lang w:eastAsia="en-GB"/>
        </w:rPr>
      </w:pPr>
    </w:p>
    <w:p w14:paraId="00710373" w14:textId="77777777" w:rsidR="00B71060" w:rsidRDefault="00B71060" w:rsidP="00B71060">
      <w:pPr>
        <w:rPr>
          <w:lang w:eastAsia="en-GB"/>
        </w:rPr>
      </w:pPr>
    </w:p>
    <w:p w14:paraId="0A9E09B4" w14:textId="77777777" w:rsidR="00773B3D" w:rsidRDefault="00773B3D" w:rsidP="00773B3D">
      <w:pPr>
        <w:pStyle w:val="Heading2"/>
        <w:numPr>
          <w:ilvl w:val="1"/>
          <w:numId w:val="14"/>
        </w:numPr>
        <w:overflowPunct w:val="0"/>
        <w:autoSpaceDE w:val="0"/>
        <w:autoSpaceDN w:val="0"/>
        <w:adjustRightInd w:val="0"/>
        <w:spacing w:before="480"/>
        <w:rPr>
          <w:rFonts w:cs="Arial"/>
          <w:b/>
          <w:color w:val="000000"/>
          <w:lang w:eastAsia="en-GB"/>
        </w:rPr>
      </w:pPr>
      <w:bookmarkStart w:id="7" w:name="_Toc87953573"/>
      <w:r w:rsidRPr="00B52828">
        <w:rPr>
          <w:rFonts w:cs="Arial"/>
          <w:b/>
          <w:color w:val="000000"/>
          <w:lang w:eastAsia="en-GB"/>
        </w:rPr>
        <w:t xml:space="preserve">Correction to </w:t>
      </w:r>
      <w:r w:rsidRPr="00773B3D">
        <w:rPr>
          <w:rFonts w:cs="Arial"/>
          <w:b/>
          <w:color w:val="000000"/>
          <w:lang w:eastAsia="en-GB"/>
        </w:rPr>
        <w:t>f_NR_OneULGrantTransmissionOnSR</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73B3D" w14:paraId="4D28C875"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6BE6F756" w14:textId="77777777" w:rsidR="00773B3D" w:rsidRDefault="00773B3D" w:rsidP="0039658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16AB8562" w14:textId="77777777" w:rsidR="00773B3D" w:rsidRPr="00CC39F9" w:rsidRDefault="00773B3D" w:rsidP="00396581">
            <w:pPr>
              <w:pStyle w:val="CRCoverPage"/>
              <w:spacing w:after="0"/>
              <w:rPr>
                <w:rFonts w:cs="Arial"/>
                <w:lang w:eastAsia="en-GB"/>
              </w:rPr>
            </w:pPr>
            <w:r w:rsidRPr="00773B3D">
              <w:rPr>
                <w:rFonts w:cs="Arial"/>
                <w:lang w:eastAsia="en-GB"/>
              </w:rPr>
              <w:t>f_NR_OneULGrantTransmissionOnSR</w:t>
            </w:r>
          </w:p>
        </w:tc>
      </w:tr>
      <w:tr w:rsidR="00773B3D" w14:paraId="76683364" w14:textId="77777777" w:rsidTr="00396581">
        <w:trPr>
          <w:trHeight w:val="350"/>
        </w:trPr>
        <w:tc>
          <w:tcPr>
            <w:tcW w:w="1985" w:type="dxa"/>
            <w:tcBorders>
              <w:top w:val="single" w:sz="4" w:space="0" w:color="auto"/>
              <w:left w:val="single" w:sz="4" w:space="0" w:color="auto"/>
              <w:bottom w:val="single" w:sz="4" w:space="0" w:color="auto"/>
              <w:right w:val="single" w:sz="4" w:space="0" w:color="auto"/>
            </w:tcBorders>
            <w:hideMark/>
          </w:tcPr>
          <w:p w14:paraId="309F11C3" w14:textId="77777777" w:rsidR="00773B3D" w:rsidRDefault="00773B3D" w:rsidP="0039658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17936D6" w14:textId="77777777" w:rsidR="00773B3D" w:rsidRPr="003B55A9" w:rsidRDefault="00773B3D" w:rsidP="00773B3D">
            <w:pPr>
              <w:pStyle w:val="CRCoverPage"/>
              <w:spacing w:after="0"/>
              <w:rPr>
                <w:rFonts w:cs="Arial"/>
                <w:lang w:eastAsia="en-GB"/>
              </w:rPr>
            </w:pPr>
            <w:r>
              <w:rPr>
                <w:rFonts w:cs="Arial"/>
                <w:lang w:eastAsia="en-GB"/>
              </w:rPr>
              <w:t xml:space="preserve">At Step 6 and Step 15, the transmission of the UL grant is being done onSR. The coding in TTCN is being done as </w:t>
            </w:r>
            <w:r w:rsidRPr="00AC78BB">
              <w:rPr>
                <w:rFonts w:cs="Arial"/>
                <w:b/>
                <w:lang w:eastAsia="en-GB"/>
              </w:rPr>
              <w:t>cs_UL_GrantConfig_OneTimeOnSR</w:t>
            </w:r>
            <w:r>
              <w:rPr>
                <w:rFonts w:cs="Arial"/>
                <w:lang w:eastAsia="en-GB"/>
              </w:rPr>
              <w:t xml:space="preserve">, however, the manner in which the timing for the UL grant is calculated based on the timing at Step 4 with 0ms delay gives rise to the possibility of scheduling the UL grant before the SR is received and when the UE does send an SR, there is no transmission of the UL grant. Hence, it is recommended to change the UL grant configuration to </w:t>
            </w:r>
            <w:r w:rsidRPr="00AC78BB">
              <w:rPr>
                <w:rFonts w:cs="Arial"/>
                <w:b/>
                <w:lang w:eastAsia="en-GB"/>
              </w:rPr>
              <w:t>cs_UL_GrantConfig_OnSR</w:t>
            </w:r>
          </w:p>
          <w:p w14:paraId="02399726" w14:textId="77777777" w:rsidR="00773B3D" w:rsidRPr="009B0B50" w:rsidRDefault="00773B3D" w:rsidP="00773B3D">
            <w:pPr>
              <w:pStyle w:val="CRCoverPage"/>
              <w:spacing w:after="0"/>
              <w:rPr>
                <w:rFonts w:cs="Arial"/>
                <w:lang w:eastAsia="en-GB"/>
              </w:rPr>
            </w:pPr>
          </w:p>
        </w:tc>
      </w:tr>
      <w:tr w:rsidR="00773B3D" w14:paraId="3FF6324C"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16887214" w14:textId="77777777" w:rsidR="00773B3D" w:rsidRDefault="00773B3D" w:rsidP="0039658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B8D1F4B" w14:textId="77777777" w:rsidR="00773B3D" w:rsidRPr="00773B3D" w:rsidRDefault="00773B3D" w:rsidP="00773B3D">
            <w:pPr>
              <w:pStyle w:val="CRCoverPage"/>
              <w:spacing w:after="0"/>
              <w:rPr>
                <w:noProof/>
              </w:rPr>
            </w:pPr>
            <w:r>
              <w:rPr>
                <w:noProof/>
              </w:rPr>
              <w:t xml:space="preserve">Used </w:t>
            </w:r>
            <w:r w:rsidRPr="00AC78BB">
              <w:rPr>
                <w:rFonts w:cs="Arial"/>
                <w:b/>
                <w:lang w:eastAsia="en-GB"/>
              </w:rPr>
              <w:t>cs_UL_GrantConfig_OnSR</w:t>
            </w:r>
            <w:r>
              <w:rPr>
                <w:rFonts w:cs="Arial"/>
                <w:b/>
                <w:lang w:eastAsia="en-GB"/>
              </w:rPr>
              <w:t xml:space="preserve"> </w:t>
            </w:r>
            <w:r>
              <w:rPr>
                <w:rFonts w:cs="Arial"/>
                <w:lang w:eastAsia="en-GB"/>
              </w:rPr>
              <w:t>at Step 6 and Step 15</w:t>
            </w:r>
          </w:p>
        </w:tc>
      </w:tr>
      <w:tr w:rsidR="00773B3D" w14:paraId="7D35D25C"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62F47456" w14:textId="77777777" w:rsidR="00773B3D" w:rsidRDefault="00773B3D" w:rsidP="0039658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71FE234" w14:textId="77777777" w:rsidR="00773B3D" w:rsidRPr="00CC39F9" w:rsidRDefault="00773B3D" w:rsidP="00396581">
            <w:pPr>
              <w:spacing w:after="0"/>
              <w:rPr>
                <w:rFonts w:ascii="Arial" w:hAnsi="Arial" w:cs="Arial"/>
                <w:lang w:eastAsia="en-GB"/>
              </w:rPr>
            </w:pPr>
            <w:r>
              <w:rPr>
                <w:rFonts w:ascii="Arial" w:hAnsi="Arial" w:cs="Arial"/>
                <w:lang w:eastAsia="en-GB"/>
              </w:rPr>
              <w:t>NR_ConfigurationSteps</w:t>
            </w:r>
          </w:p>
        </w:tc>
      </w:tr>
      <w:tr w:rsidR="00773B3D" w14:paraId="1D772261"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14D3FBBA" w14:textId="77777777" w:rsidR="00773B3D" w:rsidRDefault="00773B3D" w:rsidP="0039658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36CBC0E" w14:textId="77777777" w:rsidR="00773B3D" w:rsidRDefault="00773B3D" w:rsidP="00396581">
            <w:pPr>
              <w:rPr>
                <w:rFonts w:ascii="Arial" w:hAnsi="Arial"/>
                <w:highlight w:val="cyan"/>
                <w:lang w:eastAsia="zh-CN"/>
              </w:rPr>
            </w:pPr>
          </w:p>
        </w:tc>
      </w:tr>
    </w:tbl>
    <w:p w14:paraId="7E6EAD0A" w14:textId="77777777" w:rsidR="00773B3D" w:rsidRDefault="00773B3D" w:rsidP="00773B3D">
      <w:pPr>
        <w:spacing w:after="0"/>
        <w:rPr>
          <w:rFonts w:ascii="Arial" w:hAnsi="Arial"/>
          <w:b/>
          <w:lang w:eastAsia="en-GB"/>
        </w:rPr>
      </w:pPr>
    </w:p>
    <w:p w14:paraId="76F1559C" w14:textId="77777777" w:rsidR="00773B3D" w:rsidRDefault="00773B3D" w:rsidP="00773B3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73B3D" w:rsidRPr="00CD057D" w14:paraId="45C45144" w14:textId="77777777" w:rsidTr="00396581">
        <w:tc>
          <w:tcPr>
            <w:tcW w:w="13575" w:type="dxa"/>
            <w:tcBorders>
              <w:top w:val="single" w:sz="4" w:space="0" w:color="auto"/>
              <w:left w:val="single" w:sz="4" w:space="0" w:color="auto"/>
              <w:bottom w:val="single" w:sz="4" w:space="0" w:color="auto"/>
              <w:right w:val="single" w:sz="4" w:space="0" w:color="auto"/>
            </w:tcBorders>
          </w:tcPr>
          <w:p w14:paraId="236E40FA"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function f_NR_OneULGrantTransmissionOnSR(NR_CellId_Type p_NR_CellId,</w:t>
            </w:r>
          </w:p>
          <w:p w14:paraId="57BF81AC"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template (value) TimingInfo_Type p_TimingInfo := cs_TimingInfo_Now,</w:t>
            </w:r>
          </w:p>
          <w:p w14:paraId="68DE8EEE"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template (value) NR_ResourceAllocation_Type p_ResourceAllocation := cs_NR_ResourceAllocationDef,</w:t>
            </w:r>
          </w:p>
          <w:p w14:paraId="3D1E2C6F"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lastRenderedPageBreak/>
              <w:t xml:space="preserve">                                       template (omit) NR_HarqProcessConfig_Type p_NR_HarqProcessConfig := omit, //@sic R5s200711 sic@</w:t>
            </w:r>
          </w:p>
          <w:p w14:paraId="499B6E59"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template (omit)  NR_UplinkTimeAlignment_Synch_Type p_PUCCH_Synch := cs_NR_UplinkTimeAlignment_Start ) runs on NR_BASE_PTC</w:t>
            </w:r>
          </w:p>
          <w:p w14:paraId="6AE525DE"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
          <w:p w14:paraId="73EAB82C"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f_NR_ULGrantConfiguration_Start(p_NR_CellId,</w:t>
            </w:r>
          </w:p>
          <w:p w14:paraId="0EA85A03"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p_TimingInfo,</w:t>
            </w:r>
          </w:p>
          <w:p w14:paraId="6B91D976"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p_ResourceAllocation.Imcs,</w:t>
            </w:r>
          </w:p>
          <w:p w14:paraId="555082CB"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cs_NR_FreqDomainSchedulExplicit(-, p_ResourceAllocation.Lrbs),</w:t>
            </w:r>
          </w:p>
          <w:p w14:paraId="0CB69A90"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p_PUCCH_Synch, //@sic R5s200711 sic@</w:t>
            </w:r>
          </w:p>
          <w:p w14:paraId="5454409B"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cs_UL_GrantConfig_OneTimeOnSR, </w:t>
            </w:r>
          </w:p>
          <w:p w14:paraId="3F3F6049"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p_NR_HarqProcessConfig);</w:t>
            </w:r>
          </w:p>
          <w:p w14:paraId="7D5DB286" w14:textId="77777777" w:rsid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
          <w:p w14:paraId="0E96AF00" w14:textId="77777777" w:rsidR="00773B3D" w:rsidRPr="00430079" w:rsidRDefault="00773B3D" w:rsidP="00396581">
            <w:pPr>
              <w:autoSpaceDE w:val="0"/>
              <w:autoSpaceDN w:val="0"/>
              <w:adjustRightInd w:val="0"/>
              <w:spacing w:after="0"/>
              <w:rPr>
                <w:rFonts w:ascii="Courier New" w:hAnsi="Courier New" w:cs="Courier New"/>
                <w:color w:val="000000"/>
                <w:lang w:eastAsia="de-DE"/>
              </w:rPr>
            </w:pPr>
          </w:p>
        </w:tc>
      </w:tr>
    </w:tbl>
    <w:p w14:paraId="176E755F" w14:textId="77777777" w:rsidR="00773B3D" w:rsidRPr="00CD057D" w:rsidRDefault="00773B3D" w:rsidP="00773B3D">
      <w:pPr>
        <w:spacing w:after="0"/>
        <w:rPr>
          <w:rFonts w:ascii="Arial" w:hAnsi="Arial"/>
          <w:b/>
          <w:color w:val="000000"/>
          <w:lang w:eastAsia="en-GB"/>
        </w:rPr>
      </w:pPr>
    </w:p>
    <w:p w14:paraId="039984EC" w14:textId="77777777" w:rsidR="00773B3D" w:rsidRDefault="00773B3D" w:rsidP="00773B3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73B3D" w:rsidRPr="00CD057D" w14:paraId="7BCF15D9" w14:textId="77777777" w:rsidTr="00396581">
        <w:tc>
          <w:tcPr>
            <w:tcW w:w="13575" w:type="dxa"/>
            <w:tcBorders>
              <w:top w:val="single" w:sz="4" w:space="0" w:color="auto"/>
              <w:left w:val="single" w:sz="4" w:space="0" w:color="auto"/>
              <w:bottom w:val="single" w:sz="4" w:space="0" w:color="auto"/>
              <w:right w:val="single" w:sz="4" w:space="0" w:color="auto"/>
            </w:tcBorders>
          </w:tcPr>
          <w:p w14:paraId="338D092F"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function f_NR_OneULGrantTransmissionOnSR(NR_CellId_Type p_NR_CellId,</w:t>
            </w:r>
          </w:p>
          <w:p w14:paraId="44A6136F"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template (value) TimingInfo_Type p_TimingInfo := cs_TimingInfo_Now,</w:t>
            </w:r>
          </w:p>
          <w:p w14:paraId="32446E7B"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template (value) NR_ResourceAllocation_Type p_ResourceAllocation := cs_NR_ResourceAllocationDef,</w:t>
            </w:r>
          </w:p>
          <w:p w14:paraId="064F2068"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template (omit) NR_HarqProcessConfig_Type p_NR_HarqProcessConfig := omit, //@sic R5s200711 sic@</w:t>
            </w:r>
          </w:p>
          <w:p w14:paraId="249AE058"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template (omit)  NR_UplinkTimeAlignment_Synch_Type p_PUCCH_Synch := cs_NR_UplinkTimeAlignment_Start ) runs on NR_BASE_PTC</w:t>
            </w:r>
          </w:p>
          <w:p w14:paraId="649D4A09"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
          <w:p w14:paraId="012E32B6"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f_NR_ULGrantConfiguration_Start(p_NR_CellId,</w:t>
            </w:r>
          </w:p>
          <w:p w14:paraId="645C11C2"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p_TimingInfo,</w:t>
            </w:r>
          </w:p>
          <w:p w14:paraId="3B222EAC"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p_ResourceAllocation.Imcs,</w:t>
            </w:r>
          </w:p>
          <w:p w14:paraId="296550B5"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cs_NR_FreqDomainSchedulExplicit(-, p_ResourceAllocation.Lrbs),</w:t>
            </w:r>
          </w:p>
          <w:p w14:paraId="2ED5E986"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p_PUCCH_Synch, //@sic R5s200711 sic@</w:t>
            </w:r>
          </w:p>
          <w:p w14:paraId="5F6C953E"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r w:rsidRPr="00BD1464">
              <w:rPr>
                <w:rFonts w:ascii="Courier New" w:hAnsi="Courier New" w:cs="Courier New"/>
                <w:color w:val="000000"/>
                <w:highlight w:val="yellow"/>
                <w:lang w:eastAsia="de-DE"/>
              </w:rPr>
              <w:t>cs_UL_GrantConfig_OnSR</w:t>
            </w:r>
            <w:r w:rsidRPr="00BD1464">
              <w:rPr>
                <w:rFonts w:ascii="Courier New" w:hAnsi="Courier New" w:cs="Courier New"/>
                <w:color w:val="000000"/>
                <w:lang w:eastAsia="de-DE"/>
              </w:rPr>
              <w:t>,</w:t>
            </w:r>
            <w:r>
              <w:rPr>
                <w:rFonts w:ascii="Courier New" w:hAnsi="Courier New" w:cs="Courier New"/>
                <w:color w:val="000000"/>
                <w:lang w:eastAsia="de-DE"/>
              </w:rPr>
              <w:t xml:space="preserve"> //WA#7_1_1_7_1_x</w:t>
            </w:r>
          </w:p>
          <w:p w14:paraId="63A64403"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p_NR_HarqProcessConfig);</w:t>
            </w:r>
          </w:p>
          <w:p w14:paraId="7C8C14C8" w14:textId="77777777" w:rsidR="00773B3D"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
          <w:p w14:paraId="250639DD" w14:textId="77777777" w:rsidR="00BD1464" w:rsidRDefault="00BD1464" w:rsidP="00396581">
            <w:pPr>
              <w:autoSpaceDE w:val="0"/>
              <w:autoSpaceDN w:val="0"/>
              <w:adjustRightInd w:val="0"/>
              <w:spacing w:after="0"/>
              <w:rPr>
                <w:rFonts w:ascii="Courier New" w:hAnsi="Courier New" w:cs="Courier New"/>
                <w:color w:val="000000"/>
                <w:lang w:eastAsia="de-DE"/>
              </w:rPr>
            </w:pPr>
          </w:p>
          <w:p w14:paraId="7AE69AD7" w14:textId="77777777" w:rsidR="00BD1464" w:rsidRPr="00430079" w:rsidRDefault="00BD1464" w:rsidP="00396581">
            <w:pPr>
              <w:autoSpaceDE w:val="0"/>
              <w:autoSpaceDN w:val="0"/>
              <w:adjustRightInd w:val="0"/>
              <w:spacing w:after="0"/>
              <w:rPr>
                <w:rFonts w:ascii="Courier New" w:hAnsi="Courier New" w:cs="Courier New"/>
                <w:color w:val="000000"/>
                <w:lang w:eastAsia="de-DE"/>
              </w:rPr>
            </w:pPr>
          </w:p>
        </w:tc>
      </w:tr>
    </w:tbl>
    <w:p w14:paraId="52862DD3" w14:textId="77777777" w:rsidR="00773B3D" w:rsidRPr="00CD057D" w:rsidRDefault="00773B3D" w:rsidP="00773B3D">
      <w:pPr>
        <w:spacing w:after="0"/>
        <w:rPr>
          <w:rFonts w:ascii="Arial" w:hAnsi="Arial"/>
          <w:b/>
          <w:color w:val="000000"/>
          <w:lang w:eastAsia="en-GB"/>
        </w:rPr>
      </w:pPr>
    </w:p>
    <w:p w14:paraId="0098EB92" w14:textId="77777777" w:rsidR="008C47C7" w:rsidRDefault="008C47C7" w:rsidP="008C47C7">
      <w:pPr>
        <w:pStyle w:val="Heading2"/>
        <w:numPr>
          <w:ilvl w:val="1"/>
          <w:numId w:val="14"/>
        </w:numPr>
        <w:overflowPunct w:val="0"/>
        <w:autoSpaceDE w:val="0"/>
        <w:autoSpaceDN w:val="0"/>
        <w:adjustRightInd w:val="0"/>
        <w:spacing w:before="480"/>
        <w:rPr>
          <w:rFonts w:cs="Arial"/>
          <w:b/>
          <w:color w:val="000000"/>
          <w:lang w:eastAsia="en-GB"/>
        </w:rPr>
      </w:pPr>
      <w:bookmarkStart w:id="8" w:name="_Toc87953574"/>
      <w:r w:rsidRPr="00B52828">
        <w:rPr>
          <w:rFonts w:cs="Arial"/>
          <w:b/>
          <w:color w:val="000000"/>
          <w:lang w:eastAsia="en-GB"/>
        </w:rPr>
        <w:t xml:space="preserve">Correction to </w:t>
      </w:r>
      <w:r w:rsidRPr="008C47C7">
        <w:rPr>
          <w:rFonts w:cs="Arial"/>
          <w:b/>
          <w:color w:val="000000"/>
          <w:lang w:eastAsia="en-GB"/>
        </w:rPr>
        <w:t>f_NR_RLC_Status_MAC_PDU_Tx</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C47C7" w14:paraId="4B6AD51F"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0591F372" w14:textId="77777777" w:rsidR="008C47C7" w:rsidRDefault="008C47C7" w:rsidP="0039658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4B3500C1" w14:textId="77777777" w:rsidR="008C47C7" w:rsidRPr="00CC39F9" w:rsidRDefault="008C47C7" w:rsidP="00396581">
            <w:pPr>
              <w:pStyle w:val="CRCoverPage"/>
              <w:spacing w:after="0"/>
              <w:rPr>
                <w:rFonts w:cs="Arial"/>
                <w:lang w:eastAsia="en-GB"/>
              </w:rPr>
            </w:pPr>
            <w:r w:rsidRPr="008C47C7">
              <w:rPr>
                <w:rFonts w:cs="Arial"/>
                <w:lang w:eastAsia="en-GB"/>
              </w:rPr>
              <w:t>f_NR_RLC_Status_MAC_PDU_Tx</w:t>
            </w:r>
          </w:p>
        </w:tc>
      </w:tr>
      <w:tr w:rsidR="008C47C7" w14:paraId="577D3EB9" w14:textId="77777777" w:rsidTr="00396581">
        <w:trPr>
          <w:trHeight w:val="350"/>
        </w:trPr>
        <w:tc>
          <w:tcPr>
            <w:tcW w:w="1985" w:type="dxa"/>
            <w:tcBorders>
              <w:top w:val="single" w:sz="4" w:space="0" w:color="auto"/>
              <w:left w:val="single" w:sz="4" w:space="0" w:color="auto"/>
              <w:bottom w:val="single" w:sz="4" w:space="0" w:color="auto"/>
              <w:right w:val="single" w:sz="4" w:space="0" w:color="auto"/>
            </w:tcBorders>
            <w:hideMark/>
          </w:tcPr>
          <w:p w14:paraId="5C7EDB27" w14:textId="77777777" w:rsidR="008C47C7" w:rsidRDefault="008C47C7" w:rsidP="00396581">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14:paraId="09AA5FA8" w14:textId="77777777" w:rsidR="008C47C7" w:rsidRDefault="008C47C7" w:rsidP="008C47C7">
            <w:pPr>
              <w:pStyle w:val="CRCoverPage"/>
              <w:spacing w:after="0"/>
              <w:rPr>
                <w:rFonts w:cs="Arial"/>
                <w:lang w:eastAsia="en-GB"/>
              </w:rPr>
            </w:pPr>
            <w:r>
              <w:rPr>
                <w:rFonts w:cs="Arial"/>
                <w:lang w:eastAsia="en-GB"/>
              </w:rPr>
              <w:t>MacBearerRouting should be enabled to ensure the DL Data and RLC STATUS PDU is sent on the correct cell.</w:t>
            </w:r>
          </w:p>
          <w:p w14:paraId="68246681" w14:textId="77777777" w:rsidR="008C47C7" w:rsidRPr="009B0B50" w:rsidRDefault="008C47C7" w:rsidP="008C47C7">
            <w:pPr>
              <w:pStyle w:val="CRCoverPage"/>
              <w:spacing w:after="0"/>
              <w:rPr>
                <w:rFonts w:cs="Arial"/>
                <w:lang w:eastAsia="en-GB"/>
              </w:rPr>
            </w:pPr>
          </w:p>
        </w:tc>
      </w:tr>
      <w:tr w:rsidR="008C47C7" w14:paraId="747600B0"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7ADC3391" w14:textId="77777777" w:rsidR="008C47C7" w:rsidRDefault="008C47C7" w:rsidP="0039658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CB3453F" w14:textId="77777777" w:rsidR="008C47C7" w:rsidRDefault="008C47C7" w:rsidP="008C47C7">
            <w:pPr>
              <w:pStyle w:val="CRCoverPage"/>
              <w:spacing w:after="0"/>
              <w:rPr>
                <w:noProof/>
              </w:rPr>
            </w:pPr>
            <w:r>
              <w:rPr>
                <w:noProof/>
              </w:rPr>
              <w:t>Added MacBearerRouting at the appropriate places to ensure DL Data and RLC STATUS PDU is sent on the correct cell</w:t>
            </w:r>
          </w:p>
          <w:p w14:paraId="34748097" w14:textId="77777777" w:rsidR="008C47C7" w:rsidRPr="00773B3D" w:rsidRDefault="008C47C7" w:rsidP="00396581">
            <w:pPr>
              <w:pStyle w:val="CRCoverPage"/>
              <w:spacing w:after="0"/>
              <w:rPr>
                <w:noProof/>
              </w:rPr>
            </w:pPr>
          </w:p>
        </w:tc>
      </w:tr>
      <w:tr w:rsidR="008C47C7" w14:paraId="48EB011D"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6E0545FD" w14:textId="77777777" w:rsidR="008C47C7" w:rsidRDefault="008C47C7" w:rsidP="0039658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B5AE409" w14:textId="77777777" w:rsidR="008C47C7" w:rsidRPr="00CC39F9" w:rsidRDefault="008C47C7" w:rsidP="00396581">
            <w:pPr>
              <w:spacing w:after="0"/>
              <w:rPr>
                <w:rFonts w:ascii="Arial" w:hAnsi="Arial" w:cs="Arial"/>
                <w:lang w:eastAsia="en-GB"/>
              </w:rPr>
            </w:pPr>
            <w:r>
              <w:rPr>
                <w:rFonts w:ascii="Arial" w:hAnsi="Arial" w:cs="Arial"/>
                <w:lang w:eastAsia="en-GB"/>
              </w:rPr>
              <w:t>MAC_TC_Common_NR</w:t>
            </w:r>
          </w:p>
        </w:tc>
      </w:tr>
      <w:tr w:rsidR="008C47C7" w14:paraId="048D2F01"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7A969930" w14:textId="77777777" w:rsidR="008C47C7" w:rsidRDefault="008C47C7" w:rsidP="0039658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E7FB69A" w14:textId="77777777" w:rsidR="008C47C7" w:rsidRDefault="008C47C7" w:rsidP="00396581">
            <w:pPr>
              <w:rPr>
                <w:rFonts w:ascii="Arial" w:hAnsi="Arial"/>
                <w:highlight w:val="cyan"/>
                <w:lang w:eastAsia="zh-CN"/>
              </w:rPr>
            </w:pPr>
          </w:p>
        </w:tc>
      </w:tr>
    </w:tbl>
    <w:p w14:paraId="3750F2FC" w14:textId="77777777" w:rsidR="00A43912" w:rsidRDefault="00A43912" w:rsidP="00A4391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43912" w:rsidRPr="00CD057D" w14:paraId="43A2CD96" w14:textId="77777777" w:rsidTr="00396581">
        <w:tc>
          <w:tcPr>
            <w:tcW w:w="13575" w:type="dxa"/>
            <w:tcBorders>
              <w:top w:val="single" w:sz="4" w:space="0" w:color="auto"/>
              <w:left w:val="single" w:sz="4" w:space="0" w:color="auto"/>
              <w:bottom w:val="single" w:sz="4" w:space="0" w:color="auto"/>
              <w:right w:val="single" w:sz="4" w:space="0" w:color="auto"/>
            </w:tcBorders>
          </w:tcPr>
          <w:p w14:paraId="37867B2C" w14:textId="77777777" w:rsidR="00A43912" w:rsidRDefault="00A43912" w:rsidP="00396581">
            <w:pPr>
              <w:autoSpaceDE w:val="0"/>
              <w:autoSpaceDN w:val="0"/>
              <w:adjustRightInd w:val="0"/>
              <w:spacing w:after="0"/>
              <w:rPr>
                <w:rFonts w:ascii="Courier New" w:hAnsi="Courier New" w:cs="Courier New"/>
                <w:color w:val="000000"/>
                <w:lang w:eastAsia="de-DE"/>
              </w:rPr>
            </w:pPr>
          </w:p>
          <w:p w14:paraId="3D3027B8"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function f_NR_RLC_Status_MAC_PDU_Tx(B6_Type p_LchId,</w:t>
            </w:r>
          </w:p>
          <w:p w14:paraId="7B70846C"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integer p_SN,</w:t>
            </w:r>
          </w:p>
          <w:p w14:paraId="2695277C"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DRB_Identity p_NR_DRB_Id,</w:t>
            </w:r>
          </w:p>
          <w:p w14:paraId="43188A73"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NR_CellId_Type p_NR_CellId := nr_Cell1,</w:t>
            </w:r>
          </w:p>
          <w:p w14:paraId="1F8445C8"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template (value) TimingInfo_Type p_TimingInfo := cs_TimingInfo_Now</w:t>
            </w:r>
          </w:p>
          <w:p w14:paraId="3075C1A1"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 runs on NR_BASE_PTC</w:t>
            </w:r>
          </w:p>
          <w:p w14:paraId="30920B44"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
          <w:p w14:paraId="6DC6F802"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var template (value) NR_MAC_SDU_SubPDU_List_Type v_SDU_SubPDUListDL := { cs_NR_MAC_SDU_SubPDU_LI8(p_LchId, f_NR_RLC_AMD_StatusPDU_Encvalue(p_SN)) };</w:t>
            </w:r>
          </w:p>
          <w:p w14:paraId="0525496F"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var template (value) NR_MAC_PDUList_Type v_MAC_PDUListDL := { cs_NR_DL_MAC_PDU_SDU_SubPDU_Padding(v_SDU_SubPDUListDL) };</w:t>
            </w:r>
          </w:p>
          <w:p w14:paraId="027EDF99"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p>
          <w:p w14:paraId="5854B3DE"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 Size made 40 bits 3 Byte RLC Status PDU and 2 Byte MAC Header</w:t>
            </w:r>
          </w:p>
          <w:p w14:paraId="448529D6" w14:textId="77777777" w:rsidR="00A43912" w:rsidRPr="00430079"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DRB.send(cas_NR_DRB_COMMON_REQ_MAC_PDUList(p_NR_CellId, p_NR_DRB_Id,  p_TimingInfo, v_MAC_PDUListDL)); </w:t>
            </w:r>
          </w:p>
        </w:tc>
      </w:tr>
    </w:tbl>
    <w:p w14:paraId="57B5BAF9" w14:textId="77777777" w:rsidR="00A43912" w:rsidRPr="00CD057D" w:rsidRDefault="00A43912" w:rsidP="00A43912">
      <w:pPr>
        <w:spacing w:after="0"/>
        <w:rPr>
          <w:rFonts w:ascii="Arial" w:hAnsi="Arial"/>
          <w:b/>
          <w:color w:val="000000"/>
          <w:lang w:eastAsia="en-GB"/>
        </w:rPr>
      </w:pPr>
    </w:p>
    <w:p w14:paraId="71D2C73C" w14:textId="77777777" w:rsidR="008C47C7" w:rsidRDefault="008C47C7" w:rsidP="008C47C7">
      <w:pPr>
        <w:spacing w:after="0"/>
        <w:rPr>
          <w:rFonts w:ascii="Arial" w:hAnsi="Arial"/>
          <w:b/>
          <w:lang w:eastAsia="en-GB"/>
        </w:rPr>
      </w:pPr>
    </w:p>
    <w:p w14:paraId="3E322E66" w14:textId="77777777" w:rsidR="00A43912" w:rsidRDefault="00A43912" w:rsidP="00A4391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43912" w:rsidRPr="00CD057D" w14:paraId="65ADAB04" w14:textId="77777777" w:rsidTr="00396581">
        <w:tc>
          <w:tcPr>
            <w:tcW w:w="13575" w:type="dxa"/>
            <w:tcBorders>
              <w:top w:val="single" w:sz="4" w:space="0" w:color="auto"/>
              <w:left w:val="single" w:sz="4" w:space="0" w:color="auto"/>
              <w:bottom w:val="single" w:sz="4" w:space="0" w:color="auto"/>
              <w:right w:val="single" w:sz="4" w:space="0" w:color="auto"/>
            </w:tcBorders>
          </w:tcPr>
          <w:p w14:paraId="262AE496"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function f_NR_RLC_Status_MAC_PDU_Tx(B6_Type p_LchId,</w:t>
            </w:r>
          </w:p>
          <w:p w14:paraId="569006B0"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integer p_SN,</w:t>
            </w:r>
          </w:p>
          <w:p w14:paraId="6E5D709E"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DRB_Identity p_NR_DRB_Id,</w:t>
            </w:r>
          </w:p>
          <w:p w14:paraId="11B63FB5"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NR_CellId_Type p_NR_CellId := nr_Cell1,</w:t>
            </w:r>
          </w:p>
          <w:p w14:paraId="17B6C239"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template (value) TimingInfo_Type p_TimingInfo := cs_TimingInfo_Now,</w:t>
            </w:r>
          </w:p>
          <w:p w14:paraId="5945B269"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r w:rsidRPr="00A43912">
              <w:rPr>
                <w:rFonts w:ascii="Courier New" w:hAnsi="Courier New" w:cs="Courier New"/>
                <w:color w:val="000000"/>
                <w:highlight w:val="yellow"/>
                <w:lang w:eastAsia="de-DE"/>
              </w:rPr>
              <w:t>template (omit) MacBearerRouting_Type p_MacBearerRoutingCA := omit</w:t>
            </w:r>
            <w:r w:rsidRPr="00A43912">
              <w:rPr>
                <w:rFonts w:ascii="Courier New" w:hAnsi="Courier New" w:cs="Courier New"/>
                <w:color w:val="000000"/>
                <w:lang w:eastAsia="de-DE"/>
              </w:rPr>
              <w:t xml:space="preserve"> /*WA#WI=880634 7_1_1_7_1_</w:t>
            </w:r>
            <w:r>
              <w:rPr>
                <w:rFonts w:ascii="Courier New" w:hAnsi="Courier New" w:cs="Courier New"/>
                <w:color w:val="000000"/>
                <w:lang w:eastAsia="de-DE"/>
              </w:rPr>
              <w:t>x</w:t>
            </w:r>
            <w:r w:rsidRPr="00A43912">
              <w:rPr>
                <w:rFonts w:ascii="Courier New" w:hAnsi="Courier New" w:cs="Courier New"/>
                <w:color w:val="000000"/>
                <w:lang w:eastAsia="de-DE"/>
              </w:rPr>
              <w:t>: MacBearerRouting*/) runs on NR_BASE_PTC</w:t>
            </w:r>
          </w:p>
          <w:p w14:paraId="61DA5EB4"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
          <w:p w14:paraId="11700333"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var template (value) NR_MAC_SDU_SubPDU_List_Type v_SDU_SubPDUListDL := { cs_NR_MAC_SDU_SubPDU_LI8(p_LchId, f_NR_RLC_AMD_StatusPDU_Encvalue(p_SN)) };</w:t>
            </w:r>
          </w:p>
          <w:p w14:paraId="11376CE9"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var template (value) NR_MAC_PDUList_Type v_MAC_PDUListDL := { cs_NR_DL_MAC_PDU_SDU_SubPDU_Padding(v_SDU_SubPDUListDL) };</w:t>
            </w:r>
          </w:p>
          <w:p w14:paraId="1659CEA9"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p>
          <w:p w14:paraId="0E59DCB9"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lastRenderedPageBreak/>
              <w:t xml:space="preserve">    // Size made 40 bits 3 Byte RLC Status PDU and 2 Byte MAC Header</w:t>
            </w:r>
          </w:p>
          <w:p w14:paraId="287568F2"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DRB.send(cas_NR_DRB_COMMON_REQ_MAC_PDUList(p_NR_CellId, p_NR_DRB_Id,  p_TimingInfo, v_MAC_PDUListDL,-,-,</w:t>
            </w:r>
            <w:r w:rsidRPr="00A43912">
              <w:rPr>
                <w:rFonts w:ascii="Courier New" w:hAnsi="Courier New" w:cs="Courier New"/>
                <w:color w:val="000000"/>
                <w:highlight w:val="yellow"/>
                <w:lang w:eastAsia="de-DE"/>
              </w:rPr>
              <w:t>p_MacBearerRoutingCA</w:t>
            </w:r>
            <w:r w:rsidRPr="00A43912">
              <w:rPr>
                <w:rFonts w:ascii="Courier New" w:hAnsi="Courier New" w:cs="Courier New"/>
                <w:color w:val="000000"/>
                <w:lang w:eastAsia="de-DE"/>
              </w:rPr>
              <w:t>)); /*WA#WI=880634 7_1_1_7_1_</w:t>
            </w:r>
            <w:r>
              <w:rPr>
                <w:rFonts w:ascii="Courier New" w:hAnsi="Courier New" w:cs="Courier New"/>
                <w:color w:val="000000"/>
                <w:lang w:eastAsia="de-DE"/>
              </w:rPr>
              <w:t>x</w:t>
            </w:r>
            <w:r w:rsidRPr="00A43912">
              <w:rPr>
                <w:rFonts w:ascii="Courier New" w:hAnsi="Courier New" w:cs="Courier New"/>
                <w:color w:val="000000"/>
                <w:lang w:eastAsia="de-DE"/>
              </w:rPr>
              <w:t>: MacBearerRouting*/</w:t>
            </w:r>
          </w:p>
          <w:p w14:paraId="3B47C72F" w14:textId="77777777" w:rsid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
          <w:p w14:paraId="4BB1238D" w14:textId="77777777" w:rsidR="00A43912" w:rsidRPr="00430079" w:rsidRDefault="00A43912" w:rsidP="00396581">
            <w:pPr>
              <w:autoSpaceDE w:val="0"/>
              <w:autoSpaceDN w:val="0"/>
              <w:adjustRightInd w:val="0"/>
              <w:spacing w:after="0"/>
              <w:rPr>
                <w:rFonts w:ascii="Courier New" w:hAnsi="Courier New" w:cs="Courier New"/>
                <w:color w:val="000000"/>
                <w:lang w:eastAsia="de-DE"/>
              </w:rPr>
            </w:pPr>
          </w:p>
        </w:tc>
      </w:tr>
    </w:tbl>
    <w:p w14:paraId="5286ADA4" w14:textId="77777777" w:rsidR="00A43912" w:rsidRPr="00CD057D" w:rsidRDefault="00A43912" w:rsidP="00A43912">
      <w:pPr>
        <w:spacing w:after="0"/>
        <w:rPr>
          <w:rFonts w:ascii="Arial" w:hAnsi="Arial"/>
          <w:b/>
          <w:color w:val="000000"/>
          <w:lang w:eastAsia="en-GB"/>
        </w:rPr>
      </w:pPr>
    </w:p>
    <w:p w14:paraId="13C049B8" w14:textId="77777777" w:rsidR="00396581" w:rsidRDefault="00396581" w:rsidP="00396581">
      <w:pPr>
        <w:pStyle w:val="Heading2"/>
        <w:numPr>
          <w:ilvl w:val="1"/>
          <w:numId w:val="14"/>
        </w:numPr>
        <w:overflowPunct w:val="0"/>
        <w:autoSpaceDE w:val="0"/>
        <w:autoSpaceDN w:val="0"/>
        <w:adjustRightInd w:val="0"/>
        <w:spacing w:before="480"/>
        <w:rPr>
          <w:rFonts w:cs="Arial"/>
          <w:b/>
          <w:color w:val="000000"/>
          <w:lang w:eastAsia="en-GB"/>
        </w:rPr>
      </w:pPr>
      <w:bookmarkStart w:id="9" w:name="_Toc87953575"/>
      <w:r w:rsidRPr="00B52828">
        <w:rPr>
          <w:rFonts w:cs="Arial"/>
          <w:b/>
          <w:color w:val="000000"/>
          <w:lang w:eastAsia="en-GB"/>
        </w:rPr>
        <w:t>Correction t</w:t>
      </w:r>
      <w:r w:rsidR="00444C77">
        <w:rPr>
          <w:rFonts w:cs="Arial"/>
          <w:b/>
          <w:color w:val="000000"/>
          <w:lang w:eastAsia="en-GB"/>
        </w:rPr>
        <w:t xml:space="preserve">o </w:t>
      </w:r>
      <w:r w:rsidR="00444C77" w:rsidRPr="00444C77">
        <w:rPr>
          <w:rFonts w:cs="Arial"/>
          <w:b/>
          <w:color w:val="000000"/>
          <w:lang w:eastAsia="en-GB"/>
        </w:rPr>
        <w:t>car</w:t>
      </w:r>
      <w:r w:rsidR="00444C77" w:rsidRPr="00444C77">
        <w:rPr>
          <w:rFonts w:cs="Arial"/>
          <w:b/>
          <w:lang w:eastAsia="en-GB"/>
        </w:rPr>
        <w:t>_N</w:t>
      </w:r>
      <w:r w:rsidR="00285E0C" w:rsidRPr="00444C77">
        <w:rPr>
          <w:rFonts w:cs="Arial"/>
          <w:b/>
          <w:lang w:eastAsia="en-GB"/>
        </w:rPr>
        <w:t>R_DRB_COMMON_IND</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96581" w14:paraId="0F40FC9D"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52D8C2DA" w14:textId="77777777" w:rsidR="00396581" w:rsidRDefault="00396581" w:rsidP="0039658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0B80913" w14:textId="77777777" w:rsidR="00396581" w:rsidRPr="00CC39F9" w:rsidRDefault="00396581" w:rsidP="00396581">
            <w:pPr>
              <w:pStyle w:val="CRCoverPage"/>
              <w:spacing w:after="0"/>
              <w:rPr>
                <w:rFonts w:cs="Arial"/>
                <w:lang w:eastAsia="en-GB"/>
              </w:rPr>
            </w:pPr>
            <w:r w:rsidRPr="00396581">
              <w:rPr>
                <w:rFonts w:cs="Arial"/>
                <w:lang w:eastAsia="en-GB"/>
              </w:rPr>
              <w:t>car_NR_DRB_COMMON_IND</w:t>
            </w:r>
          </w:p>
        </w:tc>
      </w:tr>
      <w:tr w:rsidR="00396581" w14:paraId="0DA2B1CE" w14:textId="77777777" w:rsidTr="00396581">
        <w:trPr>
          <w:trHeight w:val="350"/>
        </w:trPr>
        <w:tc>
          <w:tcPr>
            <w:tcW w:w="1985" w:type="dxa"/>
            <w:tcBorders>
              <w:top w:val="single" w:sz="4" w:space="0" w:color="auto"/>
              <w:left w:val="single" w:sz="4" w:space="0" w:color="auto"/>
              <w:bottom w:val="single" w:sz="4" w:space="0" w:color="auto"/>
              <w:right w:val="single" w:sz="4" w:space="0" w:color="auto"/>
            </w:tcBorders>
            <w:hideMark/>
          </w:tcPr>
          <w:p w14:paraId="4B27DD4A" w14:textId="77777777" w:rsidR="00396581" w:rsidRDefault="00396581" w:rsidP="0039658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36139F2" w14:textId="77777777" w:rsidR="00396581" w:rsidRDefault="00396581" w:rsidP="00396581">
            <w:pPr>
              <w:pStyle w:val="CRCoverPage"/>
              <w:spacing w:after="0"/>
              <w:rPr>
                <w:rFonts w:cs="Arial"/>
                <w:lang w:eastAsia="en-GB"/>
              </w:rPr>
            </w:pPr>
            <w:r>
              <w:rPr>
                <w:rFonts w:cs="Arial"/>
                <w:lang w:eastAsia="en-GB"/>
              </w:rPr>
              <w:t>MacBearerRouting should be enabled to ensure the DL Data and RLC STATUS PDU is sent on the correct cell.</w:t>
            </w:r>
          </w:p>
          <w:p w14:paraId="53F8DF7D" w14:textId="77777777" w:rsidR="00396581" w:rsidRPr="009B0B50" w:rsidRDefault="00396581" w:rsidP="00396581">
            <w:pPr>
              <w:pStyle w:val="CRCoverPage"/>
              <w:spacing w:after="0"/>
              <w:rPr>
                <w:rFonts w:cs="Arial"/>
                <w:lang w:eastAsia="en-GB"/>
              </w:rPr>
            </w:pPr>
          </w:p>
        </w:tc>
      </w:tr>
      <w:tr w:rsidR="00396581" w14:paraId="29933BC7"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358BD4D3" w14:textId="77777777" w:rsidR="00396581" w:rsidRDefault="00396581" w:rsidP="0039658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07063D7" w14:textId="77777777" w:rsidR="00396581" w:rsidRDefault="00396581" w:rsidP="00396581">
            <w:pPr>
              <w:pStyle w:val="CRCoverPage"/>
              <w:spacing w:after="0"/>
              <w:rPr>
                <w:noProof/>
              </w:rPr>
            </w:pPr>
            <w:r>
              <w:rPr>
                <w:noProof/>
              </w:rPr>
              <w:t>Added MacBearerRouting at the appropriate places to ensure DL Data and RLC STATUS PDU is sent on the correct cell</w:t>
            </w:r>
          </w:p>
          <w:p w14:paraId="02B309FF" w14:textId="77777777" w:rsidR="00396581" w:rsidRPr="00773B3D" w:rsidRDefault="00396581" w:rsidP="00396581">
            <w:pPr>
              <w:pStyle w:val="CRCoverPage"/>
              <w:spacing w:after="0"/>
              <w:rPr>
                <w:noProof/>
              </w:rPr>
            </w:pPr>
          </w:p>
        </w:tc>
      </w:tr>
      <w:tr w:rsidR="00396581" w14:paraId="049639BC"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1069075B" w14:textId="77777777" w:rsidR="00396581" w:rsidRDefault="00396581" w:rsidP="0039658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84BF22C" w14:textId="77777777" w:rsidR="00396581" w:rsidRPr="00CC39F9" w:rsidRDefault="00396581" w:rsidP="00396581">
            <w:pPr>
              <w:spacing w:after="0"/>
              <w:rPr>
                <w:rFonts w:ascii="Arial" w:hAnsi="Arial" w:cs="Arial"/>
                <w:lang w:eastAsia="en-GB"/>
              </w:rPr>
            </w:pPr>
            <w:r>
              <w:rPr>
                <w:rFonts w:ascii="Arial" w:hAnsi="Arial" w:cs="Arial"/>
                <w:lang w:eastAsia="en-GB"/>
              </w:rPr>
              <w:t>NR_ASP_Templates_DRB_Data</w:t>
            </w:r>
          </w:p>
        </w:tc>
      </w:tr>
      <w:tr w:rsidR="00396581" w14:paraId="1B205277"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12319A2C" w14:textId="77777777" w:rsidR="00396581" w:rsidRDefault="00396581" w:rsidP="0039658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3F4384B" w14:textId="77777777" w:rsidR="00396581" w:rsidRDefault="00396581" w:rsidP="00396581">
            <w:pPr>
              <w:rPr>
                <w:rFonts w:ascii="Arial" w:hAnsi="Arial"/>
                <w:highlight w:val="cyan"/>
                <w:lang w:eastAsia="zh-CN"/>
              </w:rPr>
            </w:pPr>
          </w:p>
        </w:tc>
      </w:tr>
    </w:tbl>
    <w:p w14:paraId="42086211" w14:textId="77777777" w:rsidR="00396581" w:rsidRDefault="00396581" w:rsidP="00396581">
      <w:pPr>
        <w:spacing w:after="0"/>
        <w:rPr>
          <w:rFonts w:ascii="Arial" w:hAnsi="Arial"/>
          <w:b/>
          <w:lang w:eastAsia="en-GB"/>
        </w:rPr>
      </w:pPr>
    </w:p>
    <w:p w14:paraId="56A700EA" w14:textId="77777777" w:rsidR="00396581" w:rsidRDefault="00396581" w:rsidP="0039658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581" w:rsidRPr="00CD057D" w14:paraId="76D3EC83" w14:textId="77777777" w:rsidTr="00396581">
        <w:tc>
          <w:tcPr>
            <w:tcW w:w="13575" w:type="dxa"/>
            <w:tcBorders>
              <w:top w:val="single" w:sz="4" w:space="0" w:color="auto"/>
              <w:left w:val="single" w:sz="4" w:space="0" w:color="auto"/>
              <w:bottom w:val="single" w:sz="4" w:space="0" w:color="auto"/>
              <w:right w:val="single" w:sz="4" w:space="0" w:color="auto"/>
            </w:tcBorders>
          </w:tcPr>
          <w:p w14:paraId="5FDAE992"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template (present) NR_DRB_COMMON_IND car_NR_DRB_COMMON_IND(NR_CellId_Type p_NR_CellId,</w:t>
            </w:r>
          </w:p>
          <w:p w14:paraId="6C3F7AB3"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DRB_Identity p_DrbId,</w:t>
            </w:r>
          </w:p>
          <w:p w14:paraId="5A531E1C"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TimingInfo_Type p_TimingInfo,</w:t>
            </w:r>
          </w:p>
          <w:p w14:paraId="41B70664"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NR_L2DataList_Type p_L2DataList</w:t>
            </w:r>
          </w:p>
          <w:p w14:paraId="257D0B96"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 := </w:t>
            </w:r>
          </w:p>
          <w:p w14:paraId="49324A7D"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 @status    APPROVED (ENDC, NR5GC) */</w:t>
            </w:r>
          </w:p>
          <w:p w14:paraId="296084D0" w14:textId="77777777" w:rsidR="00396581" w:rsidRPr="00430079" w:rsidRDefault="00285E0C" w:rsidP="00396581">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car_NR_DRB_COMMON_IND_Common(p_NR_CellId, cr_NR_RoutingInfo_RbId(cr_NR_RadioBearerId_DRB(p_DrbId)), cr_RlcBearerRouting_NR(p_NR_CellId), p_TimingInfo, p_L2DataList); </w:t>
            </w:r>
          </w:p>
        </w:tc>
      </w:tr>
    </w:tbl>
    <w:p w14:paraId="3B254C56" w14:textId="77777777" w:rsidR="00396581" w:rsidRPr="00CD057D" w:rsidRDefault="00396581" w:rsidP="00396581">
      <w:pPr>
        <w:spacing w:after="0"/>
        <w:rPr>
          <w:rFonts w:ascii="Arial" w:hAnsi="Arial"/>
          <w:b/>
          <w:color w:val="000000"/>
          <w:lang w:eastAsia="en-GB"/>
        </w:rPr>
      </w:pPr>
    </w:p>
    <w:p w14:paraId="20EE44B4" w14:textId="77777777" w:rsidR="00396581" w:rsidRDefault="00396581" w:rsidP="0039658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581" w:rsidRPr="00CD057D" w14:paraId="3807C735" w14:textId="77777777" w:rsidTr="00396581">
        <w:tc>
          <w:tcPr>
            <w:tcW w:w="13575" w:type="dxa"/>
            <w:tcBorders>
              <w:top w:val="single" w:sz="4" w:space="0" w:color="auto"/>
              <w:left w:val="single" w:sz="4" w:space="0" w:color="auto"/>
              <w:bottom w:val="single" w:sz="4" w:space="0" w:color="auto"/>
              <w:right w:val="single" w:sz="4" w:space="0" w:color="auto"/>
            </w:tcBorders>
          </w:tcPr>
          <w:p w14:paraId="6FCE6F7A"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template (present) NR_DRB_COMMON_IND car_NR_DRB_COMMON_IND(NR_CellId_Type p_NR_CellId,</w:t>
            </w:r>
          </w:p>
          <w:p w14:paraId="5D977D1A"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template (present) DRB_Identity p_DrbId,</w:t>
            </w:r>
          </w:p>
          <w:p w14:paraId="17A729EF"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template (present) TimingInfo_Type p_TimingInfo,</w:t>
            </w:r>
          </w:p>
          <w:p w14:paraId="0300875A"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template (present) NR_L2DataList_Type p_L2DataList,</w:t>
            </w:r>
          </w:p>
          <w:p w14:paraId="46552CC9"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w:t>
            </w:r>
            <w:r w:rsidRPr="00285E0C">
              <w:rPr>
                <w:rFonts w:ascii="Courier New" w:hAnsi="Courier New" w:cs="Courier New"/>
                <w:color w:val="000000"/>
                <w:highlight w:val="yellow"/>
                <w:lang w:eastAsia="de-DE"/>
              </w:rPr>
              <w:t>template (omit)    MacBearerRouting_Type  p_MacBearerRoutingCA := omit</w:t>
            </w:r>
            <w:r w:rsidRPr="00396581">
              <w:rPr>
                <w:rFonts w:ascii="Courier New" w:hAnsi="Courier New" w:cs="Courier New"/>
                <w:color w:val="000000"/>
                <w:lang w:eastAsia="de-DE"/>
              </w:rPr>
              <w:t>) := //WA#WI=880634 7_1_1_7_1_</w:t>
            </w:r>
            <w:r w:rsidR="00285E0C">
              <w:rPr>
                <w:rFonts w:ascii="Courier New" w:hAnsi="Courier New" w:cs="Courier New"/>
                <w:color w:val="000000"/>
                <w:lang w:eastAsia="de-DE"/>
              </w:rPr>
              <w:t>x</w:t>
            </w:r>
            <w:r w:rsidRPr="00396581">
              <w:rPr>
                <w:rFonts w:ascii="Courier New" w:hAnsi="Courier New" w:cs="Courier New"/>
                <w:color w:val="000000"/>
                <w:lang w:eastAsia="de-DE"/>
              </w:rPr>
              <w:t>: Added MacBearerRouting</w:t>
            </w:r>
          </w:p>
          <w:p w14:paraId="4CA3F17D"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 @status    APPROVED (ENDC, NR5GC) */</w:t>
            </w:r>
          </w:p>
          <w:p w14:paraId="48742A6B" w14:textId="77777777" w:rsid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lastRenderedPageBreak/>
              <w:t xml:space="preserve">    car_NR_DRB_COMMON_IND_Common(p_NR_CellId, cr_NR_RoutingInfo_RbId(cr_NR_RadioBearerId_DRB(p_DrbId)), cr_RlcBearerRouting_NR(p_NR_CellId), p_TimingInfo, p_L2DataList, </w:t>
            </w:r>
            <w:r w:rsidRPr="00285E0C">
              <w:rPr>
                <w:rFonts w:ascii="Courier New" w:hAnsi="Courier New" w:cs="Courier New"/>
                <w:color w:val="000000"/>
                <w:highlight w:val="yellow"/>
                <w:lang w:eastAsia="de-DE"/>
              </w:rPr>
              <w:t>p_MacBearerRoutingCA</w:t>
            </w:r>
            <w:r w:rsidRPr="00396581">
              <w:rPr>
                <w:rFonts w:ascii="Courier New" w:hAnsi="Courier New" w:cs="Courier New"/>
                <w:color w:val="000000"/>
                <w:lang w:eastAsia="de-DE"/>
              </w:rPr>
              <w:t>); //WA#7_1_1_7_1_</w:t>
            </w:r>
            <w:r w:rsidR="00285E0C">
              <w:rPr>
                <w:rFonts w:ascii="Courier New" w:hAnsi="Courier New" w:cs="Courier New"/>
                <w:color w:val="000000"/>
                <w:lang w:eastAsia="de-DE"/>
              </w:rPr>
              <w:t>x</w:t>
            </w:r>
            <w:r w:rsidRPr="00396581">
              <w:rPr>
                <w:rFonts w:ascii="Courier New" w:hAnsi="Courier New" w:cs="Courier New"/>
                <w:color w:val="000000"/>
                <w:lang w:eastAsia="de-DE"/>
              </w:rPr>
              <w:t>: Added MacBearerRouting</w:t>
            </w:r>
          </w:p>
          <w:p w14:paraId="2B8C14D4" w14:textId="77777777" w:rsidR="00396581" w:rsidRPr="00430079" w:rsidRDefault="00396581" w:rsidP="00396581">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
        </w:tc>
      </w:tr>
    </w:tbl>
    <w:p w14:paraId="1D720CF4" w14:textId="77777777" w:rsidR="00396581" w:rsidRPr="00CD057D" w:rsidRDefault="00396581" w:rsidP="00396581">
      <w:pPr>
        <w:spacing w:after="0"/>
        <w:rPr>
          <w:rFonts w:ascii="Arial" w:hAnsi="Arial"/>
          <w:b/>
          <w:color w:val="000000"/>
          <w:lang w:eastAsia="en-GB"/>
        </w:rPr>
      </w:pPr>
    </w:p>
    <w:p w14:paraId="3B67B82B" w14:textId="77777777" w:rsidR="00285E0C" w:rsidRDefault="00285E0C" w:rsidP="00285E0C">
      <w:pPr>
        <w:pStyle w:val="Heading2"/>
        <w:numPr>
          <w:ilvl w:val="1"/>
          <w:numId w:val="14"/>
        </w:numPr>
        <w:overflowPunct w:val="0"/>
        <w:autoSpaceDE w:val="0"/>
        <w:autoSpaceDN w:val="0"/>
        <w:adjustRightInd w:val="0"/>
        <w:spacing w:before="480"/>
        <w:rPr>
          <w:rFonts w:cs="Arial"/>
          <w:b/>
          <w:color w:val="000000"/>
          <w:lang w:eastAsia="en-GB"/>
        </w:rPr>
      </w:pPr>
      <w:bookmarkStart w:id="10" w:name="_Toc87953576"/>
      <w:r w:rsidRPr="00B52828">
        <w:rPr>
          <w:rFonts w:cs="Arial"/>
          <w:b/>
          <w:color w:val="000000"/>
          <w:lang w:eastAsia="en-GB"/>
        </w:rPr>
        <w:t xml:space="preserve">Correction to </w:t>
      </w:r>
      <w:r w:rsidRPr="00285E0C">
        <w:rPr>
          <w:rFonts w:cs="Arial"/>
          <w:b/>
          <w:color w:val="000000"/>
          <w:lang w:eastAsia="en-GB"/>
        </w:rPr>
        <w:t>car_NR_DRB_COMMON_IND_MAC_PDUList</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285E0C" w14:paraId="77B55D45" w14:textId="77777777" w:rsidTr="00C21953">
        <w:tc>
          <w:tcPr>
            <w:tcW w:w="1985" w:type="dxa"/>
            <w:tcBorders>
              <w:top w:val="single" w:sz="4" w:space="0" w:color="auto"/>
              <w:left w:val="single" w:sz="4" w:space="0" w:color="auto"/>
              <w:bottom w:val="single" w:sz="4" w:space="0" w:color="auto"/>
              <w:right w:val="single" w:sz="4" w:space="0" w:color="auto"/>
            </w:tcBorders>
            <w:hideMark/>
          </w:tcPr>
          <w:p w14:paraId="1511270F" w14:textId="77777777" w:rsidR="00285E0C" w:rsidRDefault="00285E0C" w:rsidP="00C21953">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4E143155" w14:textId="77777777" w:rsidR="00285E0C" w:rsidRPr="00CC39F9" w:rsidRDefault="00285E0C" w:rsidP="00C21953">
            <w:pPr>
              <w:pStyle w:val="CRCoverPage"/>
              <w:spacing w:after="0"/>
              <w:rPr>
                <w:rFonts w:cs="Arial"/>
                <w:lang w:eastAsia="en-GB"/>
              </w:rPr>
            </w:pPr>
            <w:r w:rsidRPr="00285E0C">
              <w:rPr>
                <w:rFonts w:cs="Arial"/>
                <w:lang w:eastAsia="en-GB"/>
              </w:rPr>
              <w:t>car_NR_DRB_COMMON_IND_MAC_PDUList</w:t>
            </w:r>
          </w:p>
        </w:tc>
      </w:tr>
      <w:tr w:rsidR="00285E0C" w14:paraId="2F81662F" w14:textId="77777777" w:rsidTr="00C21953">
        <w:trPr>
          <w:trHeight w:val="350"/>
        </w:trPr>
        <w:tc>
          <w:tcPr>
            <w:tcW w:w="1985" w:type="dxa"/>
            <w:tcBorders>
              <w:top w:val="single" w:sz="4" w:space="0" w:color="auto"/>
              <w:left w:val="single" w:sz="4" w:space="0" w:color="auto"/>
              <w:bottom w:val="single" w:sz="4" w:space="0" w:color="auto"/>
              <w:right w:val="single" w:sz="4" w:space="0" w:color="auto"/>
            </w:tcBorders>
            <w:hideMark/>
          </w:tcPr>
          <w:p w14:paraId="03C826A4" w14:textId="77777777" w:rsidR="00285E0C" w:rsidRDefault="00285E0C" w:rsidP="00C21953">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07F1DBF" w14:textId="77777777" w:rsidR="00285E0C" w:rsidRDefault="00285E0C" w:rsidP="00C21953">
            <w:pPr>
              <w:pStyle w:val="CRCoverPage"/>
              <w:spacing w:after="0"/>
              <w:rPr>
                <w:rFonts w:cs="Arial"/>
                <w:lang w:eastAsia="en-GB"/>
              </w:rPr>
            </w:pPr>
            <w:r>
              <w:rPr>
                <w:rFonts w:cs="Arial"/>
                <w:lang w:eastAsia="en-GB"/>
              </w:rPr>
              <w:t>MacBearerRouting should be enabled to ensure the DL Data and RLC STATUS PDU is sent on the correct cell.</w:t>
            </w:r>
          </w:p>
          <w:p w14:paraId="17A4FCC2" w14:textId="77777777" w:rsidR="00285E0C" w:rsidRPr="009B0B50" w:rsidRDefault="00285E0C" w:rsidP="00C21953">
            <w:pPr>
              <w:pStyle w:val="CRCoverPage"/>
              <w:spacing w:after="0"/>
              <w:rPr>
                <w:rFonts w:cs="Arial"/>
                <w:lang w:eastAsia="en-GB"/>
              </w:rPr>
            </w:pPr>
          </w:p>
        </w:tc>
      </w:tr>
      <w:tr w:rsidR="00285E0C" w14:paraId="07048889" w14:textId="77777777" w:rsidTr="00C21953">
        <w:tc>
          <w:tcPr>
            <w:tcW w:w="1985" w:type="dxa"/>
            <w:tcBorders>
              <w:top w:val="single" w:sz="4" w:space="0" w:color="auto"/>
              <w:left w:val="single" w:sz="4" w:space="0" w:color="auto"/>
              <w:bottom w:val="single" w:sz="4" w:space="0" w:color="auto"/>
              <w:right w:val="single" w:sz="4" w:space="0" w:color="auto"/>
            </w:tcBorders>
            <w:hideMark/>
          </w:tcPr>
          <w:p w14:paraId="1239EC66" w14:textId="77777777" w:rsidR="00285E0C" w:rsidRDefault="00285E0C" w:rsidP="00C21953">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32EB7EE" w14:textId="77777777" w:rsidR="00285E0C" w:rsidRDefault="00285E0C" w:rsidP="00C21953">
            <w:pPr>
              <w:pStyle w:val="CRCoverPage"/>
              <w:spacing w:after="0"/>
              <w:rPr>
                <w:noProof/>
              </w:rPr>
            </w:pPr>
            <w:r>
              <w:rPr>
                <w:noProof/>
              </w:rPr>
              <w:t>Added MacBearerRouting at the appropriate places to ensure DL Data and RLC STATUS PDU is sent on the correct cell</w:t>
            </w:r>
          </w:p>
          <w:p w14:paraId="42530C1D" w14:textId="77777777" w:rsidR="00285E0C" w:rsidRPr="00773B3D" w:rsidRDefault="00285E0C" w:rsidP="00C21953">
            <w:pPr>
              <w:pStyle w:val="CRCoverPage"/>
              <w:spacing w:after="0"/>
              <w:rPr>
                <w:noProof/>
              </w:rPr>
            </w:pPr>
          </w:p>
        </w:tc>
      </w:tr>
      <w:tr w:rsidR="00285E0C" w14:paraId="605E93A8" w14:textId="77777777" w:rsidTr="00C21953">
        <w:tc>
          <w:tcPr>
            <w:tcW w:w="1985" w:type="dxa"/>
            <w:tcBorders>
              <w:top w:val="single" w:sz="4" w:space="0" w:color="auto"/>
              <w:left w:val="single" w:sz="4" w:space="0" w:color="auto"/>
              <w:bottom w:val="single" w:sz="4" w:space="0" w:color="auto"/>
              <w:right w:val="single" w:sz="4" w:space="0" w:color="auto"/>
            </w:tcBorders>
            <w:hideMark/>
          </w:tcPr>
          <w:p w14:paraId="53F694A2" w14:textId="77777777" w:rsidR="00285E0C" w:rsidRDefault="00285E0C" w:rsidP="00C21953">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5B0F2C7" w14:textId="77777777" w:rsidR="00285E0C" w:rsidRPr="00CC39F9" w:rsidRDefault="00285E0C" w:rsidP="00C21953">
            <w:pPr>
              <w:spacing w:after="0"/>
              <w:rPr>
                <w:rFonts w:ascii="Arial" w:hAnsi="Arial" w:cs="Arial"/>
                <w:lang w:eastAsia="en-GB"/>
              </w:rPr>
            </w:pPr>
            <w:r>
              <w:rPr>
                <w:rFonts w:ascii="Arial" w:hAnsi="Arial" w:cs="Arial"/>
                <w:lang w:eastAsia="en-GB"/>
              </w:rPr>
              <w:t>NR_ASP_Templates_DRB_Data</w:t>
            </w:r>
          </w:p>
        </w:tc>
      </w:tr>
      <w:tr w:rsidR="00285E0C" w14:paraId="06806394" w14:textId="77777777" w:rsidTr="00C21953">
        <w:tc>
          <w:tcPr>
            <w:tcW w:w="1985" w:type="dxa"/>
            <w:tcBorders>
              <w:top w:val="single" w:sz="4" w:space="0" w:color="auto"/>
              <w:left w:val="single" w:sz="4" w:space="0" w:color="auto"/>
              <w:bottom w:val="single" w:sz="4" w:space="0" w:color="auto"/>
              <w:right w:val="single" w:sz="4" w:space="0" w:color="auto"/>
            </w:tcBorders>
            <w:hideMark/>
          </w:tcPr>
          <w:p w14:paraId="27538C4B" w14:textId="77777777" w:rsidR="00285E0C" w:rsidRDefault="00285E0C" w:rsidP="00C21953">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B39E12D" w14:textId="77777777" w:rsidR="00285E0C" w:rsidRDefault="00285E0C" w:rsidP="00C21953">
            <w:pPr>
              <w:rPr>
                <w:rFonts w:ascii="Arial" w:hAnsi="Arial"/>
                <w:highlight w:val="cyan"/>
                <w:lang w:eastAsia="zh-CN"/>
              </w:rPr>
            </w:pPr>
          </w:p>
        </w:tc>
      </w:tr>
    </w:tbl>
    <w:p w14:paraId="0678CB48" w14:textId="77777777" w:rsidR="00285E0C" w:rsidRDefault="00285E0C" w:rsidP="00285E0C">
      <w:pPr>
        <w:spacing w:after="0"/>
        <w:rPr>
          <w:rFonts w:ascii="Arial" w:hAnsi="Arial"/>
          <w:b/>
          <w:lang w:eastAsia="en-GB"/>
        </w:rPr>
      </w:pPr>
    </w:p>
    <w:p w14:paraId="631B4A91" w14:textId="77777777" w:rsidR="00285E0C" w:rsidRDefault="00285E0C" w:rsidP="00285E0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85E0C" w:rsidRPr="00CD057D" w14:paraId="23258CDB" w14:textId="77777777" w:rsidTr="00C21953">
        <w:tc>
          <w:tcPr>
            <w:tcW w:w="13575" w:type="dxa"/>
            <w:tcBorders>
              <w:top w:val="single" w:sz="4" w:space="0" w:color="auto"/>
              <w:left w:val="single" w:sz="4" w:space="0" w:color="auto"/>
              <w:bottom w:val="single" w:sz="4" w:space="0" w:color="auto"/>
              <w:right w:val="single" w:sz="4" w:space="0" w:color="auto"/>
            </w:tcBorders>
          </w:tcPr>
          <w:p w14:paraId="29088C78"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template (present) NR_DRB_COMMON_IND car_NR_DRB_COMMON_IND_MAC_PDUList(NR_CellId_Type p_NR_CellId,</w:t>
            </w:r>
          </w:p>
          <w:p w14:paraId="4801B1BB"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DRB_Identity p_DrbId,</w:t>
            </w:r>
          </w:p>
          <w:p w14:paraId="040C407C"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TimingInfo_Type p_TimingInfo := cr_TimingInfo_Any,</w:t>
            </w:r>
          </w:p>
          <w:p w14:paraId="65127796"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NR_MAC_PDUList_Type p_MAC_PDUList := ?</w:t>
            </w:r>
          </w:p>
          <w:p w14:paraId="1082AB95"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 := </w:t>
            </w:r>
          </w:p>
          <w:p w14:paraId="7FFD30CB"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 @status    APPROVED (ENDC, NR5GC) */</w:t>
            </w:r>
          </w:p>
          <w:p w14:paraId="2F45C865" w14:textId="77777777" w:rsidR="00285E0C" w:rsidRPr="00430079" w:rsidRDefault="00285E0C" w:rsidP="00C21953">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car_NR_DRB_COMMON_IND(p_NR_CellId, p_DrbId, p_TimingInfo, cr_NR_L2DataList_MacPdu(p_MAC_PDUList));</w:t>
            </w:r>
          </w:p>
        </w:tc>
      </w:tr>
    </w:tbl>
    <w:p w14:paraId="72996FF1" w14:textId="77777777" w:rsidR="00285E0C" w:rsidRPr="00CD057D" w:rsidRDefault="00285E0C" w:rsidP="00285E0C">
      <w:pPr>
        <w:spacing w:after="0"/>
        <w:rPr>
          <w:rFonts w:ascii="Arial" w:hAnsi="Arial"/>
          <w:b/>
          <w:color w:val="000000"/>
          <w:lang w:eastAsia="en-GB"/>
        </w:rPr>
      </w:pPr>
    </w:p>
    <w:p w14:paraId="03686E36" w14:textId="77777777" w:rsidR="00285E0C" w:rsidRDefault="00285E0C" w:rsidP="00285E0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85E0C" w:rsidRPr="00CD057D" w14:paraId="59474E01" w14:textId="77777777" w:rsidTr="00C21953">
        <w:tc>
          <w:tcPr>
            <w:tcW w:w="13575" w:type="dxa"/>
            <w:tcBorders>
              <w:top w:val="single" w:sz="4" w:space="0" w:color="auto"/>
              <w:left w:val="single" w:sz="4" w:space="0" w:color="auto"/>
              <w:bottom w:val="single" w:sz="4" w:space="0" w:color="auto"/>
              <w:right w:val="single" w:sz="4" w:space="0" w:color="auto"/>
            </w:tcBorders>
          </w:tcPr>
          <w:p w14:paraId="5858B242"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template (present) NR_DRB_COMMON_IND car_NR_DRB_COMMON_IND_MAC_PDUList(NR_CellId_Type p_NR_CellId,</w:t>
            </w:r>
          </w:p>
          <w:p w14:paraId="5DBB60FF"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DRB_Identity p_DrbId,</w:t>
            </w:r>
          </w:p>
          <w:p w14:paraId="7884FA5D"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TimingInfo_Type p_TimingInfo := cr_TimingInfo_Any,</w:t>
            </w:r>
          </w:p>
          <w:p w14:paraId="2085B8EC"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NR_MAC_PDUList_Type p_MAC_PDUList := ?,</w:t>
            </w:r>
          </w:p>
          <w:p w14:paraId="45140861"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r w:rsidRPr="00285E0C">
              <w:rPr>
                <w:rFonts w:ascii="Courier New" w:hAnsi="Courier New" w:cs="Courier New"/>
                <w:color w:val="000000"/>
                <w:highlight w:val="yellow"/>
                <w:lang w:eastAsia="de-DE"/>
              </w:rPr>
              <w:t>template (omit)    MacBearerRouting_Type  p_MacBearerRoutingCA := omit</w:t>
            </w:r>
            <w:r w:rsidRPr="00285E0C">
              <w:rPr>
                <w:rFonts w:ascii="Courier New" w:hAnsi="Courier New" w:cs="Courier New"/>
                <w:color w:val="000000"/>
                <w:lang w:eastAsia="de-DE"/>
              </w:rPr>
              <w:t>) := //WA#WI=880634 7_1_1_7_1_</w:t>
            </w:r>
            <w:r>
              <w:rPr>
                <w:rFonts w:ascii="Courier New" w:hAnsi="Courier New" w:cs="Courier New"/>
                <w:color w:val="000000"/>
                <w:lang w:eastAsia="de-DE"/>
              </w:rPr>
              <w:t>x</w:t>
            </w:r>
            <w:r w:rsidRPr="00285E0C">
              <w:rPr>
                <w:rFonts w:ascii="Courier New" w:hAnsi="Courier New" w:cs="Courier New"/>
                <w:color w:val="000000"/>
                <w:lang w:eastAsia="de-DE"/>
              </w:rPr>
              <w:t>: Added MacBearerRouting</w:t>
            </w:r>
          </w:p>
          <w:p w14:paraId="2C92587E"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lastRenderedPageBreak/>
              <w:t xml:space="preserve">    /* @status    APPROVED (ENDC, NR5GC) */</w:t>
            </w:r>
          </w:p>
          <w:p w14:paraId="055998CB" w14:textId="77777777" w:rsidR="00285E0C" w:rsidRPr="00430079" w:rsidRDefault="00285E0C" w:rsidP="00C21953">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car_NR_DRB_COMMON_IND(p_NR_CellId, p_DrbId, p_TimingInfo, cr_NR_L2DataList_MacPdu(p_MAC_PDUList), </w:t>
            </w:r>
            <w:r w:rsidRPr="00285E0C">
              <w:rPr>
                <w:rFonts w:ascii="Courier New" w:hAnsi="Courier New" w:cs="Courier New"/>
                <w:color w:val="000000"/>
                <w:highlight w:val="yellow"/>
                <w:lang w:eastAsia="de-DE"/>
              </w:rPr>
              <w:t>p_MacBearerRoutingCA</w:t>
            </w:r>
            <w:r w:rsidRPr="00285E0C">
              <w:rPr>
                <w:rFonts w:ascii="Courier New" w:hAnsi="Courier New" w:cs="Courier New"/>
                <w:color w:val="000000"/>
                <w:lang w:eastAsia="de-DE"/>
              </w:rPr>
              <w:t>); //WA#WI=880634 7_1_1_7_1_</w:t>
            </w:r>
            <w:r>
              <w:rPr>
                <w:rFonts w:ascii="Courier New" w:hAnsi="Courier New" w:cs="Courier New"/>
                <w:color w:val="000000"/>
                <w:lang w:eastAsia="de-DE"/>
              </w:rPr>
              <w:t>x</w:t>
            </w:r>
            <w:r w:rsidRPr="00285E0C">
              <w:rPr>
                <w:rFonts w:ascii="Courier New" w:hAnsi="Courier New" w:cs="Courier New"/>
                <w:color w:val="000000"/>
                <w:lang w:eastAsia="de-DE"/>
              </w:rPr>
              <w:t>: Added MacBearerRouting</w:t>
            </w:r>
          </w:p>
        </w:tc>
      </w:tr>
    </w:tbl>
    <w:p w14:paraId="1F88674A" w14:textId="77777777" w:rsidR="00285E0C" w:rsidRPr="00CD057D" w:rsidRDefault="00285E0C" w:rsidP="00285E0C">
      <w:pPr>
        <w:spacing w:after="0"/>
        <w:rPr>
          <w:rFonts w:ascii="Arial" w:hAnsi="Arial"/>
          <w:b/>
          <w:color w:val="000000"/>
          <w:lang w:eastAsia="en-GB"/>
        </w:rPr>
      </w:pPr>
    </w:p>
    <w:p w14:paraId="4EEF3D13" w14:textId="77777777" w:rsidR="00B71060" w:rsidRDefault="00B71060" w:rsidP="006E7773">
      <w:pPr>
        <w:rPr>
          <w:lang w:eastAsia="en-GB"/>
        </w:rPr>
      </w:pPr>
    </w:p>
    <w:sectPr w:rsidR="00B71060"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997C4" w14:textId="77777777" w:rsidR="00396581" w:rsidRDefault="00396581">
      <w:r>
        <w:separator/>
      </w:r>
    </w:p>
  </w:endnote>
  <w:endnote w:type="continuationSeparator" w:id="0">
    <w:p w14:paraId="0B502893" w14:textId="77777777" w:rsidR="00396581" w:rsidRDefault="00396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864E7" w14:textId="77777777" w:rsidR="00396581" w:rsidRDefault="00396581">
      <w:r>
        <w:separator/>
      </w:r>
    </w:p>
  </w:footnote>
  <w:footnote w:type="continuationSeparator" w:id="0">
    <w:p w14:paraId="5423D25A" w14:textId="77777777" w:rsidR="00396581" w:rsidRDefault="00396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8D7DB" w14:textId="77777777" w:rsidR="00396581" w:rsidRDefault="003965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F8D8" w14:textId="77777777" w:rsidR="00396581" w:rsidRDefault="003965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D89D0" w14:textId="77777777" w:rsidR="00396581" w:rsidRDefault="003965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F4E37" w14:textId="77777777" w:rsidR="00396581" w:rsidRDefault="003965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7946254"/>
    <w:multiLevelType w:val="hybridMultilevel"/>
    <w:tmpl w:val="78549F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942249"/>
    <w:multiLevelType w:val="hybridMultilevel"/>
    <w:tmpl w:val="05025B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76FF280"/>
    <w:multiLevelType w:val="singleLevel"/>
    <w:tmpl w:val="176FF280"/>
    <w:lvl w:ilvl="0">
      <w:start w:val="1"/>
      <w:numFmt w:val="decimal"/>
      <w:lvlText w:val="%1."/>
      <w:lvlJc w:val="left"/>
      <w:pPr>
        <w:tabs>
          <w:tab w:val="num" w:pos="312"/>
        </w:tabs>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AF3C5B"/>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F1088F"/>
    <w:multiLevelType w:val="hybridMultilevel"/>
    <w:tmpl w:val="17461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3"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04F6A"/>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FEDB45"/>
    <w:multiLevelType w:val="singleLevel"/>
    <w:tmpl w:val="43FEDB45"/>
    <w:lvl w:ilvl="0">
      <w:start w:val="1"/>
      <w:numFmt w:val="decimal"/>
      <w:suff w:val="space"/>
      <w:lvlText w:val="%1."/>
      <w:lvlJc w:val="left"/>
    </w:lvl>
  </w:abstractNum>
  <w:abstractNum w:abstractNumId="21"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DF1509D"/>
    <w:multiLevelType w:val="hybridMultilevel"/>
    <w:tmpl w:val="17461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E3F66EF"/>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9C4DAE0"/>
    <w:multiLevelType w:val="singleLevel"/>
    <w:tmpl w:val="0EC29454"/>
    <w:lvl w:ilvl="0">
      <w:start w:val="1"/>
      <w:numFmt w:val="decimal"/>
      <w:suff w:val="space"/>
      <w:lvlText w:val="%1."/>
      <w:lvlJc w:val="left"/>
    </w:lvl>
  </w:abstractNum>
  <w:abstractNum w:abstractNumId="31"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005825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23866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8116790">
    <w:abstractNumId w:val="9"/>
  </w:num>
  <w:num w:numId="4" w16cid:durableId="1072971242">
    <w:abstractNumId w:val="19"/>
  </w:num>
  <w:num w:numId="5" w16cid:durableId="618337245">
    <w:abstractNumId w:val="13"/>
  </w:num>
  <w:num w:numId="6" w16cid:durableId="1663268478">
    <w:abstractNumId w:val="20"/>
  </w:num>
  <w:num w:numId="7" w16cid:durableId="317417929">
    <w:abstractNumId w:val="30"/>
  </w:num>
  <w:num w:numId="8" w16cid:durableId="979842314">
    <w:abstractNumId w:val="8"/>
  </w:num>
  <w:num w:numId="9" w16cid:durableId="1531914990">
    <w:abstractNumId w:val="18"/>
  </w:num>
  <w:num w:numId="10" w16cid:durableId="1182625048">
    <w:abstractNumId w:val="32"/>
  </w:num>
  <w:num w:numId="11" w16cid:durableId="1461654030">
    <w:abstractNumId w:val="15"/>
  </w:num>
  <w:num w:numId="12" w16cid:durableId="802163656">
    <w:abstractNumId w:val="21"/>
  </w:num>
  <w:num w:numId="13" w16cid:durableId="196968399">
    <w:abstractNumId w:val="4"/>
  </w:num>
  <w:num w:numId="14" w16cid:durableId="1852529032">
    <w:abstractNumId w:val="17"/>
  </w:num>
  <w:num w:numId="15" w16cid:durableId="590506706">
    <w:abstractNumId w:val="0"/>
  </w:num>
  <w:num w:numId="16" w16cid:durableId="2024084630">
    <w:abstractNumId w:val="1"/>
  </w:num>
  <w:num w:numId="17" w16cid:durableId="192421895">
    <w:abstractNumId w:val="7"/>
  </w:num>
  <w:num w:numId="18" w16cid:durableId="305935951">
    <w:abstractNumId w:val="22"/>
  </w:num>
  <w:num w:numId="19" w16cid:durableId="1483161947">
    <w:abstractNumId w:val="31"/>
  </w:num>
  <w:num w:numId="20" w16cid:durableId="631328066">
    <w:abstractNumId w:val="29"/>
  </w:num>
  <w:num w:numId="21" w16cid:durableId="1832065523">
    <w:abstractNumId w:val="12"/>
  </w:num>
  <w:num w:numId="22" w16cid:durableId="795487962">
    <w:abstractNumId w:val="25"/>
  </w:num>
  <w:num w:numId="23" w16cid:durableId="541207307">
    <w:abstractNumId w:val="28"/>
  </w:num>
  <w:num w:numId="24" w16cid:durableId="1682005868">
    <w:abstractNumId w:val="16"/>
  </w:num>
  <w:num w:numId="25" w16cid:durableId="1764494031">
    <w:abstractNumId w:val="26"/>
  </w:num>
  <w:num w:numId="26" w16cid:durableId="1270430199">
    <w:abstractNumId w:val="5"/>
  </w:num>
  <w:num w:numId="27" w16cid:durableId="1171721832">
    <w:abstractNumId w:val="6"/>
  </w:num>
  <w:num w:numId="28" w16cid:durableId="1087995452">
    <w:abstractNumId w:val="24"/>
  </w:num>
  <w:num w:numId="29" w16cid:durableId="2109883312">
    <w:abstractNumId w:val="3"/>
  </w:num>
  <w:num w:numId="30" w16cid:durableId="2021160246">
    <w:abstractNumId w:val="27"/>
  </w:num>
  <w:num w:numId="31" w16cid:durableId="893541151">
    <w:abstractNumId w:val="11"/>
  </w:num>
  <w:num w:numId="32" w16cid:durableId="193661196">
    <w:abstractNumId w:val="2"/>
  </w:num>
  <w:num w:numId="33" w16cid:durableId="1072660189">
    <w:abstractNumId w:val="23"/>
  </w:num>
  <w:num w:numId="34" w16cid:durableId="932787326">
    <w:abstractNumId w:val="14"/>
  </w:num>
  <w:num w:numId="35" w16cid:durableId="18165571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3629C"/>
    <w:rsid w:val="00036FE7"/>
    <w:rsid w:val="000464EB"/>
    <w:rsid w:val="00054E62"/>
    <w:rsid w:val="00057DBD"/>
    <w:rsid w:val="000614B3"/>
    <w:rsid w:val="0006562C"/>
    <w:rsid w:val="000749BF"/>
    <w:rsid w:val="0009581D"/>
    <w:rsid w:val="00096F61"/>
    <w:rsid w:val="000A1C38"/>
    <w:rsid w:val="000A30FB"/>
    <w:rsid w:val="000A4903"/>
    <w:rsid w:val="000A4AB6"/>
    <w:rsid w:val="000A55CC"/>
    <w:rsid w:val="000A6394"/>
    <w:rsid w:val="000B70AF"/>
    <w:rsid w:val="000B7FED"/>
    <w:rsid w:val="000C038A"/>
    <w:rsid w:val="000C104F"/>
    <w:rsid w:val="000C6598"/>
    <w:rsid w:val="000D40AB"/>
    <w:rsid w:val="000F119F"/>
    <w:rsid w:val="000F34D6"/>
    <w:rsid w:val="001109AC"/>
    <w:rsid w:val="00112785"/>
    <w:rsid w:val="0011415B"/>
    <w:rsid w:val="001209DE"/>
    <w:rsid w:val="0012136E"/>
    <w:rsid w:val="00126237"/>
    <w:rsid w:val="001302CE"/>
    <w:rsid w:val="001373AB"/>
    <w:rsid w:val="00145D43"/>
    <w:rsid w:val="00146DCF"/>
    <w:rsid w:val="00164CFC"/>
    <w:rsid w:val="00173835"/>
    <w:rsid w:val="0018746F"/>
    <w:rsid w:val="001901A2"/>
    <w:rsid w:val="00192C46"/>
    <w:rsid w:val="001A08B3"/>
    <w:rsid w:val="001A0D31"/>
    <w:rsid w:val="001A709A"/>
    <w:rsid w:val="001A7B60"/>
    <w:rsid w:val="001B52F0"/>
    <w:rsid w:val="001B7A65"/>
    <w:rsid w:val="001C5C2A"/>
    <w:rsid w:val="001E10A1"/>
    <w:rsid w:val="001E3D37"/>
    <w:rsid w:val="001E41F3"/>
    <w:rsid w:val="001F1817"/>
    <w:rsid w:val="001F406A"/>
    <w:rsid w:val="002040A1"/>
    <w:rsid w:val="00220349"/>
    <w:rsid w:val="00221C5A"/>
    <w:rsid w:val="00241A66"/>
    <w:rsid w:val="00245CA4"/>
    <w:rsid w:val="002564C6"/>
    <w:rsid w:val="0026004D"/>
    <w:rsid w:val="00263668"/>
    <w:rsid w:val="002640DD"/>
    <w:rsid w:val="00275D12"/>
    <w:rsid w:val="002763FF"/>
    <w:rsid w:val="00284FEB"/>
    <w:rsid w:val="00285E0C"/>
    <w:rsid w:val="002860C4"/>
    <w:rsid w:val="002901A3"/>
    <w:rsid w:val="002A4DCB"/>
    <w:rsid w:val="002B14D3"/>
    <w:rsid w:val="002B20AF"/>
    <w:rsid w:val="002B5741"/>
    <w:rsid w:val="002C7E01"/>
    <w:rsid w:val="002E008A"/>
    <w:rsid w:val="002F1B4B"/>
    <w:rsid w:val="002F45F1"/>
    <w:rsid w:val="002F7D40"/>
    <w:rsid w:val="00305409"/>
    <w:rsid w:val="00310217"/>
    <w:rsid w:val="0031061D"/>
    <w:rsid w:val="00310915"/>
    <w:rsid w:val="003216F1"/>
    <w:rsid w:val="00322D46"/>
    <w:rsid w:val="00330ABB"/>
    <w:rsid w:val="0033294A"/>
    <w:rsid w:val="00341F6F"/>
    <w:rsid w:val="00342D98"/>
    <w:rsid w:val="00343CD7"/>
    <w:rsid w:val="00345383"/>
    <w:rsid w:val="00346D77"/>
    <w:rsid w:val="003556DC"/>
    <w:rsid w:val="003609EF"/>
    <w:rsid w:val="0036231A"/>
    <w:rsid w:val="00374DD4"/>
    <w:rsid w:val="00375BB0"/>
    <w:rsid w:val="003764EC"/>
    <w:rsid w:val="003806A7"/>
    <w:rsid w:val="00383C3D"/>
    <w:rsid w:val="003858C9"/>
    <w:rsid w:val="00387792"/>
    <w:rsid w:val="003904E3"/>
    <w:rsid w:val="003926A3"/>
    <w:rsid w:val="00393BCA"/>
    <w:rsid w:val="00396581"/>
    <w:rsid w:val="003B2D13"/>
    <w:rsid w:val="003B55A9"/>
    <w:rsid w:val="003C2766"/>
    <w:rsid w:val="003D1466"/>
    <w:rsid w:val="003E1A36"/>
    <w:rsid w:val="003E51C2"/>
    <w:rsid w:val="003F3287"/>
    <w:rsid w:val="00410371"/>
    <w:rsid w:val="00411482"/>
    <w:rsid w:val="00412379"/>
    <w:rsid w:val="0041471B"/>
    <w:rsid w:val="004153A1"/>
    <w:rsid w:val="00415491"/>
    <w:rsid w:val="00416FA7"/>
    <w:rsid w:val="004242F1"/>
    <w:rsid w:val="00430079"/>
    <w:rsid w:val="0043163D"/>
    <w:rsid w:val="00433730"/>
    <w:rsid w:val="00440D0A"/>
    <w:rsid w:val="00444C77"/>
    <w:rsid w:val="00446488"/>
    <w:rsid w:val="00460215"/>
    <w:rsid w:val="00461008"/>
    <w:rsid w:val="00461F12"/>
    <w:rsid w:val="004635E5"/>
    <w:rsid w:val="004717EA"/>
    <w:rsid w:val="00482B43"/>
    <w:rsid w:val="00495060"/>
    <w:rsid w:val="004976F0"/>
    <w:rsid w:val="004A0A98"/>
    <w:rsid w:val="004A2AED"/>
    <w:rsid w:val="004B01A5"/>
    <w:rsid w:val="004B2C2D"/>
    <w:rsid w:val="004B526E"/>
    <w:rsid w:val="004B75B7"/>
    <w:rsid w:val="004D455F"/>
    <w:rsid w:val="004D5164"/>
    <w:rsid w:val="004E3B5B"/>
    <w:rsid w:val="004E60C1"/>
    <w:rsid w:val="004F661B"/>
    <w:rsid w:val="005045C7"/>
    <w:rsid w:val="005105E0"/>
    <w:rsid w:val="0051196A"/>
    <w:rsid w:val="005135A1"/>
    <w:rsid w:val="0051580D"/>
    <w:rsid w:val="005279F5"/>
    <w:rsid w:val="00532891"/>
    <w:rsid w:val="005414FC"/>
    <w:rsid w:val="00547111"/>
    <w:rsid w:val="00550D59"/>
    <w:rsid w:val="005636C5"/>
    <w:rsid w:val="00564EDF"/>
    <w:rsid w:val="0056673A"/>
    <w:rsid w:val="00566F6F"/>
    <w:rsid w:val="0058240F"/>
    <w:rsid w:val="00587F6A"/>
    <w:rsid w:val="00592D74"/>
    <w:rsid w:val="00596753"/>
    <w:rsid w:val="005B4127"/>
    <w:rsid w:val="005D27CA"/>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316B2"/>
    <w:rsid w:val="00642CCB"/>
    <w:rsid w:val="00644586"/>
    <w:rsid w:val="00652A36"/>
    <w:rsid w:val="0065364E"/>
    <w:rsid w:val="006537B5"/>
    <w:rsid w:val="00661E2C"/>
    <w:rsid w:val="00667016"/>
    <w:rsid w:val="00675E7E"/>
    <w:rsid w:val="0068282E"/>
    <w:rsid w:val="0068444E"/>
    <w:rsid w:val="00695808"/>
    <w:rsid w:val="006A5853"/>
    <w:rsid w:val="006A6982"/>
    <w:rsid w:val="006A737E"/>
    <w:rsid w:val="006B46FB"/>
    <w:rsid w:val="006B7B2F"/>
    <w:rsid w:val="006D0191"/>
    <w:rsid w:val="006E21FB"/>
    <w:rsid w:val="006E4465"/>
    <w:rsid w:val="006E5627"/>
    <w:rsid w:val="006E7773"/>
    <w:rsid w:val="006F6B99"/>
    <w:rsid w:val="006F7B09"/>
    <w:rsid w:val="00704829"/>
    <w:rsid w:val="007101FB"/>
    <w:rsid w:val="0072522A"/>
    <w:rsid w:val="0073208D"/>
    <w:rsid w:val="0073742E"/>
    <w:rsid w:val="0073773F"/>
    <w:rsid w:val="00745592"/>
    <w:rsid w:val="00755C92"/>
    <w:rsid w:val="00762213"/>
    <w:rsid w:val="00763BA2"/>
    <w:rsid w:val="007656FE"/>
    <w:rsid w:val="007658A5"/>
    <w:rsid w:val="00773B3D"/>
    <w:rsid w:val="00792342"/>
    <w:rsid w:val="007977A8"/>
    <w:rsid w:val="007A73E5"/>
    <w:rsid w:val="007B512A"/>
    <w:rsid w:val="007C13F4"/>
    <w:rsid w:val="007C2097"/>
    <w:rsid w:val="007C28A7"/>
    <w:rsid w:val="007D6A07"/>
    <w:rsid w:val="007D6DB1"/>
    <w:rsid w:val="007D7566"/>
    <w:rsid w:val="007F0389"/>
    <w:rsid w:val="007F3701"/>
    <w:rsid w:val="007F7259"/>
    <w:rsid w:val="00800A71"/>
    <w:rsid w:val="00801700"/>
    <w:rsid w:val="00801CF0"/>
    <w:rsid w:val="008040A8"/>
    <w:rsid w:val="00824C2C"/>
    <w:rsid w:val="00825391"/>
    <w:rsid w:val="00825C07"/>
    <w:rsid w:val="008279FA"/>
    <w:rsid w:val="0085441A"/>
    <w:rsid w:val="008626E7"/>
    <w:rsid w:val="00870EE7"/>
    <w:rsid w:val="0087510D"/>
    <w:rsid w:val="00880F55"/>
    <w:rsid w:val="00883A39"/>
    <w:rsid w:val="008863B9"/>
    <w:rsid w:val="0089088C"/>
    <w:rsid w:val="008A45A6"/>
    <w:rsid w:val="008B2743"/>
    <w:rsid w:val="008C47C7"/>
    <w:rsid w:val="008D4141"/>
    <w:rsid w:val="008E6B1F"/>
    <w:rsid w:val="008F686C"/>
    <w:rsid w:val="00901400"/>
    <w:rsid w:val="00904EBA"/>
    <w:rsid w:val="00907B05"/>
    <w:rsid w:val="00912016"/>
    <w:rsid w:val="0091261A"/>
    <w:rsid w:val="00913E0B"/>
    <w:rsid w:val="009148DE"/>
    <w:rsid w:val="00916386"/>
    <w:rsid w:val="009418D9"/>
    <w:rsid w:val="00941E30"/>
    <w:rsid w:val="00943B96"/>
    <w:rsid w:val="00946424"/>
    <w:rsid w:val="009478EE"/>
    <w:rsid w:val="0095139C"/>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25DC"/>
    <w:rsid w:val="009F734F"/>
    <w:rsid w:val="009F7D81"/>
    <w:rsid w:val="00A00487"/>
    <w:rsid w:val="00A0746C"/>
    <w:rsid w:val="00A13710"/>
    <w:rsid w:val="00A230E4"/>
    <w:rsid w:val="00A246B6"/>
    <w:rsid w:val="00A40634"/>
    <w:rsid w:val="00A43912"/>
    <w:rsid w:val="00A47E70"/>
    <w:rsid w:val="00A50CF0"/>
    <w:rsid w:val="00A52F6F"/>
    <w:rsid w:val="00A57528"/>
    <w:rsid w:val="00A601CD"/>
    <w:rsid w:val="00A66C63"/>
    <w:rsid w:val="00A70BC7"/>
    <w:rsid w:val="00A72118"/>
    <w:rsid w:val="00A72665"/>
    <w:rsid w:val="00A7410A"/>
    <w:rsid w:val="00A74258"/>
    <w:rsid w:val="00A7583C"/>
    <w:rsid w:val="00A7671C"/>
    <w:rsid w:val="00A81EA3"/>
    <w:rsid w:val="00A84550"/>
    <w:rsid w:val="00A90724"/>
    <w:rsid w:val="00A916D2"/>
    <w:rsid w:val="00A974E7"/>
    <w:rsid w:val="00AA0376"/>
    <w:rsid w:val="00AA2CBC"/>
    <w:rsid w:val="00AA49EB"/>
    <w:rsid w:val="00AB0D3A"/>
    <w:rsid w:val="00AB4631"/>
    <w:rsid w:val="00AB6981"/>
    <w:rsid w:val="00AC5820"/>
    <w:rsid w:val="00AC7265"/>
    <w:rsid w:val="00AC78BB"/>
    <w:rsid w:val="00AD1CD8"/>
    <w:rsid w:val="00AD7555"/>
    <w:rsid w:val="00B03941"/>
    <w:rsid w:val="00B05D84"/>
    <w:rsid w:val="00B10E9C"/>
    <w:rsid w:val="00B17EC1"/>
    <w:rsid w:val="00B258BB"/>
    <w:rsid w:val="00B3074E"/>
    <w:rsid w:val="00B51BA6"/>
    <w:rsid w:val="00B52828"/>
    <w:rsid w:val="00B5725C"/>
    <w:rsid w:val="00B67B97"/>
    <w:rsid w:val="00B71060"/>
    <w:rsid w:val="00B7315D"/>
    <w:rsid w:val="00B75E77"/>
    <w:rsid w:val="00B76E16"/>
    <w:rsid w:val="00B84F41"/>
    <w:rsid w:val="00B918AC"/>
    <w:rsid w:val="00B91C30"/>
    <w:rsid w:val="00B9335B"/>
    <w:rsid w:val="00B968C8"/>
    <w:rsid w:val="00BA048E"/>
    <w:rsid w:val="00BA2CD7"/>
    <w:rsid w:val="00BA3EC5"/>
    <w:rsid w:val="00BA51D9"/>
    <w:rsid w:val="00BB1BF6"/>
    <w:rsid w:val="00BB5645"/>
    <w:rsid w:val="00BB5DFC"/>
    <w:rsid w:val="00BC3758"/>
    <w:rsid w:val="00BC40B1"/>
    <w:rsid w:val="00BD1464"/>
    <w:rsid w:val="00BD279D"/>
    <w:rsid w:val="00BD5479"/>
    <w:rsid w:val="00BD6BB8"/>
    <w:rsid w:val="00BE47A2"/>
    <w:rsid w:val="00BE4DD2"/>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D340F"/>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3444"/>
    <w:rsid w:val="00D66520"/>
    <w:rsid w:val="00D670BC"/>
    <w:rsid w:val="00D720E3"/>
    <w:rsid w:val="00D7237E"/>
    <w:rsid w:val="00D7387B"/>
    <w:rsid w:val="00D86DC8"/>
    <w:rsid w:val="00DA0394"/>
    <w:rsid w:val="00DA356D"/>
    <w:rsid w:val="00DB3570"/>
    <w:rsid w:val="00DC0D26"/>
    <w:rsid w:val="00DD0F43"/>
    <w:rsid w:val="00DD11FD"/>
    <w:rsid w:val="00DD53E1"/>
    <w:rsid w:val="00DD7F13"/>
    <w:rsid w:val="00DE237C"/>
    <w:rsid w:val="00DE34CF"/>
    <w:rsid w:val="00DE477E"/>
    <w:rsid w:val="00DE67FB"/>
    <w:rsid w:val="00DF0FB2"/>
    <w:rsid w:val="00DF343E"/>
    <w:rsid w:val="00DF69F6"/>
    <w:rsid w:val="00E13F3D"/>
    <w:rsid w:val="00E14D7D"/>
    <w:rsid w:val="00E1748E"/>
    <w:rsid w:val="00E20322"/>
    <w:rsid w:val="00E2067E"/>
    <w:rsid w:val="00E32E48"/>
    <w:rsid w:val="00E34898"/>
    <w:rsid w:val="00E37029"/>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98D"/>
    <w:rsid w:val="00F11469"/>
    <w:rsid w:val="00F173A4"/>
    <w:rsid w:val="00F25D98"/>
    <w:rsid w:val="00F300FB"/>
    <w:rsid w:val="00F510C9"/>
    <w:rsid w:val="00F637A3"/>
    <w:rsid w:val="00F65E51"/>
    <w:rsid w:val="00F73479"/>
    <w:rsid w:val="00F75DFD"/>
    <w:rsid w:val="00F76F15"/>
    <w:rsid w:val="00F770AB"/>
    <w:rsid w:val="00F83E9A"/>
    <w:rsid w:val="00F95DCB"/>
    <w:rsid w:val="00F96B12"/>
    <w:rsid w:val="00FA1F4E"/>
    <w:rsid w:val="00FA2C28"/>
    <w:rsid w:val="00FA485A"/>
    <w:rsid w:val="00FB4454"/>
    <w:rsid w:val="00FB598F"/>
    <w:rsid w:val="00FB6386"/>
    <w:rsid w:val="00FC3E53"/>
    <w:rsid w:val="00FC75B0"/>
    <w:rsid w:val="00FD22E5"/>
    <w:rsid w:val="00FD44EF"/>
    <w:rsid w:val="00FF41D4"/>
    <w:rsid w:val="00FF5019"/>
    <w:rsid w:val="00FF5074"/>
    <w:rsid w:val="00FF55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2F3D460"/>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6581"/>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33553-9441-4E0E-80FD-9E26D5C11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2861</Words>
  <Characters>30428</Characters>
  <Application>Microsoft Office Word</Application>
  <DocSecurity>0</DocSecurity>
  <Lines>253</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33223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2021-11-16T11:51:00Z</dcterms:created>
  <dcterms:modified xsi:type="dcterms:W3CDTF">2022-04-27T12:14:00Z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