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1FD0DF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A722D" w:rsidRPr="007A722D">
        <w:rPr>
          <w:b/>
          <w:bCs/>
          <w:i/>
          <w:iCs/>
          <w:sz w:val="24"/>
          <w:szCs w:val="24"/>
        </w:rPr>
        <w:t>R5s220537</w:t>
      </w:r>
    </w:p>
    <w:p w14:paraId="5D6FC58C" w14:textId="1E5CEA7A" w:rsidR="001A09A3" w:rsidRDefault="001F7C6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1C0327D" w:rsidR="001E41F3" w:rsidRPr="005F0EEB" w:rsidRDefault="007A722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A722D">
              <w:rPr>
                <w:b/>
                <w:bCs/>
                <w:sz w:val="24"/>
                <w:szCs w:val="24"/>
              </w:rPr>
              <w:t>2482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C222206" w:rsidR="001E41F3" w:rsidRPr="00410371" w:rsidRDefault="001F7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7A722D">
                <w:rPr>
                  <w:b/>
                  <w:noProof/>
                  <w:sz w:val="28"/>
                </w:rPr>
                <w:t>2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4DED0D0" w:rsidR="001E41F3" w:rsidRDefault="007A722D">
            <w:pPr>
              <w:pStyle w:val="CRCoverPage"/>
              <w:spacing w:after="0"/>
              <w:ind w:left="100"/>
              <w:rPr>
                <w:noProof/>
              </w:rPr>
            </w:pPr>
            <w:r w:rsidRPr="007A722D">
              <w:t>Re-verification of NR5GC Rel-16 Mobility Enhancement test case 8.1.4.4.3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3857A11" w:rsidR="001E41F3" w:rsidRDefault="00F638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166E">
              <w:t>NR_Mob_enh-UEConTest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B4DC9F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F6385B">
              <w:t>4</w:t>
            </w:r>
            <w:r w:rsidR="00310194">
              <w:t>-</w:t>
            </w:r>
            <w:r w:rsidR="00F6385B">
              <w:t>0</w:t>
            </w:r>
            <w:r w:rsidR="009639F9">
              <w:t>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D57592D" w:rsidR="0062022B" w:rsidRPr="0062022B" w:rsidRDefault="0062022B" w:rsidP="0062022B">
            <w:pPr>
              <w:pStyle w:val="CRCoverPage"/>
              <w:spacing w:after="0"/>
              <w:ind w:left="100" w:right="-609"/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5CF8D01" w:rsidR="00617733" w:rsidRDefault="005A0051" w:rsidP="005A0051">
            <w:r w:rsidRPr="003C4EF4">
              <w:rPr>
                <w:rFonts w:ascii="Arial" w:hAnsi="Arial" w:cs="Arial"/>
                <w:noProof/>
              </w:rPr>
              <w:t>To add Rel-16 Mobility Enhancement test case 8.1.4.4.3 to  the 5G/NR5GC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5A5BB9E" w:rsidR="00617733" w:rsidRDefault="005A0051" w:rsidP="005A0051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Mobility Enhancement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8.1.4.4.3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9C97C48" w:rsidR="008666B5" w:rsidRDefault="0013262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214B11E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</w:t>
            </w:r>
            <w:r w:rsidR="00F6385B">
              <w:rPr>
                <w:rFonts w:cs="Arial"/>
                <w:szCs w:val="18"/>
              </w:rPr>
              <w:t>4.4.3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31B0C987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F6385B">
        <w:rPr>
          <w:rFonts w:cs="Arial"/>
          <w:b/>
        </w:rPr>
        <w:t>Mediatek</w:t>
      </w:r>
      <w:r w:rsidR="00F6385B" w:rsidRPr="00955C7F">
        <w:rPr>
          <w:rFonts w:cs="Arial"/>
          <w:b/>
        </w:rPr>
        <w:t xml:space="preserve"> </w:t>
      </w:r>
      <w:r w:rsidR="00F6385B" w:rsidRPr="004B68FC">
        <w:rPr>
          <w:rFonts w:cs="Arial"/>
          <w:b/>
        </w:rPr>
        <w:t>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88421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</w:t>
      </w:r>
      <w:r w:rsidR="00392BA7">
        <w:rPr>
          <w:rFonts w:cs="Arial"/>
        </w:rPr>
        <w:t>4.4.3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6943F44C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</w:t>
      </w:r>
      <w:r w:rsidR="00392BA7">
        <w:rPr>
          <w:rFonts w:cs="Arial"/>
          <w:lang w:eastAsia="ja-JP"/>
        </w:rPr>
        <w:t>4.4.3</w:t>
      </w:r>
    </w:p>
    <w:p w14:paraId="30F24256" w14:textId="1DD1D8B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132624">
        <w:rPr>
          <w:rFonts w:cs="Arial"/>
          <w:lang w:eastAsia="ja-JP"/>
        </w:rPr>
        <w:t>12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4F27655B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392BA7">
        <w:rPr>
          <w:rFonts w:cs="Arial"/>
          <w:b/>
          <w:lang w:eastAsia="ja-JP"/>
        </w:rPr>
        <w:t>Mediatek</w:t>
      </w:r>
      <w:proofErr w:type="spellEnd"/>
      <w:r w:rsidR="00392BA7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3"/>
      <w:bookmarkStart w:id="10" w:name="_Toc93508300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702B9F02" w:rsidR="008C32EF" w:rsidRPr="000077FF" w:rsidRDefault="004A623E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077FF">
              <w:rPr>
                <w:rFonts w:ascii="Arial" w:hAnsi="Arial"/>
                <w:noProof/>
                <w:lang w:val="en-SG"/>
              </w:rPr>
              <w:t xml:space="preserve">function </w:t>
            </w:r>
            <w:r w:rsidR="00302B60" w:rsidRPr="00302B60">
              <w:rPr>
                <w:rFonts w:ascii="Arial" w:hAnsi="Arial"/>
                <w:noProof/>
                <w:lang w:val="en-SG"/>
              </w:rPr>
              <w:t>fl_TC_8_1_4_4_3_TestBody</w:t>
            </w:r>
            <w:r w:rsidR="00302B60" w:rsidRPr="000077FF">
              <w:rPr>
                <w:rFonts w:ascii="Arial" w:hAnsi="Arial"/>
                <w:noProof/>
                <w:lang w:val="en-SG"/>
              </w:rPr>
              <w:t xml:space="preserve"> </w:t>
            </w:r>
            <w:r w:rsidRPr="000077FF"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7E63" w14:textId="76D0922E" w:rsidR="008C32EF" w:rsidRPr="00C16B71" w:rsidRDefault="00A87D67" w:rsidP="00C16B71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To check if UE RACHes unto NR Cell2 and NR Cell1 </w:t>
            </w:r>
            <w:r w:rsidR="00CA6075">
              <w:rPr>
                <w:rFonts w:ascii="Arial" w:hAnsi="Arial"/>
                <w:noProof/>
                <w:lang w:val="en-SG"/>
              </w:rPr>
              <w:t xml:space="preserve">respectively </w:t>
            </w:r>
            <w:r>
              <w:rPr>
                <w:rFonts w:ascii="Arial" w:hAnsi="Arial"/>
                <w:noProof/>
                <w:lang w:val="en-SG"/>
              </w:rPr>
              <w:t>a</w:t>
            </w:r>
            <w:r w:rsidR="009770A1" w:rsidRPr="00C16B71">
              <w:rPr>
                <w:rFonts w:ascii="Arial" w:hAnsi="Arial"/>
                <w:noProof/>
                <w:lang w:val="en-SG"/>
              </w:rPr>
              <w:t xml:space="preserve">t sep 4-5 and 14-15 till T304 </w:t>
            </w:r>
            <w:r>
              <w:rPr>
                <w:rFonts w:ascii="Arial" w:hAnsi="Arial"/>
                <w:noProof/>
                <w:lang w:val="en-SG"/>
              </w:rPr>
              <w:t>expires.</w:t>
            </w:r>
          </w:p>
          <w:p w14:paraId="21B28C3F" w14:textId="35119F48" w:rsidR="009770A1" w:rsidRDefault="009770A1" w:rsidP="00C16B71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At step8, no need to detect </w:t>
            </w:r>
            <w:r w:rsidRPr="009770A1">
              <w:rPr>
                <w:rFonts w:ascii="Arial" w:hAnsi="Arial"/>
                <w:noProof/>
                <w:lang w:val="en-SG"/>
              </w:rPr>
              <w:t>RACH preamble</w:t>
            </w:r>
            <w:r>
              <w:rPr>
                <w:rFonts w:ascii="Arial" w:hAnsi="Arial"/>
                <w:noProof/>
                <w:lang w:val="en-SG"/>
              </w:rPr>
              <w:t xml:space="preserve"> </w:t>
            </w:r>
            <w:r w:rsidRPr="009770A1">
              <w:rPr>
                <w:rFonts w:ascii="Arial" w:hAnsi="Arial"/>
                <w:noProof/>
                <w:lang w:val="en-SG"/>
              </w:rPr>
              <w:t>for cell4</w:t>
            </w:r>
            <w:r>
              <w:rPr>
                <w:rFonts w:ascii="Arial" w:hAnsi="Arial"/>
                <w:noProof/>
                <w:lang w:val="en-SG"/>
              </w:rPr>
              <w:t xml:space="preserve"> as it required only for step7. SS may fail th</w:t>
            </w:r>
            <w:r w:rsidR="00726E49">
              <w:rPr>
                <w:rFonts w:ascii="Arial" w:hAnsi="Arial"/>
                <w:noProof/>
                <w:lang w:val="en-SG"/>
              </w:rPr>
              <w:t>e</w:t>
            </w:r>
            <w:r>
              <w:rPr>
                <w:rFonts w:ascii="Arial" w:hAnsi="Arial"/>
                <w:noProof/>
                <w:lang w:val="en-SG"/>
              </w:rPr>
              <w:t xml:space="preserve"> case</w:t>
            </w:r>
            <w:r w:rsidR="00726E49">
              <w:rPr>
                <w:rFonts w:ascii="Arial" w:hAnsi="Arial"/>
                <w:noProof/>
                <w:lang w:val="en-SG"/>
              </w:rPr>
              <w:t xml:space="preserve"> here if RACH procedure gets failed,</w:t>
            </w:r>
            <w:r>
              <w:rPr>
                <w:rFonts w:ascii="Arial" w:hAnsi="Arial"/>
                <w:noProof/>
                <w:lang w:val="en-SG"/>
              </w:rPr>
              <w:t xml:space="preserve"> while </w:t>
            </w:r>
            <w:r w:rsidR="00726E49">
              <w:rPr>
                <w:rFonts w:ascii="Arial" w:hAnsi="Arial"/>
                <w:noProof/>
                <w:lang w:val="en-SG"/>
              </w:rPr>
              <w:t>SS</w:t>
            </w:r>
            <w:r>
              <w:rPr>
                <w:rFonts w:ascii="Arial" w:hAnsi="Arial"/>
                <w:noProof/>
                <w:lang w:val="en-SG"/>
              </w:rPr>
              <w:t xml:space="preserve"> processing rrc</w:t>
            </w:r>
            <w:r w:rsidR="00726E49">
              <w:rPr>
                <w:rFonts w:ascii="Arial" w:hAnsi="Arial"/>
                <w:noProof/>
                <w:lang w:val="en-SG"/>
              </w:rPr>
              <w:t>R</w:t>
            </w:r>
            <w:r>
              <w:rPr>
                <w:rFonts w:ascii="Arial" w:hAnsi="Arial"/>
                <w:noProof/>
                <w:lang w:val="en-SG"/>
              </w:rPr>
              <w:t>econfiguration</w:t>
            </w:r>
            <w:r w:rsidR="00726E49">
              <w:rPr>
                <w:rFonts w:ascii="Arial" w:hAnsi="Arial"/>
                <w:noProof/>
                <w:lang w:val="en-SG"/>
              </w:rPr>
              <w:t>C</w:t>
            </w:r>
            <w:r>
              <w:rPr>
                <w:rFonts w:ascii="Arial" w:hAnsi="Arial"/>
                <w:noProof/>
                <w:lang w:val="en-SG"/>
              </w:rPr>
              <w:t>omplete</w:t>
            </w:r>
            <w:r w:rsidR="00726E49">
              <w:rPr>
                <w:rFonts w:ascii="Arial" w:hAnsi="Arial"/>
                <w:noProof/>
                <w:lang w:val="en-SG"/>
              </w:rPr>
              <w:t>.</w:t>
            </w:r>
          </w:p>
          <w:p w14:paraId="189C8F3A" w14:textId="77777777" w:rsidR="00726E49" w:rsidRDefault="00726E49" w:rsidP="00C16B71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 w:rsidRPr="00726E49">
              <w:rPr>
                <w:rFonts w:ascii="Arial" w:hAnsi="Arial"/>
                <w:noProof/>
                <w:lang w:val="en-SG"/>
              </w:rPr>
              <w:t xml:space="preserve">Enable RachPreamble </w:t>
            </w:r>
            <w:r>
              <w:rPr>
                <w:rFonts w:ascii="Arial" w:hAnsi="Arial"/>
                <w:noProof/>
                <w:lang w:val="en-SG"/>
              </w:rPr>
              <w:t xml:space="preserve">at step17 </w:t>
            </w:r>
            <w:r w:rsidRPr="00726E49">
              <w:rPr>
                <w:rFonts w:ascii="Arial" w:hAnsi="Arial"/>
                <w:noProof/>
                <w:lang w:val="en-SG"/>
              </w:rPr>
              <w:t xml:space="preserve">for mobility registration </w:t>
            </w:r>
            <w:r>
              <w:rPr>
                <w:rFonts w:ascii="Arial" w:hAnsi="Arial"/>
                <w:noProof/>
                <w:lang w:val="en-SG"/>
              </w:rPr>
              <w:t xml:space="preserve">procedure </w:t>
            </w:r>
            <w:r w:rsidRPr="00726E49">
              <w:rPr>
                <w:rFonts w:ascii="Arial" w:hAnsi="Arial"/>
                <w:noProof/>
                <w:lang w:val="en-SG"/>
              </w:rPr>
              <w:t xml:space="preserve">on </w:t>
            </w:r>
            <w:r>
              <w:rPr>
                <w:rFonts w:ascii="Arial" w:hAnsi="Arial"/>
                <w:noProof/>
                <w:lang w:val="en-SG"/>
              </w:rPr>
              <w:t xml:space="preserve">nr </w:t>
            </w:r>
            <w:r w:rsidRPr="00726E49">
              <w:rPr>
                <w:rFonts w:ascii="Arial" w:hAnsi="Arial"/>
                <w:noProof/>
                <w:lang w:val="en-SG"/>
              </w:rPr>
              <w:t>cell2</w:t>
            </w:r>
            <w:r>
              <w:rPr>
                <w:rFonts w:ascii="Arial" w:hAnsi="Arial"/>
                <w:noProof/>
                <w:lang w:val="en-SG"/>
              </w:rPr>
              <w:t xml:space="preserve"> on further step 19</w:t>
            </w:r>
            <w:r w:rsidRPr="00726E49">
              <w:rPr>
                <w:rFonts w:ascii="Arial" w:hAnsi="Arial"/>
                <w:noProof/>
                <w:lang w:val="en-SG"/>
              </w:rPr>
              <w:t>, it was disabled at step2 for cell</w:t>
            </w:r>
            <w:r>
              <w:rPr>
                <w:rFonts w:ascii="Arial" w:hAnsi="Arial"/>
                <w:noProof/>
                <w:lang w:val="en-SG"/>
              </w:rPr>
              <w:t xml:space="preserve"> </w:t>
            </w:r>
            <w:r w:rsidRPr="00726E49">
              <w:rPr>
                <w:rFonts w:ascii="Arial" w:hAnsi="Arial"/>
                <w:noProof/>
                <w:lang w:val="en-SG"/>
              </w:rPr>
              <w:t>2</w:t>
            </w:r>
            <w:r>
              <w:rPr>
                <w:rFonts w:ascii="Arial" w:hAnsi="Arial"/>
                <w:noProof/>
                <w:lang w:val="en-SG"/>
              </w:rPr>
              <w:t>.</w:t>
            </w:r>
          </w:p>
          <w:p w14:paraId="4E9F49BC" w14:textId="1BF9028B" w:rsidR="00726E49" w:rsidRPr="000077FF" w:rsidRDefault="00081D0A" w:rsidP="00C16B71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Step 19</w:t>
            </w:r>
            <w:r w:rsidR="00D52833">
              <w:rPr>
                <w:rFonts w:ascii="Arial" w:hAnsi="Arial"/>
                <w:noProof/>
                <w:lang w:val="en-SG"/>
              </w:rPr>
              <w:t xml:space="preserve"> mobility registration</w:t>
            </w:r>
            <w:r>
              <w:rPr>
                <w:rFonts w:ascii="Arial" w:hAnsi="Arial"/>
                <w:noProof/>
                <w:lang w:val="en-SG"/>
              </w:rPr>
              <w:t xml:space="preserve"> suppos to happen at cell 2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169" w14:textId="2C63F652" w:rsidR="008C32EF" w:rsidRDefault="009770A1" w:rsidP="00C16B7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9770A1">
              <w:rPr>
                <w:noProof/>
                <w:lang w:val="en-SG"/>
              </w:rPr>
              <w:t>fl_NR_SysIND_Rach</w:t>
            </w:r>
            <w:r>
              <w:rPr>
                <w:noProof/>
                <w:lang w:val="en-SG"/>
              </w:rPr>
              <w:t>().</w:t>
            </w:r>
          </w:p>
          <w:p w14:paraId="73DF931D" w14:textId="77777777" w:rsidR="009770A1" w:rsidRDefault="00726E49" w:rsidP="00C16B7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Moved </w:t>
            </w:r>
            <w:r w:rsidRPr="00726E49">
              <w:rPr>
                <w:noProof/>
                <w:lang w:val="en-SG"/>
              </w:rPr>
              <w:t>f_NR_SS_SystemIndCtrlConfig</w:t>
            </w:r>
            <w:r>
              <w:rPr>
                <w:noProof/>
                <w:lang w:val="en-SG"/>
              </w:rPr>
              <w:t xml:space="preserve"> a step up to disable RACH ind at step7.</w:t>
            </w:r>
          </w:p>
          <w:p w14:paraId="799C3A32" w14:textId="77777777" w:rsidR="00726E49" w:rsidRDefault="00726E49" w:rsidP="00C16B7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726E49">
              <w:rPr>
                <w:noProof/>
                <w:lang w:val="en-SG"/>
              </w:rPr>
              <w:t>f_NR_SS_RachProcedureConfig_Def</w:t>
            </w:r>
            <w:r>
              <w:rPr>
                <w:noProof/>
                <w:lang w:val="en-SG"/>
              </w:rPr>
              <w:t xml:space="preserve"> for cell 2</w:t>
            </w:r>
            <w:r w:rsidR="00081D0A">
              <w:rPr>
                <w:noProof/>
                <w:lang w:val="en-SG"/>
              </w:rPr>
              <w:t>.</w:t>
            </w:r>
          </w:p>
          <w:p w14:paraId="38CAE5C6" w14:textId="5410F4D9" w:rsidR="00081D0A" w:rsidRDefault="00081D0A" w:rsidP="00C16B7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Modify nr Cell 2 instead nr Cell 12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047736E5" w:rsidR="008C32EF" w:rsidRDefault="005E773A" w:rsidP="0024404C">
            <w:pPr>
              <w:spacing w:after="0"/>
              <w:rPr>
                <w:rFonts w:ascii="Arial" w:hAnsi="Arial" w:cs="Arial"/>
                <w:noProof/>
              </w:rPr>
            </w:pPr>
            <w:r w:rsidRPr="005E773A">
              <w:rPr>
                <w:rFonts w:ascii="Arial" w:hAnsi="Arial" w:cs="Arial"/>
                <w:noProof/>
              </w:rPr>
              <w:t>RRC_Conditional_Handover_NR5GC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8B88" w14:textId="77777777" w:rsidR="00D53335" w:rsidRPr="00D53335" w:rsidRDefault="008C32EF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D53335" w:rsidRPr="00D53335">
              <w:rPr>
                <w:rFonts w:ascii="Courier New" w:hAnsi="Courier New" w:cs="Courier New"/>
                <w:lang w:eastAsia="de-DE"/>
              </w:rPr>
              <w:t xml:space="preserve">  function fl_TC_8_1_4_4_3_TestBody() runs on NR5GC_PTC</w:t>
            </w:r>
          </w:p>
          <w:p w14:paraId="78D4BDB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47E0E9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AtT1;</w:t>
            </w:r>
            <w:proofErr w:type="gramEnd"/>
          </w:p>
          <w:p w14:paraId="4303524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AtT2;</w:t>
            </w:r>
            <w:proofErr w:type="gramEnd"/>
          </w:p>
          <w:p w14:paraId="7179802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AtT3;</w:t>
            </w:r>
            <w:proofErr w:type="gramEnd"/>
          </w:p>
          <w:p w14:paraId="5D36681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AtT4;</w:t>
            </w:r>
            <w:proofErr w:type="gramEnd"/>
          </w:p>
          <w:p w14:paraId="0B44AB1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AtT5;</w:t>
            </w:r>
            <w:proofErr w:type="gramEnd"/>
          </w:p>
          <w:p w14:paraId="6464CF5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//var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v_CellPower_Serving_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FR1;</w:t>
            </w:r>
            <w:proofErr w:type="gramEnd"/>
          </w:p>
          <w:p w14:paraId="0A7461E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v_CellPower_EntryCondition_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FR1;</w:t>
            </w:r>
            <w:proofErr w:type="gramEnd"/>
          </w:p>
          <w:p w14:paraId="2DDDA8F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v_CellPower_Leaving_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FR1;</w:t>
            </w:r>
            <w:proofErr w:type="gramEnd"/>
          </w:p>
          <w:p w14:paraId="2BA742A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lastRenderedPageBreak/>
              <w:t xml:space="preserve">    var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v_CellPower_NonSuitable_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FR1;</w:t>
            </w:r>
            <w:proofErr w:type="gramEnd"/>
          </w:p>
          <w:p w14:paraId="4AB5BCD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RSRP_Range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91B583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913AEA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31F84B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1;</w:t>
            </w:r>
            <w:proofErr w:type="gramEnd"/>
          </w:p>
          <w:p w14:paraId="5B32869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11;</w:t>
            </w:r>
            <w:proofErr w:type="gramEnd"/>
          </w:p>
          <w:p w14:paraId="3C6143B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NR_DRBInfoList_Type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v_DRBInfoList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f_NR5GC_MobileInfo_GetDRBInfoList(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A6F918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PDUSessionInfoList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52FD8C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9BAB8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t_Watchdog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10.0;</w:t>
            </w:r>
            <w:proofErr w:type="gramEnd"/>
          </w:p>
          <w:p w14:paraId="6A0F0E3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A2119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f_NR5GC_MobileInfo_GetSessionInfoList(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A8A19D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F0D045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//Power levels of NR cell 1, NR cell 2 and NR cell 4 FR1 acc. Table 8.1.4.4.1.3.2-1, Table 8.1.4.4.1.3.2-2 FFS</w:t>
            </w:r>
          </w:p>
          <w:p w14:paraId="616D991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/*         |   Cell 1   |   Cell 2  |   Cell 4</w:t>
            </w:r>
          </w:p>
          <w:p w14:paraId="4497B6E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----------------------------------------------</w:t>
            </w:r>
          </w:p>
          <w:p w14:paraId="0B501C0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  T0    |    -85     |    -113   |    -113</w:t>
            </w:r>
          </w:p>
          <w:p w14:paraId="1B4EF74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----------------------------------------------</w:t>
            </w:r>
          </w:p>
          <w:p w14:paraId="3F7233D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  T1    |    -91     |    -79    |    -91</w:t>
            </w:r>
          </w:p>
          <w:p w14:paraId="1B3C9EE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----------------------------------------------</w:t>
            </w:r>
          </w:p>
          <w:p w14:paraId="7FA8897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  T2    |    -113    |    -113   |    -79</w:t>
            </w:r>
          </w:p>
          <w:p w14:paraId="7FAE5EA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----------------------------------------------</w:t>
            </w:r>
          </w:p>
          <w:p w14:paraId="5F718D4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  T3    |    -79     |    -91    |    -91</w:t>
            </w:r>
          </w:p>
          <w:p w14:paraId="22458C3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----------------------------------------------</w:t>
            </w:r>
          </w:p>
          <w:p w14:paraId="61213FB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  T4    |    -113    |    -113   |    -113</w:t>
            </w:r>
          </w:p>
          <w:p w14:paraId="53966DF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----------------------------------------------</w:t>
            </w:r>
          </w:p>
          <w:p w14:paraId="4D0509F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   T5    |    -113    |    -79    |    -113</w:t>
            </w:r>
          </w:p>
          <w:p w14:paraId="555D6C1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7C0913E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4EA6A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//v_CellPower_Serving_FR1 := 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-85;</w:t>
            </w:r>
            <w:proofErr w:type="gramEnd"/>
          </w:p>
          <w:p w14:paraId="7B5BD44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v_CellPower_Leaving_FR1 := 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-91;</w:t>
            </w:r>
            <w:proofErr w:type="gramEnd"/>
          </w:p>
          <w:p w14:paraId="0CEC1E9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v_CellPower_EntryCondition_FR1 := 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-79;</w:t>
            </w:r>
            <w:proofErr w:type="gramEnd"/>
          </w:p>
          <w:p w14:paraId="595F1DA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v_CellPower_NonSuitable_FR1 := 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-113;</w:t>
            </w:r>
            <w:proofErr w:type="gramEnd"/>
          </w:p>
          <w:p w14:paraId="3101D82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ECF12E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v_CellPowerList_AtT1 := {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(nr_Cell1, v_CellPower_Leaving_FR1,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59144E7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(nr_Cell2, v_CellPower_EntryCondition_FR1,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// FR2 is FFS</w:t>
            </w:r>
          </w:p>
          <w:p w14:paraId="7B12969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v_CellPower_Leaving_FR1,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132953D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v_CellPowerList_AtT2 := {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(nr_Cell1,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33821F2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(nr_Cell2,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// FR2 is FFS</w:t>
            </w:r>
          </w:p>
          <w:p w14:paraId="21F29A1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v_CellPower_EntryCondition_FR1,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730DA27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v_CellPowerList_AtT3 := {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(nr_Cell1, v_CellPower_EntryCondition_FR1,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6D1FA29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(nr_Cell2, v_CellPower_Leaving_FR1,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71ACC35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v_CellPower_Leaving_FR1,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0BCE7D4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lastRenderedPageBreak/>
              <w:t xml:space="preserve">    v_CellPowerList_AtT4 := {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(nr_Cell1,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0BA9E2B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(nr_Cell2,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0F6A737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01DCB44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v_CellPowerList_AtT5 := {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(nr_Cell1,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0AFC36E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(nr_Cell2, v_CellPower_EntryCondition_FR1,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),  // FR2 is FFS</w:t>
            </w:r>
          </w:p>
          <w:p w14:paraId="08D1DC4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v_CellPower_NonSuitable_FR1,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)}; // FR2 is FFS</w:t>
            </w:r>
          </w:p>
          <w:p w14:paraId="75FBB93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4FE51F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if(f_NR_CellInfo_GetIsFR1(nr_Cell1)){</w:t>
            </w:r>
          </w:p>
          <w:p w14:paraId="3B9B974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2;</w:t>
            </w:r>
            <w:proofErr w:type="gramEnd"/>
          </w:p>
          <w:p w14:paraId="5B08104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F65738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else{</w:t>
            </w:r>
          </w:p>
          <w:p w14:paraId="520E901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2;          //FFS dummy value FR2</w:t>
            </w:r>
          </w:p>
          <w:p w14:paraId="13BA67B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12AD65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6E8EA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13640AB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ConditionalReconfiguration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to set NR Cell 2 and NR Cell 4 as the target candidate cells.</w:t>
            </w:r>
          </w:p>
          <w:p w14:paraId="7FFBEB1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 {cs_MeasObjectId1(nr_Cell1)},</w:t>
            </w:r>
          </w:p>
          <w:p w14:paraId="7E76BEA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{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cs_NR_ReportConfigCondTrigger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(tsc_NR_IdReportConfigId1,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)},</w:t>
            </w:r>
          </w:p>
          <w:p w14:paraId="2C7DCD4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{cs_NR_MeasId_Config_id1_obj1_conf1},</w:t>
            </w:r>
          </w:p>
          <w:p w14:paraId="71394CA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-,-,-,-);</w:t>
            </w:r>
          </w:p>
          <w:p w14:paraId="3E3E620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v_ConditionalReconfiguration_r16_Step_1 := cs_ConditionalReconfiguration_r16( -,</w:t>
            </w:r>
          </w:p>
          <w:p w14:paraId="7A44A6B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cs_CondReconfigToAddModList_r16_2EntryCR_1EntryMI(1, tsc_NR_MeasId1, f_NR_GenerateCondRRCReconfig_r16_Octetstring(nr_Cell2),</w:t>
            </w:r>
          </w:p>
          <w:p w14:paraId="36BC054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  2, tsc_NR_MeasId1, f_NR_GenerateCondRRCReconfig_r16_Octetstring(nr_Cell4))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623767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(cas_NR_SRB1_RrcPdu_REQ(nr_Cell1,</w:t>
            </w:r>
          </w:p>
          <w:p w14:paraId="7985A9B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</w:t>
            </w:r>
          </w:p>
          <w:p w14:paraId="17CCF1E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cs_38508_RRCReconfiguration_CHO(-,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 v_ConditionalReconfiguration_r16_Step_1))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C6900B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34D1F2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50B02D1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message in NR Cell 1.</w:t>
            </w:r>
          </w:p>
          <w:p w14:paraId="11BEF87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(car_NR_SRB1_RrcPdu_IND(nr_Cell1, cr_38508_RRCReconfigurationComplete)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64DD12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f_NR_SS_RachProcedureConfig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(nr_Cell2,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); // @sic R5s220375 sic@</w:t>
            </w:r>
          </w:p>
          <w:p w14:paraId="525DB7A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5B96D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04B6F57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"T1".</w:t>
            </w:r>
          </w:p>
          <w:p w14:paraId="79F3F97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(v_CellPowerList_AtT1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FB7757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22720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"Steps 4-5"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307C826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lastRenderedPageBreak/>
              <w:t xml:space="preserve">    //- EXCEPTION: The steps 4 and 5 below are repeated for the duration of T304.</w:t>
            </w:r>
          </w:p>
          <w:p w14:paraId="33A394C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UE attempts to perform the intra frequency handover using MAC Random Access Preamble on NR Cell 2.</w:t>
            </w:r>
          </w:p>
          <w:p w14:paraId="258FEE6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SS does not respond.</w:t>
            </w:r>
          </w:p>
          <w:p w14:paraId="1DB9201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f_Delay</w:t>
            </w:r>
            <w:proofErr w:type="spellEnd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(2.0); // make sure T304 expires // @sic R5s220375 sic@</w:t>
            </w:r>
          </w:p>
          <w:p w14:paraId="6211AB5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//Target cell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configration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for handover // @sic R5s220375 sic@</w:t>
            </w:r>
          </w:p>
          <w:p w14:paraId="5AE6E1E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f_NR5GC_CHO_RRCReconfiguration_SSConfig( nr_Cell1,</w:t>
            </w:r>
          </w:p>
          <w:p w14:paraId="6676193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nr_Cell4,</w:t>
            </w:r>
          </w:p>
          <w:p w14:paraId="5BB21DD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v_DRBInfoList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</w:t>
            </w:r>
          </w:p>
          <w:p w14:paraId="5B2F5FD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-,-,-,-,-,-,-);</w:t>
            </w:r>
          </w:p>
          <w:p w14:paraId="437C0DA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f_NR_SS_SystemIndCtrlConfig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(enable)); // @sic R5s220375 sic@</w:t>
            </w:r>
          </w:p>
          <w:p w14:paraId="0923832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26B225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5311662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"T2".</w:t>
            </w:r>
          </w:p>
          <w:p w14:paraId="5D87E9D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(v_CellPowerList_AtT2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223900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9589CE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0789282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//Check: Does the UE initiate a 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random access</w:t>
            </w:r>
            <w:proofErr w:type="gramEnd"/>
            <w:r w:rsidRPr="00D53335">
              <w:rPr>
                <w:rFonts w:ascii="Courier New" w:hAnsi="Courier New" w:cs="Courier New"/>
                <w:lang w:eastAsia="de-DE"/>
              </w:rPr>
              <w:t xml:space="preserve"> procedure by transmitting Preamble in NR Cell 4 within 10s?</w:t>
            </w:r>
          </w:p>
          <w:p w14:paraId="33D579B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t_Watchdog.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FAC3C4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(nr_Cell4,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 ?)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D902F0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t_Watchdog.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F68055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(__FILE__, __LINE__, "Step 7"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4A1BB7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BA27EE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"Steps 8-9"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53EC461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SS transmits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Randzom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Access Response.</w:t>
            </w:r>
          </w:p>
          <w:p w14:paraId="2A4A44F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UE transmits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message in NR Cell 4.</w:t>
            </w:r>
          </w:p>
          <w:p w14:paraId="7E44725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f_NR5GC_CHO_RRCReconfigurationComplete( nr_Cell1,</w:t>
            </w:r>
          </w:p>
          <w:p w14:paraId="22E2B5A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nr_Cell4,</w:t>
            </w:r>
          </w:p>
          <w:p w14:paraId="6E5F262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-);</w:t>
            </w:r>
          </w:p>
          <w:p w14:paraId="0C019272" w14:textId="77777777" w:rsidR="004778CD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f_NR_SS_SystemIndCtrlConfig</w:t>
            </w:r>
            <w:proofErr w:type="spellEnd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 xml:space="preserve">(nr_Cell4, </w:t>
            </w:r>
            <w:proofErr w:type="spellStart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cds_NR_SystemIndCtrl_RachPreamble</w:t>
            </w:r>
            <w:proofErr w:type="spellEnd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(disable)); // @sic R5s220375 sic@</w:t>
            </w:r>
            <w:r w:rsidR="004778CD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53485EC5" w14:textId="5E15F915" w:rsidR="00D53335" w:rsidRPr="00D53335" w:rsidRDefault="004778CD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//moved a step up after RACH preamble detected for cell4</w:t>
            </w:r>
          </w:p>
          <w:p w14:paraId="1A687DE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B3456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10"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3979B67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0D59C25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f_NR_GetDefaultDRB_ForFirstPDUSession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781EFB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f_NR5GC_CheckDataPath(nr_Cell4,</w:t>
            </w:r>
          </w:p>
          <w:p w14:paraId="5ED5B3A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f_NR5GC_GetPdnIndex(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[0]),</w:t>
            </w:r>
          </w:p>
          <w:p w14:paraId="47597FF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</w:t>
            </w:r>
          </w:p>
          <w:p w14:paraId="4F8EAAA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</w:t>
            </w:r>
          </w:p>
          <w:p w14:paraId="2F34A70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"Step 10"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1F958E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5D4F5E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11"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75E98FA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ConditionalReconfiguration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to set NR Cell 1 and NR Cell 2 as the target candidate cells.</w:t>
            </w:r>
          </w:p>
          <w:p w14:paraId="1C38EE7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v_ConditionalReconfiguration_r16_Step_11 := cs_ConditionalReconfiguration_r16( -,</w:t>
            </w:r>
          </w:p>
          <w:p w14:paraId="4F21C56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cs_CondReconfigToAddModList_r16_2EntryCR_1EntryMI(1, tsc_NR_MeasId1, f_NR_GenerateCondRRCReconfig_r16_Octetstring(nr_Cell1),</w:t>
            </w:r>
          </w:p>
          <w:p w14:paraId="5D9F607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            2, tsc_NR_MeasId1, f_NR_GenerateCondRRCReconfig_r16_Octetstring(nr_Cell2))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644200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(cas_NR_SRB1_RrcPdu_REQ(nr_Cell4,</w:t>
            </w:r>
          </w:p>
          <w:p w14:paraId="3E8D76D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</w:t>
            </w:r>
          </w:p>
          <w:p w14:paraId="54162A0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cs_38508_RRCReconfiguration_CHO(-,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, v_ConditionalReconfiguration_r16_Step_11))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157CA7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FFE918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74224D6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 message in NR Cell 4.</w:t>
            </w:r>
          </w:p>
          <w:p w14:paraId="63001BF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(car_NR_SRB1_RrcPdu_IND(nr_Cell4, cr_38508_RRCReconfigurationComplete)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63DD1B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f_NR_SS_RachProcedureConfig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); // @sic R5s220375 sic@</w:t>
            </w:r>
          </w:p>
          <w:p w14:paraId="5CA3EE9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803FF4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6C650F0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"T3".</w:t>
            </w:r>
          </w:p>
          <w:p w14:paraId="7BFE36E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(v_CellPowerList_AtT3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28D91D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C20AF0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"Steps 14-15"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3CE8B70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//EXCEPTION: The steps 14 and 15 below are repeated for the duration of T304.</w:t>
            </w:r>
          </w:p>
          <w:p w14:paraId="46C1723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UE attempts to perform the inter frequency handover using MAC Random Access Preamble on NR Cell 1.</w:t>
            </w:r>
          </w:p>
          <w:p w14:paraId="06475B1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//The SS does not respond.</w:t>
            </w:r>
          </w:p>
          <w:p w14:paraId="7A7E09D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f_Delay</w:t>
            </w:r>
            <w:proofErr w:type="spellEnd"/>
            <w:r w:rsidRPr="004778CD">
              <w:rPr>
                <w:rFonts w:ascii="Courier New" w:hAnsi="Courier New" w:cs="Courier New"/>
                <w:highlight w:val="yellow"/>
                <w:lang w:eastAsia="de-DE"/>
              </w:rPr>
              <w:t>(2.0); // make sure T304 expires // @sic R5s220375 sic@</w:t>
            </w:r>
          </w:p>
          <w:p w14:paraId="504BAB4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1F6DBE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16"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765DD75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"T4".</w:t>
            </w:r>
          </w:p>
          <w:p w14:paraId="091C3DC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(v_CellPowerList_AtT4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B7B5CE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6A7E0A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17"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5163807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7143A4AD" w14:textId="7B934AF7" w:rsid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(5.0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CAFD00D" w14:textId="175A6BF1" w:rsidR="008F6E58" w:rsidRPr="00D53335" w:rsidRDefault="008F6E58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6E58">
              <w:rPr>
                <w:rFonts w:ascii="Courier New" w:hAnsi="Courier New" w:cs="Courier New"/>
                <w:highlight w:val="yellow"/>
                <w:lang w:eastAsia="de-DE"/>
              </w:rPr>
              <w:t xml:space="preserve">// Enable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  <w:lang w:eastAsia="de-DE"/>
              </w:rPr>
              <w:t>RachPreamble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  <w:lang w:eastAsia="de-DE"/>
              </w:rPr>
              <w:t xml:space="preserve"> for mobility registration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r w:rsidR="004778CD">
              <w:rPr>
                <w:rFonts w:ascii="Courier New" w:hAnsi="Courier New" w:cs="Courier New"/>
                <w:highlight w:val="yellow"/>
                <w:lang w:eastAsia="de-DE"/>
              </w:rPr>
              <w:t xml:space="preserve">on </w:t>
            </w:r>
            <w:r w:rsidRPr="008F6E58">
              <w:rPr>
                <w:rFonts w:ascii="Courier New" w:hAnsi="Courier New" w:cs="Courier New"/>
                <w:highlight w:val="yellow"/>
                <w:lang w:eastAsia="de-DE"/>
              </w:rPr>
              <w:t>cell2, it was disabled at step2 for cell2</w:t>
            </w:r>
          </w:p>
          <w:p w14:paraId="4B11661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85D00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18"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298A705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"T5".</w:t>
            </w:r>
          </w:p>
          <w:p w14:paraId="3F0389E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(v_CellPowerList_AtT5</w:t>
            </w:r>
            <w:proofErr w:type="gramStart"/>
            <w:r w:rsidRPr="00D5333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5CE186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E8B8ED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//@siclog "Step 19" </w:t>
            </w:r>
            <w:proofErr w:type="spellStart"/>
            <w:r w:rsidRPr="00D5333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  <w:lang w:eastAsia="de-DE"/>
              </w:rPr>
              <w:t>@</w:t>
            </w:r>
          </w:p>
          <w:p w14:paraId="5AF4DE3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7EFE090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f_NR5GC_MobilityRegistration(</w:t>
            </w:r>
            <w:r w:rsidRPr="008F6E58">
              <w:rPr>
                <w:rFonts w:ascii="Courier New" w:hAnsi="Courier New" w:cs="Courier New"/>
                <w:highlight w:val="yellow"/>
                <w:lang w:eastAsia="de-DE"/>
              </w:rPr>
              <w:t>nr_Cell12</w:t>
            </w:r>
            <w:r w:rsidRPr="00D53335">
              <w:rPr>
                <w:rFonts w:ascii="Courier New" w:hAnsi="Courier New" w:cs="Courier New"/>
                <w:lang w:eastAsia="de-DE"/>
              </w:rPr>
              <w:t>,</w:t>
            </w:r>
          </w:p>
          <w:p w14:paraId="72ADF11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                               -,-,-,-,-); // @sic R5s220375 sic@</w:t>
            </w:r>
          </w:p>
          <w:p w14:paraId="1607EB2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3335">
              <w:rPr>
                <w:rFonts w:ascii="Courier New" w:hAnsi="Courier New" w:cs="Courier New"/>
                <w:lang w:eastAsia="de-DE"/>
              </w:rPr>
              <w:t xml:space="preserve">  }// End of fl_TC_8_1_4_4_3_TestBody</w:t>
            </w:r>
          </w:p>
          <w:p w14:paraId="48D44C1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C42B356" w14:textId="503D012E" w:rsidR="008C32EF" w:rsidRPr="00CA4CF2" w:rsidRDefault="008C32EF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2440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40D" w14:textId="77777777" w:rsidR="00D53335" w:rsidRPr="00D53335" w:rsidRDefault="00392BA7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92BA7">
              <w:rPr>
                <w:rFonts w:ascii="Courier New" w:hAnsi="Courier New" w:cs="Courier New"/>
              </w:rPr>
              <w:t xml:space="preserve">  </w:t>
            </w:r>
            <w:r w:rsidR="00D53335" w:rsidRPr="00D53335">
              <w:rPr>
                <w:rFonts w:ascii="Courier New" w:hAnsi="Courier New" w:cs="Courier New"/>
              </w:rPr>
              <w:t>function fl_TC_8_1_4_4_3_TestBody() runs on NR5GC_PTC</w:t>
            </w:r>
          </w:p>
          <w:p w14:paraId="6FC8F3C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{</w:t>
            </w:r>
          </w:p>
          <w:p w14:paraId="0B3D732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v_CellPowerList_</w:t>
            </w:r>
            <w:proofErr w:type="gramStart"/>
            <w:r w:rsidRPr="00D53335">
              <w:rPr>
                <w:rFonts w:ascii="Courier New" w:hAnsi="Courier New" w:cs="Courier New"/>
              </w:rPr>
              <w:t>AtT1;</w:t>
            </w:r>
            <w:proofErr w:type="gramEnd"/>
          </w:p>
          <w:p w14:paraId="4F77441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v_CellPowerList_</w:t>
            </w:r>
            <w:proofErr w:type="gramStart"/>
            <w:r w:rsidRPr="00D53335">
              <w:rPr>
                <w:rFonts w:ascii="Courier New" w:hAnsi="Courier New" w:cs="Courier New"/>
              </w:rPr>
              <w:t>AtT2;</w:t>
            </w:r>
            <w:proofErr w:type="gramEnd"/>
          </w:p>
          <w:p w14:paraId="2D7CAEB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v_CellPowerList_</w:t>
            </w:r>
            <w:proofErr w:type="gramStart"/>
            <w:r w:rsidRPr="00D53335">
              <w:rPr>
                <w:rFonts w:ascii="Courier New" w:hAnsi="Courier New" w:cs="Courier New"/>
              </w:rPr>
              <w:t>AtT3;</w:t>
            </w:r>
            <w:proofErr w:type="gramEnd"/>
          </w:p>
          <w:p w14:paraId="234702A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v_CellPowerList_</w:t>
            </w:r>
            <w:proofErr w:type="gramStart"/>
            <w:r w:rsidRPr="00D53335">
              <w:rPr>
                <w:rFonts w:ascii="Courier New" w:hAnsi="Courier New" w:cs="Courier New"/>
              </w:rPr>
              <w:t>AtT4;</w:t>
            </w:r>
            <w:proofErr w:type="gramEnd"/>
          </w:p>
          <w:p w14:paraId="763CF97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NR_CellPowerList_Type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v_CellPowerList_</w:t>
            </w:r>
            <w:proofErr w:type="gramStart"/>
            <w:r w:rsidRPr="00D53335">
              <w:rPr>
                <w:rFonts w:ascii="Courier New" w:hAnsi="Courier New" w:cs="Courier New"/>
              </w:rPr>
              <w:t>AtT5;</w:t>
            </w:r>
            <w:proofErr w:type="gramEnd"/>
          </w:p>
          <w:p w14:paraId="1C3BF4D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//var </w:t>
            </w:r>
            <w:proofErr w:type="spellStart"/>
            <w:r w:rsidRPr="00D53335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v_CellPower_Serving_</w:t>
            </w:r>
            <w:proofErr w:type="gramStart"/>
            <w:r w:rsidRPr="00D53335">
              <w:rPr>
                <w:rFonts w:ascii="Courier New" w:hAnsi="Courier New" w:cs="Courier New"/>
              </w:rPr>
              <w:t>FR1;</w:t>
            </w:r>
            <w:proofErr w:type="gramEnd"/>
          </w:p>
          <w:p w14:paraId="432BEFF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53335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v_CellPower_EntryCondition_</w:t>
            </w:r>
            <w:proofErr w:type="gramStart"/>
            <w:r w:rsidRPr="00D53335">
              <w:rPr>
                <w:rFonts w:ascii="Courier New" w:hAnsi="Courier New" w:cs="Courier New"/>
              </w:rPr>
              <w:t>FR1;</w:t>
            </w:r>
            <w:proofErr w:type="gramEnd"/>
          </w:p>
          <w:p w14:paraId="07A26C4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53335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v_CellPower_Leaving_</w:t>
            </w:r>
            <w:proofErr w:type="gramStart"/>
            <w:r w:rsidRPr="00D53335">
              <w:rPr>
                <w:rFonts w:ascii="Courier New" w:hAnsi="Courier New" w:cs="Courier New"/>
              </w:rPr>
              <w:t>FR1;</w:t>
            </w:r>
            <w:proofErr w:type="gramEnd"/>
          </w:p>
          <w:p w14:paraId="7D203EB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53335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v_CellPower_NonSuitable_</w:t>
            </w:r>
            <w:proofErr w:type="gramStart"/>
            <w:r w:rsidRPr="00D53335">
              <w:rPr>
                <w:rFonts w:ascii="Courier New" w:hAnsi="Courier New" w:cs="Courier New"/>
              </w:rPr>
              <w:t>FR1;</w:t>
            </w:r>
            <w:proofErr w:type="gramEnd"/>
          </w:p>
          <w:p w14:paraId="5914219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lastRenderedPageBreak/>
              <w:t xml:space="preserve">    var </w:t>
            </w:r>
            <w:proofErr w:type="spellStart"/>
            <w:r w:rsidRPr="00D53335">
              <w:rPr>
                <w:rFonts w:ascii="Courier New" w:hAnsi="Courier New" w:cs="Courier New"/>
              </w:rPr>
              <w:t>RSRP_Range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v_</w:t>
            </w:r>
            <w:proofErr w:type="gramStart"/>
            <w:r w:rsidRPr="00D53335">
              <w:rPr>
                <w:rFonts w:ascii="Courier New" w:hAnsi="Courier New" w:cs="Courier New"/>
              </w:rPr>
              <w:t>Rsrp</w:t>
            </w:r>
            <w:proofErr w:type="spellEnd"/>
            <w:r w:rsidRPr="00D53335">
              <w:rPr>
                <w:rFonts w:ascii="Courier New" w:hAnsi="Courier New" w:cs="Courier New"/>
              </w:rPr>
              <w:t>;</w:t>
            </w:r>
            <w:proofErr w:type="gramEnd"/>
          </w:p>
          <w:p w14:paraId="745A8A8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integer </w:t>
            </w:r>
            <w:proofErr w:type="spellStart"/>
            <w:r w:rsidRPr="00D53335">
              <w:rPr>
                <w:rFonts w:ascii="Courier New" w:hAnsi="Courier New" w:cs="Courier New"/>
              </w:rPr>
              <w:t>v_</w:t>
            </w:r>
            <w:proofErr w:type="gramStart"/>
            <w:r w:rsidRPr="00D53335">
              <w:rPr>
                <w:rFonts w:ascii="Courier New" w:hAnsi="Courier New" w:cs="Courier New"/>
              </w:rPr>
              <w:t>DRBId</w:t>
            </w:r>
            <w:proofErr w:type="spellEnd"/>
            <w:r w:rsidRPr="00D53335">
              <w:rPr>
                <w:rFonts w:ascii="Courier New" w:hAnsi="Courier New" w:cs="Courier New"/>
              </w:rPr>
              <w:t>;</w:t>
            </w:r>
            <w:proofErr w:type="gramEnd"/>
          </w:p>
          <w:p w14:paraId="50815EF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v_</w:t>
            </w:r>
            <w:proofErr w:type="gramStart"/>
            <w:r w:rsidRPr="00D53335">
              <w:rPr>
                <w:rFonts w:ascii="Courier New" w:hAnsi="Courier New" w:cs="Courier New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</w:rPr>
              <w:t>;</w:t>
            </w:r>
            <w:proofErr w:type="gramEnd"/>
          </w:p>
          <w:p w14:paraId="0E2528B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template (value) ConditionalReconfiguration_r16 v_ConditionalReconfiguration_r16_Step_</w:t>
            </w:r>
            <w:proofErr w:type="gramStart"/>
            <w:r w:rsidRPr="00D53335">
              <w:rPr>
                <w:rFonts w:ascii="Courier New" w:hAnsi="Courier New" w:cs="Courier New"/>
              </w:rPr>
              <w:t>1;</w:t>
            </w:r>
            <w:proofErr w:type="gramEnd"/>
          </w:p>
          <w:p w14:paraId="4298899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template (value) ConditionalReconfiguration_r16 v_ConditionalReconfiguration_r16_Step_</w:t>
            </w:r>
            <w:proofErr w:type="gramStart"/>
            <w:r w:rsidRPr="00D53335">
              <w:rPr>
                <w:rFonts w:ascii="Courier New" w:hAnsi="Courier New" w:cs="Courier New"/>
              </w:rPr>
              <w:t>11;</w:t>
            </w:r>
            <w:proofErr w:type="gramEnd"/>
          </w:p>
          <w:p w14:paraId="70E24E4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53335">
              <w:rPr>
                <w:rFonts w:ascii="Courier New" w:hAnsi="Courier New" w:cs="Courier New"/>
              </w:rPr>
              <w:t>NR_DRBInfoList_Type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v_DRBInfoList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f_NR5GC_MobileInfo_GetDRBInfoList(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34E1C20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53335">
              <w:rPr>
                <w:rFonts w:ascii="Courier New" w:hAnsi="Courier New" w:cs="Courier New"/>
              </w:rPr>
              <w:t>PDUSessionInfoList_Type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3335">
              <w:rPr>
                <w:rFonts w:ascii="Courier New" w:hAnsi="Courier New" w:cs="Courier New"/>
              </w:rPr>
              <w:t>v_</w:t>
            </w:r>
            <w:proofErr w:type="gramStart"/>
            <w:r w:rsidRPr="00D53335">
              <w:rPr>
                <w:rFonts w:ascii="Courier New" w:hAnsi="Courier New" w:cs="Courier New"/>
              </w:rPr>
              <w:t>PDUSessionInfoList</w:t>
            </w:r>
            <w:proofErr w:type="spellEnd"/>
            <w:r w:rsidRPr="00D53335">
              <w:rPr>
                <w:rFonts w:ascii="Courier New" w:hAnsi="Courier New" w:cs="Courier New"/>
              </w:rPr>
              <w:t>;</w:t>
            </w:r>
            <w:proofErr w:type="gramEnd"/>
          </w:p>
          <w:p w14:paraId="53DD3DE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99D1CC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D53335">
              <w:rPr>
                <w:rFonts w:ascii="Courier New" w:hAnsi="Courier New" w:cs="Courier New"/>
              </w:rPr>
              <w:t>t_Watchdog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</w:t>
            </w:r>
            <w:proofErr w:type="gramStart"/>
            <w:r w:rsidRPr="00D53335">
              <w:rPr>
                <w:rFonts w:ascii="Courier New" w:hAnsi="Courier New" w:cs="Courier New"/>
              </w:rPr>
              <w:t>10.0;</w:t>
            </w:r>
            <w:proofErr w:type="gramEnd"/>
          </w:p>
          <w:p w14:paraId="4B654E1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872903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v_PDUSessionInfoList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f_NR5GC_MobileInfo_GetSessionInfoList(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2E146EF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0F1EEC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//Power levels of NR cell 1, NR cell 2 and NR cell 4 FR1 acc. Table 8.1.4.4.1.3.2-1, Table 8.1.4.4.1.3.2-2 FFS</w:t>
            </w:r>
          </w:p>
          <w:p w14:paraId="3C61CAC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/*         |   Cell 1   |   Cell 2  |   Cell 4</w:t>
            </w:r>
          </w:p>
          <w:p w14:paraId="0EAC9AD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----------------------------------------------</w:t>
            </w:r>
          </w:p>
          <w:p w14:paraId="0EBC270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  T0    |    -85     |    -113   |    -113</w:t>
            </w:r>
          </w:p>
          <w:p w14:paraId="633329D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----------------------------------------------</w:t>
            </w:r>
          </w:p>
          <w:p w14:paraId="3CD8EA3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  T1    |    -91     |    -79    |    -91</w:t>
            </w:r>
          </w:p>
          <w:p w14:paraId="689DC99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----------------------------------------------</w:t>
            </w:r>
          </w:p>
          <w:p w14:paraId="084AC97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  T2    |    -113    |    -113   |    -79</w:t>
            </w:r>
          </w:p>
          <w:p w14:paraId="381FDBD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----------------------------------------------</w:t>
            </w:r>
          </w:p>
          <w:p w14:paraId="3942438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  T3    |    -79     |    -91    |    -91</w:t>
            </w:r>
          </w:p>
          <w:p w14:paraId="3E25DCF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----------------------------------------------</w:t>
            </w:r>
          </w:p>
          <w:p w14:paraId="4D9A2B9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  T4    |    -113    |    -113   |    -113</w:t>
            </w:r>
          </w:p>
          <w:p w14:paraId="2E88485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----------------------------------------------</w:t>
            </w:r>
          </w:p>
          <w:p w14:paraId="3D4BA8F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   T5    |    -113    |    -79    |    -113</w:t>
            </w:r>
          </w:p>
          <w:p w14:paraId="1A9ED00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*/</w:t>
            </w:r>
          </w:p>
          <w:p w14:paraId="599F2F0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ADCDA6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//v_CellPower_Serving_FR1 := </w:t>
            </w:r>
            <w:proofErr w:type="gramStart"/>
            <w:r w:rsidRPr="00D53335">
              <w:rPr>
                <w:rFonts w:ascii="Courier New" w:hAnsi="Courier New" w:cs="Courier New"/>
              </w:rPr>
              <w:t>-85;</w:t>
            </w:r>
            <w:proofErr w:type="gramEnd"/>
          </w:p>
          <w:p w14:paraId="15B311E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v_CellPower_Leaving_FR1 := </w:t>
            </w:r>
            <w:proofErr w:type="gramStart"/>
            <w:r w:rsidRPr="00D53335">
              <w:rPr>
                <w:rFonts w:ascii="Courier New" w:hAnsi="Courier New" w:cs="Courier New"/>
              </w:rPr>
              <w:t>-91;</w:t>
            </w:r>
            <w:proofErr w:type="gramEnd"/>
          </w:p>
          <w:p w14:paraId="11C2DA7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v_CellPower_EntryCondition_FR1 := </w:t>
            </w:r>
            <w:proofErr w:type="gramStart"/>
            <w:r w:rsidRPr="00D53335">
              <w:rPr>
                <w:rFonts w:ascii="Courier New" w:hAnsi="Courier New" w:cs="Courier New"/>
              </w:rPr>
              <w:t>-79;</w:t>
            </w:r>
            <w:proofErr w:type="gramEnd"/>
          </w:p>
          <w:p w14:paraId="7B447B6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v_CellPower_NonSuitable_FR1 := </w:t>
            </w:r>
            <w:proofErr w:type="gramStart"/>
            <w:r w:rsidRPr="00D53335">
              <w:rPr>
                <w:rFonts w:ascii="Courier New" w:hAnsi="Courier New" w:cs="Courier New"/>
              </w:rPr>
              <w:t>-113;</w:t>
            </w:r>
            <w:proofErr w:type="gramEnd"/>
          </w:p>
          <w:p w14:paraId="0D3FB6C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054A4E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v_CellPowerList_AtT1 := {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(nr_Cell1, v_CellPower_Leaving_FR1,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2A47D26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(nr_Cell2, v_CellPower_EntryCondition_FR1,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// FR2 is FFS</w:t>
            </w:r>
          </w:p>
          <w:p w14:paraId="205F2C4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v_CellPower_Leaving_FR1,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)}; // FR2 is FFS</w:t>
            </w:r>
          </w:p>
          <w:p w14:paraId="7E338E5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v_CellPowerList_AtT2 := {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(nr_Cell1,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1AE88FE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(nr_Cell2,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// FR2 is FFS</w:t>
            </w:r>
          </w:p>
          <w:p w14:paraId="66E6355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v_CellPower_EntryCondition_FR1,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)}; // FR2 is FFS</w:t>
            </w:r>
          </w:p>
          <w:p w14:paraId="289A087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v_CellPowerList_AtT3 := {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(nr_Cell1, v_CellPower_EntryCondition_FR1,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3843118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(nr_Cell2, v_CellPower_Leaving_FR1,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000505A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v_CellPower_Leaving_FR1,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)}; // FR2 is FFS</w:t>
            </w:r>
          </w:p>
          <w:p w14:paraId="5BB75AD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v_CellPowerList_AtT4 := {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(nr_Cell1,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2424F5A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lastRenderedPageBreak/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(nr_Cell2,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38EFC4B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)}; // FR2 is FFS</w:t>
            </w:r>
          </w:p>
          <w:p w14:paraId="615A157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v_CellPowerList_AtT5 := {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(nr_Cell1,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57F65B8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(nr_Cell2, v_CellPower_EntryCondition_FR1,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),  // FR2 is FFS</w:t>
            </w:r>
          </w:p>
          <w:p w14:paraId="2122606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cs_NR_CellPower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v_CellPower_NonSuitable_FR1, </w:t>
            </w:r>
            <w:proofErr w:type="spellStart"/>
            <w:r w:rsidRPr="00D53335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D53335">
              <w:rPr>
                <w:rFonts w:ascii="Courier New" w:hAnsi="Courier New" w:cs="Courier New"/>
              </w:rPr>
              <w:t>)}; // FR2 is FFS</w:t>
            </w:r>
          </w:p>
          <w:p w14:paraId="3ED9FE4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BFCCAF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if(f_NR_CellInfo_GetIsFR1(nr_Cell1)){</w:t>
            </w:r>
          </w:p>
          <w:p w14:paraId="3C03A2D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D53335">
              <w:rPr>
                <w:rFonts w:ascii="Courier New" w:hAnsi="Courier New" w:cs="Courier New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</w:t>
            </w:r>
            <w:proofErr w:type="gramStart"/>
            <w:r w:rsidRPr="00D53335">
              <w:rPr>
                <w:rFonts w:ascii="Courier New" w:hAnsi="Courier New" w:cs="Courier New"/>
              </w:rPr>
              <w:t>2;</w:t>
            </w:r>
            <w:proofErr w:type="gramEnd"/>
          </w:p>
          <w:p w14:paraId="728B4A5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}</w:t>
            </w:r>
          </w:p>
          <w:p w14:paraId="64B051A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else{</w:t>
            </w:r>
          </w:p>
          <w:p w14:paraId="5B38A64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D53335">
              <w:rPr>
                <w:rFonts w:ascii="Courier New" w:hAnsi="Courier New" w:cs="Courier New"/>
              </w:rPr>
              <w:t>v_Rsrp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2;          //FFS dummy value FR2</w:t>
            </w:r>
          </w:p>
          <w:p w14:paraId="274F668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}</w:t>
            </w:r>
          </w:p>
          <w:p w14:paraId="2C1E25F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BA40A9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7F36243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D53335">
              <w:rPr>
                <w:rFonts w:ascii="Courier New" w:hAnsi="Courier New" w:cs="Courier New"/>
              </w:rPr>
              <w:t>RRCReconfiguration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message including </w:t>
            </w:r>
            <w:proofErr w:type="spellStart"/>
            <w:r w:rsidRPr="00D53335">
              <w:rPr>
                <w:rFonts w:ascii="Courier New" w:hAnsi="Courier New" w:cs="Courier New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D53335">
              <w:rPr>
                <w:rFonts w:ascii="Courier New" w:hAnsi="Courier New" w:cs="Courier New"/>
              </w:rPr>
              <w:t>ConditionalReconfiguration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to set NR Cell 2 and NR Cell 4 as the target candidate cells.</w:t>
            </w:r>
          </w:p>
          <w:p w14:paraId="5B18D72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53335">
              <w:rPr>
                <w:rFonts w:ascii="Courier New" w:hAnsi="Courier New" w:cs="Courier New"/>
              </w:rPr>
              <w:t>f_NR_GenerateMeasurementConfigNR</w:t>
            </w:r>
            <w:proofErr w:type="spellEnd"/>
            <w:r w:rsidRPr="00D53335">
              <w:rPr>
                <w:rFonts w:ascii="Courier New" w:hAnsi="Courier New" w:cs="Courier New"/>
              </w:rPr>
              <w:t>( {cs_MeasObjectId1(nr_Cell1)},</w:t>
            </w:r>
          </w:p>
          <w:p w14:paraId="6303E15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{</w:t>
            </w:r>
            <w:proofErr w:type="spellStart"/>
            <w:r w:rsidRPr="00D53335">
              <w:rPr>
                <w:rFonts w:ascii="Courier New" w:hAnsi="Courier New" w:cs="Courier New"/>
              </w:rPr>
              <w:t>cs_NR_ReportConfigCondTrigger</w:t>
            </w:r>
            <w:proofErr w:type="spellEnd"/>
            <w:r w:rsidRPr="00D53335">
              <w:rPr>
                <w:rFonts w:ascii="Courier New" w:hAnsi="Courier New" w:cs="Courier New"/>
              </w:rPr>
              <w:t>(tsc_NR_IdReportConfigId1, v_Rsrp)},</w:t>
            </w:r>
          </w:p>
          <w:p w14:paraId="26E8BA7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{cs_NR_MeasId_Config_id1_obj1_conf1},</w:t>
            </w:r>
          </w:p>
          <w:p w14:paraId="49457A3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-,-,-,-);</w:t>
            </w:r>
          </w:p>
          <w:p w14:paraId="096E387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v_ConditionalReconfiguration_r16_Step_1 := cs_ConditionalReconfiguration_r16( -,</w:t>
            </w:r>
          </w:p>
          <w:p w14:paraId="6478242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                            cs_CondReconfigToAddModList_r16_2EntryCR_1EntryMI(1, tsc_NR_MeasId1, f_NR_GenerateCondRRCReconfig_r16_Octetstring(nr_Cell2),</w:t>
            </w:r>
          </w:p>
          <w:p w14:paraId="701116C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                                                                              2, tsc_NR_MeasId1, f_NR_GenerateCondRRCReconfig_r16_Octetstring(nr_Cell4))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5AA4E71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SRB.send</w:t>
            </w:r>
            <w:proofErr w:type="spellEnd"/>
            <w:r w:rsidRPr="00D53335">
              <w:rPr>
                <w:rFonts w:ascii="Courier New" w:hAnsi="Courier New" w:cs="Courier New"/>
              </w:rPr>
              <w:t>(cas_NR_SRB1_RrcPdu_REQ(nr_Cell1,</w:t>
            </w:r>
          </w:p>
          <w:p w14:paraId="0341C90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cs_TimingInfo_Now</w:t>
            </w:r>
            <w:proofErr w:type="spellEnd"/>
            <w:r w:rsidRPr="00D53335">
              <w:rPr>
                <w:rFonts w:ascii="Courier New" w:hAnsi="Courier New" w:cs="Courier New"/>
              </w:rPr>
              <w:t>,</w:t>
            </w:r>
          </w:p>
          <w:p w14:paraId="0DCAC8F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cs_38508_RRCReconfiguration_CHO(-,</w:t>
            </w:r>
            <w:proofErr w:type="spellStart"/>
            <w:r w:rsidRPr="00D53335">
              <w:rPr>
                <w:rFonts w:ascii="Courier New" w:hAnsi="Courier New" w:cs="Courier New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</w:rPr>
              <w:t>, v_ConditionalReconfiguration_r16_Step_1))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378BC1D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798EC8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 2"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10B6446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D53335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message in NR Cell 1.</w:t>
            </w:r>
          </w:p>
          <w:p w14:paraId="3B6A924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SRB.receive</w:t>
            </w:r>
            <w:proofErr w:type="spellEnd"/>
            <w:r w:rsidRPr="00D53335">
              <w:rPr>
                <w:rFonts w:ascii="Courier New" w:hAnsi="Courier New" w:cs="Courier New"/>
              </w:rPr>
              <w:t>(car_NR_SRB1_RrcPdu_IND(nr_Cell1, cr_38508_RRCReconfigurationComplete)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0279D75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f_NR_SS_RachProcedureConfig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(nr_Cell2, </w:t>
            </w:r>
            <w:proofErr w:type="spellStart"/>
            <w:r w:rsidRPr="00D53335">
              <w:rPr>
                <w:rFonts w:ascii="Courier New" w:hAnsi="Courier New" w:cs="Courier New"/>
              </w:rPr>
              <w:t>cs_NR_RachProcedureConfig_NoResponse</w:t>
            </w:r>
            <w:proofErr w:type="spellEnd"/>
            <w:r w:rsidRPr="00D53335">
              <w:rPr>
                <w:rFonts w:ascii="Courier New" w:hAnsi="Courier New" w:cs="Courier New"/>
              </w:rPr>
              <w:t>); // @sic R5s220375 sic@</w:t>
            </w:r>
          </w:p>
          <w:p w14:paraId="174673D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4D65C5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 3"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2EA15BA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//SS adjusts the cell-specific reference signal level according to row "T1".</w:t>
            </w:r>
          </w:p>
          <w:p w14:paraId="7F46250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</w:rPr>
              <w:t>(v_CellPowerList_AtT1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4106838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1F1E9E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"Steps 4-5"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28A629E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//- EXCEPTION: The steps 4 and 5 below are repeated for the duration of T304.</w:t>
            </w:r>
          </w:p>
          <w:p w14:paraId="09A2D34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lastRenderedPageBreak/>
              <w:t xml:space="preserve">    //The UE attempts to perform the intra frequency handover using MAC Random Access Preamble on NR Cell 2.</w:t>
            </w:r>
          </w:p>
          <w:p w14:paraId="4690C38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SS does not respond.</w:t>
            </w:r>
          </w:p>
          <w:p w14:paraId="3AAAFA39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f_NR_SS_SystemIndCtrlConfig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 xml:space="preserve">(nr_Cell2,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cds_NR_SystemIndCtrl_RachPreamble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(enable)</w:t>
            </w:r>
            <w:proofErr w:type="gramStart"/>
            <w:r w:rsidRPr="008F6E58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4C4E3C2A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if (not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fl_NR_SysIND_Rach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(nr_Cell2)){</w:t>
            </w:r>
          </w:p>
          <w:p w14:paraId="706700D4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f_NR_SetVerdictFailOrInconc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(__FILE__, __LINE__, "UE did not send PRACH preamble"</w:t>
            </w:r>
            <w:proofErr w:type="gramStart"/>
            <w:r w:rsidRPr="008F6E58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3A97C299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 } </w:t>
            </w:r>
          </w:p>
          <w:p w14:paraId="6B112B8A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f_NR_SS_SystemIndCtrlConfig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 xml:space="preserve">(nr_Cell2,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cds_NR_SystemIndCtrl_RachPreamble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(disable)</w:t>
            </w:r>
            <w:proofErr w:type="gramStart"/>
            <w:r w:rsidRPr="008F6E58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0CC043A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//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f_Delay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(2.0); // make sure T304 expires // @sic R5s220375 sic@</w:t>
            </w:r>
          </w:p>
          <w:p w14:paraId="46F0DEB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</w:t>
            </w:r>
          </w:p>
          <w:p w14:paraId="219E273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//Target cell </w:t>
            </w:r>
            <w:proofErr w:type="spellStart"/>
            <w:r w:rsidRPr="00D53335">
              <w:rPr>
                <w:rFonts w:ascii="Courier New" w:hAnsi="Courier New" w:cs="Courier New"/>
              </w:rPr>
              <w:t>configration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for handover // @sic R5s220375 sic@</w:t>
            </w:r>
          </w:p>
          <w:p w14:paraId="4B5457E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f_NR5GC_CHO_RRCReconfiguration_SSConfig( nr_Cell1,</w:t>
            </w:r>
          </w:p>
          <w:p w14:paraId="7DBD25B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nr_Cell4,</w:t>
            </w:r>
          </w:p>
          <w:p w14:paraId="5C5CAD6D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v_DRBInfoList</w:t>
            </w:r>
            <w:proofErr w:type="spellEnd"/>
            <w:r w:rsidRPr="00D53335">
              <w:rPr>
                <w:rFonts w:ascii="Courier New" w:hAnsi="Courier New" w:cs="Courier New"/>
              </w:rPr>
              <w:t>,</w:t>
            </w:r>
          </w:p>
          <w:p w14:paraId="6A76279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-,-,-,-,-,-,-);</w:t>
            </w:r>
          </w:p>
          <w:p w14:paraId="51DA4C8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f_NR_SS_SystemIndCtrlConfig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</w:t>
            </w:r>
            <w:proofErr w:type="spellStart"/>
            <w:r w:rsidRPr="00D53335">
              <w:rPr>
                <w:rFonts w:ascii="Courier New" w:hAnsi="Courier New" w:cs="Courier New"/>
              </w:rPr>
              <w:t>cds_NR_SystemIndCtrl_RachPreamble</w:t>
            </w:r>
            <w:proofErr w:type="spellEnd"/>
            <w:r w:rsidRPr="00D53335">
              <w:rPr>
                <w:rFonts w:ascii="Courier New" w:hAnsi="Courier New" w:cs="Courier New"/>
              </w:rPr>
              <w:t>(enable)); // @sic R5s220375 sic@</w:t>
            </w:r>
          </w:p>
          <w:p w14:paraId="3EB7EF5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1653A2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//@siclog "Step 6"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13743BA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//SS adjusts the cell-specific reference signal level according to row "T2".</w:t>
            </w:r>
          </w:p>
          <w:p w14:paraId="6D20BDC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</w:rPr>
              <w:t>(v_CellPowerList_AtT2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1C1D1B7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3B26EA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 7"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0F4CDEA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//Check: Does the UE initiate a </w:t>
            </w:r>
            <w:proofErr w:type="gramStart"/>
            <w:r w:rsidRPr="00D53335">
              <w:rPr>
                <w:rFonts w:ascii="Courier New" w:hAnsi="Courier New" w:cs="Courier New"/>
              </w:rPr>
              <w:t>random access</w:t>
            </w:r>
            <w:proofErr w:type="gramEnd"/>
            <w:r w:rsidRPr="00D53335">
              <w:rPr>
                <w:rFonts w:ascii="Courier New" w:hAnsi="Courier New" w:cs="Courier New"/>
              </w:rPr>
              <w:t xml:space="preserve"> procedure by transmitting Preamble in NR Cell 4 within 10s?</w:t>
            </w:r>
          </w:p>
          <w:p w14:paraId="1305A30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t_Watchdog.</w:t>
            </w:r>
            <w:proofErr w:type="gramStart"/>
            <w:r w:rsidRPr="00D53335">
              <w:rPr>
                <w:rFonts w:ascii="Courier New" w:hAnsi="Courier New" w:cs="Courier New"/>
              </w:rPr>
              <w:t>start</w:t>
            </w:r>
            <w:proofErr w:type="spellEnd"/>
            <w:r w:rsidRPr="00D53335">
              <w:rPr>
                <w:rFonts w:ascii="Courier New" w:hAnsi="Courier New" w:cs="Courier New"/>
              </w:rPr>
              <w:t>;</w:t>
            </w:r>
            <w:proofErr w:type="gramEnd"/>
          </w:p>
          <w:p w14:paraId="5A4C038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SYSIND.receive</w:t>
            </w:r>
            <w:proofErr w:type="spellEnd"/>
            <w:r w:rsidRPr="00D53335">
              <w:rPr>
                <w:rFonts w:ascii="Courier New" w:hAnsi="Courier New" w:cs="Courier New"/>
              </w:rPr>
              <w:t>(</w:t>
            </w:r>
            <w:proofErr w:type="spellStart"/>
            <w:r w:rsidRPr="00D53335">
              <w:rPr>
                <w:rFonts w:ascii="Courier New" w:hAnsi="Courier New" w:cs="Courier New"/>
              </w:rPr>
              <w:t>car_NR_PRACH_Preamble_IND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(nr_Cell4, </w:t>
            </w:r>
            <w:proofErr w:type="spellStart"/>
            <w:r w:rsidRPr="00D53335">
              <w:rPr>
                <w:rFonts w:ascii="Courier New" w:hAnsi="Courier New" w:cs="Courier New"/>
              </w:rPr>
              <w:t>cr_TimingInfo_Any</w:t>
            </w:r>
            <w:proofErr w:type="spellEnd"/>
            <w:r w:rsidRPr="00D53335">
              <w:rPr>
                <w:rFonts w:ascii="Courier New" w:hAnsi="Courier New" w:cs="Courier New"/>
              </w:rPr>
              <w:t>, ?)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313056E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t_Watchdog.</w:t>
            </w:r>
            <w:proofErr w:type="gramStart"/>
            <w:r w:rsidRPr="00D53335">
              <w:rPr>
                <w:rFonts w:ascii="Courier New" w:hAnsi="Courier New" w:cs="Courier New"/>
              </w:rPr>
              <w:t>stop</w:t>
            </w:r>
            <w:proofErr w:type="spellEnd"/>
            <w:r w:rsidRPr="00D53335">
              <w:rPr>
                <w:rFonts w:ascii="Courier New" w:hAnsi="Courier New" w:cs="Courier New"/>
              </w:rPr>
              <w:t>;</w:t>
            </w:r>
            <w:proofErr w:type="gramEnd"/>
          </w:p>
          <w:p w14:paraId="2682448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f_NR_PreliminaryPass</w:t>
            </w:r>
            <w:proofErr w:type="spellEnd"/>
            <w:r w:rsidRPr="00D53335">
              <w:rPr>
                <w:rFonts w:ascii="Courier New" w:hAnsi="Courier New" w:cs="Courier New"/>
              </w:rPr>
              <w:t>(__FILE__, __LINE__, "Step 7"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6E8C488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f_NR_SS_SystemIndCtrlConfig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 xml:space="preserve">(nr_Cell4,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cds_NR_SystemIndCtrl_RachPreamble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(disable)); // @sic R5s220375 sic@</w:t>
            </w:r>
          </w:p>
          <w:p w14:paraId="16C87B6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"Steps 8-9"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2432F62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SS transmits </w:t>
            </w:r>
            <w:proofErr w:type="spellStart"/>
            <w:r w:rsidRPr="00D53335">
              <w:rPr>
                <w:rFonts w:ascii="Courier New" w:hAnsi="Courier New" w:cs="Courier New"/>
              </w:rPr>
              <w:t>Randzom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Access Response.</w:t>
            </w:r>
          </w:p>
          <w:p w14:paraId="521A514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UE transmits </w:t>
            </w:r>
            <w:proofErr w:type="spellStart"/>
            <w:r w:rsidRPr="00D53335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message in NR Cell 4.</w:t>
            </w:r>
          </w:p>
          <w:p w14:paraId="56AC9DC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f_NR5GC_CHO_RRCReconfigurationComplete( nr_Cell1,</w:t>
            </w:r>
          </w:p>
          <w:p w14:paraId="372CDF3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nr_Cell4,</w:t>
            </w:r>
          </w:p>
          <w:p w14:paraId="4F7BFC4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-);</w:t>
            </w:r>
          </w:p>
          <w:p w14:paraId="6288F0B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</w:p>
          <w:p w14:paraId="3A87E25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A03FEF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 10"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5659739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40B45F9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v_DRBId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53335">
              <w:rPr>
                <w:rFonts w:ascii="Courier New" w:hAnsi="Courier New" w:cs="Courier New"/>
              </w:rPr>
              <w:t>f_NR_GetDefaultDRB_ForFirstPDUSession</w:t>
            </w:r>
            <w:proofErr w:type="spellEnd"/>
            <w:r w:rsidRPr="00D53335">
              <w:rPr>
                <w:rFonts w:ascii="Courier New" w:hAnsi="Courier New" w:cs="Courier New"/>
              </w:rPr>
              <w:t>(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62C407B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f_NR5GC_CheckDataPath(nr_Cell4,</w:t>
            </w:r>
          </w:p>
          <w:p w14:paraId="1569960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f_NR5GC_GetPdnIndex(</w:t>
            </w:r>
            <w:proofErr w:type="spellStart"/>
            <w:r w:rsidRPr="00D53335">
              <w:rPr>
                <w:rFonts w:ascii="Courier New" w:hAnsi="Courier New" w:cs="Courier New"/>
              </w:rPr>
              <w:t>v_PDUSessionInfoList</w:t>
            </w:r>
            <w:proofErr w:type="spellEnd"/>
            <w:r w:rsidRPr="00D53335">
              <w:rPr>
                <w:rFonts w:ascii="Courier New" w:hAnsi="Courier New" w:cs="Courier New"/>
              </w:rPr>
              <w:t>[0]),</w:t>
            </w:r>
          </w:p>
          <w:p w14:paraId="0EAC94F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dedicatedBearer</w:t>
            </w:r>
            <w:proofErr w:type="spellEnd"/>
            <w:r w:rsidRPr="00D53335">
              <w:rPr>
                <w:rFonts w:ascii="Courier New" w:hAnsi="Courier New" w:cs="Courier New"/>
              </w:rPr>
              <w:t>,</w:t>
            </w:r>
          </w:p>
          <w:p w14:paraId="0DDC3B4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v_DRBId</w:t>
            </w:r>
            <w:proofErr w:type="spellEnd"/>
            <w:r w:rsidRPr="00D53335">
              <w:rPr>
                <w:rFonts w:ascii="Courier New" w:hAnsi="Courier New" w:cs="Courier New"/>
              </w:rPr>
              <w:t>,</w:t>
            </w:r>
          </w:p>
          <w:p w14:paraId="54D9C67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"Step 10"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419F904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16E035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 11"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14826EB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D53335">
              <w:rPr>
                <w:rFonts w:ascii="Courier New" w:hAnsi="Courier New" w:cs="Courier New"/>
              </w:rPr>
              <w:t>RRCReconfiguration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message including </w:t>
            </w:r>
            <w:proofErr w:type="spellStart"/>
            <w:r w:rsidRPr="00D53335">
              <w:rPr>
                <w:rFonts w:ascii="Courier New" w:hAnsi="Courier New" w:cs="Courier New"/>
              </w:rPr>
              <w:t>MeasConfig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D53335">
              <w:rPr>
                <w:rFonts w:ascii="Courier New" w:hAnsi="Courier New" w:cs="Courier New"/>
              </w:rPr>
              <w:t>ConditionalReconfiguration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to set NR Cell 1 and NR Cell 2 as the target candidate cells.</w:t>
            </w:r>
          </w:p>
          <w:p w14:paraId="6ADDCA4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v_ConditionalReconfiguration_r16_Step_11 := cs_ConditionalReconfiguration_r16( -,</w:t>
            </w:r>
          </w:p>
          <w:p w14:paraId="59A5EC4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lastRenderedPageBreak/>
              <w:t xml:space="preserve">                                                                                  cs_CondReconfigToAddModList_r16_2EntryCR_1EntryMI(1, tsc_NR_MeasId1, f_NR_GenerateCondRRCReconfig_r16_Octetstring(nr_Cell1),</w:t>
            </w:r>
          </w:p>
          <w:p w14:paraId="4D66E5A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                                                                                                2, tsc_NR_MeasId1, f_NR_GenerateCondRRCReconfig_r16_Octetstring(nr_Cell2))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7F85A49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SRB.send</w:t>
            </w:r>
            <w:proofErr w:type="spellEnd"/>
            <w:r w:rsidRPr="00D53335">
              <w:rPr>
                <w:rFonts w:ascii="Courier New" w:hAnsi="Courier New" w:cs="Courier New"/>
              </w:rPr>
              <w:t>(cas_NR_SRB1_RrcPdu_REQ(nr_Cell4,</w:t>
            </w:r>
          </w:p>
          <w:p w14:paraId="45081C0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</w:t>
            </w:r>
            <w:proofErr w:type="spellStart"/>
            <w:r w:rsidRPr="00D53335">
              <w:rPr>
                <w:rFonts w:ascii="Courier New" w:hAnsi="Courier New" w:cs="Courier New"/>
              </w:rPr>
              <w:t>cs_TimingInfo_Now</w:t>
            </w:r>
            <w:proofErr w:type="spellEnd"/>
            <w:r w:rsidRPr="00D53335">
              <w:rPr>
                <w:rFonts w:ascii="Courier New" w:hAnsi="Courier New" w:cs="Courier New"/>
              </w:rPr>
              <w:t>,</w:t>
            </w:r>
          </w:p>
          <w:p w14:paraId="63283D6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   cs_38508_RRCReconfiguration_CHO(-,</w:t>
            </w:r>
            <w:proofErr w:type="spellStart"/>
            <w:r w:rsidRPr="00D53335">
              <w:rPr>
                <w:rFonts w:ascii="Courier New" w:hAnsi="Courier New" w:cs="Courier New"/>
              </w:rPr>
              <w:t>v_MeasConfig</w:t>
            </w:r>
            <w:proofErr w:type="spellEnd"/>
            <w:r w:rsidRPr="00D53335">
              <w:rPr>
                <w:rFonts w:ascii="Courier New" w:hAnsi="Courier New" w:cs="Courier New"/>
              </w:rPr>
              <w:t>, v_ConditionalReconfiguration_r16_Step_11))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19C8010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8DCC31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 12"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3833FBE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D53335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 message in NR Cell 4.</w:t>
            </w:r>
          </w:p>
          <w:p w14:paraId="3D53A48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SRB.receive</w:t>
            </w:r>
            <w:proofErr w:type="spellEnd"/>
            <w:r w:rsidRPr="00D53335">
              <w:rPr>
                <w:rFonts w:ascii="Courier New" w:hAnsi="Courier New" w:cs="Courier New"/>
              </w:rPr>
              <w:t>(car_NR_SRB1_RrcPdu_IND(nr_Cell4, cr_38508_RRCReconfigurationComplete)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4CDAF60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f_NR_SS_RachProcedureConfig</w:t>
            </w:r>
            <w:proofErr w:type="spellEnd"/>
            <w:r w:rsidRPr="00D53335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D53335">
              <w:rPr>
                <w:rFonts w:ascii="Courier New" w:hAnsi="Courier New" w:cs="Courier New"/>
              </w:rPr>
              <w:t>cs_NR_RachProcedureConfig_NoResponse</w:t>
            </w:r>
            <w:proofErr w:type="spellEnd"/>
            <w:r w:rsidRPr="00D53335">
              <w:rPr>
                <w:rFonts w:ascii="Courier New" w:hAnsi="Courier New" w:cs="Courier New"/>
              </w:rPr>
              <w:t>); // @sic R5s220375 sic@</w:t>
            </w:r>
          </w:p>
          <w:p w14:paraId="071D4C7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A0BA74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 13"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7C1E4402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//SS adjusts the cell-specific reference signal level according to row "T3".</w:t>
            </w:r>
          </w:p>
          <w:p w14:paraId="3023F76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</w:rPr>
              <w:t>(v_CellPowerList_AtT3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6ED76C8E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96C75A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"Steps 14-15"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30E966A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//EXCEPTION: The steps 14 and 15 below are repeated for the duration of T304.</w:t>
            </w:r>
          </w:p>
          <w:p w14:paraId="0513BAE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UE attempts to perform the inter frequency handover using MAC Random Access Preamble on NR Cell 1.</w:t>
            </w:r>
          </w:p>
          <w:p w14:paraId="60F53C01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//The SS does not respond.</w:t>
            </w:r>
          </w:p>
          <w:p w14:paraId="3B0BCC47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r w:rsidRPr="008F6E58">
              <w:rPr>
                <w:rFonts w:ascii="Courier New" w:hAnsi="Courier New" w:cs="Courier New"/>
                <w:highlight w:val="yellow"/>
              </w:rPr>
              <w:t>//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f_Delay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(2.0); // make sure T304 expires // @sic R5s220375 sic@</w:t>
            </w:r>
          </w:p>
          <w:p w14:paraId="4EA8986F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f_NR_SS_SystemIndCtrlConfig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 xml:space="preserve">(nr_Cell1,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cds_NR_SystemIndCtrl_RachPreamble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(enable)</w:t>
            </w:r>
            <w:proofErr w:type="gramStart"/>
            <w:r w:rsidRPr="008F6E58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34ECAF98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if (not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fl_NR_SysIND_Rach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(nr_Cell1)){</w:t>
            </w:r>
          </w:p>
          <w:p w14:paraId="771928D1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f_NR_SetVerdictFailOrInconc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(__FILE__, __LINE__, "UE did not send PRACH preamble"</w:t>
            </w:r>
            <w:proofErr w:type="gramStart"/>
            <w:r w:rsidRPr="008F6E58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1B3FC886" w14:textId="77777777" w:rsidR="00D53335" w:rsidRPr="008F6E58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 } </w:t>
            </w:r>
          </w:p>
          <w:p w14:paraId="78FC740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6E58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f_NR_SS_SystemIndCtrlConfig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 xml:space="preserve">(nr_Cell1,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cds_NR_SystemIndCtrl_RachPreamble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(disable)</w:t>
            </w:r>
            <w:proofErr w:type="gramStart"/>
            <w:r w:rsidRPr="008F6E58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07FCF97B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 16"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0EFBA6BF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//SS adjusts the cell-specific reference signal level according to row "T4".</w:t>
            </w:r>
          </w:p>
          <w:p w14:paraId="6738B6AA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</w:rPr>
              <w:t>(v_CellPowerList_AtT4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05C48A54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FFB6193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 17"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49DB32EC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793D5E8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f_Delay</w:t>
            </w:r>
            <w:proofErr w:type="spellEnd"/>
            <w:r w:rsidRPr="00D53335">
              <w:rPr>
                <w:rFonts w:ascii="Courier New" w:hAnsi="Courier New" w:cs="Courier New"/>
              </w:rPr>
              <w:t>(5.0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425F3B60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6E58">
              <w:rPr>
                <w:rFonts w:ascii="Courier New" w:hAnsi="Courier New" w:cs="Courier New"/>
                <w:highlight w:val="yellow"/>
              </w:rPr>
              <w:t>f_NR_SS_RachProcedureConfig_Def</w:t>
            </w:r>
            <w:proofErr w:type="spellEnd"/>
            <w:r w:rsidRPr="008F6E58">
              <w:rPr>
                <w:rFonts w:ascii="Courier New" w:hAnsi="Courier New" w:cs="Courier New"/>
                <w:highlight w:val="yellow"/>
              </w:rPr>
              <w:t>(nr_Cell2</w:t>
            </w:r>
            <w:proofErr w:type="gramStart"/>
            <w:r w:rsidRPr="008F6E58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5A75BAD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 18"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718E0307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//SS adjusts the cell-specific reference signal level according to row "T5".</w:t>
            </w:r>
          </w:p>
          <w:p w14:paraId="70170878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3335">
              <w:rPr>
                <w:rFonts w:ascii="Courier New" w:hAnsi="Courier New" w:cs="Courier New"/>
              </w:rPr>
              <w:t>f_NR_SetCellPowerList</w:t>
            </w:r>
            <w:proofErr w:type="spellEnd"/>
            <w:r w:rsidRPr="00D53335">
              <w:rPr>
                <w:rFonts w:ascii="Courier New" w:hAnsi="Courier New" w:cs="Courier New"/>
              </w:rPr>
              <w:t>(v_CellPowerList_AtT5</w:t>
            </w:r>
            <w:proofErr w:type="gramStart"/>
            <w:r w:rsidRPr="00D53335">
              <w:rPr>
                <w:rFonts w:ascii="Courier New" w:hAnsi="Courier New" w:cs="Courier New"/>
              </w:rPr>
              <w:t>);</w:t>
            </w:r>
            <w:proofErr w:type="gramEnd"/>
          </w:p>
          <w:p w14:paraId="3EACD735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7C8F09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//@siclog "Step 19" </w:t>
            </w:r>
            <w:proofErr w:type="spellStart"/>
            <w:r w:rsidRPr="00D53335">
              <w:rPr>
                <w:rFonts w:ascii="Courier New" w:hAnsi="Courier New" w:cs="Courier New"/>
              </w:rPr>
              <w:t>siclog</w:t>
            </w:r>
            <w:proofErr w:type="spellEnd"/>
            <w:r w:rsidRPr="00D53335">
              <w:rPr>
                <w:rFonts w:ascii="Courier New" w:hAnsi="Courier New" w:cs="Courier New"/>
              </w:rPr>
              <w:t>@</w:t>
            </w:r>
          </w:p>
          <w:p w14:paraId="42C2664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36DAD669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f_NR5GC_MobilityRegistration(</w:t>
            </w:r>
            <w:r w:rsidRPr="008F6E58">
              <w:rPr>
                <w:rFonts w:ascii="Courier New" w:hAnsi="Courier New" w:cs="Courier New"/>
                <w:highlight w:val="yellow"/>
              </w:rPr>
              <w:t>nr_Cell2</w:t>
            </w:r>
            <w:r w:rsidRPr="00D53335">
              <w:rPr>
                <w:rFonts w:ascii="Courier New" w:hAnsi="Courier New" w:cs="Courier New"/>
              </w:rPr>
              <w:t>,</w:t>
            </w:r>
          </w:p>
          <w:p w14:paraId="04605676" w14:textId="77777777" w:rsidR="00D53335" w:rsidRPr="00D53335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3335">
              <w:rPr>
                <w:rFonts w:ascii="Courier New" w:hAnsi="Courier New" w:cs="Courier New"/>
              </w:rPr>
              <w:t xml:space="preserve">                                 -,-,-,-,-); // @sic R5s220375 sic@</w:t>
            </w:r>
          </w:p>
          <w:p w14:paraId="6F4E626B" w14:textId="7EE197F3" w:rsidR="008C32EF" w:rsidRPr="00CA4CF2" w:rsidRDefault="00D53335" w:rsidP="00D533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D53335">
              <w:rPr>
                <w:rFonts w:ascii="Courier New" w:hAnsi="Courier New" w:cs="Courier New"/>
              </w:rPr>
              <w:t xml:space="preserve">  }// End of fl_TC_8_1_4_4_3_TestBody</w:t>
            </w:r>
          </w:p>
        </w:tc>
      </w:tr>
    </w:tbl>
    <w:p w14:paraId="2161897C" w14:textId="68EEA05D" w:rsidR="008C32EF" w:rsidRDefault="008C32EF" w:rsidP="008C32EF">
      <w:pPr>
        <w:spacing w:after="0"/>
        <w:rPr>
          <w:b/>
          <w:lang w:val="pt-BR"/>
        </w:rPr>
      </w:pPr>
      <w:r>
        <w:rPr>
          <w:b/>
          <w:lang w:val="pt-BR"/>
        </w:rPr>
        <w:lastRenderedPageBreak/>
        <w:br w:type="page"/>
      </w:r>
    </w:p>
    <w:p w14:paraId="63082D8C" w14:textId="4294A458" w:rsidR="00D50B02" w:rsidRDefault="00D50B02" w:rsidP="00D50B0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5" w:name="_Toc30685521"/>
      <w:r>
        <w:rPr>
          <w:b/>
          <w:lang w:val="pt-BR"/>
        </w:rPr>
        <w:lastRenderedPageBreak/>
        <w:t xml:space="preserve">Change </w:t>
      </w:r>
      <w:bookmarkEnd w:id="15"/>
      <w:r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50B02" w14:paraId="2571E234" w14:textId="77777777" w:rsidTr="00DE184C">
        <w:trPr>
          <w:trHeight w:val="447"/>
        </w:trPr>
        <w:tc>
          <w:tcPr>
            <w:tcW w:w="1985" w:type="dxa"/>
          </w:tcPr>
          <w:p w14:paraId="4BC832A5" w14:textId="77777777" w:rsidR="00D50B02" w:rsidRPr="005039B7" w:rsidRDefault="00D50B02" w:rsidP="00DE184C">
            <w:pPr>
              <w:spacing w:before="40" w:after="40"/>
              <w:rPr>
                <w:rFonts w:ascii="Arial" w:hAnsi="Arial" w:cs="Arial"/>
                <w:b/>
              </w:rPr>
            </w:pPr>
            <w:r w:rsidRPr="005039B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A4BB52A" w14:textId="20317374" w:rsidR="00D50B02" w:rsidRPr="005039B7" w:rsidRDefault="00E94550" w:rsidP="00DE184C">
            <w:pPr>
              <w:spacing w:after="0"/>
              <w:rPr>
                <w:rFonts w:ascii="Arial" w:hAnsi="Arial" w:cs="Arial"/>
              </w:rPr>
            </w:pPr>
            <w:r w:rsidRPr="005039B7">
              <w:rPr>
                <w:rFonts w:ascii="Arial" w:hAnsi="Arial" w:cs="Arial"/>
                <w:lang w:val="en-US"/>
              </w:rPr>
              <w:t>f_NR5GC_CHO_RRCReconfigurationComplete</w:t>
            </w:r>
            <w:r w:rsidRPr="005039B7">
              <w:rPr>
                <w:rFonts w:ascii="Arial" w:hAnsi="Arial" w:cs="Arial"/>
                <w:lang w:val="en-US" w:eastAsia="zh-CN"/>
              </w:rPr>
              <w:t xml:space="preserve"> </w:t>
            </w:r>
            <w:r w:rsidR="00D50B02" w:rsidRPr="005039B7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D50B02" w14:paraId="54D978EB" w14:textId="77777777" w:rsidTr="00DE184C">
        <w:trPr>
          <w:trHeight w:val="452"/>
        </w:trPr>
        <w:tc>
          <w:tcPr>
            <w:tcW w:w="1985" w:type="dxa"/>
          </w:tcPr>
          <w:p w14:paraId="1CFFA57B" w14:textId="77777777" w:rsidR="00D50B02" w:rsidRDefault="00D50B02" w:rsidP="00DE18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44F78C" w14:textId="76D595E5" w:rsidR="00D50B02" w:rsidRPr="009B079A" w:rsidRDefault="00E94550" w:rsidP="009B079A">
            <w:pPr>
              <w:rPr>
                <w:rFonts w:ascii="Arial" w:hAnsi="Arial" w:cs="Arial"/>
              </w:rPr>
            </w:pPr>
            <w:r w:rsidRPr="009B079A">
              <w:rPr>
                <w:rFonts w:ascii="Arial" w:hAnsi="Arial" w:cs="Arial"/>
              </w:rPr>
              <w:t xml:space="preserve">UE may send </w:t>
            </w:r>
            <w:proofErr w:type="spellStart"/>
            <w:r w:rsidRPr="009B079A">
              <w:rPr>
                <w:rFonts w:ascii="Arial" w:hAnsi="Arial" w:cs="Arial"/>
              </w:rPr>
              <w:t>rrcReconfigurationComplete</w:t>
            </w:r>
            <w:proofErr w:type="spellEnd"/>
            <w:r w:rsidRPr="009B079A">
              <w:rPr>
                <w:rFonts w:ascii="Arial" w:hAnsi="Arial" w:cs="Arial"/>
              </w:rPr>
              <w:t xml:space="preserve"> at target cell while SS is populating list of DRBs to be </w:t>
            </w:r>
            <w:r w:rsidR="001D61C7">
              <w:rPr>
                <w:rFonts w:ascii="Arial" w:hAnsi="Arial" w:cs="Arial"/>
              </w:rPr>
              <w:t>active DRBs</w:t>
            </w:r>
            <w:r w:rsidRPr="009B079A">
              <w:rPr>
                <w:rFonts w:ascii="Arial" w:hAnsi="Arial" w:cs="Arial"/>
              </w:rPr>
              <w:t xml:space="preserve"> at source cell. </w:t>
            </w:r>
            <w:r w:rsidR="00F500C1">
              <w:rPr>
                <w:rFonts w:ascii="Arial" w:hAnsi="Arial" w:cs="Arial"/>
              </w:rPr>
              <w:t xml:space="preserve">So, TTCN receives the </w:t>
            </w:r>
            <w:proofErr w:type="spellStart"/>
            <w:r w:rsidR="00F500C1">
              <w:rPr>
                <w:rFonts w:ascii="Arial" w:hAnsi="Arial" w:cs="Arial"/>
              </w:rPr>
              <w:t>RRCReconfigurationComplete</w:t>
            </w:r>
            <w:proofErr w:type="spellEnd"/>
            <w:r w:rsidR="00F500C1">
              <w:rPr>
                <w:rFonts w:ascii="Arial" w:hAnsi="Arial" w:cs="Arial"/>
              </w:rPr>
              <w:t xml:space="preserve"> before list of active DRBs sent in NR_SYSTEM_CTRL_REQ</w:t>
            </w:r>
          </w:p>
        </w:tc>
      </w:tr>
      <w:tr w:rsidR="00D50B02" w14:paraId="27A3E4A9" w14:textId="77777777" w:rsidTr="00DE184C">
        <w:tc>
          <w:tcPr>
            <w:tcW w:w="1985" w:type="dxa"/>
          </w:tcPr>
          <w:p w14:paraId="3600BF04" w14:textId="77777777" w:rsidR="00D50B02" w:rsidRDefault="00D50B02" w:rsidP="00DE18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9AA474" w14:textId="645A2059" w:rsidR="00D50B02" w:rsidRPr="009B079A" w:rsidRDefault="00617733" w:rsidP="009B079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9B079A">
              <w:rPr>
                <w:rFonts w:cs="Arial"/>
                <w:lang w:val="en-SG"/>
              </w:rPr>
              <w:t>S</w:t>
            </w:r>
            <w:r w:rsidR="00E94550" w:rsidRPr="009B079A">
              <w:rPr>
                <w:rFonts w:cs="Arial"/>
                <w:lang w:val="en-SG"/>
              </w:rPr>
              <w:t>plit</w:t>
            </w:r>
            <w:r w:rsidRPr="009B079A">
              <w:rPr>
                <w:rFonts w:cs="Arial"/>
                <w:lang w:val="en-SG"/>
              </w:rPr>
              <w:t xml:space="preserve"> </w:t>
            </w:r>
            <w:proofErr w:type="spellStart"/>
            <w:r w:rsidRPr="009B079A">
              <w:rPr>
                <w:rFonts w:cs="Arial"/>
                <w:lang w:val="en-SG"/>
              </w:rPr>
              <w:t>v_DrbIdList</w:t>
            </w:r>
            <w:proofErr w:type="spellEnd"/>
            <w:r w:rsidRPr="009B079A">
              <w:rPr>
                <w:rFonts w:cs="Arial"/>
                <w:lang w:val="en-SG"/>
              </w:rPr>
              <w:t xml:space="preserve"> definition and its declaration. </w:t>
            </w:r>
          </w:p>
        </w:tc>
      </w:tr>
      <w:tr w:rsidR="00D50B02" w14:paraId="5503DB77" w14:textId="77777777" w:rsidTr="00DE184C">
        <w:tc>
          <w:tcPr>
            <w:tcW w:w="1985" w:type="dxa"/>
          </w:tcPr>
          <w:p w14:paraId="5587FE29" w14:textId="77777777" w:rsidR="00D50B02" w:rsidRDefault="00D50B02" w:rsidP="00DE18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D2E51C5" w14:textId="77777777" w:rsidR="00D50B02" w:rsidRDefault="00D50B02" w:rsidP="00DE184C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D50B02" w14:paraId="67947263" w14:textId="77777777" w:rsidTr="00DE184C">
        <w:tc>
          <w:tcPr>
            <w:tcW w:w="1985" w:type="dxa"/>
          </w:tcPr>
          <w:p w14:paraId="10074976" w14:textId="77777777" w:rsidR="00D50B02" w:rsidRDefault="00D50B02" w:rsidP="00DE18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99F68F" w14:textId="77777777" w:rsidR="00D50B02" w:rsidRDefault="00D50B02" w:rsidP="00DE184C">
            <w:pPr>
              <w:rPr>
                <w:rFonts w:ascii="Arial" w:hAnsi="Arial"/>
                <w:highlight w:val="cyan"/>
              </w:rPr>
            </w:pPr>
          </w:p>
        </w:tc>
      </w:tr>
    </w:tbl>
    <w:p w14:paraId="44F520C6" w14:textId="77777777" w:rsidR="00D50B02" w:rsidRDefault="00D50B02" w:rsidP="00D50B02">
      <w:pPr>
        <w:rPr>
          <w:lang w:val="en-US"/>
        </w:rPr>
      </w:pPr>
    </w:p>
    <w:p w14:paraId="0AF7307D" w14:textId="77777777" w:rsidR="00D50B02" w:rsidRDefault="00D50B02" w:rsidP="00D50B02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0B02" w14:paraId="1F36F5DA" w14:textId="77777777" w:rsidTr="00DE184C">
        <w:tc>
          <w:tcPr>
            <w:tcW w:w="9855" w:type="dxa"/>
          </w:tcPr>
          <w:p w14:paraId="07C6207B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>function f_NR5GC_CHO_</w:t>
            </w:r>
            <w:proofErr w:type="gramStart"/>
            <w:r w:rsidRPr="00E94550">
              <w:rPr>
                <w:lang w:val="en-US"/>
              </w:rPr>
              <w:t xml:space="preserve">RRCReconfigurationComplete( </w:t>
            </w:r>
            <w:proofErr w:type="spellStart"/>
            <w:r w:rsidRPr="00E94550">
              <w:rPr>
                <w:lang w:val="en-US"/>
              </w:rPr>
              <w:t>NR</w:t>
            </w:r>
            <w:proofErr w:type="gramEnd"/>
            <w:r w:rsidRPr="00E94550">
              <w:rPr>
                <w:lang w:val="en-US"/>
              </w:rPr>
              <w:t>_CellId_Type</w:t>
            </w:r>
            <w:proofErr w:type="spellEnd"/>
            <w:r w:rsidRPr="00E94550">
              <w:rPr>
                <w:lang w:val="en-US"/>
              </w:rPr>
              <w:t xml:space="preserve"> </w:t>
            </w:r>
            <w:proofErr w:type="spellStart"/>
            <w:r w:rsidRPr="00E94550">
              <w:rPr>
                <w:lang w:val="en-US"/>
              </w:rPr>
              <w:t>p_SourceCellId</w:t>
            </w:r>
            <w:proofErr w:type="spellEnd"/>
            <w:r w:rsidRPr="00E94550">
              <w:rPr>
                <w:lang w:val="en-US"/>
              </w:rPr>
              <w:t>,</w:t>
            </w:r>
          </w:p>
          <w:p w14:paraId="56D8BD70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E94550">
              <w:rPr>
                <w:lang w:val="en-US"/>
              </w:rPr>
              <w:t>NR_CellId_Type</w:t>
            </w:r>
            <w:proofErr w:type="spellEnd"/>
            <w:r w:rsidRPr="00E94550">
              <w:rPr>
                <w:lang w:val="en-US"/>
              </w:rPr>
              <w:t xml:space="preserve"> p_TargetCellId,</w:t>
            </w:r>
          </w:p>
          <w:p w14:paraId="53E858B7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                                               template (present) </w:t>
            </w:r>
            <w:proofErr w:type="spellStart"/>
            <w:r w:rsidRPr="00E94550">
              <w:rPr>
                <w:lang w:val="en-US"/>
              </w:rPr>
              <w:t>UL_DCCH_Message</w:t>
            </w:r>
            <w:proofErr w:type="spellEnd"/>
            <w:r w:rsidRPr="00E94550">
              <w:rPr>
                <w:lang w:val="en-US"/>
              </w:rPr>
              <w:t xml:space="preserve"> </w:t>
            </w:r>
            <w:proofErr w:type="spellStart"/>
            <w:r w:rsidRPr="00E94550">
              <w:rPr>
                <w:lang w:val="en-US"/>
              </w:rPr>
              <w:t>p_</w:t>
            </w:r>
            <w:proofErr w:type="gramStart"/>
            <w:r w:rsidRPr="00E94550">
              <w:rPr>
                <w:lang w:val="en-US"/>
              </w:rPr>
              <w:t>RRCConnReconfigComplete</w:t>
            </w:r>
            <w:proofErr w:type="spellEnd"/>
            <w:r w:rsidRPr="00E94550">
              <w:rPr>
                <w:lang w:val="en-US"/>
              </w:rPr>
              <w:t xml:space="preserve"> :</w:t>
            </w:r>
            <w:proofErr w:type="gramEnd"/>
            <w:r w:rsidRPr="00E94550">
              <w:rPr>
                <w:lang w:val="en-US"/>
              </w:rPr>
              <w:t>= cr_38508_RRCReconfigurationComplete</w:t>
            </w:r>
          </w:p>
          <w:p w14:paraId="13A034F5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                                             ) </w:t>
            </w:r>
            <w:proofErr w:type="gramStart"/>
            <w:r w:rsidRPr="00E94550">
              <w:rPr>
                <w:lang w:val="en-US"/>
              </w:rPr>
              <w:t>runs</w:t>
            </w:r>
            <w:proofErr w:type="gramEnd"/>
            <w:r w:rsidRPr="00E94550">
              <w:rPr>
                <w:lang w:val="en-US"/>
              </w:rPr>
              <w:t xml:space="preserve"> on NR_BASE_PTC</w:t>
            </w:r>
          </w:p>
          <w:p w14:paraId="041C51A1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{</w:t>
            </w:r>
          </w:p>
          <w:p w14:paraId="4D7450EC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r w:rsidRPr="00E94550">
              <w:rPr>
                <w:highlight w:val="yellow"/>
                <w:lang w:val="en-US"/>
              </w:rPr>
              <w:t xml:space="preserve">var </w:t>
            </w:r>
            <w:proofErr w:type="spellStart"/>
            <w:r w:rsidRPr="00E94550">
              <w:rPr>
                <w:highlight w:val="yellow"/>
                <w:lang w:val="en-US"/>
              </w:rPr>
              <w:t>IntegerList_Type</w:t>
            </w:r>
            <w:proofErr w:type="spellEnd"/>
            <w:r w:rsidRPr="00E94550">
              <w:rPr>
                <w:highlight w:val="yellow"/>
                <w:lang w:val="en-US"/>
              </w:rPr>
              <w:t xml:space="preserve"> </w:t>
            </w:r>
            <w:proofErr w:type="spellStart"/>
            <w:r w:rsidRPr="00E94550">
              <w:rPr>
                <w:highlight w:val="yellow"/>
                <w:lang w:val="en-US"/>
              </w:rPr>
              <w:t>v_</w:t>
            </w:r>
            <w:proofErr w:type="gramStart"/>
            <w:r w:rsidRPr="00E94550">
              <w:rPr>
                <w:highlight w:val="yellow"/>
                <w:lang w:val="en-US"/>
              </w:rPr>
              <w:t>DrbIdList</w:t>
            </w:r>
            <w:proofErr w:type="spellEnd"/>
            <w:r w:rsidRPr="00E94550">
              <w:rPr>
                <w:highlight w:val="yellow"/>
                <w:lang w:val="en-US"/>
              </w:rPr>
              <w:t xml:space="preserve"> :</w:t>
            </w:r>
            <w:proofErr w:type="gramEnd"/>
            <w:r w:rsidRPr="00E94550">
              <w:rPr>
                <w:highlight w:val="yellow"/>
                <w:lang w:val="en-US"/>
              </w:rPr>
              <w:t xml:space="preserve">= </w:t>
            </w:r>
            <w:proofErr w:type="spellStart"/>
            <w:r w:rsidRPr="00E94550">
              <w:rPr>
                <w:highlight w:val="yellow"/>
                <w:lang w:val="en-US"/>
              </w:rPr>
              <w:t>f_NR_GetActiveDRBs</w:t>
            </w:r>
            <w:proofErr w:type="spellEnd"/>
            <w:r w:rsidRPr="00E94550">
              <w:rPr>
                <w:highlight w:val="yellow"/>
                <w:lang w:val="en-US"/>
              </w:rPr>
              <w:t>(</w:t>
            </w:r>
            <w:proofErr w:type="spellStart"/>
            <w:r w:rsidRPr="00E94550">
              <w:rPr>
                <w:highlight w:val="yellow"/>
                <w:lang w:val="en-US"/>
              </w:rPr>
              <w:t>p_SourceCellId</w:t>
            </w:r>
            <w:proofErr w:type="spellEnd"/>
            <w:r w:rsidRPr="00E94550">
              <w:rPr>
                <w:highlight w:val="yellow"/>
                <w:lang w:val="en-US"/>
              </w:rPr>
              <w:t>);  //List of DRBs to release in the Source cell</w:t>
            </w:r>
          </w:p>
          <w:p w14:paraId="025159DC" w14:textId="77777777" w:rsidR="00E94550" w:rsidRPr="00E94550" w:rsidRDefault="00E94550" w:rsidP="00E94550">
            <w:pPr>
              <w:rPr>
                <w:lang w:val="en-US"/>
              </w:rPr>
            </w:pPr>
          </w:p>
          <w:p w14:paraId="05F10486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//Step </w:t>
            </w:r>
            <w:proofErr w:type="gramStart"/>
            <w:r w:rsidRPr="00E94550">
              <w:rPr>
                <w:lang w:val="en-US"/>
              </w:rPr>
              <w:t>9.Target</w:t>
            </w:r>
            <w:proofErr w:type="gramEnd"/>
            <w:r w:rsidRPr="00E94550">
              <w:rPr>
                <w:lang w:val="en-US"/>
              </w:rPr>
              <w:t xml:space="preserve"> Cell:         Receive </w:t>
            </w:r>
            <w:proofErr w:type="spellStart"/>
            <w:r w:rsidRPr="00E94550">
              <w:rPr>
                <w:lang w:val="en-US"/>
              </w:rPr>
              <w:t>RRCReconfigurationComplete</w:t>
            </w:r>
            <w:proofErr w:type="spellEnd"/>
            <w:r w:rsidRPr="00E94550">
              <w:rPr>
                <w:lang w:val="en-US"/>
              </w:rPr>
              <w:t>.</w:t>
            </w:r>
          </w:p>
          <w:p w14:paraId="0A47339F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lang w:val="en-US"/>
              </w:rPr>
              <w:t>SRB.receive</w:t>
            </w:r>
            <w:proofErr w:type="spellEnd"/>
            <w:r w:rsidRPr="00E94550">
              <w:rPr>
                <w:lang w:val="en-US"/>
              </w:rPr>
              <w:t>(car_NR_SRB1_RrcPdu_</w:t>
            </w:r>
            <w:proofErr w:type="gramStart"/>
            <w:r w:rsidRPr="00E94550">
              <w:rPr>
                <w:lang w:val="en-US"/>
              </w:rPr>
              <w:t>IND(</w:t>
            </w:r>
            <w:proofErr w:type="spellStart"/>
            <w:proofErr w:type="gramEnd"/>
            <w:r w:rsidRPr="00E94550">
              <w:rPr>
                <w:lang w:val="en-US"/>
              </w:rPr>
              <w:t>p_TargetCellId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p_RRCConnReconfigComplete</w:t>
            </w:r>
            <w:proofErr w:type="spellEnd"/>
            <w:r w:rsidRPr="00E94550">
              <w:rPr>
                <w:lang w:val="en-US"/>
              </w:rPr>
              <w:t>));</w:t>
            </w:r>
          </w:p>
          <w:p w14:paraId="689401F0" w14:textId="77777777" w:rsidR="00E94550" w:rsidRPr="00E94550" w:rsidRDefault="00E94550" w:rsidP="00E94550">
            <w:pPr>
              <w:rPr>
                <w:lang w:val="en-US"/>
              </w:rPr>
            </w:pPr>
          </w:p>
          <w:p w14:paraId="111B4510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//Step 10. Source Cell:        Stop periodic TA.</w:t>
            </w:r>
          </w:p>
          <w:p w14:paraId="5E352079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//NOTE 1: Unless explicitly specified UL grant configuration keeps configured as per default at the source cell.</w:t>
            </w:r>
          </w:p>
          <w:p w14:paraId="372B9B7F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lang w:val="en-US"/>
              </w:rPr>
              <w:t>f_NR_ULGrantConfiguration_</w:t>
            </w:r>
            <w:proofErr w:type="gramStart"/>
            <w:r w:rsidRPr="00E94550">
              <w:rPr>
                <w:lang w:val="en-US"/>
              </w:rPr>
              <w:t>Common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proofErr w:type="gramEnd"/>
            <w:r w:rsidRPr="00E94550">
              <w:rPr>
                <w:lang w:val="en-US"/>
              </w:rPr>
              <w:t>p_SourceCellId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cs_TimingInfo_Now</w:t>
            </w:r>
            <w:proofErr w:type="spellEnd"/>
            <w:r w:rsidRPr="00E94550">
              <w:rPr>
                <w:lang w:val="en-US"/>
              </w:rPr>
              <w:t xml:space="preserve">, -, </w:t>
            </w:r>
            <w:proofErr w:type="spellStart"/>
            <w:r w:rsidRPr="00E94550">
              <w:rPr>
                <w:lang w:val="en-US"/>
              </w:rPr>
              <w:t>cs_NR_UplinkTimeAlignment_Stop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cs_UL_GrantConfig_OnSR</w:t>
            </w:r>
            <w:proofErr w:type="spellEnd"/>
            <w:r w:rsidRPr="00E94550">
              <w:rPr>
                <w:lang w:val="en-US"/>
              </w:rPr>
              <w:t>);</w:t>
            </w:r>
          </w:p>
          <w:p w14:paraId="1EF9334D" w14:textId="77777777" w:rsidR="00E94550" w:rsidRPr="00E94550" w:rsidRDefault="00E94550" w:rsidP="00E94550">
            <w:pPr>
              <w:rPr>
                <w:lang w:val="en-US"/>
              </w:rPr>
            </w:pPr>
          </w:p>
          <w:p w14:paraId="5931D47B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//Step </w:t>
            </w:r>
            <w:proofErr w:type="gramStart"/>
            <w:r w:rsidRPr="00E94550">
              <w:rPr>
                <w:lang w:val="en-US"/>
              </w:rPr>
              <w:t>11.Target</w:t>
            </w:r>
            <w:proofErr w:type="gramEnd"/>
            <w:r w:rsidRPr="00E94550">
              <w:rPr>
                <w:lang w:val="en-US"/>
              </w:rPr>
              <w:t xml:space="preserve"> Cell:         Start periodic TA.</w:t>
            </w:r>
          </w:p>
          <w:p w14:paraId="67B165C5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lang w:val="en-US"/>
              </w:rPr>
              <w:t>f_NR_ULGrantConfiguration_</w:t>
            </w:r>
            <w:proofErr w:type="gramStart"/>
            <w:r w:rsidRPr="00E94550">
              <w:rPr>
                <w:lang w:val="en-US"/>
              </w:rPr>
              <w:t>Common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proofErr w:type="gramEnd"/>
            <w:r w:rsidRPr="00E94550">
              <w:rPr>
                <w:lang w:val="en-US"/>
              </w:rPr>
              <w:t>p_TargetCellId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cs_TimingInfo_Now</w:t>
            </w:r>
            <w:proofErr w:type="spellEnd"/>
            <w:r w:rsidRPr="00E94550">
              <w:rPr>
                <w:lang w:val="en-US"/>
              </w:rPr>
              <w:t xml:space="preserve">, -, </w:t>
            </w:r>
            <w:proofErr w:type="spellStart"/>
            <w:r w:rsidRPr="00E94550">
              <w:rPr>
                <w:lang w:val="en-US"/>
              </w:rPr>
              <w:t>cs_NR_UplinkTimeAlignment_Start</w:t>
            </w:r>
            <w:proofErr w:type="spellEnd"/>
            <w:r w:rsidRPr="00E94550">
              <w:rPr>
                <w:lang w:val="en-US"/>
              </w:rPr>
              <w:t>, -);</w:t>
            </w:r>
          </w:p>
          <w:p w14:paraId="1B9A36C5" w14:textId="77777777" w:rsidR="00E94550" w:rsidRPr="00E94550" w:rsidRDefault="00E94550" w:rsidP="00E94550">
            <w:pPr>
              <w:rPr>
                <w:lang w:val="en-US"/>
              </w:rPr>
            </w:pPr>
          </w:p>
          <w:p w14:paraId="0633F53E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//Step </w:t>
            </w:r>
            <w:proofErr w:type="gramStart"/>
            <w:r w:rsidRPr="00E94550">
              <w:rPr>
                <w:lang w:val="en-US"/>
              </w:rPr>
              <w:t>12.Target</w:t>
            </w:r>
            <w:proofErr w:type="gramEnd"/>
            <w:r w:rsidRPr="00E94550">
              <w:rPr>
                <w:lang w:val="en-US"/>
              </w:rPr>
              <w:t xml:space="preserve"> Cell:         Inform the SS about completion of the HO (e.g. to trigger PDCP STATUS REPORT PDU).</w:t>
            </w:r>
          </w:p>
          <w:p w14:paraId="1253FE8D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lang w:val="en-US"/>
              </w:rPr>
              <w:t>f_NR_SS_</w:t>
            </w:r>
            <w:proofErr w:type="gramStart"/>
            <w:r w:rsidRPr="00E94550">
              <w:rPr>
                <w:lang w:val="en-US"/>
              </w:rPr>
              <w:t>PdcpHandoverCtrl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proofErr w:type="gramEnd"/>
            <w:r w:rsidRPr="00E94550">
              <w:rPr>
                <w:lang w:val="en-US"/>
              </w:rPr>
              <w:t>p_TargetCellId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cas_NR_PdcpHandoverComplete_REQ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r w:rsidRPr="00E94550">
              <w:rPr>
                <w:lang w:val="en-US"/>
              </w:rPr>
              <w:t>p_TargetCellId</w:t>
            </w:r>
            <w:proofErr w:type="spellEnd"/>
            <w:r w:rsidRPr="00E94550">
              <w:rPr>
                <w:lang w:val="en-US"/>
              </w:rPr>
              <w:t>));</w:t>
            </w:r>
          </w:p>
          <w:p w14:paraId="3B593573" w14:textId="77777777" w:rsidR="00E94550" w:rsidRPr="00E94550" w:rsidRDefault="00E94550" w:rsidP="00E94550">
            <w:pPr>
              <w:rPr>
                <w:lang w:val="en-US"/>
              </w:rPr>
            </w:pPr>
          </w:p>
          <w:p w14:paraId="68644887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//Step </w:t>
            </w:r>
            <w:proofErr w:type="gramStart"/>
            <w:r w:rsidRPr="00E94550">
              <w:rPr>
                <w:lang w:val="en-US"/>
              </w:rPr>
              <w:t>13.Target</w:t>
            </w:r>
            <w:proofErr w:type="gramEnd"/>
            <w:r w:rsidRPr="00E94550">
              <w:rPr>
                <w:lang w:val="en-US"/>
              </w:rPr>
              <w:t xml:space="preserve"> Cell:         Re-configure RACH procedure as for initial access.</w:t>
            </w:r>
          </w:p>
          <w:p w14:paraId="6A3F5562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lastRenderedPageBreak/>
              <w:t xml:space="preserve">    </w:t>
            </w:r>
            <w:proofErr w:type="spellStart"/>
            <w:r w:rsidRPr="00E94550">
              <w:rPr>
                <w:lang w:val="en-US"/>
              </w:rPr>
              <w:t>f_NR_SS_RachProcedureConfig_Def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r w:rsidRPr="00E94550">
              <w:rPr>
                <w:lang w:val="en-US"/>
              </w:rPr>
              <w:t>p_TargetCellId</w:t>
            </w:r>
            <w:proofErr w:type="spellEnd"/>
            <w:proofErr w:type="gramStart"/>
            <w:r w:rsidRPr="00E94550">
              <w:rPr>
                <w:lang w:val="en-US"/>
              </w:rPr>
              <w:t>);</w:t>
            </w:r>
            <w:proofErr w:type="gramEnd"/>
          </w:p>
          <w:p w14:paraId="1ABB717D" w14:textId="77777777" w:rsidR="00E94550" w:rsidRPr="00E94550" w:rsidRDefault="00E94550" w:rsidP="00E94550">
            <w:pPr>
              <w:rPr>
                <w:lang w:val="en-US"/>
              </w:rPr>
            </w:pPr>
          </w:p>
          <w:p w14:paraId="23FD7691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//Step </w:t>
            </w:r>
            <w:proofErr w:type="gramStart"/>
            <w:r w:rsidRPr="00E94550">
              <w:rPr>
                <w:lang w:val="en-US"/>
              </w:rPr>
              <w:t>14.Source</w:t>
            </w:r>
            <w:proofErr w:type="gramEnd"/>
            <w:r w:rsidRPr="00E94550">
              <w:rPr>
                <w:lang w:val="en-US"/>
              </w:rPr>
              <w:t xml:space="preserve"> Cell:         Reset SRBs and release DRBs.</w:t>
            </w:r>
          </w:p>
          <w:p w14:paraId="4DBA6E51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lang w:val="en-US"/>
              </w:rPr>
              <w:t>f_NR_SS_SRBs_DRBs_</w:t>
            </w:r>
            <w:proofErr w:type="gramStart"/>
            <w:r w:rsidRPr="00E94550">
              <w:rPr>
                <w:lang w:val="en-US"/>
              </w:rPr>
              <w:t>Release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proofErr w:type="gramEnd"/>
            <w:r w:rsidRPr="00E94550">
              <w:rPr>
                <w:lang w:val="en-US"/>
              </w:rPr>
              <w:t>p_SourceCellId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cs_TimingInfo_Now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v_DrbIdList</w:t>
            </w:r>
            <w:proofErr w:type="spellEnd"/>
            <w:r w:rsidRPr="00E94550">
              <w:rPr>
                <w:lang w:val="en-US"/>
              </w:rPr>
              <w:t>);</w:t>
            </w:r>
          </w:p>
          <w:p w14:paraId="04270ADF" w14:textId="77777777" w:rsidR="00E94550" w:rsidRPr="00E94550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  </w:t>
            </w:r>
            <w:proofErr w:type="spellStart"/>
            <w:r w:rsidRPr="00E94550">
              <w:rPr>
                <w:lang w:val="en-US"/>
              </w:rPr>
              <w:t>f_NR_SS_SRBs_DRBs_</w:t>
            </w:r>
            <w:proofErr w:type="gramStart"/>
            <w:r w:rsidRPr="00E94550">
              <w:rPr>
                <w:lang w:val="en-US"/>
              </w:rPr>
              <w:t>Config</w:t>
            </w:r>
            <w:proofErr w:type="spellEnd"/>
            <w:r w:rsidRPr="00E94550">
              <w:rPr>
                <w:lang w:val="en-US"/>
              </w:rPr>
              <w:t>(</w:t>
            </w:r>
            <w:proofErr w:type="spellStart"/>
            <w:proofErr w:type="gramEnd"/>
            <w:r w:rsidRPr="00E94550">
              <w:rPr>
                <w:lang w:val="en-US"/>
              </w:rPr>
              <w:t>p_SourceCellId</w:t>
            </w:r>
            <w:proofErr w:type="spellEnd"/>
            <w:r w:rsidRPr="00E94550">
              <w:rPr>
                <w:lang w:val="en-US"/>
              </w:rPr>
              <w:t xml:space="preserve">, </w:t>
            </w:r>
            <w:proofErr w:type="spellStart"/>
            <w:r w:rsidRPr="00E94550">
              <w:rPr>
                <w:lang w:val="en-US"/>
              </w:rPr>
              <w:t>cs_TimingInfo_Now</w:t>
            </w:r>
            <w:proofErr w:type="spellEnd"/>
            <w:r w:rsidRPr="00E94550">
              <w:rPr>
                <w:lang w:val="en-US"/>
              </w:rPr>
              <w:t>, omit);</w:t>
            </w:r>
          </w:p>
          <w:p w14:paraId="73B91A68" w14:textId="68D8C0A3" w:rsidR="00D50B02" w:rsidRDefault="00E94550" w:rsidP="00E94550">
            <w:pPr>
              <w:rPr>
                <w:lang w:val="en-US"/>
              </w:rPr>
            </w:pPr>
            <w:r w:rsidRPr="00E94550">
              <w:rPr>
                <w:lang w:val="en-US"/>
              </w:rPr>
              <w:t xml:space="preserve">  }</w:t>
            </w:r>
          </w:p>
        </w:tc>
      </w:tr>
    </w:tbl>
    <w:p w14:paraId="1A827F98" w14:textId="77777777" w:rsidR="00D50B02" w:rsidRDefault="00D50B02" w:rsidP="00D50B02">
      <w:pPr>
        <w:rPr>
          <w:lang w:val="en-US"/>
        </w:rPr>
      </w:pPr>
    </w:p>
    <w:p w14:paraId="1B65A411" w14:textId="77777777" w:rsidR="00D50B02" w:rsidRDefault="00D50B02" w:rsidP="00D50B02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0B02" w14:paraId="71BD7C5D" w14:textId="77777777" w:rsidTr="00DE184C">
        <w:tc>
          <w:tcPr>
            <w:tcW w:w="9855" w:type="dxa"/>
          </w:tcPr>
          <w:p w14:paraId="3936775A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function f_NR5GC_CHO_</w:t>
            </w:r>
            <w:proofErr w:type="gramStart"/>
            <w:r w:rsidRPr="00E94550">
              <w:rPr>
                <w:lang w:val="en-US" w:eastAsia="zh-CN"/>
              </w:rPr>
              <w:t xml:space="preserve">RRCReconfigurationComplete( </w:t>
            </w:r>
            <w:proofErr w:type="spellStart"/>
            <w:r w:rsidRPr="00E94550">
              <w:rPr>
                <w:lang w:val="en-US" w:eastAsia="zh-CN"/>
              </w:rPr>
              <w:t>NR</w:t>
            </w:r>
            <w:proofErr w:type="gramEnd"/>
            <w:r w:rsidRPr="00E94550">
              <w:rPr>
                <w:lang w:val="en-US" w:eastAsia="zh-CN"/>
              </w:rPr>
              <w:t>_CellId_Type</w:t>
            </w:r>
            <w:proofErr w:type="spellEnd"/>
            <w:r w:rsidRPr="00E94550">
              <w:rPr>
                <w:lang w:val="en-US" w:eastAsia="zh-CN"/>
              </w:rPr>
              <w:t xml:space="preserve"> </w:t>
            </w:r>
            <w:proofErr w:type="spellStart"/>
            <w:r w:rsidRPr="00E94550">
              <w:rPr>
                <w:lang w:val="en-US" w:eastAsia="zh-CN"/>
              </w:rPr>
              <w:t>p_SourceCellId</w:t>
            </w:r>
            <w:proofErr w:type="spellEnd"/>
            <w:r w:rsidRPr="00E94550">
              <w:rPr>
                <w:lang w:val="en-US" w:eastAsia="zh-CN"/>
              </w:rPr>
              <w:t>,</w:t>
            </w:r>
          </w:p>
          <w:p w14:paraId="798D86D1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94550">
              <w:rPr>
                <w:lang w:val="en-US" w:eastAsia="zh-CN"/>
              </w:rPr>
              <w:t>NR_CellId_Type</w:t>
            </w:r>
            <w:proofErr w:type="spellEnd"/>
            <w:r w:rsidRPr="00E94550">
              <w:rPr>
                <w:lang w:val="en-US" w:eastAsia="zh-CN"/>
              </w:rPr>
              <w:t xml:space="preserve"> p_TargetCellId,</w:t>
            </w:r>
          </w:p>
          <w:p w14:paraId="4579F8EF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                                               template (present) </w:t>
            </w:r>
            <w:proofErr w:type="spellStart"/>
            <w:r w:rsidRPr="00E94550">
              <w:rPr>
                <w:lang w:val="en-US" w:eastAsia="zh-CN"/>
              </w:rPr>
              <w:t>UL_DCCH_Message</w:t>
            </w:r>
            <w:proofErr w:type="spellEnd"/>
            <w:r w:rsidRPr="00E94550">
              <w:rPr>
                <w:lang w:val="en-US" w:eastAsia="zh-CN"/>
              </w:rPr>
              <w:t xml:space="preserve"> </w:t>
            </w:r>
            <w:proofErr w:type="spellStart"/>
            <w:r w:rsidRPr="00E94550">
              <w:rPr>
                <w:lang w:val="en-US" w:eastAsia="zh-CN"/>
              </w:rPr>
              <w:t>p_</w:t>
            </w:r>
            <w:proofErr w:type="gramStart"/>
            <w:r w:rsidRPr="00E94550">
              <w:rPr>
                <w:lang w:val="en-US" w:eastAsia="zh-CN"/>
              </w:rPr>
              <w:t>RRCConnReconfigComplete</w:t>
            </w:r>
            <w:proofErr w:type="spellEnd"/>
            <w:r w:rsidRPr="00E94550">
              <w:rPr>
                <w:lang w:val="en-US" w:eastAsia="zh-CN"/>
              </w:rPr>
              <w:t xml:space="preserve"> :</w:t>
            </w:r>
            <w:proofErr w:type="gramEnd"/>
            <w:r w:rsidRPr="00E94550">
              <w:rPr>
                <w:lang w:val="en-US" w:eastAsia="zh-CN"/>
              </w:rPr>
              <w:t>= cr_38508_RRCReconfigurationComplete</w:t>
            </w:r>
          </w:p>
          <w:p w14:paraId="734FD026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                                             ) </w:t>
            </w:r>
            <w:proofErr w:type="gramStart"/>
            <w:r w:rsidRPr="00E94550">
              <w:rPr>
                <w:lang w:val="en-US" w:eastAsia="zh-CN"/>
              </w:rPr>
              <w:t>runs</w:t>
            </w:r>
            <w:proofErr w:type="gramEnd"/>
            <w:r w:rsidRPr="00E94550">
              <w:rPr>
                <w:lang w:val="en-US" w:eastAsia="zh-CN"/>
              </w:rPr>
              <w:t xml:space="preserve"> on NR_BASE_PTC</w:t>
            </w:r>
          </w:p>
          <w:p w14:paraId="57F12E26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{</w:t>
            </w:r>
          </w:p>
          <w:p w14:paraId="5A845AD1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r w:rsidRPr="00E94550">
              <w:rPr>
                <w:highlight w:val="yellow"/>
                <w:lang w:val="en-US" w:eastAsia="zh-CN"/>
              </w:rPr>
              <w:t xml:space="preserve">var </w:t>
            </w:r>
            <w:proofErr w:type="spellStart"/>
            <w:r w:rsidRPr="00E94550">
              <w:rPr>
                <w:highlight w:val="yellow"/>
                <w:lang w:val="en-US" w:eastAsia="zh-CN"/>
              </w:rPr>
              <w:t>IntegerList_Type</w:t>
            </w:r>
            <w:proofErr w:type="spellEnd"/>
            <w:r w:rsidRPr="00E94550">
              <w:rPr>
                <w:highlight w:val="yellow"/>
                <w:lang w:val="en-US" w:eastAsia="zh-CN"/>
              </w:rPr>
              <w:t xml:space="preserve"> </w:t>
            </w:r>
            <w:proofErr w:type="spellStart"/>
            <w:r w:rsidRPr="00E94550">
              <w:rPr>
                <w:highlight w:val="yellow"/>
                <w:lang w:val="en-US" w:eastAsia="zh-CN"/>
              </w:rPr>
              <w:t>v_</w:t>
            </w:r>
            <w:proofErr w:type="gramStart"/>
            <w:r w:rsidRPr="00E94550">
              <w:rPr>
                <w:highlight w:val="yellow"/>
                <w:lang w:val="en-US" w:eastAsia="zh-CN"/>
              </w:rPr>
              <w:t>DrbIdList</w:t>
            </w:r>
            <w:proofErr w:type="spellEnd"/>
            <w:r w:rsidRPr="00E94550">
              <w:rPr>
                <w:highlight w:val="yellow"/>
                <w:lang w:val="en-US" w:eastAsia="zh-CN"/>
              </w:rPr>
              <w:t>;</w:t>
            </w:r>
            <w:proofErr w:type="gramEnd"/>
            <w:r w:rsidRPr="00E94550">
              <w:rPr>
                <w:lang w:val="en-US" w:eastAsia="zh-CN"/>
              </w:rPr>
              <w:t xml:space="preserve"> </w:t>
            </w:r>
          </w:p>
          <w:p w14:paraId="229CFD29" w14:textId="77777777" w:rsidR="00E94550" w:rsidRPr="00E94550" w:rsidRDefault="00E94550" w:rsidP="00E94550">
            <w:pPr>
              <w:rPr>
                <w:lang w:val="en-US" w:eastAsia="zh-CN"/>
              </w:rPr>
            </w:pPr>
          </w:p>
          <w:p w14:paraId="7BA8E3AF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//Step </w:t>
            </w:r>
            <w:proofErr w:type="gramStart"/>
            <w:r w:rsidRPr="00E94550">
              <w:rPr>
                <w:lang w:val="en-US" w:eastAsia="zh-CN"/>
              </w:rPr>
              <w:t>9.Target</w:t>
            </w:r>
            <w:proofErr w:type="gramEnd"/>
            <w:r w:rsidRPr="00E94550">
              <w:rPr>
                <w:lang w:val="en-US" w:eastAsia="zh-CN"/>
              </w:rPr>
              <w:t xml:space="preserve"> Cell:         Receive </w:t>
            </w:r>
            <w:proofErr w:type="spellStart"/>
            <w:r w:rsidRPr="00E94550">
              <w:rPr>
                <w:lang w:val="en-US" w:eastAsia="zh-CN"/>
              </w:rPr>
              <w:t>RRCReconfigurationComplete</w:t>
            </w:r>
            <w:proofErr w:type="spellEnd"/>
            <w:r w:rsidRPr="00E94550">
              <w:rPr>
                <w:lang w:val="en-US" w:eastAsia="zh-CN"/>
              </w:rPr>
              <w:t>.</w:t>
            </w:r>
          </w:p>
          <w:p w14:paraId="1933AFF4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SRB.receive</w:t>
            </w:r>
            <w:proofErr w:type="spellEnd"/>
            <w:r w:rsidRPr="00E94550">
              <w:rPr>
                <w:lang w:val="en-US" w:eastAsia="zh-CN"/>
              </w:rPr>
              <w:t>(car_NR_SRB1_RrcPdu_</w:t>
            </w:r>
            <w:proofErr w:type="gramStart"/>
            <w:r w:rsidRPr="00E94550">
              <w:rPr>
                <w:lang w:val="en-US" w:eastAsia="zh-CN"/>
              </w:rPr>
              <w:t>IND(</w:t>
            </w:r>
            <w:proofErr w:type="spellStart"/>
            <w:proofErr w:type="gramEnd"/>
            <w:r w:rsidRPr="00E94550">
              <w:rPr>
                <w:lang w:val="en-US" w:eastAsia="zh-CN"/>
              </w:rPr>
              <w:t>p_TargetCellId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p_RRCConnReconfigComplete</w:t>
            </w:r>
            <w:proofErr w:type="spellEnd"/>
            <w:r w:rsidRPr="00E94550">
              <w:rPr>
                <w:lang w:val="en-US" w:eastAsia="zh-CN"/>
              </w:rPr>
              <w:t>));</w:t>
            </w:r>
          </w:p>
          <w:p w14:paraId="6EF1F563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highlight w:val="yellow"/>
                <w:lang w:val="en-US" w:eastAsia="zh-CN"/>
              </w:rPr>
              <w:t>v_</w:t>
            </w:r>
            <w:proofErr w:type="gramStart"/>
            <w:r w:rsidRPr="00E94550">
              <w:rPr>
                <w:highlight w:val="yellow"/>
                <w:lang w:val="en-US" w:eastAsia="zh-CN"/>
              </w:rPr>
              <w:t>DrbIdList</w:t>
            </w:r>
            <w:proofErr w:type="spellEnd"/>
            <w:r w:rsidRPr="00E94550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E94550">
              <w:rPr>
                <w:highlight w:val="yellow"/>
                <w:lang w:val="en-US" w:eastAsia="zh-CN"/>
              </w:rPr>
              <w:t xml:space="preserve">= </w:t>
            </w:r>
            <w:proofErr w:type="spellStart"/>
            <w:r w:rsidRPr="00E94550">
              <w:rPr>
                <w:highlight w:val="yellow"/>
                <w:lang w:val="en-US" w:eastAsia="zh-CN"/>
              </w:rPr>
              <w:t>f_NR_GetActiveDRBs</w:t>
            </w:r>
            <w:proofErr w:type="spellEnd"/>
            <w:r w:rsidRPr="00E94550">
              <w:rPr>
                <w:highlight w:val="yellow"/>
                <w:lang w:val="en-US" w:eastAsia="zh-CN"/>
              </w:rPr>
              <w:t>(</w:t>
            </w:r>
            <w:proofErr w:type="spellStart"/>
            <w:r w:rsidRPr="00E94550">
              <w:rPr>
                <w:highlight w:val="yellow"/>
                <w:lang w:val="en-US" w:eastAsia="zh-CN"/>
              </w:rPr>
              <w:t>p_SourceCellId</w:t>
            </w:r>
            <w:proofErr w:type="spellEnd"/>
            <w:r w:rsidRPr="00E94550">
              <w:rPr>
                <w:highlight w:val="yellow"/>
                <w:lang w:val="en-US" w:eastAsia="zh-CN"/>
              </w:rPr>
              <w:t>);  //List of DRBs to release in the Source cell</w:t>
            </w:r>
          </w:p>
          <w:p w14:paraId="535FB752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//Step 10. Source Cell:        Stop periodic TA.</w:t>
            </w:r>
          </w:p>
          <w:p w14:paraId="1A08B569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//NOTE 1: Unless explicitly specified UL grant configuration keeps configured as per default at the source cell.</w:t>
            </w:r>
          </w:p>
          <w:p w14:paraId="5B2430D8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f_NR_ULGrantConfiguration_</w:t>
            </w:r>
            <w:proofErr w:type="gramStart"/>
            <w:r w:rsidRPr="00E94550">
              <w:rPr>
                <w:lang w:val="en-US" w:eastAsia="zh-CN"/>
              </w:rPr>
              <w:t>Common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proofErr w:type="gramEnd"/>
            <w:r w:rsidRPr="00E94550">
              <w:rPr>
                <w:lang w:val="en-US" w:eastAsia="zh-CN"/>
              </w:rPr>
              <w:t>p_SourceCellId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cs_TimingInfo_Now</w:t>
            </w:r>
            <w:proofErr w:type="spellEnd"/>
            <w:r w:rsidRPr="00E94550">
              <w:rPr>
                <w:lang w:val="en-US" w:eastAsia="zh-CN"/>
              </w:rPr>
              <w:t xml:space="preserve">, -, </w:t>
            </w:r>
            <w:proofErr w:type="spellStart"/>
            <w:r w:rsidRPr="00E94550">
              <w:rPr>
                <w:lang w:val="en-US" w:eastAsia="zh-CN"/>
              </w:rPr>
              <w:t>cs_NR_UplinkTimeAlignment_Stop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cs_UL_GrantConfig_OnSR</w:t>
            </w:r>
            <w:proofErr w:type="spellEnd"/>
            <w:r w:rsidRPr="00E94550">
              <w:rPr>
                <w:lang w:val="en-US" w:eastAsia="zh-CN"/>
              </w:rPr>
              <w:t>);</w:t>
            </w:r>
          </w:p>
          <w:p w14:paraId="1672B50C" w14:textId="77777777" w:rsidR="00E94550" w:rsidRPr="00E94550" w:rsidRDefault="00E94550" w:rsidP="00E94550">
            <w:pPr>
              <w:rPr>
                <w:lang w:val="en-US" w:eastAsia="zh-CN"/>
              </w:rPr>
            </w:pPr>
          </w:p>
          <w:p w14:paraId="49985A63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//Step </w:t>
            </w:r>
            <w:proofErr w:type="gramStart"/>
            <w:r w:rsidRPr="00E94550">
              <w:rPr>
                <w:lang w:val="en-US" w:eastAsia="zh-CN"/>
              </w:rPr>
              <w:t>11.Target</w:t>
            </w:r>
            <w:proofErr w:type="gramEnd"/>
            <w:r w:rsidRPr="00E94550">
              <w:rPr>
                <w:lang w:val="en-US" w:eastAsia="zh-CN"/>
              </w:rPr>
              <w:t xml:space="preserve"> Cell:         Start periodic TA.</w:t>
            </w:r>
          </w:p>
          <w:p w14:paraId="74D05750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f_NR_ULGrantConfiguration_</w:t>
            </w:r>
            <w:proofErr w:type="gramStart"/>
            <w:r w:rsidRPr="00E94550">
              <w:rPr>
                <w:lang w:val="en-US" w:eastAsia="zh-CN"/>
              </w:rPr>
              <w:t>Common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proofErr w:type="gramEnd"/>
            <w:r w:rsidRPr="00E94550">
              <w:rPr>
                <w:lang w:val="en-US" w:eastAsia="zh-CN"/>
              </w:rPr>
              <w:t>p_TargetCellId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cs_TimingInfo_Now</w:t>
            </w:r>
            <w:proofErr w:type="spellEnd"/>
            <w:r w:rsidRPr="00E94550">
              <w:rPr>
                <w:lang w:val="en-US" w:eastAsia="zh-CN"/>
              </w:rPr>
              <w:t xml:space="preserve">, -, </w:t>
            </w:r>
            <w:proofErr w:type="spellStart"/>
            <w:r w:rsidRPr="00E94550">
              <w:rPr>
                <w:lang w:val="en-US" w:eastAsia="zh-CN"/>
              </w:rPr>
              <w:t>cs_NR_UplinkTimeAlignment_Start</w:t>
            </w:r>
            <w:proofErr w:type="spellEnd"/>
            <w:r w:rsidRPr="00E94550">
              <w:rPr>
                <w:lang w:val="en-US" w:eastAsia="zh-CN"/>
              </w:rPr>
              <w:t>, -);</w:t>
            </w:r>
          </w:p>
          <w:p w14:paraId="77B27F9C" w14:textId="77777777" w:rsidR="00E94550" w:rsidRPr="00E94550" w:rsidRDefault="00E94550" w:rsidP="00E94550">
            <w:pPr>
              <w:rPr>
                <w:lang w:val="en-US" w:eastAsia="zh-CN"/>
              </w:rPr>
            </w:pPr>
          </w:p>
          <w:p w14:paraId="15D68513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//Step </w:t>
            </w:r>
            <w:proofErr w:type="gramStart"/>
            <w:r w:rsidRPr="00E94550">
              <w:rPr>
                <w:lang w:val="en-US" w:eastAsia="zh-CN"/>
              </w:rPr>
              <w:t>12.Target</w:t>
            </w:r>
            <w:proofErr w:type="gramEnd"/>
            <w:r w:rsidRPr="00E94550">
              <w:rPr>
                <w:lang w:val="en-US" w:eastAsia="zh-CN"/>
              </w:rPr>
              <w:t xml:space="preserve"> Cell:         Inform the SS about completion of the HO (e.g. to trigger PDCP STATUS REPORT PDU).</w:t>
            </w:r>
          </w:p>
          <w:p w14:paraId="61BBF80D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f_NR_SS_</w:t>
            </w:r>
            <w:proofErr w:type="gramStart"/>
            <w:r w:rsidRPr="00E94550">
              <w:rPr>
                <w:lang w:val="en-US" w:eastAsia="zh-CN"/>
              </w:rPr>
              <w:t>PdcpHandoverCtrl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proofErr w:type="gramEnd"/>
            <w:r w:rsidRPr="00E94550">
              <w:rPr>
                <w:lang w:val="en-US" w:eastAsia="zh-CN"/>
              </w:rPr>
              <w:t>p_TargetCellId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cas_NR_PdcpHandoverComplete_REQ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r w:rsidRPr="00E94550">
              <w:rPr>
                <w:lang w:val="en-US" w:eastAsia="zh-CN"/>
              </w:rPr>
              <w:t>p_TargetCellId</w:t>
            </w:r>
            <w:proofErr w:type="spellEnd"/>
            <w:r w:rsidRPr="00E94550">
              <w:rPr>
                <w:lang w:val="en-US" w:eastAsia="zh-CN"/>
              </w:rPr>
              <w:t>));</w:t>
            </w:r>
          </w:p>
          <w:p w14:paraId="0327F5E0" w14:textId="77777777" w:rsidR="00E94550" w:rsidRPr="00E94550" w:rsidRDefault="00E94550" w:rsidP="00E94550">
            <w:pPr>
              <w:rPr>
                <w:lang w:val="en-US" w:eastAsia="zh-CN"/>
              </w:rPr>
            </w:pPr>
          </w:p>
          <w:p w14:paraId="2F103C1D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//Step </w:t>
            </w:r>
            <w:proofErr w:type="gramStart"/>
            <w:r w:rsidRPr="00E94550">
              <w:rPr>
                <w:lang w:val="en-US" w:eastAsia="zh-CN"/>
              </w:rPr>
              <w:t>13.Target</w:t>
            </w:r>
            <w:proofErr w:type="gramEnd"/>
            <w:r w:rsidRPr="00E94550">
              <w:rPr>
                <w:lang w:val="en-US" w:eastAsia="zh-CN"/>
              </w:rPr>
              <w:t xml:space="preserve"> Cell:         Re-configure RACH procedure as for initial access.</w:t>
            </w:r>
          </w:p>
          <w:p w14:paraId="1CDEDEAF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f_NR_SS_RachProcedureConfig_Def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r w:rsidRPr="00E94550">
              <w:rPr>
                <w:lang w:val="en-US" w:eastAsia="zh-CN"/>
              </w:rPr>
              <w:t>p_TargetCellId</w:t>
            </w:r>
            <w:proofErr w:type="spellEnd"/>
            <w:proofErr w:type="gramStart"/>
            <w:r w:rsidRPr="00E94550">
              <w:rPr>
                <w:lang w:val="en-US" w:eastAsia="zh-CN"/>
              </w:rPr>
              <w:t>);</w:t>
            </w:r>
            <w:proofErr w:type="gramEnd"/>
          </w:p>
          <w:p w14:paraId="2D11A842" w14:textId="77777777" w:rsidR="00E94550" w:rsidRPr="00E94550" w:rsidRDefault="00E94550" w:rsidP="00E94550">
            <w:pPr>
              <w:rPr>
                <w:lang w:val="en-US" w:eastAsia="zh-CN"/>
              </w:rPr>
            </w:pPr>
          </w:p>
          <w:p w14:paraId="1970A6CC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//Step </w:t>
            </w:r>
            <w:proofErr w:type="gramStart"/>
            <w:r w:rsidRPr="00E94550">
              <w:rPr>
                <w:lang w:val="en-US" w:eastAsia="zh-CN"/>
              </w:rPr>
              <w:t>14.Source</w:t>
            </w:r>
            <w:proofErr w:type="gramEnd"/>
            <w:r w:rsidRPr="00E94550">
              <w:rPr>
                <w:lang w:val="en-US" w:eastAsia="zh-CN"/>
              </w:rPr>
              <w:t xml:space="preserve"> Cell:         Reset SRBs and release DRBs.</w:t>
            </w:r>
          </w:p>
          <w:p w14:paraId="11BBAA24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f_NR_SS_SRBs_DRBs_</w:t>
            </w:r>
            <w:proofErr w:type="gramStart"/>
            <w:r w:rsidRPr="00E94550">
              <w:rPr>
                <w:lang w:val="en-US" w:eastAsia="zh-CN"/>
              </w:rPr>
              <w:t>Release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proofErr w:type="gramEnd"/>
            <w:r w:rsidRPr="00E94550">
              <w:rPr>
                <w:lang w:val="en-US" w:eastAsia="zh-CN"/>
              </w:rPr>
              <w:t>p_SourceCellId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cs_TimingInfo_Now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v_DrbIdList</w:t>
            </w:r>
            <w:proofErr w:type="spellEnd"/>
            <w:r w:rsidRPr="00E94550">
              <w:rPr>
                <w:lang w:val="en-US" w:eastAsia="zh-CN"/>
              </w:rPr>
              <w:t>);</w:t>
            </w:r>
          </w:p>
          <w:p w14:paraId="677AEC3C" w14:textId="77777777" w:rsidR="00E94550" w:rsidRPr="00E94550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  </w:t>
            </w:r>
            <w:proofErr w:type="spellStart"/>
            <w:r w:rsidRPr="00E94550">
              <w:rPr>
                <w:lang w:val="en-US" w:eastAsia="zh-CN"/>
              </w:rPr>
              <w:t>f_NR_SS_SRBs_DRBs_</w:t>
            </w:r>
            <w:proofErr w:type="gramStart"/>
            <w:r w:rsidRPr="00E94550">
              <w:rPr>
                <w:lang w:val="en-US" w:eastAsia="zh-CN"/>
              </w:rPr>
              <w:t>Config</w:t>
            </w:r>
            <w:proofErr w:type="spellEnd"/>
            <w:r w:rsidRPr="00E94550">
              <w:rPr>
                <w:lang w:val="en-US" w:eastAsia="zh-CN"/>
              </w:rPr>
              <w:t>(</w:t>
            </w:r>
            <w:proofErr w:type="spellStart"/>
            <w:proofErr w:type="gramEnd"/>
            <w:r w:rsidRPr="00E94550">
              <w:rPr>
                <w:lang w:val="en-US" w:eastAsia="zh-CN"/>
              </w:rPr>
              <w:t>p_SourceCellId</w:t>
            </w:r>
            <w:proofErr w:type="spellEnd"/>
            <w:r w:rsidRPr="00E94550">
              <w:rPr>
                <w:lang w:val="en-US" w:eastAsia="zh-CN"/>
              </w:rPr>
              <w:t xml:space="preserve">, </w:t>
            </w:r>
            <w:proofErr w:type="spellStart"/>
            <w:r w:rsidRPr="00E94550">
              <w:rPr>
                <w:lang w:val="en-US" w:eastAsia="zh-CN"/>
              </w:rPr>
              <w:t>cs_TimingInfo_Now</w:t>
            </w:r>
            <w:proofErr w:type="spellEnd"/>
            <w:r w:rsidRPr="00E94550">
              <w:rPr>
                <w:lang w:val="en-US" w:eastAsia="zh-CN"/>
              </w:rPr>
              <w:t>, omit);</w:t>
            </w:r>
          </w:p>
          <w:p w14:paraId="7A7EE8FF" w14:textId="71C5ACBC" w:rsidR="00D50B02" w:rsidRDefault="00E94550" w:rsidP="00E94550">
            <w:pPr>
              <w:rPr>
                <w:lang w:val="en-US" w:eastAsia="zh-CN"/>
              </w:rPr>
            </w:pPr>
            <w:r w:rsidRPr="00E94550">
              <w:rPr>
                <w:lang w:val="en-US" w:eastAsia="zh-CN"/>
              </w:rPr>
              <w:t xml:space="preserve">  }</w:t>
            </w:r>
          </w:p>
        </w:tc>
      </w:tr>
    </w:tbl>
    <w:p w14:paraId="258B1097" w14:textId="72F5AF8E" w:rsidR="00D50B02" w:rsidRDefault="00D50B02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429B90A1" w14:textId="32648C7D" w:rsidR="00617733" w:rsidRDefault="00617733" w:rsidP="00617733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17733" w14:paraId="2F45B86A" w14:textId="77777777" w:rsidTr="00DE184C">
        <w:trPr>
          <w:trHeight w:val="447"/>
        </w:trPr>
        <w:tc>
          <w:tcPr>
            <w:tcW w:w="1985" w:type="dxa"/>
          </w:tcPr>
          <w:p w14:paraId="650859B0" w14:textId="77777777" w:rsidR="00617733" w:rsidRDefault="00617733" w:rsidP="00DE18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C658FAE" w14:textId="3E1C5A61" w:rsidR="00617733" w:rsidRPr="009B079A" w:rsidRDefault="00617733" w:rsidP="00DE184C">
            <w:pPr>
              <w:spacing w:after="0"/>
              <w:rPr>
                <w:rFonts w:ascii="Arial" w:hAnsi="Arial" w:cs="Arial"/>
              </w:rPr>
            </w:pPr>
            <w:proofErr w:type="spellStart"/>
            <w:r w:rsidRPr="009B079A">
              <w:rPr>
                <w:rFonts w:ascii="Arial" w:hAnsi="Arial" w:cs="Arial"/>
                <w:lang w:val="en-US"/>
              </w:rPr>
              <w:t>fl_NR_SysIND_Rach</w:t>
            </w:r>
            <w:proofErr w:type="spellEnd"/>
            <w:r w:rsidRPr="009B079A">
              <w:rPr>
                <w:rFonts w:ascii="Arial" w:hAnsi="Arial" w:cs="Arial"/>
                <w:lang w:val="en-US"/>
              </w:rPr>
              <w:t xml:space="preserve"> </w:t>
            </w:r>
            <w:r w:rsidRPr="009B079A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617733" w14:paraId="4F9A0897" w14:textId="77777777" w:rsidTr="00DE184C">
        <w:trPr>
          <w:trHeight w:val="452"/>
        </w:trPr>
        <w:tc>
          <w:tcPr>
            <w:tcW w:w="1985" w:type="dxa"/>
          </w:tcPr>
          <w:p w14:paraId="20C088CF" w14:textId="77777777" w:rsidR="00617733" w:rsidRDefault="00617733" w:rsidP="00DE18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4D3FEC" w14:textId="31FEEA73" w:rsidR="00617733" w:rsidRPr="009B079A" w:rsidRDefault="00617733" w:rsidP="009B079A">
            <w:pPr>
              <w:rPr>
                <w:rFonts w:ascii="Arial" w:hAnsi="Arial" w:cs="Arial"/>
              </w:rPr>
            </w:pPr>
            <w:r w:rsidRPr="009B079A">
              <w:rPr>
                <w:rFonts w:ascii="Arial" w:hAnsi="Arial" w:cs="Arial"/>
              </w:rPr>
              <w:t xml:space="preserve">To absorb RACH </w:t>
            </w:r>
            <w:proofErr w:type="spellStart"/>
            <w:r w:rsidRPr="009B079A">
              <w:rPr>
                <w:rFonts w:ascii="Arial" w:hAnsi="Arial" w:cs="Arial"/>
              </w:rPr>
              <w:t>preamable</w:t>
            </w:r>
            <w:proofErr w:type="spellEnd"/>
            <w:r w:rsidRPr="009B079A">
              <w:rPr>
                <w:rFonts w:ascii="Arial" w:hAnsi="Arial" w:cs="Arial"/>
              </w:rPr>
              <w:t xml:space="preserve"> till </w:t>
            </w:r>
            <w:r w:rsidRPr="009B079A">
              <w:rPr>
                <w:rFonts w:ascii="Arial" w:hAnsi="Arial" w:cs="Arial"/>
                <w:lang w:val="en-US"/>
              </w:rPr>
              <w:t xml:space="preserve">t_T304Min expiry, this function </w:t>
            </w:r>
            <w:proofErr w:type="spellStart"/>
            <w:r w:rsidRPr="009B079A">
              <w:rPr>
                <w:rFonts w:ascii="Arial" w:hAnsi="Arial" w:cs="Arial"/>
                <w:lang w:val="en-US"/>
              </w:rPr>
              <w:t>fl_NR_SysIND_Rach</w:t>
            </w:r>
            <w:proofErr w:type="spellEnd"/>
            <w:r w:rsidRPr="009B079A">
              <w:rPr>
                <w:rFonts w:ascii="Arial" w:hAnsi="Arial" w:cs="Arial"/>
                <w:lang w:val="en-US"/>
              </w:rPr>
              <w:t xml:space="preserve"> to be included.</w:t>
            </w:r>
          </w:p>
        </w:tc>
      </w:tr>
      <w:tr w:rsidR="00617733" w14:paraId="7C9067CE" w14:textId="77777777" w:rsidTr="00DE184C">
        <w:tc>
          <w:tcPr>
            <w:tcW w:w="1985" w:type="dxa"/>
          </w:tcPr>
          <w:p w14:paraId="63486A1C" w14:textId="77777777" w:rsidR="00617733" w:rsidRDefault="00617733" w:rsidP="00DE18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1BAB88" w14:textId="1048FDD0" w:rsidR="00617733" w:rsidRDefault="00617733" w:rsidP="009B079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Define the </w:t>
            </w:r>
            <w:proofErr w:type="spellStart"/>
            <w:r w:rsidRPr="00617733">
              <w:rPr>
                <w:lang w:val="en-US"/>
              </w:rPr>
              <w:t>fl_NR_SysIND_Rach</w:t>
            </w:r>
            <w:proofErr w:type="spellEnd"/>
            <w:r>
              <w:rPr>
                <w:lang w:val="en-US"/>
              </w:rPr>
              <w:t>.</w:t>
            </w:r>
            <w:r>
              <w:rPr>
                <w:lang w:val="en-SG"/>
              </w:rPr>
              <w:t xml:space="preserve"> </w:t>
            </w:r>
          </w:p>
        </w:tc>
      </w:tr>
      <w:tr w:rsidR="00617733" w14:paraId="3664CB67" w14:textId="77777777" w:rsidTr="00DE184C">
        <w:tc>
          <w:tcPr>
            <w:tcW w:w="1985" w:type="dxa"/>
          </w:tcPr>
          <w:p w14:paraId="4AEB3D26" w14:textId="77777777" w:rsidR="00617733" w:rsidRDefault="00617733" w:rsidP="00DE18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95C9A0" w14:textId="77777777" w:rsidR="00617733" w:rsidRDefault="00617733" w:rsidP="00DE184C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617733" w14:paraId="4246BBB9" w14:textId="77777777" w:rsidTr="00DE184C">
        <w:tc>
          <w:tcPr>
            <w:tcW w:w="1985" w:type="dxa"/>
          </w:tcPr>
          <w:p w14:paraId="53DC04CF" w14:textId="77777777" w:rsidR="00617733" w:rsidRDefault="00617733" w:rsidP="00DE18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AB16399" w14:textId="77777777" w:rsidR="00617733" w:rsidRDefault="00617733" w:rsidP="00DE184C">
            <w:pPr>
              <w:rPr>
                <w:rFonts w:ascii="Arial" w:hAnsi="Arial"/>
                <w:highlight w:val="cyan"/>
              </w:rPr>
            </w:pPr>
          </w:p>
        </w:tc>
      </w:tr>
    </w:tbl>
    <w:p w14:paraId="2E9C8B90" w14:textId="77777777" w:rsidR="00617733" w:rsidRDefault="00617733" w:rsidP="00617733">
      <w:pPr>
        <w:rPr>
          <w:lang w:val="en-US"/>
        </w:rPr>
      </w:pPr>
    </w:p>
    <w:p w14:paraId="46A2E79B" w14:textId="015AB1A7" w:rsidR="00617733" w:rsidRDefault="00617733" w:rsidP="00617733">
      <w:pPr>
        <w:rPr>
          <w:lang w:val="en-US"/>
        </w:rPr>
      </w:pPr>
      <w:r>
        <w:rPr>
          <w:lang w:val="en-US"/>
        </w:rPr>
        <w:t xml:space="preserve">New </w:t>
      </w:r>
      <w:proofErr w:type="spellStart"/>
      <w:r>
        <w:rPr>
          <w:lang w:val="en-US"/>
        </w:rPr>
        <w:t>Funtion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17733" w14:paraId="247C2941" w14:textId="77777777" w:rsidTr="00DE184C">
        <w:tc>
          <w:tcPr>
            <w:tcW w:w="9855" w:type="dxa"/>
          </w:tcPr>
          <w:p w14:paraId="6A105736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function </w:t>
            </w:r>
            <w:proofErr w:type="spellStart"/>
            <w:r w:rsidRPr="00617733">
              <w:rPr>
                <w:lang w:val="en-US"/>
              </w:rPr>
              <w:t>fl_NR_SysIND_Rach</w:t>
            </w:r>
            <w:proofErr w:type="spellEnd"/>
            <w:r w:rsidRPr="00617733">
              <w:rPr>
                <w:lang w:val="en-US"/>
              </w:rPr>
              <w:t xml:space="preserve"> (</w:t>
            </w:r>
            <w:proofErr w:type="spellStart"/>
            <w:r w:rsidRPr="00617733">
              <w:rPr>
                <w:lang w:val="en-US"/>
              </w:rPr>
              <w:t>NR_CellId_Type</w:t>
            </w:r>
            <w:proofErr w:type="spellEnd"/>
            <w:r w:rsidRPr="00617733">
              <w:rPr>
                <w:lang w:val="en-US"/>
              </w:rPr>
              <w:t xml:space="preserve"> </w:t>
            </w:r>
            <w:proofErr w:type="spellStart"/>
            <w:r w:rsidRPr="00617733">
              <w:rPr>
                <w:lang w:val="en-US"/>
              </w:rPr>
              <w:t>p_NR_CellId</w:t>
            </w:r>
            <w:proofErr w:type="spellEnd"/>
            <w:r w:rsidRPr="00617733">
              <w:rPr>
                <w:lang w:val="en-US"/>
              </w:rPr>
              <w:t xml:space="preserve">) runs on NR_BASE_PTC return </w:t>
            </w:r>
            <w:proofErr w:type="spellStart"/>
            <w:r w:rsidRPr="00617733">
              <w:rPr>
                <w:lang w:val="en-US"/>
              </w:rPr>
              <w:t>boolean</w:t>
            </w:r>
            <w:proofErr w:type="spellEnd"/>
          </w:p>
          <w:p w14:paraId="0FEE9719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{</w:t>
            </w:r>
          </w:p>
          <w:p w14:paraId="4F2763D0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var </w:t>
            </w:r>
            <w:proofErr w:type="spellStart"/>
            <w:r w:rsidRPr="00617733">
              <w:rPr>
                <w:lang w:val="en-US"/>
              </w:rPr>
              <w:t>boolean</w:t>
            </w:r>
            <w:proofErr w:type="spellEnd"/>
            <w:r w:rsidRPr="00617733">
              <w:rPr>
                <w:lang w:val="en-US"/>
              </w:rPr>
              <w:t xml:space="preserve"> </w:t>
            </w:r>
            <w:proofErr w:type="spellStart"/>
            <w:r w:rsidRPr="00617733">
              <w:rPr>
                <w:lang w:val="en-US"/>
              </w:rPr>
              <w:t>rcvd_</w:t>
            </w:r>
            <w:proofErr w:type="gramStart"/>
            <w:r w:rsidRPr="00617733">
              <w:rPr>
                <w:lang w:val="en-US"/>
              </w:rPr>
              <w:t>RachPreambleInd</w:t>
            </w:r>
            <w:proofErr w:type="spellEnd"/>
            <w:r w:rsidRPr="00617733">
              <w:rPr>
                <w:lang w:val="en-US"/>
              </w:rPr>
              <w:t xml:space="preserve"> :</w:t>
            </w:r>
            <w:proofErr w:type="gramEnd"/>
            <w:r w:rsidRPr="00617733">
              <w:rPr>
                <w:lang w:val="en-US"/>
              </w:rPr>
              <w:t>= false;</w:t>
            </w:r>
          </w:p>
          <w:p w14:paraId="352CF236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var </w:t>
            </w:r>
            <w:proofErr w:type="spellStart"/>
            <w:r w:rsidRPr="00617733">
              <w:rPr>
                <w:lang w:val="en-US"/>
              </w:rPr>
              <w:t>boolean</w:t>
            </w:r>
            <w:proofErr w:type="spellEnd"/>
            <w:r w:rsidRPr="00617733">
              <w:rPr>
                <w:lang w:val="en-US"/>
              </w:rPr>
              <w:t xml:space="preserve"> t304_</w:t>
            </w:r>
            <w:proofErr w:type="gramStart"/>
            <w:r w:rsidRPr="00617733">
              <w:rPr>
                <w:lang w:val="en-US"/>
              </w:rPr>
              <w:t>Timeout :</w:t>
            </w:r>
            <w:proofErr w:type="gramEnd"/>
            <w:r w:rsidRPr="00617733">
              <w:rPr>
                <w:lang w:val="en-US"/>
              </w:rPr>
              <w:t>= false;</w:t>
            </w:r>
          </w:p>
          <w:p w14:paraId="1854DEAE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timer t_</w:t>
            </w:r>
            <w:proofErr w:type="gramStart"/>
            <w:r w:rsidRPr="00617733">
              <w:rPr>
                <w:lang w:val="en-US"/>
              </w:rPr>
              <w:t>T304Min;</w:t>
            </w:r>
            <w:proofErr w:type="gramEnd"/>
          </w:p>
          <w:p w14:paraId="0AEF839E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</w:t>
            </w:r>
          </w:p>
          <w:p w14:paraId="2199060A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t_T304Min.start(</w:t>
            </w:r>
            <w:proofErr w:type="spellStart"/>
            <w:r w:rsidRPr="00617733">
              <w:rPr>
                <w:lang w:val="en-US"/>
              </w:rPr>
              <w:t>f_NR_</w:t>
            </w:r>
            <w:proofErr w:type="gramStart"/>
            <w:r w:rsidRPr="00617733">
              <w:rPr>
                <w:lang w:val="en-US"/>
              </w:rPr>
              <w:t>SetTimerToleranceMin</w:t>
            </w:r>
            <w:proofErr w:type="spellEnd"/>
            <w:r w:rsidRPr="00617733">
              <w:rPr>
                <w:lang w:val="en-US"/>
              </w:rPr>
              <w:t>(</w:t>
            </w:r>
            <w:proofErr w:type="spellStart"/>
            <w:proofErr w:type="gramEnd"/>
            <w:r w:rsidRPr="00617733">
              <w:rPr>
                <w:lang w:val="en-US"/>
              </w:rPr>
              <w:t>p_NR_CellId</w:t>
            </w:r>
            <w:proofErr w:type="spellEnd"/>
            <w:r w:rsidRPr="00617733">
              <w:rPr>
                <w:lang w:val="en-US"/>
              </w:rPr>
              <w:t xml:space="preserve">, </w:t>
            </w:r>
            <w:proofErr w:type="spellStart"/>
            <w:r w:rsidRPr="00617733">
              <w:rPr>
                <w:lang w:val="en-US"/>
              </w:rPr>
              <w:t>rrcTimer</w:t>
            </w:r>
            <w:proofErr w:type="spellEnd"/>
            <w:r w:rsidRPr="00617733">
              <w:rPr>
                <w:lang w:val="en-US"/>
              </w:rPr>
              <w:t>, 1.0));</w:t>
            </w:r>
          </w:p>
          <w:p w14:paraId="0689659C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while (not t304_Timeout) {</w:t>
            </w:r>
          </w:p>
          <w:p w14:paraId="600BB915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alt {</w:t>
            </w:r>
          </w:p>
          <w:p w14:paraId="3CC8494C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[] </w:t>
            </w:r>
            <w:proofErr w:type="spellStart"/>
            <w:r w:rsidRPr="00617733">
              <w:rPr>
                <w:lang w:val="en-US"/>
              </w:rPr>
              <w:t>SYSIND.receive</w:t>
            </w:r>
            <w:proofErr w:type="spellEnd"/>
            <w:r w:rsidRPr="00617733">
              <w:rPr>
                <w:lang w:val="en-US"/>
              </w:rPr>
              <w:t>(</w:t>
            </w:r>
            <w:proofErr w:type="spellStart"/>
            <w:r w:rsidRPr="00617733">
              <w:rPr>
                <w:lang w:val="en-US"/>
              </w:rPr>
              <w:t>car_NR_PRACH_Preamble_</w:t>
            </w:r>
            <w:proofErr w:type="gramStart"/>
            <w:r w:rsidRPr="00617733">
              <w:rPr>
                <w:lang w:val="en-US"/>
              </w:rPr>
              <w:t>IND</w:t>
            </w:r>
            <w:proofErr w:type="spellEnd"/>
            <w:r w:rsidRPr="00617733">
              <w:rPr>
                <w:lang w:val="en-US"/>
              </w:rPr>
              <w:t>(</w:t>
            </w:r>
            <w:proofErr w:type="spellStart"/>
            <w:proofErr w:type="gramEnd"/>
            <w:r w:rsidRPr="00617733">
              <w:rPr>
                <w:lang w:val="en-US"/>
              </w:rPr>
              <w:t>p_NR_CellId</w:t>
            </w:r>
            <w:proofErr w:type="spellEnd"/>
            <w:r w:rsidRPr="00617733">
              <w:rPr>
                <w:lang w:val="en-US"/>
              </w:rPr>
              <w:t xml:space="preserve">, </w:t>
            </w:r>
            <w:proofErr w:type="spellStart"/>
            <w:r w:rsidRPr="00617733">
              <w:rPr>
                <w:lang w:val="en-US"/>
              </w:rPr>
              <w:t>cr_TimingInfo_Any</w:t>
            </w:r>
            <w:proofErr w:type="spellEnd"/>
            <w:r w:rsidRPr="00617733">
              <w:rPr>
                <w:lang w:val="en-US"/>
              </w:rPr>
              <w:t>, ?))</w:t>
            </w:r>
          </w:p>
          <w:p w14:paraId="6AB0CD50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{</w:t>
            </w:r>
          </w:p>
          <w:p w14:paraId="1BC154B3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     </w:t>
            </w:r>
            <w:proofErr w:type="spellStart"/>
            <w:r w:rsidRPr="00617733">
              <w:rPr>
                <w:lang w:val="en-US"/>
              </w:rPr>
              <w:t>rcvd_</w:t>
            </w:r>
            <w:proofErr w:type="gramStart"/>
            <w:r w:rsidRPr="00617733">
              <w:rPr>
                <w:lang w:val="en-US"/>
              </w:rPr>
              <w:t>RachPreambleInd</w:t>
            </w:r>
            <w:proofErr w:type="spellEnd"/>
            <w:r w:rsidRPr="00617733">
              <w:rPr>
                <w:lang w:val="en-US"/>
              </w:rPr>
              <w:t xml:space="preserve"> :</w:t>
            </w:r>
            <w:proofErr w:type="gramEnd"/>
            <w:r w:rsidRPr="00617733">
              <w:rPr>
                <w:lang w:val="en-US"/>
              </w:rPr>
              <w:t>= true;</w:t>
            </w:r>
          </w:p>
          <w:p w14:paraId="62DB1A50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}</w:t>
            </w:r>
          </w:p>
          <w:p w14:paraId="0A8D4D40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 [] t_T304Min.timeout</w:t>
            </w:r>
          </w:p>
          <w:p w14:paraId="69D95016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{                  </w:t>
            </w:r>
          </w:p>
          <w:p w14:paraId="50E252E7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    t304_</w:t>
            </w:r>
            <w:proofErr w:type="gramStart"/>
            <w:r w:rsidRPr="00617733">
              <w:rPr>
                <w:lang w:val="en-US"/>
              </w:rPr>
              <w:t>Timeout :</w:t>
            </w:r>
            <w:proofErr w:type="gramEnd"/>
            <w:r w:rsidRPr="00617733">
              <w:rPr>
                <w:lang w:val="en-US"/>
              </w:rPr>
              <w:t>= true;</w:t>
            </w:r>
          </w:p>
          <w:p w14:paraId="15934BE0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   }</w:t>
            </w:r>
          </w:p>
          <w:p w14:paraId="4ED28FB0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    }</w:t>
            </w:r>
          </w:p>
          <w:p w14:paraId="7EDF3F6E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}</w:t>
            </w:r>
          </w:p>
          <w:p w14:paraId="55915FC3" w14:textId="77777777" w:rsidR="00617733" w:rsidRP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t xml:space="preserve">      return </w:t>
            </w:r>
            <w:proofErr w:type="spellStart"/>
            <w:r w:rsidRPr="00617733">
              <w:rPr>
                <w:lang w:val="en-US"/>
              </w:rPr>
              <w:t>rcvd_</w:t>
            </w:r>
            <w:proofErr w:type="gramStart"/>
            <w:r w:rsidRPr="00617733">
              <w:rPr>
                <w:lang w:val="en-US"/>
              </w:rPr>
              <w:t>RachPreambleInd</w:t>
            </w:r>
            <w:proofErr w:type="spellEnd"/>
            <w:r w:rsidRPr="00617733">
              <w:rPr>
                <w:lang w:val="en-US"/>
              </w:rPr>
              <w:t>;</w:t>
            </w:r>
            <w:proofErr w:type="gramEnd"/>
          </w:p>
          <w:p w14:paraId="4C0CDCB7" w14:textId="45139EF8" w:rsidR="00617733" w:rsidRDefault="00617733" w:rsidP="00617733">
            <w:pPr>
              <w:rPr>
                <w:lang w:val="en-US"/>
              </w:rPr>
            </w:pPr>
            <w:r w:rsidRPr="00617733">
              <w:rPr>
                <w:lang w:val="en-US"/>
              </w:rPr>
              <w:lastRenderedPageBreak/>
              <w:t xml:space="preserve">   }</w:t>
            </w:r>
          </w:p>
        </w:tc>
      </w:tr>
    </w:tbl>
    <w:p w14:paraId="565CD671" w14:textId="77777777" w:rsidR="00617733" w:rsidRDefault="00617733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r>
        <w:rPr>
          <w:rFonts w:cs="Arial"/>
          <w:b/>
        </w:rPr>
        <w:t xml:space="preserve"> </w:t>
      </w:r>
    </w:p>
    <w:p w14:paraId="6446D290" w14:textId="4114A48E" w:rsidR="00404E97" w:rsidRPr="00595E68" w:rsidRDefault="00404E97" w:rsidP="00595E68">
      <w:pPr>
        <w:rPr>
          <w:rFonts w:cs="Arial"/>
        </w:rPr>
      </w:pPr>
      <w:bookmarkStart w:id="16" w:name="_Hlk90298239"/>
      <w:bookmarkStart w:id="17" w:name="_Toc122434494"/>
      <w:bookmarkStart w:id="18" w:name="_Toc295288971"/>
      <w:bookmarkStart w:id="19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90552907"/>
      <w:bookmarkEnd w:id="16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7FFDDF6F" w14:textId="77777777" w:rsidR="00392BA7" w:rsidRPr="00595E68" w:rsidRDefault="00392BA7" w:rsidP="00392BA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21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2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2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41403564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</w:t>
      </w:r>
      <w:r w:rsidR="00392BA7">
        <w:rPr>
          <w:rFonts w:ascii="Arial" w:hAnsi="Arial" w:cs="Arial"/>
        </w:rPr>
        <w:t>4_4_3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31935641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</w:t>
      </w:r>
      <w:r w:rsidR="00392BA7">
        <w:rPr>
          <w:rFonts w:ascii="Arial" w:hAnsi="Arial" w:cs="Arial"/>
        </w:rPr>
        <w:t>4_4_3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90552909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9B3DF3C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</w:t>
            </w:r>
            <w:r w:rsidR="007A722D">
              <w:rPr>
                <w:rFonts w:cs="Arial"/>
                <w:b/>
                <w:sz w:val="18"/>
              </w:rPr>
              <w:t>538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7A722D" w:rsidRPr="007A722D">
              <w:rPr>
                <w:rFonts w:cs="Arial"/>
                <w:b/>
                <w:sz w:val="18"/>
              </w:rPr>
              <w:t>Supporting information for re-verification of NR5GC Rel-16 Mobility Enhancement test case 8.1.4.4.3 in FR1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AE8F8" w14:textId="77777777" w:rsidR="007639F9" w:rsidRDefault="007639F9">
      <w:r>
        <w:separator/>
      </w:r>
    </w:p>
  </w:endnote>
  <w:endnote w:type="continuationSeparator" w:id="0">
    <w:p w14:paraId="711F58C1" w14:textId="77777777" w:rsidR="007639F9" w:rsidRDefault="00763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F997F" w14:textId="77777777" w:rsidR="007639F9" w:rsidRDefault="007639F9">
      <w:r>
        <w:separator/>
      </w:r>
    </w:p>
  </w:footnote>
  <w:footnote w:type="continuationSeparator" w:id="0">
    <w:p w14:paraId="6DBD5E6A" w14:textId="77777777" w:rsidR="007639F9" w:rsidRDefault="00763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5259F"/>
    <w:multiLevelType w:val="hybridMultilevel"/>
    <w:tmpl w:val="156662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D5CFC"/>
    <w:multiLevelType w:val="hybridMultilevel"/>
    <w:tmpl w:val="EAAC8DAC"/>
    <w:lvl w:ilvl="0" w:tplc="F500A3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D20170A"/>
    <w:multiLevelType w:val="hybridMultilevel"/>
    <w:tmpl w:val="F9000D90"/>
    <w:lvl w:ilvl="0" w:tplc="8DD49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86088A"/>
    <w:multiLevelType w:val="hybridMultilevel"/>
    <w:tmpl w:val="DDB87C76"/>
    <w:lvl w:ilvl="0" w:tplc="36D03D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BB03F42"/>
    <w:multiLevelType w:val="hybridMultilevel"/>
    <w:tmpl w:val="E530EE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2B0AA6"/>
    <w:multiLevelType w:val="hybridMultilevel"/>
    <w:tmpl w:val="B7D86A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76924"/>
    <w:multiLevelType w:val="hybridMultilevel"/>
    <w:tmpl w:val="312A691E"/>
    <w:lvl w:ilvl="0" w:tplc="B4D6E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17"/>
  </w:num>
  <w:num w:numId="5">
    <w:abstractNumId w:val="22"/>
  </w:num>
  <w:num w:numId="6">
    <w:abstractNumId w:val="20"/>
  </w:num>
  <w:num w:numId="7">
    <w:abstractNumId w:val="21"/>
  </w:num>
  <w:num w:numId="8">
    <w:abstractNumId w:val="10"/>
  </w:num>
  <w:num w:numId="9">
    <w:abstractNumId w:val="0"/>
  </w:num>
  <w:num w:numId="10">
    <w:abstractNumId w:val="14"/>
  </w:num>
  <w:num w:numId="11">
    <w:abstractNumId w:val="4"/>
  </w:num>
  <w:num w:numId="12">
    <w:abstractNumId w:val="12"/>
  </w:num>
  <w:num w:numId="13">
    <w:abstractNumId w:val="3"/>
  </w:num>
  <w:num w:numId="14">
    <w:abstractNumId w:val="13"/>
  </w:num>
  <w:num w:numId="15">
    <w:abstractNumId w:val="18"/>
  </w:num>
  <w:num w:numId="16">
    <w:abstractNumId w:val="19"/>
  </w:num>
  <w:num w:numId="17">
    <w:abstractNumId w:val="11"/>
  </w:num>
  <w:num w:numId="18">
    <w:abstractNumId w:val="8"/>
  </w:num>
  <w:num w:numId="19">
    <w:abstractNumId w:val="1"/>
  </w:num>
  <w:num w:numId="20">
    <w:abstractNumId w:val="6"/>
  </w:num>
  <w:num w:numId="21">
    <w:abstractNumId w:val="7"/>
  </w:num>
  <w:num w:numId="22">
    <w:abstractNumId w:val="16"/>
  </w:num>
  <w:num w:numId="23">
    <w:abstractNumId w:val="15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5A"/>
    <w:rsid w:val="000077FF"/>
    <w:rsid w:val="00022E4A"/>
    <w:rsid w:val="00026F56"/>
    <w:rsid w:val="00027D5B"/>
    <w:rsid w:val="00043F80"/>
    <w:rsid w:val="00081D0A"/>
    <w:rsid w:val="00082C5E"/>
    <w:rsid w:val="000A6394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D61C7"/>
    <w:rsid w:val="001E41F3"/>
    <w:rsid w:val="001F5BBF"/>
    <w:rsid w:val="001F7C66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302B60"/>
    <w:rsid w:val="00303FB6"/>
    <w:rsid w:val="00305409"/>
    <w:rsid w:val="00310194"/>
    <w:rsid w:val="00317F09"/>
    <w:rsid w:val="00344D50"/>
    <w:rsid w:val="003609EF"/>
    <w:rsid w:val="0036231A"/>
    <w:rsid w:val="00370833"/>
    <w:rsid w:val="00372056"/>
    <w:rsid w:val="00374DD4"/>
    <w:rsid w:val="003765A4"/>
    <w:rsid w:val="00392BA7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778CD"/>
    <w:rsid w:val="004A623E"/>
    <w:rsid w:val="004B68FC"/>
    <w:rsid w:val="004B75B7"/>
    <w:rsid w:val="004E3C36"/>
    <w:rsid w:val="005039B7"/>
    <w:rsid w:val="0051580D"/>
    <w:rsid w:val="00547111"/>
    <w:rsid w:val="00564C8E"/>
    <w:rsid w:val="00592D74"/>
    <w:rsid w:val="00595E68"/>
    <w:rsid w:val="005A0051"/>
    <w:rsid w:val="005C7CAB"/>
    <w:rsid w:val="005D6D5B"/>
    <w:rsid w:val="005E2C44"/>
    <w:rsid w:val="005E773A"/>
    <w:rsid w:val="005F0EEB"/>
    <w:rsid w:val="00617733"/>
    <w:rsid w:val="0062022B"/>
    <w:rsid w:val="006202BB"/>
    <w:rsid w:val="00621188"/>
    <w:rsid w:val="006257ED"/>
    <w:rsid w:val="00631675"/>
    <w:rsid w:val="00665C47"/>
    <w:rsid w:val="00666F6C"/>
    <w:rsid w:val="006938E7"/>
    <w:rsid w:val="00695808"/>
    <w:rsid w:val="006B3C17"/>
    <w:rsid w:val="006B46FB"/>
    <w:rsid w:val="006E21FB"/>
    <w:rsid w:val="00705E6A"/>
    <w:rsid w:val="007173F7"/>
    <w:rsid w:val="00726E49"/>
    <w:rsid w:val="00760C1E"/>
    <w:rsid w:val="007639F9"/>
    <w:rsid w:val="00783085"/>
    <w:rsid w:val="00792342"/>
    <w:rsid w:val="007977A8"/>
    <w:rsid w:val="007A722D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EE7"/>
    <w:rsid w:val="008863B9"/>
    <w:rsid w:val="008A45A6"/>
    <w:rsid w:val="008B4608"/>
    <w:rsid w:val="008C32EF"/>
    <w:rsid w:val="008F11A7"/>
    <w:rsid w:val="008F3789"/>
    <w:rsid w:val="008F686C"/>
    <w:rsid w:val="008F6E58"/>
    <w:rsid w:val="009148DE"/>
    <w:rsid w:val="00916D11"/>
    <w:rsid w:val="00930EF4"/>
    <w:rsid w:val="00937A5E"/>
    <w:rsid w:val="00941E30"/>
    <w:rsid w:val="009639F9"/>
    <w:rsid w:val="009770A1"/>
    <w:rsid w:val="009777D9"/>
    <w:rsid w:val="00991B88"/>
    <w:rsid w:val="009943F9"/>
    <w:rsid w:val="009A5753"/>
    <w:rsid w:val="009A579D"/>
    <w:rsid w:val="009B079A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87D67"/>
    <w:rsid w:val="00AA2CBC"/>
    <w:rsid w:val="00AC5820"/>
    <w:rsid w:val="00AD1CD8"/>
    <w:rsid w:val="00B258BB"/>
    <w:rsid w:val="00B40431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F74E3"/>
    <w:rsid w:val="00C16B71"/>
    <w:rsid w:val="00C462F9"/>
    <w:rsid w:val="00C66BA2"/>
    <w:rsid w:val="00C820AB"/>
    <w:rsid w:val="00C95985"/>
    <w:rsid w:val="00CA6075"/>
    <w:rsid w:val="00CC5026"/>
    <w:rsid w:val="00CC68D0"/>
    <w:rsid w:val="00D03794"/>
    <w:rsid w:val="00D03F9A"/>
    <w:rsid w:val="00D06D51"/>
    <w:rsid w:val="00D24991"/>
    <w:rsid w:val="00D37EC2"/>
    <w:rsid w:val="00D50255"/>
    <w:rsid w:val="00D50B02"/>
    <w:rsid w:val="00D52833"/>
    <w:rsid w:val="00D53335"/>
    <w:rsid w:val="00D618AB"/>
    <w:rsid w:val="00D66520"/>
    <w:rsid w:val="00D7645C"/>
    <w:rsid w:val="00DA3A67"/>
    <w:rsid w:val="00DC6827"/>
    <w:rsid w:val="00DE34CF"/>
    <w:rsid w:val="00DE7626"/>
    <w:rsid w:val="00E10E54"/>
    <w:rsid w:val="00E13F3D"/>
    <w:rsid w:val="00E259B2"/>
    <w:rsid w:val="00E34898"/>
    <w:rsid w:val="00E63240"/>
    <w:rsid w:val="00E86784"/>
    <w:rsid w:val="00E94550"/>
    <w:rsid w:val="00EA3573"/>
    <w:rsid w:val="00EB09B7"/>
    <w:rsid w:val="00EC3C5D"/>
    <w:rsid w:val="00ED0578"/>
    <w:rsid w:val="00EE7D7C"/>
    <w:rsid w:val="00F14B22"/>
    <w:rsid w:val="00F208D4"/>
    <w:rsid w:val="00F25D98"/>
    <w:rsid w:val="00F26FAA"/>
    <w:rsid w:val="00F300FB"/>
    <w:rsid w:val="00F500C1"/>
    <w:rsid w:val="00F6385B"/>
    <w:rsid w:val="00F85F7E"/>
    <w:rsid w:val="00FA0CC8"/>
    <w:rsid w:val="00FB6386"/>
    <w:rsid w:val="00FC580D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15</Pages>
  <Words>4776</Words>
  <Characters>27229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31942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10</cp:revision>
  <cp:lastPrinted>1900-01-01T00:00:00Z</cp:lastPrinted>
  <dcterms:created xsi:type="dcterms:W3CDTF">2022-04-06T14:50:00Z</dcterms:created>
  <dcterms:modified xsi:type="dcterms:W3CDTF">2022-04-06T15:19:00Z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