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</w:t>
      </w:r>
      <w:r>
        <w:rPr>
          <w:rFonts w:hint="eastAsia"/>
          <w:b/>
          <w:i/>
          <w:sz w:val="28"/>
          <w:lang w:val="en-US" w:eastAsia="zh-CN"/>
        </w:rPr>
        <w:t>506</w:t>
      </w:r>
      <w:r>
        <w:rPr>
          <w:b/>
          <w:i/>
          <w:sz w:val="28"/>
        </w:rPr>
        <w:fldChar w:fldCharType="end"/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testcase </w:t>
            </w:r>
            <w:r>
              <w:rPr>
                <w:rFonts w:hint="eastAsia"/>
                <w:lang w:val="en-US" w:eastAsia="zh-CN"/>
              </w:rPr>
              <w:t>7</w:t>
            </w:r>
            <w:r>
              <w:t>.1.</w:t>
            </w:r>
            <w:r>
              <w:rPr>
                <w:rFonts w:hint="eastAsia"/>
                <w:lang w:val="en-US" w:eastAsia="zh-CN"/>
              </w:rPr>
              <w:t>1.9.1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ascii="Calibri" w:hAnsi="Calibri" w:eastAsia="宋体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  <w:t>TEI15_Test, 5GS_NR_LTE-UEConTest</w:t>
            </w:r>
            <w:bookmarkStart w:id="7" w:name="_GoBack"/>
            <w:bookmarkEnd w:id="7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hint="eastAsia" w:cs="Arial"/>
                <w:lang w:val="en-US" w:eastAsia="zh-CN"/>
              </w:rPr>
              <w:t>Compile failed due to the ttcn error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hint="eastAsia" w:cs="Arial"/>
                <w:lang w:val="en-US" w:eastAsia="zh-CN"/>
              </w:rPr>
              <w:t xml:space="preserve">Pass </w:t>
            </w:r>
            <w:r>
              <w:rPr>
                <w:rFonts w:hint="default" w:cs="Arial"/>
                <w:lang w:val="en-US" w:eastAsia="zh-CN"/>
              </w:rPr>
              <w:t>“</w:t>
            </w:r>
            <w:r>
              <w:rPr>
                <w:rFonts w:hint="eastAsia" w:cs="Arial"/>
                <w:lang w:val="en-US" w:eastAsia="zh-CN"/>
              </w:rPr>
              <w:t>-</w:t>
            </w:r>
            <w:r>
              <w:rPr>
                <w:rFonts w:hint="default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as second parameter to function f_NR_SS_CellConfig_DciDlInfo_Automatic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TTCN compile will fail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  <w:lang w:val="en-US" w:eastAsia="zh-CN"/>
              </w:rPr>
              <w:t>7</w:t>
            </w:r>
            <w:r>
              <w:t>.1.</w:t>
            </w:r>
            <w:r>
              <w:rPr>
                <w:rFonts w:hint="eastAsia"/>
                <w:lang w:val="en-US" w:eastAsia="zh-CN"/>
              </w:rPr>
              <w:t>1.9.1</w:t>
            </w:r>
            <w:r>
              <w:t>.NR5GC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1"/>
        <w:jc w:val="left"/>
        <w:rPr>
          <w:rStyle w:val="47"/>
          <w:rFonts w:ascii="Arial" w:hAnsi="Arial" w:cs="Arial"/>
          <w:i w:val="0"/>
          <w:lang w:eastAsia="en-GB"/>
        </w:rPr>
      </w:pPr>
      <w:bookmarkStart w:id="1" w:name="_Toc1282"/>
      <w:r>
        <w:rPr>
          <w:rStyle w:val="47"/>
          <w:rFonts w:ascii="Arial" w:hAnsi="Arial" w:cs="Arial"/>
          <w:i w:val="0"/>
        </w:rPr>
        <w:t>Table of Contents</w:t>
      </w:r>
      <w:bookmarkEnd w:id="1"/>
    </w:p>
    <w:p>
      <w:pPr>
        <w:pStyle w:val="21"/>
        <w:tabs>
          <w:tab w:val="right" w:leader="dot" w:pos="14288"/>
          <w:tab w:val="clear" w:pos="9639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_Toc1282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_Toc9203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1.1 </w:t>
      </w:r>
      <w:r>
        <w:rPr>
          <w:rFonts w:hint="eastAsia" w:cs="Arial"/>
        </w:rPr>
        <w:t>f_TC_7_1_1_9_1_Step5to9A</w:t>
      </w:r>
      <w:r>
        <w:tab/>
      </w:r>
      <w:r>
        <w:fldChar w:fldCharType="begin"/>
      </w:r>
      <w:r>
        <w:instrText xml:space="preserve"> PAGEREF _Toc17871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1.2 </w:t>
      </w:r>
      <w:r>
        <w:rPr>
          <w:rFonts w:hint="eastAsia" w:cs="Arial"/>
        </w:rPr>
        <w:t>f_TC_7_1_1_9_1_Step24to29</w:t>
      </w:r>
      <w:r>
        <w:tab/>
      </w:r>
      <w:r>
        <w:fldChar w:fldCharType="begin"/>
      </w:r>
      <w:r>
        <w:instrText xml:space="preserve"> PAGEREF _Toc24610 \h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9203"/>
      <w:bookmarkStart w:id="3" w:name="_Toc122434488"/>
      <w:bookmarkStart w:id="4" w:name="_Toc295288959"/>
      <w:r>
        <w:rPr>
          <w:b/>
        </w:rPr>
        <w:t>Corrections required</w:t>
      </w:r>
      <w:bookmarkEnd w:id="2"/>
      <w:bookmarkEnd w:id="3"/>
      <w:bookmarkEnd w:id="4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7871"/>
      <w:r>
        <w:rPr>
          <w:rFonts w:hint="eastAsia" w:cs="Arial"/>
          <w:b/>
        </w:rPr>
        <w:t>f_TC_7_1_1_9_1_Step5to9A</w:t>
      </w:r>
      <w:bookmarkEnd w:id="5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lang w:eastAsia="en-GB"/>
              </w:rPr>
            </w:pPr>
            <w:r>
              <w:rPr>
                <w:rFonts w:hint="eastAsia" w:ascii="Arial" w:hAnsi="Arial" w:cs="Arial"/>
                <w:lang w:eastAsia="en-GB"/>
              </w:rPr>
              <w:t>f_TC_7_1_1_9_1_Step5to9A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compile failed due to the ttcn error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Pass </w:t>
            </w:r>
            <w:r>
              <w:rPr>
                <w:rFonts w:hint="default" w:cs="Arial"/>
                <w:lang w:val="en-US" w:eastAsia="zh-CN"/>
              </w:rPr>
              <w:t>“</w:t>
            </w:r>
            <w:r>
              <w:rPr>
                <w:rFonts w:hint="eastAsia" w:cs="Arial"/>
                <w:lang w:val="en-US" w:eastAsia="zh-CN"/>
              </w:rPr>
              <w:t>-</w:t>
            </w:r>
            <w:r>
              <w:rPr>
                <w:rFonts w:hint="default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as second parameter to function f_NR_SS_CellConfig_DciDlInfo_Automatic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lang w:eastAsia="en-GB"/>
              </w:rPr>
              <w:t>MAC_TC_Common_NR</w:t>
            </w:r>
            <w:r>
              <w:rPr>
                <w:rFonts w:hint="eastAsia" w:ascii="Arial" w:hAnsi="Arial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f_TC_7_1_1_9_1_Step5to9A(DRB_Identity p_NR_DRB_Id, B6_Type p_LCID, template (value) NR_RadioBearerList_Type p_NR_RadioBearerList) runs on NR_BASE_PTC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//@sic R5-206320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f_NR_CellInfo_GetUplinkBWP(nr_Cell1, tsc_NR_BWP_Id);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default v_IgnoreNRSR:= null; //@sic R5-204418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var template (value) NR_HarqProcessConfig_Type v_NR_HarqProcessConfig_DL := { SpecificSubset := {0,2,3,4,6,7 }};//@sic R5s211710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eastAsia="宋体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9A"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The SS transmits a STATUS PDU.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Restrict the SS to use of the HARQ proccess id used by the test case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f_NR_SS_CellConfig_DciDlInfo_Automatic(nr_Cell1,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v_NR_HarqProcessConfig_DL); //@sic R5s211710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f_NR_RLC_Status_MAC_PDU_Tx(p_LCID, 1, p_NR_DRB_Id);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 R5-213132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3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function f_TC_7_1_1_9_1_Step5to9A(DRB_Identity p_NR_DRB_Id, B6_Type p_LCID, template (value) NR_RadioBearerList_Type p_NR_RadioBearerList) runs on NR_BASE_PTC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//@sic R5-206320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f_NR_CellInfo_GetUplinkBWP(nr_Cell1, tsc_NR_BWP_Id);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default v_IgnoreNRSR:= null; //@sic R5-204418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var template (value) NR_HarqProcessConfig_Type v_NR_HarqProcessConfig_DL := { SpecificSubset := {0,2,3,4,6,7 }};//@sic R5s211710 sic@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eastAsia="宋体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//@siclog "Step 9A"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The SS transmits a STATUS PDU.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Restrict the SS to use of the HARQ proccess id used by the test case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f_NR_SS_CellConfig_DciDlInfo_Automatic(nr_Cell1,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val="en-US" w:eastAsia="zh-CN"/>
              </w:rPr>
              <w:t>-,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v_NR_HarqProcessConfig_DL); //@sic R5s211710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f_NR_RLC_Status_MAC_PDU_Tx(p_LCID, 1, p_NR_DRB_Id);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//@sic R5-213132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24610"/>
      <w:r>
        <w:rPr>
          <w:rFonts w:hint="eastAsia" w:cs="Arial"/>
          <w:b/>
        </w:rPr>
        <w:t>f_TC_7_1_1_9_1_Step24to29</w:t>
      </w:r>
      <w:bookmarkEnd w:id="6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lang w:eastAsia="en-GB"/>
              </w:rPr>
            </w:pPr>
            <w:r>
              <w:rPr>
                <w:rFonts w:hint="eastAsia" w:ascii="Arial" w:hAnsi="Arial" w:cs="Arial"/>
                <w:lang w:eastAsia="en-GB"/>
              </w:rPr>
              <w:t>f_TC_7_1_1_9_1_Step24to29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hint="eastAsia" w:cs="Arial"/>
                <w:lang w:val="en-US" w:eastAsia="zh-CN"/>
              </w:rPr>
              <w:t>compile failed due to the ttcn error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hint="eastAsia" w:cs="Arial"/>
                <w:lang w:val="en-US" w:eastAsia="zh-CN"/>
              </w:rPr>
              <w:t xml:space="preserve">Pass </w:t>
            </w:r>
            <w:r>
              <w:rPr>
                <w:rFonts w:hint="default" w:cs="Arial"/>
                <w:lang w:val="en-US" w:eastAsia="zh-CN"/>
              </w:rPr>
              <w:t>“</w:t>
            </w:r>
            <w:r>
              <w:rPr>
                <w:rFonts w:hint="eastAsia" w:cs="Arial"/>
                <w:lang w:val="en-US" w:eastAsia="zh-CN"/>
              </w:rPr>
              <w:t>-</w:t>
            </w:r>
            <w:r>
              <w:rPr>
                <w:rFonts w:hint="default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as second parameter to function f_NR_SS_CellConfig_DciDlInfo_Automatic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lang w:eastAsia="en-GB"/>
              </w:rPr>
              <w:t>MAC_TC_Common_NR</w:t>
            </w:r>
            <w:r>
              <w:rPr>
                <w:rFonts w:hint="eastAsia" w:ascii="Arial" w:hAnsi="Arial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f_TC_7_1_1_9_1_Step24to29(DRB_Identity p_NR_DRB_Id, B6_Type p_LCID,template (value) NR_RadioBearerList_Type p_NR_RadioBearerList) runs on NR_BASE_PTC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//@sic R5s200855 R5-206320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f_NR_CellInfo_GetUplinkBWP(nr_Cell1, tsc_NR_BWP_Id);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NR_DRB_COMMON_IND v_NR_DRB_COMMON_IND;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default v_IgnoreNRSR:= null;//@sic R5-204418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NR_HarqProcessConfig_Type v_NR_HarqProcessConfig_DL := { SpecificSubset := {0,2,3,4,6,7 }};//@sic R5s211710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600" w:firstLineChars="3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ind w:firstLine="600" w:firstLineChars="3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@siclog "Step 29"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SS transmits a STATUS PDU.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Restrict the SS to use of the HARQ proccess id used by the test case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f_NR_SS_CellConfig_DciDlInfo_Automatic(nr_Cell1,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v_NR_HarqProcessConfig_DL); //@sic R5s211710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f_NR_RLC_Status_MAC_PDU_Tx(p_LCID, 1, p_NR_DRB_Id); //@sic R5-204418 R5s201457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f_NR_SS_SystemIndCtrlConfig(nr_Cell1, cds_NR_SystemIndCtrl_SchedReq(disable)); //Disable SR indications.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f_NR_SS_SystemIndCtrlConfig(nr_Cell1, cds_NR_SystemIndCtrl_UL_HARQ(disable)); //Disable UL HARQ indications.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f_NR_ULGrantConfiguration_Start(nr_Cell1, cs_TimingInfo_Now); //Default Grant configuration.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3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function f_TC_7_1_1_9_1_Step24to29(DRB_Identity p_NR_DRB_Id, B6_Type p_LCID,template (value) NR_RadioBearerList_Type p_NR_RadioBearerList) runs on NR_BASE_PTC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//@sic R5s200855 R5-206320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f_NR_CellInfo_GetUplinkBWP(nr_Cell1, tsc_NR_BWP_Id);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NR_DRB_COMMON_IND v_NR_DRB_COMMON_IND;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default v_IgnoreNRSR:= null;//@sic R5-204418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 (value) NR_HarqProcessConfig_Type v_NR_HarqProcessConfig_DL := { SpecificSubset := {0,2,3,4,6,7 }};//@sic R5s211710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600" w:firstLineChars="30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ind w:firstLine="600" w:firstLineChars="30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@siclog "Step 29"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//The SS transmits a STATUS PDU.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Restrict the SS to use of the HARQ proccess id used by the test case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f_NR_SS_CellConfig_DciDlInfo_Automatic(nr_Cell1,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val="en-US" w:eastAsia="zh-CN"/>
              </w:rPr>
              <w:t xml:space="preserve">-, 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v_NR_HarqProcessConfig_DL); //@sic R5s211710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f_NR_RLC_Status_MAC_PDU_Tx(p_LCID, 1, p_NR_DRB_Id); //@sic R5-204418 R5s201457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f_NR_SS_SystemIndCtrlConfig(nr_Cell1, cds_NR_SystemIndCtrl_SchedReq(disable)); //Disable SR indications.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f_NR_SS_SystemIndCtrlConfig(nr_Cell1, cds_NR_SystemIndCtrl_UL_HARQ(disable)); //Disable UL HARQ indications.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f_NR_ULGrantConfiguration_Start(nr_Cell1, cs_TimingInfo_Now); //Default Grant configuration.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>
      <w:pPr>
        <w:rPr>
          <w:lang w:eastAsia="en-GB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implified Arabic Fixed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BE8"/>
    <w:rsid w:val="000F119F"/>
    <w:rsid w:val="000F34D6"/>
    <w:rsid w:val="000F4880"/>
    <w:rsid w:val="000F5B74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625B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70DFA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383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0DA6"/>
    <w:rsid w:val="00642CCB"/>
    <w:rsid w:val="00644586"/>
    <w:rsid w:val="00652A36"/>
    <w:rsid w:val="0065364E"/>
    <w:rsid w:val="006537B5"/>
    <w:rsid w:val="00661E2C"/>
    <w:rsid w:val="006659F1"/>
    <w:rsid w:val="00667016"/>
    <w:rsid w:val="00680E90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2AB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21FF4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C6073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54F6"/>
    <w:rsid w:val="00A66C63"/>
    <w:rsid w:val="00A70BC7"/>
    <w:rsid w:val="00A72118"/>
    <w:rsid w:val="00A72665"/>
    <w:rsid w:val="00A7410A"/>
    <w:rsid w:val="00A7583C"/>
    <w:rsid w:val="00A7671C"/>
    <w:rsid w:val="00A81EA3"/>
    <w:rsid w:val="00A82F81"/>
    <w:rsid w:val="00A84550"/>
    <w:rsid w:val="00A90724"/>
    <w:rsid w:val="00A916D2"/>
    <w:rsid w:val="00AA0376"/>
    <w:rsid w:val="00AA2CBC"/>
    <w:rsid w:val="00AA49EB"/>
    <w:rsid w:val="00AA6AD8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4EE6"/>
    <w:rsid w:val="00C07A7D"/>
    <w:rsid w:val="00C1082F"/>
    <w:rsid w:val="00C10D23"/>
    <w:rsid w:val="00C23C46"/>
    <w:rsid w:val="00C259BF"/>
    <w:rsid w:val="00C30A15"/>
    <w:rsid w:val="00C34763"/>
    <w:rsid w:val="00C36CDC"/>
    <w:rsid w:val="00C37655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0812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5380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534D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546CD"/>
    <w:rsid w:val="00E6191E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C8F"/>
    <w:rsid w:val="00F0098D"/>
    <w:rsid w:val="00F11469"/>
    <w:rsid w:val="00F173A4"/>
    <w:rsid w:val="00F22983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1D53"/>
    <w:rsid w:val="00FD22E5"/>
    <w:rsid w:val="00FD44EF"/>
    <w:rsid w:val="00FF41D4"/>
    <w:rsid w:val="00FF5019"/>
    <w:rsid w:val="00FF5074"/>
    <w:rsid w:val="04F95BF4"/>
    <w:rsid w:val="06541B35"/>
    <w:rsid w:val="08901A19"/>
    <w:rsid w:val="1C5A5D26"/>
    <w:rsid w:val="232C1EE7"/>
    <w:rsid w:val="24621EC0"/>
    <w:rsid w:val="24FF5ACE"/>
    <w:rsid w:val="29603BD5"/>
    <w:rsid w:val="33237F86"/>
    <w:rsid w:val="359C672E"/>
    <w:rsid w:val="36723C5D"/>
    <w:rsid w:val="3C0768EB"/>
    <w:rsid w:val="3C6D3108"/>
    <w:rsid w:val="3E6A003B"/>
    <w:rsid w:val="3F0F5F49"/>
    <w:rsid w:val="3FCB4391"/>
    <w:rsid w:val="444472F9"/>
    <w:rsid w:val="4C8E14F5"/>
    <w:rsid w:val="4F525484"/>
    <w:rsid w:val="506B28C6"/>
    <w:rsid w:val="514512C2"/>
    <w:rsid w:val="56511FF9"/>
    <w:rsid w:val="575D3DDC"/>
    <w:rsid w:val="592055DD"/>
    <w:rsid w:val="5A2C59C0"/>
    <w:rsid w:val="607D576E"/>
    <w:rsid w:val="6B882FFF"/>
    <w:rsid w:val="7C0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itle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7">
    <w:name w:val="CR Cover Page Char"/>
    <w:link w:val="84"/>
    <w:qFormat/>
    <w:locked/>
    <w:uiPriority w:val="0"/>
    <w:rPr>
      <w:rFonts w:ascii="Arial" w:hAnsi="Arial"/>
      <w:lang w:eastAsia="en-US"/>
    </w:rPr>
  </w:style>
  <w:style w:type="paragraph" w:styleId="88">
    <w:name w:val="List Paragraph"/>
    <w:basedOn w:val="1"/>
    <w:qFormat/>
    <w:uiPriority w:val="34"/>
    <w:pPr>
      <w:ind w:left="720"/>
    </w:pPr>
  </w:style>
  <w:style w:type="character" w:customStyle="1" w:styleId="89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ascii="Times New Roman" w:hAnsi="Times New Roman"/>
      <w:lang w:val="en-GB"/>
    </w:rPr>
  </w:style>
  <w:style w:type="character" w:customStyle="1" w:styleId="91">
    <w:name w:val="B2 Char"/>
    <w:link w:val="79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A900BD-A538-42D6-91E0-14F8A67906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699</Words>
  <Characters>5811</Characters>
  <Lines>68</Lines>
  <Paragraphs>19</Paragraphs>
  <TotalTime>5</TotalTime>
  <ScaleCrop>false</ScaleCrop>
  <LinksUpToDate>false</LinksUpToDate>
  <CharactersWithSpaces>6621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2022-03-31T09:29:00Z</dcterms:created>
  <dc:creator>Michael Sanders, John M Meredith</dc:creator>
  <cp:lastModifiedBy>Administrator</cp:lastModifiedBy>
  <cp:lastPrinted>2411-12-31T00:00:00Z</cp:lastPrinted>
  <dcterms:modified xsi:type="dcterms:W3CDTF">2022-04-01T11:09:29Z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1B618E349B3649C3877918A1B93F61B2</vt:lpwstr>
  </property>
</Properties>
</file>