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F9F" w:rsidRDefault="00906F9F" w:rsidP="00906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R5s220489</w:t>
      </w:r>
      <w:r>
        <w:rPr>
          <w:b/>
          <w:i/>
          <w:noProof/>
          <w:sz w:val="28"/>
        </w:rPr>
        <w:fldChar w:fldCharType="end"/>
      </w:r>
    </w:p>
    <w:p w:rsidR="00906F9F" w:rsidRDefault="00906F9F" w:rsidP="00906F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6F9F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6F9F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6F9F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c>
          <w:tcPr>
            <w:tcW w:w="142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6F9F" w:rsidRPr="00410371" w:rsidRDefault="00906F9F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6F9F" w:rsidRDefault="00906F9F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6F9F" w:rsidRPr="00410371" w:rsidRDefault="00906F9F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6F9F" w:rsidRDefault="00906F9F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6F9F" w:rsidRPr="00410371" w:rsidRDefault="00906F9F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06F9F" w:rsidRDefault="00906F9F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6F9F" w:rsidRPr="00410371" w:rsidRDefault="00906F9F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906F9F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906F9F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6F9F" w:rsidRPr="00F25D98" w:rsidRDefault="00906F9F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6F9F" w:rsidTr="00A622D4">
        <w:tc>
          <w:tcPr>
            <w:tcW w:w="9641" w:type="dxa"/>
            <w:gridSpan w:val="9"/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6F9F" w:rsidRDefault="00906F9F" w:rsidP="00906F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6F9F" w:rsidTr="00A622D4">
        <w:tc>
          <w:tcPr>
            <w:tcW w:w="2835" w:type="dxa"/>
          </w:tcPr>
          <w:p w:rsidR="00906F9F" w:rsidRDefault="00906F9F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6F9F" w:rsidRDefault="00906F9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6F9F" w:rsidRDefault="00906F9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6F9F" w:rsidRDefault="00906F9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6F9F" w:rsidRDefault="00906F9F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6F9F" w:rsidRDefault="00906F9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6F9F" w:rsidRDefault="00906F9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6F9F" w:rsidRDefault="00906F9F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06F9F" w:rsidRDefault="00906F9F" w:rsidP="00906F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6F9F" w:rsidTr="00A622D4">
        <w:tc>
          <w:tcPr>
            <w:tcW w:w="9640" w:type="dxa"/>
            <w:gridSpan w:val="11"/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Default="00906F9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8.1.6.1.3.3</w:t>
            </w:r>
            <w:r>
              <w:fldChar w:fldCharType="end"/>
            </w:r>
          </w:p>
        </w:tc>
      </w:tr>
      <w:tr w:rsidR="00906F9F" w:rsidTr="00A622D4">
        <w:tc>
          <w:tcPr>
            <w:tcW w:w="1843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c>
          <w:tcPr>
            <w:tcW w:w="1843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6F9F" w:rsidRDefault="00906F9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06F9F" w:rsidTr="00A622D4">
        <w:tc>
          <w:tcPr>
            <w:tcW w:w="1843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6F9F" w:rsidRDefault="00906F9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06F9F" w:rsidTr="00A622D4">
        <w:tc>
          <w:tcPr>
            <w:tcW w:w="1843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c>
          <w:tcPr>
            <w:tcW w:w="1843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6F9F" w:rsidRDefault="00906F9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06F9F" w:rsidRDefault="00906F9F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6F9F" w:rsidRDefault="00906F9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6F9F" w:rsidRDefault="00906F9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2022-03-31</w:t>
            </w:r>
            <w:r>
              <w:rPr>
                <w:noProof/>
              </w:rPr>
              <w:fldChar w:fldCharType="end"/>
            </w:r>
          </w:p>
        </w:tc>
      </w:tr>
      <w:tr w:rsidR="00906F9F" w:rsidTr="00A622D4">
        <w:tc>
          <w:tcPr>
            <w:tcW w:w="1843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6F9F" w:rsidRDefault="00906F9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6F9F" w:rsidRDefault="00906F9F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6F9F" w:rsidRDefault="00906F9F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6F9F" w:rsidRDefault="00906F9F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6F9F" w:rsidRDefault="00906F9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06F9F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6F9F" w:rsidRDefault="00906F9F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06F9F" w:rsidRDefault="00906F9F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6F9F" w:rsidRPr="007C2097" w:rsidRDefault="00906F9F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6F9F" w:rsidTr="00A622D4">
        <w:tc>
          <w:tcPr>
            <w:tcW w:w="1843" w:type="dxa"/>
          </w:tcPr>
          <w:p w:rsidR="00906F9F" w:rsidRDefault="00906F9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6F9F" w:rsidRDefault="00906F9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current test case the function </w:t>
            </w:r>
            <w:r w:rsidRPr="006416B7">
              <w:rPr>
                <w:rFonts w:cs="Arial"/>
                <w:lang w:eastAsia="en-GB"/>
              </w:rPr>
              <w:t>f_NR5GC_RRCReestablishment_Steps0To2</w:t>
            </w:r>
            <w:r>
              <w:rPr>
                <w:rFonts w:cs="Arial"/>
                <w:lang w:eastAsia="en-GB"/>
              </w:rPr>
              <w:t xml:space="preserve"> is used to handle the re-establishment procedure, this results in updating the C-RNTI and also providing the DL/UL DCCH configuration to use CSS search space.</w:t>
            </w:r>
          </w:p>
          <w:p w:rsidR="00906F9F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this is not a successful reestablishment procedure, this reconfiguration is not required as we only need to handle </w:t>
            </w:r>
            <w:proofErr w:type="spellStart"/>
            <w:r>
              <w:rPr>
                <w:rFonts w:cs="Arial"/>
                <w:lang w:eastAsia="en-GB"/>
              </w:rPr>
              <w:t>RRCRestablishment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:rsidR="00906F9F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906F9F" w:rsidRPr="009B0B50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Therefore, it is proposed to handle the </w:t>
            </w:r>
            <w:proofErr w:type="spellStart"/>
            <w:r>
              <w:rPr>
                <w:rFonts w:cs="Arial"/>
                <w:lang w:eastAsia="en-GB"/>
              </w:rPr>
              <w:t>RRCRestablishment</w:t>
            </w:r>
            <w:proofErr w:type="spellEnd"/>
            <w:r>
              <w:rPr>
                <w:rFonts w:cs="Arial"/>
                <w:lang w:eastAsia="en-GB"/>
              </w:rPr>
              <w:t xml:space="preserve"> directly and reset the SRBs/DRBs on Cell1 for the subsequent connections</w:t>
            </w: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F9F" w:rsidRPr="00CF39F2" w:rsidRDefault="00906F9F" w:rsidP="00906F9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F9F" w:rsidRPr="00A72665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Modified the code to handle the reestablishment message in the test case and reset SRBs / DRBs for Cell 1</w:t>
            </w: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F9F" w:rsidRPr="00CF39F2" w:rsidRDefault="00906F9F" w:rsidP="00906F9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Pr="00CF39F2" w:rsidRDefault="00906F9F" w:rsidP="00906F9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54F6">
              <w:rPr>
                <w:noProof/>
              </w:rPr>
              <w:t>A Conformant UE may fail this test case</w:t>
            </w:r>
          </w:p>
        </w:tc>
      </w:tr>
      <w:tr w:rsidR="00906F9F" w:rsidTr="00A622D4">
        <w:tc>
          <w:tcPr>
            <w:tcW w:w="2694" w:type="dxa"/>
            <w:gridSpan w:val="2"/>
          </w:tcPr>
          <w:p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6F9F" w:rsidRDefault="00906F9F" w:rsidP="00906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8.1.6.1.3.3</w:t>
            </w:r>
            <w:r>
              <w:rPr>
                <w:noProof/>
              </w:rPr>
              <w:t>.NR5GC</w:t>
            </w: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6F9F" w:rsidRDefault="00906F9F" w:rsidP="00906F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6F9F" w:rsidRDefault="00906F9F" w:rsidP="00906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6F9F" w:rsidRDefault="00906F9F" w:rsidP="00906F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6F9F" w:rsidRDefault="00906F9F" w:rsidP="00906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6F9F" w:rsidRDefault="00906F9F" w:rsidP="00906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F9F" w:rsidRDefault="00906F9F" w:rsidP="00906F9F">
            <w:pPr>
              <w:pStyle w:val="CRCoverPage"/>
              <w:spacing w:after="0"/>
              <w:rPr>
                <w:noProof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F9F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6F9F" w:rsidRPr="008863B9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6F9F" w:rsidRPr="008863B9" w:rsidRDefault="00906F9F" w:rsidP="00906F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F9F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F9F" w:rsidRDefault="00906F9F" w:rsidP="00906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F9F" w:rsidRDefault="00906F9F" w:rsidP="00906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6F9F" w:rsidRDefault="00906F9F" w:rsidP="00906F9F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56569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E342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E3421" w:rsidRPr="008E6AF6">
        <w:rPr>
          <w:rFonts w:ascii="Arial" w:hAnsi="Arial" w:cs="Arial"/>
          <w:iCs/>
        </w:rPr>
        <w:t>Table of Contents</w:t>
      </w:r>
      <w:r w:rsidR="002E3421">
        <w:tab/>
      </w:r>
      <w:r w:rsidR="002E3421">
        <w:fldChar w:fldCharType="begin"/>
      </w:r>
      <w:r w:rsidR="002E3421">
        <w:instrText xml:space="preserve"> PAGEREF _Toc99565697 \h </w:instrText>
      </w:r>
      <w:r w:rsidR="002E3421">
        <w:fldChar w:fldCharType="separate"/>
      </w:r>
      <w:r w:rsidR="002E3421">
        <w:t>2</w:t>
      </w:r>
      <w:r w:rsidR="002E3421">
        <w:fldChar w:fldCharType="end"/>
      </w:r>
    </w:p>
    <w:p w:rsidR="002E3421" w:rsidRDefault="002E342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6AF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6AF6">
        <w:rPr>
          <w:b/>
        </w:rPr>
        <w:t>Corrections required to test case 8.1.6.1.3.3</w:t>
      </w:r>
      <w:r>
        <w:tab/>
      </w:r>
      <w:r>
        <w:fldChar w:fldCharType="begin"/>
      </w:r>
      <w:r>
        <w:instrText xml:space="preserve"> PAGEREF _Toc99565698 \h </w:instrText>
      </w:r>
      <w:r>
        <w:fldChar w:fldCharType="separate"/>
      </w:r>
      <w:r>
        <w:t>2</w:t>
      </w:r>
      <w:r>
        <w:fldChar w:fldCharType="end"/>
      </w:r>
    </w:p>
    <w:p w:rsidR="002E3421" w:rsidRDefault="002E342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6AF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6AF6">
        <w:rPr>
          <w:rFonts w:cs="Arial"/>
          <w:b/>
        </w:rPr>
        <w:t>f_TC_8_1_6_1_3_3_TestBody</w:t>
      </w:r>
      <w:r>
        <w:tab/>
      </w:r>
      <w:r>
        <w:fldChar w:fldCharType="begin"/>
      </w:r>
      <w:r>
        <w:instrText xml:space="preserve"> PAGEREF _Toc99565699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565698"/>
      <w:r w:rsidRPr="00854C55">
        <w:rPr>
          <w:b/>
        </w:rPr>
        <w:t>Corrections required</w:t>
      </w:r>
      <w:bookmarkEnd w:id="2"/>
      <w:bookmarkEnd w:id="3"/>
      <w:r w:rsidR="00A654F6">
        <w:rPr>
          <w:b/>
        </w:rPr>
        <w:t xml:space="preserve"> to test case 8.1.6.1.</w:t>
      </w:r>
      <w:r w:rsidR="00640DA6">
        <w:rPr>
          <w:b/>
        </w:rPr>
        <w:t>3.</w:t>
      </w:r>
      <w:r w:rsidR="00231909">
        <w:rPr>
          <w:b/>
        </w:rPr>
        <w:t>3</w:t>
      </w:r>
      <w:bookmarkEnd w:id="4"/>
    </w:p>
    <w:p w:rsidR="005D27CA" w:rsidRDefault="00640DA6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565699"/>
      <w:r w:rsidRPr="00640DA6">
        <w:rPr>
          <w:rFonts w:cs="Arial"/>
          <w:b/>
        </w:rPr>
        <w:t>f_TC_8_1_6_1_</w:t>
      </w:r>
      <w:r w:rsidR="00231909">
        <w:rPr>
          <w:rFonts w:cs="Arial"/>
          <w:b/>
        </w:rPr>
        <w:t>3</w:t>
      </w:r>
      <w:r w:rsidRPr="00640DA6">
        <w:rPr>
          <w:rFonts w:cs="Arial"/>
          <w:b/>
        </w:rPr>
        <w:t>_</w:t>
      </w:r>
      <w:r w:rsidR="00231909">
        <w:rPr>
          <w:rFonts w:cs="Arial"/>
          <w:b/>
        </w:rPr>
        <w:t>3</w:t>
      </w:r>
      <w:r w:rsidRPr="00640DA6">
        <w:rPr>
          <w:rFonts w:cs="Arial"/>
          <w:b/>
        </w:rPr>
        <w:t>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640DA6" w:rsidP="00640DA6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640DA6">
              <w:rPr>
                <w:rFonts w:ascii="Arial" w:hAnsi="Arial" w:cs="Arial"/>
                <w:b/>
              </w:rPr>
              <w:t>f_TC_8_1_6_1_</w:t>
            </w:r>
            <w:r w:rsidR="00231909">
              <w:rPr>
                <w:rFonts w:ascii="Arial" w:hAnsi="Arial" w:cs="Arial"/>
                <w:b/>
              </w:rPr>
              <w:t>3</w:t>
            </w:r>
            <w:r w:rsidRPr="00640DA6">
              <w:rPr>
                <w:rFonts w:ascii="Arial" w:hAnsi="Arial" w:cs="Arial"/>
                <w:b/>
              </w:rPr>
              <w:t>_</w:t>
            </w:r>
            <w:r w:rsidR="00231909">
              <w:rPr>
                <w:rFonts w:ascii="Arial" w:hAnsi="Arial" w:cs="Arial"/>
                <w:b/>
              </w:rPr>
              <w:t>3</w:t>
            </w:r>
            <w:r w:rsidRPr="00640DA6">
              <w:rPr>
                <w:rFonts w:ascii="Arial" w:hAnsi="Arial" w:cs="Arial"/>
                <w:b/>
              </w:rPr>
              <w:t>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6" w:rsidRDefault="006416B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current test case the function </w:t>
            </w:r>
            <w:r w:rsidRPr="006416B7">
              <w:rPr>
                <w:rFonts w:cs="Arial"/>
                <w:lang w:eastAsia="en-GB"/>
              </w:rPr>
              <w:t>f_NR5GC_RRCReestablishment_Steps0To2</w:t>
            </w:r>
            <w:r>
              <w:rPr>
                <w:rFonts w:cs="Arial"/>
                <w:lang w:eastAsia="en-GB"/>
              </w:rPr>
              <w:t xml:space="preserve"> is used to handle the re-establishment procedure, this results in updating the C-RNTI and also providing the DL/UL DCCH configuration to use CSS search space.</w:t>
            </w:r>
          </w:p>
          <w:p w:rsidR="006416B7" w:rsidRDefault="006416B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this is not a successful reestablishment procedure, this reconfiguration is not required as we only need to handle </w:t>
            </w:r>
            <w:proofErr w:type="spellStart"/>
            <w:r>
              <w:rPr>
                <w:rFonts w:cs="Arial"/>
                <w:lang w:eastAsia="en-GB"/>
              </w:rPr>
              <w:t>RRCRestablishment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:rsidR="006416B7" w:rsidRDefault="006416B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6416B7" w:rsidRPr="009B0B50" w:rsidRDefault="00AD3D5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Therefore,</w:t>
            </w:r>
            <w:r w:rsidR="006416B7">
              <w:rPr>
                <w:rFonts w:cs="Arial"/>
                <w:lang w:eastAsia="en-GB"/>
              </w:rPr>
              <w:t xml:space="preserve"> it is proposed to handle the </w:t>
            </w:r>
            <w:proofErr w:type="spellStart"/>
            <w:r w:rsidR="006416B7">
              <w:rPr>
                <w:rFonts w:cs="Arial"/>
                <w:lang w:eastAsia="en-GB"/>
              </w:rPr>
              <w:t>RRCRestablishment</w:t>
            </w:r>
            <w:proofErr w:type="spellEnd"/>
            <w:r w:rsidR="006416B7">
              <w:rPr>
                <w:rFonts w:cs="Arial"/>
                <w:lang w:eastAsia="en-GB"/>
              </w:rPr>
              <w:t xml:space="preserve"> directly and reset the SRBs/DRBs on Cell1 for the subsequent connections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6416B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Modified the code to handle the reestablishment message in the test case and reset SRBs / DRBs for Cell 1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0F5B7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546CD">
              <w:rPr>
                <w:rFonts w:ascii="Arial" w:hAnsi="Arial"/>
                <w:lang w:eastAsia="zh-CN"/>
              </w:rPr>
              <w:t>RRC_MDT_IntraNR_CEF_NR5GC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function fl_TC_8_1_6_1_3_3_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RLF_Report_r16 v_Nr_Rlf_Report_r16;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v_RNTI_Value_Cell2; // @sic R5-216290,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v_PhysCellId_Cell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ARFCN_ValueNR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v_SSB_Freq_Cell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R5-217922, R5s211600,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v_PLMN_Identity_Cell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(nr_Cell2); // @sic R5-217922, R5s211600,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v_TAC_Cell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(nr_Cell2); // @sic R5-217922, R5s211600,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(nr_Cell4);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v_PLMN_Identity_Cell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(nr_Cell4);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v_TAC_Cell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(nr_Cell4);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nr_Cell2, tsc_NR_ServingCellSSS_EPRE_FR1, tsc_NR_ServingCellSSS_EPRE_FR2) // @sic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nr_Cell4, tsc_NR_ServingCellSSS_EPRE_FR1, tsc_NR_ServingCellSSS_EPRE_FR2) // @sic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1;//T301 is ms1000 by default // @sic R5s211600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v_T301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v_WaitTime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)); // @sic R5s211600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Cell 3 parameters according to the row "T1" in Table 8.1.6.1.3.3.3.2-1/2.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3.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otherFailure</w:t>
            </w:r>
            <w:proofErr w:type="spellEnd"/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//@sic R5-221467,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R5-216290,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does not respond to any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message and waits for 1s to ensure that T301 expires and the UE goes to NR RRC_IDLE state on NR Cell 3.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(v_T301Min); // @sic R5s211600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"Steps 4-5"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1-2 of Table 4.9.5.2.2-1 of the generic procedure in TS 38.508-1 [4] are performed on NR Cell 3.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546CD" w:rsidRPr="00A654F6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6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module RRC_MDT_IntraNR_RLF_NR5GC {</w:t>
            </w:r>
          </w:p>
          <w:p w:rsidR="00231909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31909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NR5GC_RRC_Templates all;</w:t>
            </w:r>
          </w:p>
          <w:p w:rsidR="00231909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31909" w:rsidRDefault="00231909" w:rsidP="00E54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function fl_TC_8_1_6_1_3_3_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RLF_Report_r16 v_Nr_Rlf_Report_r16;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v_RNTI_Value_Cell2,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v_RNTI_Value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; // @sic R5-216290,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v_PhysCellId_Cell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v_PhysCellId_Cell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f_NR_CellInfo_GetPhysicalCellId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ARFCN_ValueNR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v_SSB_Freq_Cell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R5-217922, R5s211600,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v_PLMN_Identity_Cell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(nr_Cell2); // @sic R5-217922, R5s211600,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v_TAC_Cell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(nr_Cell2); // @sic R5-217922, R5s211600,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(nr_Cell4);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v_PLMN_Identity_Cell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(nr_Cell4);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v_TAC_Cell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(nr_Cell4);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nr_Cell2, tsc_NR_ServingCellSSS_EPRE_FR1, tsc_NR_ServingCellSSS_EPRE_FR2) // @sic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nr_Cell4, tsc_NR_ServingCellSSS_EPRE_FR1, tsc_NR_ServingCellSSS_EPRE_FR2) // @sic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= 1;//T301 is ms1000 by default // @sic R5s211600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v_T301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v_WaitTime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)); // @sic R5s211600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ShortMAC_I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v_ShortMAC_I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IntegerList_Type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DrbIdList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Cell 3 parameters according to the row "T1" in Table 8.1.6.1.3.3.3.2-1/2.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3.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f_NR5GC_RRCReestablishment_Steps0To2(nr_Cell1, nr_Cell2,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otherFailure</w:t>
            </w:r>
            <w:proofErr w:type="spellEnd"/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//@sic R5-221467,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handle reestablishment procedure and reset DRB/SRBs without any changes to grant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v_RNTI_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f_NR_CellInfo_GetRNTI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v_ShortMAC_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f_NR_Calculate_ShortMAC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nr_Cell2);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(car_NR_SRB0_RrcPdu_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cr_38508_RRCReestablishmentRequest(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cr_NR_ReestabUE_Identity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v_RNTI_Value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v_PhysCellId_Cell1,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v_ShortMAC_I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otherFailure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v_RNTI_Value_Cell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R5-216290,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Release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-,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319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-, omit, true);</w:t>
            </w: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does not respond to any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message and waits for 1s to ensure that T301 expires and the UE goes to NR RRC_IDLE state on NR Cell 3.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(v_T301Min); // @sic R5s211600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"Steps 4-5"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1-2 of Table 4.9.5.2.2-1 of the generic procedure in TS 38.508-1 [4] are performed on NR Cell 3.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 // @sic R5-221579 sic@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231909" w:rsidRPr="00231909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31909" w:rsidRPr="00DA356D" w:rsidRDefault="00231909" w:rsidP="002319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19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8A6" w:rsidRDefault="00F248A6">
      <w:r>
        <w:separator/>
      </w:r>
    </w:p>
  </w:endnote>
  <w:endnote w:type="continuationSeparator" w:id="0">
    <w:p w:rsidR="00F248A6" w:rsidRDefault="00F2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8A6" w:rsidRDefault="00F248A6">
      <w:r>
        <w:separator/>
      </w:r>
    </w:p>
  </w:footnote>
  <w:footnote w:type="continuationSeparator" w:id="0">
    <w:p w:rsidR="00F248A6" w:rsidRDefault="00F24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BE8"/>
    <w:rsid w:val="000F119F"/>
    <w:rsid w:val="000F34D6"/>
    <w:rsid w:val="000F4880"/>
    <w:rsid w:val="000F5B74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31909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3421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C71BD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0DA6"/>
    <w:rsid w:val="006416B7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6F9F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6073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3D57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36CDC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546CD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C8F"/>
    <w:rsid w:val="00F0098D"/>
    <w:rsid w:val="00F11469"/>
    <w:rsid w:val="00F173A4"/>
    <w:rsid w:val="00F248A6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DE26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46C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4BADD-9DF6-4E20-9263-0A8E24E2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1598</Words>
  <Characters>9114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2022-03-31T08:17:00Z</dcterms:created>
  <dcterms:modified xsi:type="dcterms:W3CDTF">2022-03-31T08:17:00Z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