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D8086" w14:textId="77777777" w:rsidR="002E34E2" w:rsidRDefault="002E34E2" w:rsidP="002E3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R5s220487</w:t>
      </w:r>
      <w:r>
        <w:rPr>
          <w:b/>
          <w:i/>
          <w:noProof/>
          <w:sz w:val="28"/>
        </w:rPr>
        <w:fldChar w:fldCharType="end"/>
      </w:r>
    </w:p>
    <w:p w14:paraId="366886B9" w14:textId="77777777" w:rsidR="002E34E2" w:rsidRDefault="002E34E2" w:rsidP="002E34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34E2" w14:paraId="587E1EFC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52C37" w14:textId="77777777" w:rsidR="002E34E2" w:rsidRDefault="002E34E2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34E2" w14:paraId="781DC876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77DB0" w14:textId="77777777" w:rsidR="002E34E2" w:rsidRDefault="002E34E2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34E2" w14:paraId="081F14F2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05D11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4E2" w14:paraId="47A16157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2B732B22" w14:textId="77777777" w:rsidR="002E34E2" w:rsidRDefault="002E34E2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A790F" w14:textId="77777777" w:rsidR="002E34E2" w:rsidRPr="00410371" w:rsidRDefault="002E34E2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13401D" w14:textId="77777777" w:rsidR="002E34E2" w:rsidRDefault="002E34E2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F888E" w14:textId="77777777" w:rsidR="002E34E2" w:rsidRPr="00410371" w:rsidRDefault="002E34E2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67844" w14:textId="77777777" w:rsidR="002E34E2" w:rsidRDefault="002E34E2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0A9E3" w14:textId="77777777" w:rsidR="002E34E2" w:rsidRPr="00410371" w:rsidRDefault="002E34E2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B2337F" w14:textId="77777777" w:rsidR="002E34E2" w:rsidRDefault="002E34E2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E544C" w14:textId="77777777" w:rsidR="002E34E2" w:rsidRPr="00410371" w:rsidRDefault="002E34E2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B430" w14:textId="77777777" w:rsidR="002E34E2" w:rsidRDefault="002E34E2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E34E2" w14:paraId="0C8C66F6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02086" w14:textId="77777777" w:rsidR="002E34E2" w:rsidRDefault="002E34E2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E34E2" w14:paraId="72693E07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569A47" w14:textId="77777777" w:rsidR="002E34E2" w:rsidRPr="00F25D98" w:rsidRDefault="002E34E2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34E2" w14:paraId="4BD004FD" w14:textId="77777777" w:rsidTr="00A622D4">
        <w:tc>
          <w:tcPr>
            <w:tcW w:w="9641" w:type="dxa"/>
            <w:gridSpan w:val="9"/>
          </w:tcPr>
          <w:p w14:paraId="4A7D8123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5C3F9F" w14:textId="77777777" w:rsidR="002E34E2" w:rsidRDefault="002E34E2" w:rsidP="002E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34E2" w14:paraId="6A85AA62" w14:textId="77777777" w:rsidTr="00A622D4">
        <w:tc>
          <w:tcPr>
            <w:tcW w:w="2835" w:type="dxa"/>
          </w:tcPr>
          <w:p w14:paraId="1C0164D8" w14:textId="77777777" w:rsidR="002E34E2" w:rsidRDefault="002E34E2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868124" w14:textId="77777777" w:rsidR="002E34E2" w:rsidRDefault="002E34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537A4" w14:textId="77777777" w:rsidR="002E34E2" w:rsidRDefault="002E34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46844" w14:textId="77777777" w:rsidR="002E34E2" w:rsidRDefault="002E34E2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0E2CD" w14:textId="77777777" w:rsidR="002E34E2" w:rsidRDefault="002E34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A9B41B" w14:textId="77777777" w:rsidR="002E34E2" w:rsidRDefault="002E34E2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F3D49" w14:textId="77777777" w:rsidR="002E34E2" w:rsidRDefault="002E34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8EEC50" w14:textId="77777777" w:rsidR="002E34E2" w:rsidRDefault="002E34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CAE3F" w14:textId="77777777" w:rsidR="002E34E2" w:rsidRDefault="002E34E2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E6696A" w14:textId="77777777" w:rsidR="002E34E2" w:rsidRDefault="002E34E2" w:rsidP="002E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34E2" w14:paraId="20ACA9DD" w14:textId="77777777" w:rsidTr="00A622D4">
        <w:tc>
          <w:tcPr>
            <w:tcW w:w="9640" w:type="dxa"/>
            <w:gridSpan w:val="11"/>
          </w:tcPr>
          <w:p w14:paraId="3666CBFE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4E2" w14:paraId="3D8D5332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FD4DEB" w14:textId="77777777" w:rsidR="002E34E2" w:rsidRDefault="002E34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2E08E" w14:textId="77777777" w:rsidR="002E34E2" w:rsidRDefault="002E34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5GS Supplementary Services test case 8.36</w:t>
            </w:r>
            <w:r>
              <w:fldChar w:fldCharType="end"/>
            </w:r>
          </w:p>
        </w:tc>
      </w:tr>
      <w:tr w:rsidR="002E34E2" w14:paraId="706A15FE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71BD7410" w14:textId="77777777" w:rsidR="002E34E2" w:rsidRDefault="002E34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A84EC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4E2" w14:paraId="129F72D2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0DA9D52" w14:textId="77777777" w:rsidR="002E34E2" w:rsidRDefault="002E34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229EE" w14:textId="77777777" w:rsidR="002E34E2" w:rsidRDefault="002E34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E34E2" w14:paraId="46E13BDB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0A049039" w14:textId="77777777" w:rsidR="002E34E2" w:rsidRDefault="002E34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D9B71" w14:textId="7D943020" w:rsidR="002E34E2" w:rsidRDefault="002E34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E34E2" w14:paraId="11859E46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49C21980" w14:textId="77777777" w:rsidR="002E34E2" w:rsidRDefault="002E34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90E48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4E2" w14:paraId="7A7EA8FF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4E15AD29" w14:textId="77777777" w:rsidR="002E34E2" w:rsidRDefault="002E34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CD8B" w14:textId="77777777" w:rsidR="002E34E2" w:rsidRDefault="002E34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FA2A8F" w14:textId="77777777" w:rsidR="002E34E2" w:rsidRDefault="002E34E2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F7A5A" w14:textId="77777777" w:rsidR="002E34E2" w:rsidRDefault="002E34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5B6B2" w14:textId="77777777" w:rsidR="002E34E2" w:rsidRDefault="002E34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2022-03-30</w:t>
            </w:r>
            <w:r>
              <w:rPr>
                <w:noProof/>
              </w:rPr>
              <w:fldChar w:fldCharType="end"/>
            </w:r>
          </w:p>
        </w:tc>
      </w:tr>
      <w:tr w:rsidR="002E34E2" w14:paraId="30FDA0DA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82632C6" w14:textId="77777777" w:rsidR="002E34E2" w:rsidRDefault="002E34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76C4C0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6C608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7D0EF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A74B39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4E2" w14:paraId="424ABB5B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108831" w14:textId="77777777" w:rsidR="002E34E2" w:rsidRDefault="002E34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56DBB" w14:textId="77777777" w:rsidR="002E34E2" w:rsidRDefault="002E34E2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8F8609" w14:textId="77777777" w:rsidR="002E34E2" w:rsidRDefault="002E34E2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15DEB7" w14:textId="77777777" w:rsidR="002E34E2" w:rsidRDefault="002E34E2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DC4FC" w14:textId="77777777" w:rsidR="002E34E2" w:rsidRDefault="002E34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E34E2" w14:paraId="71C1D969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027AA9" w14:textId="77777777" w:rsidR="002E34E2" w:rsidRDefault="002E34E2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885C1" w14:textId="77777777" w:rsidR="002E34E2" w:rsidRDefault="002E34E2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00739" w14:textId="77777777" w:rsidR="002E34E2" w:rsidRDefault="002E34E2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1BB79" w14:textId="77777777" w:rsidR="002E34E2" w:rsidRPr="007C2097" w:rsidRDefault="002E34E2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E34E2" w14:paraId="27674249" w14:textId="77777777" w:rsidTr="00A622D4">
        <w:tc>
          <w:tcPr>
            <w:tcW w:w="1843" w:type="dxa"/>
          </w:tcPr>
          <w:p w14:paraId="34BE83C9" w14:textId="77777777" w:rsidR="002E34E2" w:rsidRDefault="002E34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28C91" w14:textId="77777777" w:rsidR="002E34E2" w:rsidRDefault="002E34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4EE" w14:paraId="64F84112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6B96B" w14:textId="77777777" w:rsidR="00DB24EE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2902B" w14:textId="77777777" w:rsidR="00DB24EE" w:rsidRDefault="00DB24EE" w:rsidP="00DB2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submission of </w:t>
            </w:r>
            <w:r w:rsidRPr="00E3760D">
              <w:rPr>
                <w:noProof/>
              </w:rPr>
              <w:fldChar w:fldCharType="begin"/>
            </w:r>
            <w:r w:rsidRPr="00E3760D">
              <w:rPr>
                <w:noProof/>
              </w:rPr>
              <w:instrText xml:space="preserve"> DOCPROPERTY  Tdoc#  \* MERGEFORMAT </w:instrText>
            </w:r>
            <w:r w:rsidRPr="00E3760D">
              <w:rPr>
                <w:noProof/>
              </w:rPr>
              <w:fldChar w:fldCharType="separate"/>
            </w:r>
            <w:r w:rsidRPr="00E3760D">
              <w:rPr>
                <w:b/>
                <w:i/>
                <w:noProof/>
              </w:rPr>
              <w:t>R5s220390</w:t>
            </w:r>
            <w:r w:rsidRPr="00E3760D">
              <w:rPr>
                <w:noProof/>
              </w:rPr>
              <w:fldChar w:fldCharType="end"/>
            </w:r>
            <w:r>
              <w:rPr>
                <w:noProof/>
              </w:rPr>
              <w:t xml:space="preserve"> an alternative implementation was given, seems that is provoking following 2 issues :</w:t>
            </w:r>
          </w:p>
          <w:p w14:paraId="09A1B158" w14:textId="77777777" w:rsidR="00DB24EE" w:rsidRDefault="00DB24EE" w:rsidP="00DB24EE">
            <w:pPr>
              <w:pStyle w:val="CRCoverPage"/>
              <w:spacing w:after="0"/>
              <w:rPr>
                <w:noProof/>
              </w:rPr>
            </w:pPr>
          </w:p>
          <w:p w14:paraId="1B1D29DA" w14:textId="77777777" w:rsidR="00DB24EE" w:rsidRDefault="00DB24EE" w:rsidP="00DB24E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proofErr w:type="spellStart"/>
            <w:r w:rsidRPr="0087475F">
              <w:rPr>
                <w:lang w:eastAsia="en-GB"/>
              </w:rPr>
              <w:t>f_StringSplit</w:t>
            </w:r>
            <w:proofErr w:type="spellEnd"/>
            <w:r>
              <w:rPr>
                <w:lang w:eastAsia="en-GB"/>
              </w:rPr>
              <w:t xml:space="preserve"> must take into account also “&amp;” (Please check structure above) if not included it will provoke a mismatch in </w:t>
            </w:r>
            <w:proofErr w:type="gramStart"/>
            <w:r w:rsidRPr="0087475F">
              <w:rPr>
                <w:i/>
                <w:lang w:eastAsia="en-GB"/>
              </w:rPr>
              <w:t>match(</w:t>
            </w:r>
            <w:proofErr w:type="spellStart"/>
            <w:proofErr w:type="gramEnd"/>
            <w:r w:rsidRPr="0087475F">
              <w:rPr>
                <w:i/>
                <w:lang w:eastAsia="en-GB"/>
              </w:rPr>
              <w:t>v_ReceivedDialogId</w:t>
            </w:r>
            <w:proofErr w:type="spellEnd"/>
            <w:r w:rsidRPr="0087475F">
              <w:rPr>
                <w:i/>
                <w:lang w:eastAsia="en-GB"/>
              </w:rPr>
              <w:t xml:space="preserve">, </w:t>
            </w:r>
            <w:proofErr w:type="spellStart"/>
            <w:r w:rsidRPr="0087475F">
              <w:rPr>
                <w:i/>
                <w:lang w:eastAsia="en-GB"/>
              </w:rPr>
              <w:t>v_ExpectedDialogId</w:t>
            </w:r>
            <w:proofErr w:type="spellEnd"/>
            <w:r w:rsidRPr="0087475F">
              <w:rPr>
                <w:i/>
                <w:lang w:eastAsia="en-GB"/>
              </w:rPr>
              <w:t>))</w:t>
            </w:r>
            <w:r w:rsidRPr="0087475F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 as “</w:t>
            </w:r>
            <w:r w:rsidRPr="0087475F">
              <w:rPr>
                <w:lang w:eastAsia="en-GB"/>
              </w:rPr>
              <w:t>'Require=replaces</w:t>
            </w:r>
            <w:r>
              <w:rPr>
                <w:lang w:eastAsia="en-GB"/>
              </w:rPr>
              <w:t xml:space="preserve">” will be part of other parameter as has not been </w:t>
            </w:r>
            <w:proofErr w:type="spellStart"/>
            <w:r>
              <w:rPr>
                <w:lang w:eastAsia="en-GB"/>
              </w:rPr>
              <w:t>splitted</w:t>
            </w:r>
            <w:proofErr w:type="spellEnd"/>
            <w:r>
              <w:rPr>
                <w:lang w:eastAsia="en-GB"/>
              </w:rPr>
              <w:t xml:space="preserve">. As an example, </w:t>
            </w:r>
            <w:proofErr w:type="spellStart"/>
            <w:r>
              <w:rPr>
                <w:lang w:eastAsia="en-GB"/>
              </w:rPr>
              <w:t>charstrings</w:t>
            </w:r>
            <w:proofErr w:type="spellEnd"/>
            <w:r>
              <w:rPr>
                <w:lang w:eastAsia="en-GB"/>
              </w:rPr>
              <w:t xml:space="preserve"> after </w:t>
            </w:r>
            <w:proofErr w:type="spellStart"/>
            <w:r w:rsidRPr="0087475F">
              <w:rPr>
                <w:lang w:eastAsia="en-GB"/>
              </w:rPr>
              <w:t>f_StringSplit</w:t>
            </w:r>
            <w:proofErr w:type="spellEnd"/>
            <w:r>
              <w:rPr>
                <w:lang w:eastAsia="en-GB"/>
              </w:rPr>
              <w:t xml:space="preserve"> with alternative implementation:</w:t>
            </w:r>
          </w:p>
          <w:p w14:paraId="48DB6277" w14:textId="77777777" w:rsidR="00DB24EE" w:rsidRPr="00F634FA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lang w:eastAsia="en-GB"/>
              </w:rPr>
              <w:t xml:space="preserve"> </w:t>
            </w:r>
            <w:r w:rsidRPr="009725FA">
              <w:rPr>
                <w:lang w:eastAsia="en-GB"/>
              </w:rPr>
              <w:t xml:space="preserve">[2] = </w:t>
            </w:r>
            <w:r w:rsidRPr="009725FA">
              <w:rPr>
                <w:i/>
                <w:lang w:eastAsia="en-GB"/>
              </w:rPr>
              <w:t>from-tag=lJ7VXZpAOO2fpD&amp;Require=replaces</w:t>
            </w:r>
            <w:r>
              <w:rPr>
                <w:i/>
                <w:lang w:eastAsia="en-GB"/>
              </w:rPr>
              <w:t xml:space="preserve">. </w:t>
            </w:r>
            <w:r>
              <w:rPr>
                <w:lang w:eastAsia="en-GB"/>
              </w:rPr>
              <w:t>t</w:t>
            </w:r>
            <w:r w:rsidRPr="00C072A0">
              <w:rPr>
                <w:lang w:eastAsia="en-GB"/>
              </w:rPr>
              <w:t>his will cause a mismatch ending the test case prematurely.</w:t>
            </w:r>
          </w:p>
          <w:p w14:paraId="235D5A01" w14:textId="77777777" w:rsidR="00DB24EE" w:rsidRDefault="00DB24EE" w:rsidP="00DB24EE">
            <w:pPr>
              <w:pStyle w:val="CRCoverPage"/>
              <w:spacing w:after="0"/>
              <w:rPr>
                <w:noProof/>
              </w:rPr>
            </w:pPr>
          </w:p>
          <w:p w14:paraId="4F52ABFC" w14:textId="77777777" w:rsidR="00DB24EE" w:rsidRDefault="00DB24EE" w:rsidP="00DB24EE">
            <w:pPr>
              <w:pStyle w:val="CRCoverPage"/>
              <w:spacing w:after="0"/>
              <w:rPr>
                <w:noProof/>
              </w:rPr>
            </w:pPr>
          </w:p>
          <w:p w14:paraId="319CB14C" w14:textId="77777777" w:rsidR="00DB24EE" w:rsidRDefault="00DB24EE" w:rsidP="00DB24E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Alternative propopsal with </w:t>
            </w:r>
            <w:proofErr w:type="gramStart"/>
            <w:r w:rsidRPr="0087475F">
              <w:rPr>
                <w:lang w:eastAsia="en-GB"/>
              </w:rPr>
              <w:t>match(</w:t>
            </w:r>
            <w:proofErr w:type="spellStart"/>
            <w:proofErr w:type="gramEnd"/>
            <w:r w:rsidRPr="0087475F">
              <w:rPr>
                <w:lang w:eastAsia="en-GB"/>
              </w:rPr>
              <w:t>v_ReferToUrl.headers</w:t>
            </w:r>
            <w:proofErr w:type="spellEnd"/>
            <w:r w:rsidRPr="0087475F">
              <w:rPr>
                <w:lang w:eastAsia="en-GB"/>
              </w:rPr>
              <w:t xml:space="preserve">, { </w:t>
            </w:r>
            <w:proofErr w:type="spellStart"/>
            <w:r w:rsidRPr="0087475F">
              <w:rPr>
                <w:lang w:eastAsia="en-GB"/>
              </w:rPr>
              <w:t>cr_GenericParam</w:t>
            </w:r>
            <w:proofErr w:type="spellEnd"/>
            <w:r w:rsidRPr="0087475F">
              <w:rPr>
                <w:lang w:eastAsia="en-GB"/>
              </w:rPr>
              <w:t>("Require", "replaces"), * }))</w:t>
            </w:r>
            <w:r>
              <w:rPr>
                <w:lang w:eastAsia="en-GB"/>
              </w:rPr>
              <w:t xml:space="preserve"> will provoke a fail as </w:t>
            </w:r>
            <w:proofErr w:type="spellStart"/>
            <w:r w:rsidRPr="0087475F">
              <w:rPr>
                <w:lang w:eastAsia="en-GB"/>
              </w:rPr>
              <w:t>v_ReferToUrl.headers</w:t>
            </w:r>
            <w:proofErr w:type="spellEnd"/>
            <w:r>
              <w:rPr>
                <w:lang w:eastAsia="en-GB"/>
              </w:rPr>
              <w:t xml:space="preserve"> contains a unique </w:t>
            </w:r>
            <w:proofErr w:type="spellStart"/>
            <w:r>
              <w:rPr>
                <w:lang w:eastAsia="en-GB"/>
              </w:rPr>
              <w:t>charstring</w:t>
            </w:r>
            <w:proofErr w:type="spellEnd"/>
            <w:r>
              <w:rPr>
                <w:lang w:eastAsia="en-GB"/>
              </w:rPr>
              <w:t xml:space="preserve"> with </w:t>
            </w:r>
            <w:proofErr w:type="spellStart"/>
            <w:r>
              <w:rPr>
                <w:lang w:eastAsia="en-GB"/>
              </w:rPr>
              <w:t>Callid</w:t>
            </w:r>
            <w:proofErr w:type="spellEnd"/>
            <w:r>
              <w:rPr>
                <w:lang w:eastAsia="en-GB"/>
              </w:rPr>
              <w:t xml:space="preserve">, From tag, To tag and </w:t>
            </w:r>
            <w:r w:rsidRPr="00B273CA">
              <w:rPr>
                <w:i/>
                <w:lang w:eastAsia="en-GB"/>
              </w:rPr>
              <w:t>Require=replaces</w:t>
            </w:r>
            <w:r>
              <w:rPr>
                <w:lang w:eastAsia="en-GB"/>
              </w:rPr>
              <w:t xml:space="preserve"> separated by “;” and “&amp;”. All of them contained in following structure:</w:t>
            </w:r>
          </w:p>
          <w:p w14:paraId="634A86C6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3D2155C9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>type union GenValue {</w:t>
            </w:r>
          </w:p>
          <w:p w14:paraId="42E4E386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    charstring  tokenOrHost,</w:t>
            </w:r>
          </w:p>
          <w:p w14:paraId="61F96DE9" w14:textId="77777777" w:rsidR="00DB24EE" w:rsidRPr="00B273CA" w:rsidRDefault="00DB24EE" w:rsidP="00DB24EE">
            <w:pPr>
              <w:pStyle w:val="CRCoverPage"/>
              <w:spacing w:after="0"/>
              <w:ind w:left="525"/>
              <w:rPr>
                <w:b/>
                <w:noProof/>
              </w:rPr>
            </w:pPr>
            <w:r>
              <w:rPr>
                <w:noProof/>
              </w:rPr>
              <w:t xml:space="preserve">    </w:t>
            </w:r>
            <w:r w:rsidRPr="00B273CA">
              <w:rPr>
                <w:b/>
                <w:noProof/>
                <w:highlight w:val="yellow"/>
              </w:rPr>
              <w:t>charstring  quotedString</w:t>
            </w:r>
          </w:p>
          <w:p w14:paraId="38FA6281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  <w:p w14:paraId="78A1C70D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</w:p>
          <w:p w14:paraId="715E35E8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  type record GenericParam</w:t>
            </w:r>
          </w:p>
          <w:p w14:paraId="4646EC9B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29EFE2BB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    charstring             id,</w:t>
            </w:r>
          </w:p>
          <w:p w14:paraId="72D9F367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    GenValue               paramValue optional</w:t>
            </w:r>
          </w:p>
          <w:p w14:paraId="2E5B9D98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  <w:p w14:paraId="0BB9AEB5" w14:textId="77777777" w:rsidR="00DB24EE" w:rsidRDefault="00DB24EE" w:rsidP="00DB24EE">
            <w:pPr>
              <w:pStyle w:val="CRCoverPage"/>
              <w:spacing w:after="0"/>
              <w:ind w:left="525"/>
              <w:rPr>
                <w:noProof/>
              </w:rPr>
            </w:pPr>
          </w:p>
          <w:p w14:paraId="62E421F9" w14:textId="6D700B1A" w:rsidR="00DB24EE" w:rsidRDefault="00DB24EE" w:rsidP="00DB2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In order to check if </w:t>
            </w:r>
            <w:r w:rsidRPr="00B273CA">
              <w:rPr>
                <w:i/>
                <w:noProof/>
              </w:rPr>
              <w:t>“</w:t>
            </w:r>
            <w:r w:rsidRPr="00B273CA">
              <w:rPr>
                <w:i/>
                <w:lang w:eastAsia="en-GB"/>
              </w:rPr>
              <w:t>Require=replaces</w:t>
            </w:r>
            <w:r>
              <w:rPr>
                <w:lang w:eastAsia="en-GB"/>
              </w:rPr>
              <w:t xml:space="preserve">” header field parameter presence, types used in matching mechanisms used must be of template </w:t>
            </w:r>
            <w:proofErr w:type="spellStart"/>
            <w:r>
              <w:rPr>
                <w:lang w:eastAsia="en-GB"/>
              </w:rPr>
              <w:t>charstringList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DB24EE" w14:paraId="0FE925D7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33CC" w14:textId="77777777" w:rsidR="00DB24EE" w:rsidRDefault="00DB24EE" w:rsidP="00DB2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CDEF" w14:textId="77777777" w:rsidR="00DB24EE" w:rsidRDefault="00DB24EE" w:rsidP="00DB2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4EE" w14:paraId="065AD3F4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5EAD" w14:textId="77777777" w:rsidR="00DB24EE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6CADE" w14:textId="77777777" w:rsidR="00DB24EE" w:rsidRPr="00AE149F" w:rsidRDefault="00DB24EE" w:rsidP="00DB24EE">
            <w:pPr>
              <w:pStyle w:val="CRCoverPage"/>
              <w:numPr>
                <w:ilvl w:val="0"/>
                <w:numId w:val="9"/>
              </w:numPr>
              <w:rPr>
                <w:noProof/>
                <w:lang w:val="en-US"/>
              </w:rPr>
            </w:pPr>
            <w:r w:rsidRPr="00AE149F">
              <w:rPr>
                <w:noProof/>
              </w:rPr>
              <w:t>Splitted Replaces content of charstring type, taking as separators “;” and “&amp;”.</w:t>
            </w:r>
          </w:p>
          <w:p w14:paraId="5F060E2E" w14:textId="4881B28A" w:rsidR="00DB24EE" w:rsidRDefault="00DB24EE" w:rsidP="00DB24EE">
            <w:pPr>
              <w:pStyle w:val="CRCoverPage"/>
              <w:spacing w:after="0"/>
              <w:ind w:left="100"/>
              <w:rPr>
                <w:noProof/>
              </w:rPr>
            </w:pPr>
            <w:r w:rsidRPr="00AE149F">
              <w:rPr>
                <w:noProof/>
                <w:lang w:val="en-US"/>
              </w:rPr>
              <w:t xml:space="preserve">Changed types used in matching mechanins to </w:t>
            </w:r>
            <w:r w:rsidRPr="00AE149F">
              <w:rPr>
                <w:noProof/>
              </w:rPr>
              <w:t xml:space="preserve">template charstringList to check the presence of </w:t>
            </w:r>
            <w:r w:rsidRPr="00AE149F">
              <w:rPr>
                <w:i/>
                <w:noProof/>
              </w:rPr>
              <w:t>“Require=replaces</w:t>
            </w:r>
            <w:r w:rsidRPr="00AE149F">
              <w:rPr>
                <w:noProof/>
              </w:rPr>
              <w:t>” header field parameter</w:t>
            </w:r>
          </w:p>
        </w:tc>
      </w:tr>
      <w:tr w:rsidR="00DB24EE" w14:paraId="1DD608BC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1F7ED" w14:textId="77777777" w:rsidR="00DB24EE" w:rsidRDefault="00DB24EE" w:rsidP="00DB2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13975" w14:textId="77777777" w:rsidR="00DB24EE" w:rsidRDefault="00DB24EE" w:rsidP="00DB2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4EE" w14:paraId="07FF58C8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9D5DC" w14:textId="77777777" w:rsidR="00DB24EE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E3049" w14:textId="32AB36C5" w:rsidR="00DB24EE" w:rsidRDefault="00DB24EE" w:rsidP="00DB2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DB24EE" w14:paraId="76E2DB9C" w14:textId="77777777" w:rsidTr="00A622D4">
        <w:tc>
          <w:tcPr>
            <w:tcW w:w="2694" w:type="dxa"/>
            <w:gridSpan w:val="2"/>
          </w:tcPr>
          <w:p w14:paraId="69FDB8A9" w14:textId="77777777" w:rsidR="00DB24EE" w:rsidRDefault="00DB24EE" w:rsidP="00DB2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A21A97" w14:textId="77777777" w:rsidR="00DB24EE" w:rsidRDefault="00DB24EE" w:rsidP="00DB2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4EE" w14:paraId="704B3CA9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0FD7D2" w14:textId="77777777" w:rsidR="00DB24EE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77FB7" w14:textId="7E733047" w:rsidR="00DB24EE" w:rsidRDefault="00DB24EE" w:rsidP="00DB2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</w:t>
            </w:r>
            <w:r>
              <w:rPr>
                <w:noProof/>
              </w:rPr>
              <w:t>.NR5GC</w:t>
            </w:r>
          </w:p>
        </w:tc>
      </w:tr>
      <w:tr w:rsidR="00DB24EE" w14:paraId="6ADF6118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30D8B" w14:textId="77777777" w:rsidR="00DB24EE" w:rsidRDefault="00DB24EE" w:rsidP="00DB2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B4193" w14:textId="77777777" w:rsidR="00DB24EE" w:rsidRDefault="00DB24EE" w:rsidP="00DB2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4EE" w14:paraId="308A7775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CB482" w14:textId="77777777" w:rsidR="00DB24EE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58A2A" w14:textId="77777777" w:rsidR="00DB24EE" w:rsidRDefault="00DB24EE" w:rsidP="00DB2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223CD" w14:textId="77777777" w:rsidR="00DB24EE" w:rsidRDefault="00DB24EE" w:rsidP="00DB2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478AA" w14:textId="77777777" w:rsidR="00DB24EE" w:rsidRDefault="00DB24EE" w:rsidP="00DB2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60212" w14:textId="77777777" w:rsidR="00DB24EE" w:rsidRDefault="00DB24EE" w:rsidP="00DB2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24EE" w14:paraId="19CBE2C7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5945A" w14:textId="77777777" w:rsidR="00DB24EE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91A2A" w14:textId="77777777" w:rsidR="00DB24EE" w:rsidRDefault="00DB24EE" w:rsidP="00DB2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D6C17" w14:textId="7D76AF9B" w:rsidR="00DB24EE" w:rsidRDefault="00DB24EE" w:rsidP="00DB2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875FC" w14:textId="77777777" w:rsidR="00DB24EE" w:rsidRDefault="00DB24EE" w:rsidP="00DB2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33744" w14:textId="390734DC" w:rsidR="00DB24EE" w:rsidRDefault="00DB24EE" w:rsidP="00DB2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24EE" w14:paraId="04DB3B28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7B32D" w14:textId="77777777" w:rsidR="00DB24EE" w:rsidRDefault="00DB24EE" w:rsidP="00DB2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198BE" w14:textId="77777777" w:rsidR="00DB24EE" w:rsidRDefault="00DB24EE" w:rsidP="00DB2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D913B" w14:textId="4D3BD813" w:rsidR="00DB24EE" w:rsidRDefault="00DB24EE" w:rsidP="00DB2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7966F7" w14:textId="77777777" w:rsidR="00DB24EE" w:rsidRDefault="00DB24EE" w:rsidP="00DB2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FE619" w14:textId="6483B1DD" w:rsidR="00DB24EE" w:rsidRDefault="00DB24EE" w:rsidP="00DB2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24EE" w14:paraId="4D583EFF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91A7C" w14:textId="77777777" w:rsidR="00DB24EE" w:rsidRDefault="00DB24EE" w:rsidP="00DB2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A06A6" w14:textId="77777777" w:rsidR="00DB24EE" w:rsidRDefault="00DB24EE" w:rsidP="00DB2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DF4F5" w14:textId="0BDD3A08" w:rsidR="00DB24EE" w:rsidRDefault="00DB24EE" w:rsidP="00DB2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B2F00" w14:textId="77777777" w:rsidR="00DB24EE" w:rsidRDefault="00DB24EE" w:rsidP="00DB2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6DE3B" w14:textId="2B4B523D" w:rsidR="00DB24EE" w:rsidRDefault="00DB24EE" w:rsidP="00DB2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24EE" w14:paraId="67321E45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9401" w14:textId="77777777" w:rsidR="00DB24EE" w:rsidRDefault="00DB24EE" w:rsidP="00DB2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BBC43" w14:textId="77777777" w:rsidR="00DB24EE" w:rsidRDefault="00DB24EE" w:rsidP="00DB24EE">
            <w:pPr>
              <w:pStyle w:val="CRCoverPage"/>
              <w:spacing w:after="0"/>
              <w:rPr>
                <w:noProof/>
              </w:rPr>
            </w:pPr>
          </w:p>
        </w:tc>
      </w:tr>
      <w:tr w:rsidR="00DB24EE" w14:paraId="59773C09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0254C" w14:textId="77777777" w:rsidR="00DB24EE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7B1F" w14:textId="77777777" w:rsidR="00DB24EE" w:rsidRDefault="00DB24EE" w:rsidP="00DB2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24EE" w:rsidRPr="008863B9" w14:paraId="4E65B7D2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71510" w14:textId="77777777" w:rsidR="00DB24EE" w:rsidRPr="008863B9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FE0F4" w14:textId="77777777" w:rsidR="00DB24EE" w:rsidRPr="008863B9" w:rsidRDefault="00DB24EE" w:rsidP="00DB24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24EE" w14:paraId="56814583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9E28F" w14:textId="77777777" w:rsidR="00DB24EE" w:rsidRDefault="00DB24EE" w:rsidP="00DB2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557AC" w14:textId="77777777" w:rsidR="00DB24EE" w:rsidRDefault="00DB24EE" w:rsidP="00DB2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FD7CD" w14:textId="77777777" w:rsidR="002E34E2" w:rsidRDefault="002E34E2" w:rsidP="002E34E2">
      <w:pPr>
        <w:rPr>
          <w:noProof/>
        </w:rPr>
      </w:pPr>
      <w:bookmarkStart w:id="0" w:name="_GoBack"/>
      <w:bookmarkEnd w:id="0"/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531287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1E53CB42" w14:textId="377A3B2B" w:rsidR="00B273CA" w:rsidRPr="00B273CA" w:rsidRDefault="00647F8D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273CA" w:rsidRPr="00FC6F39">
        <w:rPr>
          <w:rFonts w:ascii="Arial" w:hAnsi="Arial" w:cs="Arial"/>
          <w:i/>
          <w:iCs/>
        </w:rPr>
        <w:t>Table of Contents</w:t>
      </w:r>
      <w:r w:rsidR="00B273CA">
        <w:tab/>
      </w:r>
      <w:r w:rsidR="00B273CA">
        <w:fldChar w:fldCharType="begin"/>
      </w:r>
      <w:r w:rsidR="00B273CA">
        <w:instrText xml:space="preserve"> PAGEREF _Toc99531287 \h </w:instrText>
      </w:r>
      <w:r w:rsidR="00B273CA">
        <w:fldChar w:fldCharType="separate"/>
      </w:r>
      <w:r w:rsidR="00B273CA">
        <w:t>3</w:t>
      </w:r>
      <w:r w:rsidR="00B273CA">
        <w:fldChar w:fldCharType="end"/>
      </w:r>
    </w:p>
    <w:p w14:paraId="0FA9643E" w14:textId="2E1EFE5B" w:rsidR="00B273CA" w:rsidRPr="00B273CA" w:rsidRDefault="00B273CA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 w:rsidRPr="00FC6F39">
        <w:rPr>
          <w:b/>
        </w:rPr>
        <w:t>1</w:t>
      </w:r>
      <w:r w:rsidRPr="00B273CA">
        <w:rPr>
          <w:rFonts w:asciiTheme="minorHAnsi" w:eastAsiaTheme="minorEastAsia" w:hAnsiTheme="minorHAnsi" w:cstheme="minorBidi"/>
          <w:szCs w:val="22"/>
          <w:lang w:val="en-US" w:eastAsia="de-DE"/>
        </w:rPr>
        <w:tab/>
      </w:r>
      <w:r w:rsidRPr="00FC6F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_Toc99531288 \h </w:instrText>
      </w:r>
      <w:r>
        <w:fldChar w:fldCharType="separate"/>
      </w:r>
      <w:r>
        <w:t>4</w:t>
      </w:r>
      <w:r>
        <w:fldChar w:fldCharType="end"/>
      </w:r>
    </w:p>
    <w:p w14:paraId="70775A04" w14:textId="352039ED" w:rsidR="00B273CA" w:rsidRPr="00B273CA" w:rsidRDefault="00B273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FC6F39">
        <w:rPr>
          <w:b/>
          <w:lang w:val="pt-BR"/>
        </w:rPr>
        <w:t>1.1</w:t>
      </w:r>
      <w:r w:rsidRPr="00B273C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FC6F39">
        <w:rPr>
          <w:b/>
        </w:rPr>
        <w:t>a_IMS_REFER_ReceiveRequest</w:t>
      </w:r>
      <w:r>
        <w:tab/>
      </w:r>
      <w:r>
        <w:fldChar w:fldCharType="begin"/>
      </w:r>
      <w:r>
        <w:instrText xml:space="preserve"> PAGEREF _Toc99531289 \h </w:instrText>
      </w:r>
      <w:r>
        <w:fldChar w:fldCharType="separate"/>
      </w:r>
      <w:r>
        <w:t>4</w:t>
      </w:r>
      <w:r>
        <w:fldChar w:fldCharType="end"/>
      </w:r>
    </w:p>
    <w:p w14:paraId="01A29AD3" w14:textId="2C784DF7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99531288"/>
      <w:r>
        <w:rPr>
          <w:b/>
        </w:rPr>
        <w:t>Corrections required</w:t>
      </w:r>
      <w:bookmarkEnd w:id="2"/>
      <w:bookmarkEnd w:id="3"/>
      <w:bookmarkEnd w:id="4"/>
    </w:p>
    <w:p w14:paraId="56B5B225" w14:textId="6A0A7082" w:rsidR="00647F8D" w:rsidRDefault="00E3760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9531289"/>
      <w:proofErr w:type="spellStart"/>
      <w:r w:rsidRPr="00E3760D">
        <w:rPr>
          <w:b/>
        </w:rPr>
        <w:t>a_IMS_REFER_ReceiveRequest</w:t>
      </w:r>
      <w:bookmarkEnd w:id="5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2967FCCD" w:rsidR="00647F8D" w:rsidRDefault="00E3760D">
            <w:pPr>
              <w:pStyle w:val="CRCoverPage"/>
              <w:spacing w:after="0"/>
              <w:ind w:left="100"/>
              <w:rPr>
                <w:noProof/>
              </w:rPr>
            </w:pPr>
            <w:r w:rsidRPr="00E3760D">
              <w:rPr>
                <w:noProof/>
              </w:rPr>
              <w:t>a_IMS_REFER_ReceiveRequest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72EA" w14:textId="77777777" w:rsidR="00B273CA" w:rsidRDefault="00B273CA" w:rsidP="00B273CA">
            <w:pPr>
              <w:pStyle w:val="CRCoverPage"/>
              <w:numPr>
                <w:ilvl w:val="0"/>
                <w:numId w:val="7"/>
              </w:numPr>
              <w:rPr>
                <w:noProof/>
                <w:highlight w:val="green"/>
              </w:rPr>
            </w:pPr>
            <w:r w:rsidRPr="00B273CA">
              <w:rPr>
                <w:noProof/>
                <w:highlight w:val="green"/>
              </w:rPr>
              <w:t xml:space="preserve">Function </w:t>
            </w:r>
            <w:proofErr w:type="spellStart"/>
            <w:r w:rsidRPr="00B273CA">
              <w:rPr>
                <w:highlight w:val="green"/>
                <w:lang w:eastAsia="en-GB"/>
              </w:rPr>
              <w:t>f_StringSplit</w:t>
            </w:r>
            <w:proofErr w:type="spellEnd"/>
            <w:r w:rsidRPr="00B273CA">
              <w:rPr>
                <w:highlight w:val="green"/>
                <w:lang w:eastAsia="en-GB"/>
              </w:rPr>
              <w:t xml:space="preserve"> must take into account also “&amp;” if not included it will provoke a mismatch in </w:t>
            </w:r>
            <w:proofErr w:type="gramStart"/>
            <w:r w:rsidRPr="00B273CA">
              <w:rPr>
                <w:i/>
                <w:highlight w:val="green"/>
                <w:lang w:eastAsia="en-GB"/>
              </w:rPr>
              <w:t>match(</w:t>
            </w:r>
            <w:proofErr w:type="spellStart"/>
            <w:proofErr w:type="gramEnd"/>
            <w:r w:rsidRPr="00B273CA">
              <w:rPr>
                <w:i/>
                <w:highlight w:val="green"/>
                <w:lang w:eastAsia="en-GB"/>
              </w:rPr>
              <w:t>v_ReceivedDialogId</w:t>
            </w:r>
            <w:proofErr w:type="spellEnd"/>
            <w:r w:rsidRPr="00B273CA">
              <w:rPr>
                <w:i/>
                <w:highlight w:val="green"/>
                <w:lang w:eastAsia="en-GB"/>
              </w:rPr>
              <w:t xml:space="preserve">, </w:t>
            </w:r>
            <w:proofErr w:type="spellStart"/>
            <w:r w:rsidRPr="00B273CA">
              <w:rPr>
                <w:i/>
                <w:highlight w:val="green"/>
                <w:lang w:eastAsia="en-GB"/>
              </w:rPr>
              <w:t>v_ExpectedDialogId</w:t>
            </w:r>
            <w:proofErr w:type="spellEnd"/>
            <w:r w:rsidRPr="00B273CA">
              <w:rPr>
                <w:i/>
                <w:highlight w:val="green"/>
                <w:lang w:eastAsia="en-GB"/>
              </w:rPr>
              <w:t>))</w:t>
            </w:r>
            <w:r w:rsidRPr="00B273CA">
              <w:rPr>
                <w:highlight w:val="green"/>
                <w:lang w:eastAsia="en-GB"/>
              </w:rPr>
              <w:t xml:space="preserve">  as “'Require=replaces” will be part of other parameter as has not been </w:t>
            </w:r>
            <w:proofErr w:type="spellStart"/>
            <w:r w:rsidRPr="00B273CA">
              <w:rPr>
                <w:highlight w:val="green"/>
                <w:lang w:eastAsia="en-GB"/>
              </w:rPr>
              <w:t>splitted</w:t>
            </w:r>
            <w:proofErr w:type="spellEnd"/>
            <w:r w:rsidRPr="00B273CA">
              <w:rPr>
                <w:highlight w:val="green"/>
                <w:lang w:eastAsia="en-GB"/>
              </w:rPr>
              <w:t>.</w:t>
            </w:r>
          </w:p>
          <w:p w14:paraId="795B5F55" w14:textId="77777777" w:rsidR="00C072A0" w:rsidRPr="00B273CA" w:rsidRDefault="00C072A0" w:rsidP="00C072A0">
            <w:pPr>
              <w:pStyle w:val="CRCoverPage"/>
              <w:numPr>
                <w:ilvl w:val="0"/>
                <w:numId w:val="7"/>
              </w:numPr>
              <w:rPr>
                <w:noProof/>
                <w:highlight w:val="yellow"/>
              </w:rPr>
            </w:pPr>
            <w:proofErr w:type="gramStart"/>
            <w:r w:rsidRPr="00B273CA">
              <w:rPr>
                <w:highlight w:val="yellow"/>
                <w:lang w:eastAsia="en-GB"/>
              </w:rPr>
              <w:t>match(</w:t>
            </w:r>
            <w:proofErr w:type="spellStart"/>
            <w:proofErr w:type="gramEnd"/>
            <w:r w:rsidRPr="00B273CA">
              <w:rPr>
                <w:highlight w:val="yellow"/>
                <w:lang w:eastAsia="en-GB"/>
              </w:rPr>
              <w:t>v_ReferToUrl.headers</w:t>
            </w:r>
            <w:proofErr w:type="spellEnd"/>
            <w:r w:rsidRPr="00B273CA">
              <w:rPr>
                <w:highlight w:val="yellow"/>
                <w:lang w:eastAsia="en-GB"/>
              </w:rPr>
              <w:t xml:space="preserve">, { </w:t>
            </w:r>
            <w:proofErr w:type="spellStart"/>
            <w:r w:rsidRPr="00B273CA">
              <w:rPr>
                <w:highlight w:val="yellow"/>
                <w:lang w:eastAsia="en-GB"/>
              </w:rPr>
              <w:t>cr_GenericParam</w:t>
            </w:r>
            <w:proofErr w:type="spellEnd"/>
            <w:r w:rsidRPr="00B273CA">
              <w:rPr>
                <w:highlight w:val="yellow"/>
                <w:lang w:eastAsia="en-GB"/>
              </w:rPr>
              <w:t xml:space="preserve">("Require", "replaces"), * })) will provoke a fail as </w:t>
            </w:r>
            <w:proofErr w:type="spellStart"/>
            <w:r w:rsidRPr="00B273CA">
              <w:rPr>
                <w:highlight w:val="yellow"/>
                <w:lang w:eastAsia="en-GB"/>
              </w:rPr>
              <w:t>v_ReferToUrl.headers</w:t>
            </w:r>
            <w:proofErr w:type="spellEnd"/>
            <w:r w:rsidRPr="00B273CA">
              <w:rPr>
                <w:highlight w:val="yellow"/>
                <w:lang w:eastAsia="en-GB"/>
              </w:rPr>
              <w:t xml:space="preserve"> contains a unique </w:t>
            </w:r>
            <w:proofErr w:type="spellStart"/>
            <w:r w:rsidRPr="00B273CA">
              <w:rPr>
                <w:highlight w:val="yellow"/>
                <w:lang w:eastAsia="en-GB"/>
              </w:rPr>
              <w:t>charstring</w:t>
            </w:r>
            <w:proofErr w:type="spellEnd"/>
            <w:r w:rsidRPr="00B273CA">
              <w:rPr>
                <w:highlight w:val="yellow"/>
                <w:lang w:eastAsia="en-GB"/>
              </w:rPr>
              <w:t xml:space="preserve"> with </w:t>
            </w:r>
            <w:proofErr w:type="spellStart"/>
            <w:r w:rsidRPr="00B273CA">
              <w:rPr>
                <w:highlight w:val="yellow"/>
                <w:lang w:eastAsia="en-GB"/>
              </w:rPr>
              <w:t>Callid</w:t>
            </w:r>
            <w:proofErr w:type="spellEnd"/>
            <w:r w:rsidRPr="00B273CA">
              <w:rPr>
                <w:highlight w:val="yellow"/>
                <w:lang w:eastAsia="en-GB"/>
              </w:rPr>
              <w:t>, From tag, To tag and Require=replaces separated by “;” and “&amp;”.</w:t>
            </w:r>
          </w:p>
          <w:p w14:paraId="02ABC4B8" w14:textId="062B3EA2" w:rsidR="00C072A0" w:rsidRPr="00B273CA" w:rsidRDefault="00C072A0" w:rsidP="00C072A0">
            <w:pPr>
              <w:pStyle w:val="CRCoverPage"/>
              <w:rPr>
                <w:noProof/>
                <w:highlight w:val="green"/>
              </w:rPr>
            </w:pPr>
          </w:p>
        </w:tc>
      </w:tr>
      <w:tr w:rsidR="00647F8D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A242" w14:textId="77777777" w:rsidR="00793CB9" w:rsidRPr="00793CB9" w:rsidRDefault="00793CB9" w:rsidP="00793C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green"/>
                <w:lang w:val="en-US"/>
              </w:rPr>
            </w:pPr>
            <w:r w:rsidRPr="00793CB9">
              <w:rPr>
                <w:noProof/>
                <w:highlight w:val="green"/>
              </w:rPr>
              <w:t>Splitted Replaces content of charstring type, taking as separators “;” and “&amp;”.</w:t>
            </w:r>
          </w:p>
          <w:p w14:paraId="0ADA75EF" w14:textId="16AA4ECC" w:rsidR="00793CB9" w:rsidRPr="00793CB9" w:rsidRDefault="00793CB9" w:rsidP="00793C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yellow"/>
                <w:lang w:val="en-US"/>
              </w:rPr>
            </w:pPr>
            <w:r w:rsidRPr="00793CB9">
              <w:rPr>
                <w:noProof/>
                <w:highlight w:val="yellow"/>
                <w:lang w:val="en-US"/>
              </w:rPr>
              <w:t xml:space="preserve">Changed types used in matching mechanins to </w:t>
            </w:r>
            <w:r w:rsidRPr="00793CB9">
              <w:rPr>
                <w:highlight w:val="yellow"/>
                <w:lang w:eastAsia="en-GB"/>
              </w:rPr>
              <w:t xml:space="preserve">template </w:t>
            </w:r>
            <w:proofErr w:type="spellStart"/>
            <w:r w:rsidRPr="00793CB9">
              <w:rPr>
                <w:highlight w:val="yellow"/>
                <w:lang w:eastAsia="en-GB"/>
              </w:rPr>
              <w:t>charstringList</w:t>
            </w:r>
            <w:proofErr w:type="spellEnd"/>
            <w:r w:rsidRPr="00793CB9">
              <w:rPr>
                <w:highlight w:val="yellow"/>
                <w:lang w:eastAsia="en-GB"/>
              </w:rPr>
              <w:t xml:space="preserve"> to check the presence of </w:t>
            </w:r>
            <w:r w:rsidRPr="00793CB9">
              <w:rPr>
                <w:i/>
                <w:noProof/>
                <w:highlight w:val="yellow"/>
              </w:rPr>
              <w:t>“</w:t>
            </w:r>
            <w:r w:rsidRPr="00793CB9">
              <w:rPr>
                <w:i/>
                <w:highlight w:val="yellow"/>
                <w:lang w:eastAsia="en-GB"/>
              </w:rPr>
              <w:t>Require=replaces</w:t>
            </w:r>
            <w:r w:rsidRPr="00793CB9">
              <w:rPr>
                <w:highlight w:val="yellow"/>
                <w:lang w:eastAsia="en-GB"/>
              </w:rPr>
              <w:t>” header field parameter</w:t>
            </w:r>
          </w:p>
        </w:tc>
      </w:tr>
      <w:tr w:rsidR="00647F8D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E1662EE" w:rsidR="00647F8D" w:rsidRDefault="0083564B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IMS_</w:t>
            </w:r>
            <w:r w:rsidR="00FF2E2F">
              <w:rPr>
                <w:rFonts w:ascii="Arial" w:hAnsi="Arial" w:cs="Arial"/>
                <w:noProof/>
                <w:lang w:val="en-US"/>
              </w:rPr>
              <w:t>NR5GC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Pr="0083564B">
              <w:rPr>
                <w:rFonts w:ascii="Arial" w:hAnsi="Arial" w:cs="Arial"/>
                <w:noProof/>
                <w:lang w:val="en-US"/>
              </w:rPr>
              <w:t>IMS_Procedures_Conferencing</w:t>
            </w:r>
            <w:r>
              <w:rPr>
                <w:rFonts w:ascii="Arial" w:hAnsi="Arial" w:cs="Arial"/>
                <w:noProof/>
                <w:lang w:val="en-US"/>
              </w:rPr>
              <w:t>.</w:t>
            </w:r>
            <w:r w:rsidR="009D4E14">
              <w:rPr>
                <w:rFonts w:ascii="Arial" w:hAnsi="Arial" w:cs="Arial"/>
                <w:noProof/>
                <w:lang w:val="en-US"/>
              </w:rPr>
              <w:t>ttcn</w:t>
            </w:r>
          </w:p>
        </w:tc>
      </w:tr>
      <w:tr w:rsidR="00647F8D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47F8D" w:rsidRDefault="00647F8D" w:rsidP="00647F8D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871270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altstep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a_IMS_REFER_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ReceiveRequest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out IMS_DATA_REQ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67F3031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70C9A6F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03178BB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template (omit)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39574BF0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false,</w:t>
            </w:r>
          </w:p>
          <w:p w14:paraId="6508FDF8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CONFERENCE_CALL) runs on IMS_PTC</w:t>
            </w:r>
          </w:p>
          <w:p w14:paraId="25040463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{ /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* @sic R5s141343 change 3.1: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:= false sic@ */</w:t>
            </w:r>
          </w:p>
          <w:p w14:paraId="2629160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/* @sic R5-153765: new parameter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sic@</w:t>
            </w:r>
          </w:p>
          <w:p w14:paraId="113E7F4F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 @sic R5s150909: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changed to "template (omit)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>" sic@</w:t>
            </w:r>
          </w:p>
          <w:p w14:paraId="25A6A3B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 NOTE: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 =&gt; there is an active session between the UE and a remote user which shall be replaced (e.g.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Three way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session creation; 15.121a);</w:t>
            </w:r>
          </w:p>
          <w:p w14:paraId="04E4395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                                            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   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the remote user is referenced by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>)</w:t>
            </w:r>
          </w:p>
          <w:p w14:paraId="42779FF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==omit      =&gt; there is no active session with the remote user but the REFER is just to invite the remote user */</w:t>
            </w:r>
          </w:p>
          <w:p w14:paraId="02414BEF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/* @sic R5s160045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removed sic@</w:t>
            </w:r>
          </w:p>
          <w:p w14:paraId="1E0ACAF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@sic R5s180548: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added sic@</w:t>
            </w:r>
          </w:p>
          <w:p w14:paraId="1F18657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*/</w:t>
            </w:r>
          </w:p>
          <w:p w14:paraId="05F9052F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3D48A11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RequestUriRefer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265887A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ReplacesHeaderIsRequired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2D5825FF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RequireHeaderIsRequired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and 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== NORMAL_CALL);</w:t>
            </w:r>
          </w:p>
          <w:p w14:paraId="29B680CE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  /* @sic R5s150382 change 3; R5s160043, R5-160796 MCC160 implementation  sic@ */</w:t>
            </w:r>
          </w:p>
          <w:p w14:paraId="59781828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Refer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f_IMS_ReferRequest_MessageHeaderRX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6F438EA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v_ReferToUrl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0DC4412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3D04870E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71BDF0A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lastRenderedPageBreak/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1EC675AA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v_ToTag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3E9CAE6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1BDAC536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32CC79C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</w:p>
          <w:p w14:paraId="6968232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[] a_IMS_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ReceiveRequest(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car_IMS_Refer_Request(cr_REFER_Request(v_RequestUriRefer,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)),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87475F">
              <w:rPr>
                <w:rFonts w:ascii="Arial" w:hAnsi="Arial"/>
                <w:lang w:eastAsia="en-GB"/>
              </w:rPr>
              <w:t>)</w:t>
            </w:r>
          </w:p>
          <w:p w14:paraId="5B1A606B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{</w:t>
            </w:r>
          </w:p>
          <w:p w14:paraId="1DF1D85E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f_IMS_A_2_10_Refer_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CommonChecks(</w:t>
            </w:r>
            <w:proofErr w:type="spellStart"/>
            <w:proofErr w:type="gramEnd"/>
            <w:r w:rsidRPr="0087475F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62064C6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 /* @sic R5s160045: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CSeq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value to be incremented and checked for in-dialog REFER sic@ */</w:t>
            </w:r>
          </w:p>
          <w:p w14:paraId="26AE562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f_IMS_RequestInDialog_IncrAndCheckCSeqValue(v_IMS_REFER_REQ_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ByRef.Request.Refer.msgHeader</w:t>
            </w:r>
            <w:proofErr w:type="gram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092CC3C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}</w:t>
            </w:r>
          </w:p>
          <w:p w14:paraId="155EA0E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ReferToUrl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v_IMS_REFER_REQ_ByRef.Request.Refer.msgHeader.referTo.nameAddr.addrSpec;</w:t>
            </w:r>
          </w:p>
          <w:p w14:paraId="6A50677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/* @sic R5-153765, R5s150909 sic@ */</w:t>
            </w:r>
          </w:p>
          <w:p w14:paraId="299DD8A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// check whether header portion of the SIP URI includes Replaces header if an active session exists @sic R5-153765 sic@</w:t>
            </w:r>
          </w:p>
          <w:p w14:paraId="278D871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Replaces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f_SIP_AmpersandParamList_GetParam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v_ReferToUrl.headers</w:t>
            </w:r>
            <w:proofErr w:type="spellEnd"/>
            <w:r w:rsidRPr="0087475F">
              <w:rPr>
                <w:rFonts w:ascii="Arial" w:hAnsi="Arial"/>
                <w:lang w:eastAsia="en-GB"/>
              </w:rPr>
              <w:t>, "Replaces");</w:t>
            </w:r>
          </w:p>
          <w:p w14:paraId="7B85347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if 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87475F">
              <w:rPr>
                <w:rFonts w:ascii="Arial" w:hAnsi="Arial"/>
                <w:lang w:eastAsia="en-GB"/>
              </w:rPr>
              <w:t>)) {</w:t>
            </w:r>
          </w:p>
          <w:p w14:paraId="403A4CF0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f_IMS_PTC_ImsInfo_DialogGetCallId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17A66456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FromTag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valueof(f_IMS_PTC_ImsInfo_DialogGetRemoteTag(p_ActiveSessionToBeReplaced));   // @sic R5s150909 sic@</w:t>
            </w:r>
          </w:p>
          <w:p w14:paraId="6564063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v_ToTag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valueof(f_IMS_PTC_ImsInfo_DialogGetLocalTag(p_ActiveSessionToBeReplaced));    // @sic R5s150909 sic@</w:t>
            </w:r>
          </w:p>
          <w:p w14:paraId="494F570E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ExpectedDialogId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{</w:t>
            </w:r>
          </w:p>
          <w:p w14:paraId="03CB7D38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v_CallId.callid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308F8B9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permutation(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"to-tag=" &amp;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v_ToTag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"from-tag=" &amp;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>, *)</w:t>
            </w:r>
          </w:p>
          <w:p w14:paraId="0DEBB75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};</w:t>
            </w:r>
          </w:p>
          <w:p w14:paraId="26E54C0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ReceivedDialogId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f_StringSplit(f_URL_Decoding(valueof(v_Replaces.paramValue.tokenOrHost)), {";"}); // see RFC 3891 6.1</w:t>
            </w:r>
          </w:p>
          <w:p w14:paraId="45A1ECE6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if (not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87475F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)) {</w:t>
            </w:r>
          </w:p>
          <w:p w14:paraId="700A1D4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gramEnd"/>
            <w:r w:rsidRPr="0087475F">
              <w:rPr>
                <w:rFonts w:ascii="Arial" w:hAnsi="Arial"/>
                <w:lang w:eastAsia="en-GB"/>
              </w:rPr>
              <w:t>__FILE__, __LINE__, "Invalid dialog id in Replaces header of Refer-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To's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SipUri</w:t>
            </w:r>
            <w:proofErr w:type="spellEnd"/>
            <w:r w:rsidRPr="0087475F">
              <w:rPr>
                <w:rFonts w:ascii="Arial" w:hAnsi="Arial"/>
                <w:lang w:eastAsia="en-GB"/>
              </w:rPr>
              <w:t>");</w:t>
            </w:r>
          </w:p>
          <w:p w14:paraId="4F1211F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}</w:t>
            </w:r>
          </w:p>
          <w:p w14:paraId="03475326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} else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 /* @sic R5s220390 - additional change sic@ */</w:t>
            </w:r>
          </w:p>
          <w:p w14:paraId="624D914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__FILE__, __LINE__, "Refer-To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SipUri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does not contain 'Replaces' header field");</w:t>
            </w:r>
          </w:p>
          <w:p w14:paraId="54CC0F2A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}</w:t>
            </w:r>
          </w:p>
          <w:p w14:paraId="336EA71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}</w:t>
            </w:r>
          </w:p>
          <w:p w14:paraId="370CAEE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v_RequireHeaderIsRequired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/* @sic R5-R5s220390 sic@ */</w:t>
            </w:r>
          </w:p>
          <w:p w14:paraId="7C9E27A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if (not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87475F">
              <w:rPr>
                <w:rFonts w:ascii="Arial" w:hAnsi="Arial"/>
                <w:lang w:eastAsia="en-GB"/>
              </w:rPr>
              <w:t>v_ReferToUrl.headers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{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cr_GenericParam</w:t>
            </w:r>
            <w:proofErr w:type="spellEnd"/>
            <w:r w:rsidRPr="0087475F">
              <w:rPr>
                <w:rFonts w:ascii="Arial" w:hAnsi="Arial"/>
                <w:lang w:eastAsia="en-GB"/>
              </w:rPr>
              <w:t>("Require", "replaces"), * })) {</w:t>
            </w:r>
          </w:p>
          <w:p w14:paraId="5A6364A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gramEnd"/>
            <w:r w:rsidRPr="0087475F">
              <w:rPr>
                <w:rFonts w:ascii="Arial" w:hAnsi="Arial"/>
                <w:lang w:eastAsia="en-GB"/>
              </w:rPr>
              <w:t>__FILE__, __LINE__, "'Require=replaces' header field not found");</w:t>
            </w:r>
          </w:p>
          <w:p w14:paraId="3218CBE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}</w:t>
            </w:r>
          </w:p>
          <w:p w14:paraId="7C53656F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}</w:t>
            </w:r>
          </w:p>
          <w:p w14:paraId="2667519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p_IMS_REFER_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REQ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87475F">
              <w:rPr>
                <w:rFonts w:ascii="Arial" w:hAnsi="Arial"/>
                <w:lang w:eastAsia="en-GB"/>
              </w:rPr>
              <w:t>;  // return message by ref</w:t>
            </w:r>
          </w:p>
          <w:p w14:paraId="64B17726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}</w:t>
            </w:r>
          </w:p>
          <w:p w14:paraId="09D33709" w14:textId="0734EB96" w:rsidR="00647F8D" w:rsidRDefault="0087475F" w:rsidP="0087475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}</w:t>
            </w:r>
            <w:r w:rsidR="00647F8D" w:rsidRPr="00647F8D">
              <w:rPr>
                <w:rFonts w:ascii="Arial" w:hAnsi="Arial"/>
                <w:lang w:eastAsia="en-GB"/>
              </w:rPr>
              <w:t xml:space="preserve"> </w:t>
            </w:r>
            <w:r w:rsidR="00647F8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1FD209F0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A6477AF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altstep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a_IMS_REFER_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ReceiveRequest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out IMS_DATA_REQ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1B5022B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6C513593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028139D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template (omit)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3294ED9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false,</w:t>
            </w:r>
          </w:p>
          <w:p w14:paraId="166C40D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lastRenderedPageBreak/>
              <w:t xml:space="preserve">                       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CONFERENCE_CALL) runs on IMS_PTC</w:t>
            </w:r>
          </w:p>
          <w:p w14:paraId="5200F17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{ /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* @sic R5s141343 change 3.1: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:= false sic@ */</w:t>
            </w:r>
          </w:p>
          <w:p w14:paraId="093C4F41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/* @sic R5-153765: new parameter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sic@</w:t>
            </w:r>
          </w:p>
          <w:p w14:paraId="69B92F1A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 @sic R5s150909: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changed to "template (omit)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>" sic@</w:t>
            </w:r>
          </w:p>
          <w:p w14:paraId="0050E50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 NOTE: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 =&gt; there is an active session between the UE and a remote user which shall be replaced (e.g.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Three way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session creation; 15.121a);</w:t>
            </w:r>
          </w:p>
          <w:p w14:paraId="3A6EABD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                                            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   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the remote user is referenced by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>)</w:t>
            </w:r>
          </w:p>
          <w:p w14:paraId="42C3F5D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==omit      =&gt; there is no active session with the remote user but the REFER is just to invite the remote user */</w:t>
            </w:r>
          </w:p>
          <w:p w14:paraId="72BBC01A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/* @sic R5s160045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removed sic@</w:t>
            </w:r>
          </w:p>
          <w:p w14:paraId="27C594B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@sic R5s180548: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added sic@</w:t>
            </w:r>
          </w:p>
          <w:p w14:paraId="61E7004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*/</w:t>
            </w:r>
          </w:p>
          <w:p w14:paraId="76028ECA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5B2CC3E8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RequestUriRefer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5F64841B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ReplacesHeaderIsRequired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2E2CDE1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RequireHeaderIsRequired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and 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== NORMAL_CALL);</w:t>
            </w:r>
          </w:p>
          <w:p w14:paraId="0A501F5A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  /* @sic R5s150382 change 3; R5s160043, R5-160796 MCC160 implementation  sic@ */</w:t>
            </w:r>
          </w:p>
          <w:p w14:paraId="3ECF65C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Refer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f_IMS_ReferRequest_MessageHeaderRX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357FA7CE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v_ReferToUrl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7D556BF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511CC72A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581172A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3067FC5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v_ToTag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204915CA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2ED59AF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;</w:t>
            </w:r>
          </w:p>
          <w:p w14:paraId="53A77CA7" w14:textId="1B902908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</w:t>
            </w:r>
            <w:r w:rsidRPr="0087475F">
              <w:rPr>
                <w:rFonts w:ascii="Arial" w:hAnsi="Arial"/>
                <w:highlight w:val="yellow"/>
                <w:lang w:eastAsia="en-GB"/>
              </w:rPr>
              <w:t xml:space="preserve">var template (present) </w:t>
            </w:r>
            <w:proofErr w:type="spellStart"/>
            <w:r w:rsidRPr="0087475F">
              <w:rPr>
                <w:rFonts w:ascii="Arial" w:hAnsi="Arial"/>
                <w:highlight w:val="yellow"/>
                <w:lang w:eastAsia="en-GB"/>
              </w:rPr>
              <w:t>CharStringList_Type</w:t>
            </w:r>
            <w:proofErr w:type="spellEnd"/>
            <w:r w:rsidRPr="0087475F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highlight w:val="yellow"/>
                <w:lang w:eastAsia="en-GB"/>
              </w:rPr>
              <w:t>ExpectedRequire</w:t>
            </w:r>
            <w:proofErr w:type="spellEnd"/>
            <w:r w:rsidRPr="0087475F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highlight w:val="yellow"/>
                <w:lang w:eastAsia="en-GB"/>
              </w:rPr>
              <w:t>=  {*, "Require=replaces"};</w:t>
            </w:r>
            <w:r w:rsidRPr="0087475F">
              <w:rPr>
                <w:rFonts w:ascii="Arial" w:hAnsi="Arial"/>
                <w:lang w:eastAsia="en-GB"/>
              </w:rPr>
              <w:t xml:space="preserve"> </w:t>
            </w:r>
          </w:p>
          <w:p w14:paraId="5B65FAF8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</w:p>
          <w:p w14:paraId="7259CFF0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</w:t>
            </w:r>
          </w:p>
          <w:p w14:paraId="7A8B0DD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[] a_IMS_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ReceiveRequest(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car_IMS_Refer_Request(cr_REFER_Request(v_RequestUriRefer,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)),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87475F">
              <w:rPr>
                <w:rFonts w:ascii="Arial" w:hAnsi="Arial"/>
                <w:lang w:eastAsia="en-GB"/>
              </w:rPr>
              <w:t>)</w:t>
            </w:r>
          </w:p>
          <w:p w14:paraId="439EE16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{</w:t>
            </w:r>
          </w:p>
          <w:p w14:paraId="413AD0D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f_IMS_A_2_10_Refer_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CommonChecks(</w:t>
            </w:r>
            <w:proofErr w:type="spellStart"/>
            <w:proofErr w:type="gramEnd"/>
            <w:r w:rsidRPr="0087475F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086B85F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 /* @sic R5s160045: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CSeq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value to be incremented and checked for in-dialog REFER sic@ */</w:t>
            </w:r>
          </w:p>
          <w:p w14:paraId="1FFEA90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f_IMS_RequestInDialog_IncrAndCheckCSeqValue(v_IMS_REFER_REQ_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ByRef.Request.Refer.msgHeader</w:t>
            </w:r>
            <w:proofErr w:type="gram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07A80F2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}</w:t>
            </w:r>
          </w:p>
          <w:p w14:paraId="555ACE58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ReferToUrl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v_IMS_REFER_REQ_ByRef.Request.Refer.msgHeader.referTo.nameAddr.addrSpec;</w:t>
            </w:r>
          </w:p>
          <w:p w14:paraId="17AAEB20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/* @sic R5-153765, R5s150909 sic@ */</w:t>
            </w:r>
          </w:p>
          <w:p w14:paraId="130AE65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// check whether header portion of the SIP URI includes Replaces header if an active session exists @sic R5-153765 sic@</w:t>
            </w:r>
          </w:p>
          <w:p w14:paraId="24338EE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Replaces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f_SIP_AmpersandParamList_GetParam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v_ReferToUrl.headers</w:t>
            </w:r>
            <w:proofErr w:type="spellEnd"/>
            <w:r w:rsidRPr="0087475F">
              <w:rPr>
                <w:rFonts w:ascii="Arial" w:hAnsi="Arial"/>
                <w:lang w:eastAsia="en-GB"/>
              </w:rPr>
              <w:t>, "Replaces");</w:t>
            </w:r>
          </w:p>
          <w:p w14:paraId="68FDA14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if 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87475F">
              <w:rPr>
                <w:rFonts w:ascii="Arial" w:hAnsi="Arial"/>
                <w:lang w:eastAsia="en-GB"/>
              </w:rPr>
              <w:t>)) {</w:t>
            </w:r>
          </w:p>
          <w:p w14:paraId="6520586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f_IMS_PTC_ImsInfo_DialogGetCallId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87475F">
              <w:rPr>
                <w:rFonts w:ascii="Arial" w:hAnsi="Arial"/>
                <w:lang w:eastAsia="en-GB"/>
              </w:rPr>
              <w:t>);</w:t>
            </w:r>
          </w:p>
          <w:p w14:paraId="24ECA28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FromTag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valueof(f_IMS_PTC_ImsInfo_DialogGetRemoteTag(p_ActiveSessionToBeReplaced));   // @sic R5s150909 sic@</w:t>
            </w:r>
          </w:p>
          <w:p w14:paraId="25236AC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v_ToTag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valueof(f_IMS_PTC_ImsInfo_DialogGetLocalTag(p_ActiveSessionToBeReplaced));    // @sic R5s150909 sic@</w:t>
            </w:r>
          </w:p>
          <w:p w14:paraId="5AC469C6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ExpectedDialogId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{</w:t>
            </w:r>
          </w:p>
          <w:p w14:paraId="3C1AB91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v_CallId.callid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,</w:t>
            </w:r>
          </w:p>
          <w:p w14:paraId="683B2089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permutation(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"to-tag=" &amp;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v_ToTag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"from-tag=" &amp;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87475F">
              <w:rPr>
                <w:rFonts w:ascii="Arial" w:hAnsi="Arial"/>
                <w:lang w:eastAsia="en-GB"/>
              </w:rPr>
              <w:t>, *)</w:t>
            </w:r>
          </w:p>
          <w:p w14:paraId="3F5C13AB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};</w:t>
            </w:r>
          </w:p>
          <w:p w14:paraId="4A6B502D" w14:textId="6CC9FA31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lastRenderedPageBreak/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ReceivedDialogId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>= f_StringSplit(f_URL_Decoding(valueof(v_Replaces.paramValue.tokenOrHost)), {";"</w:t>
            </w:r>
            <w:r w:rsidRPr="00B273CA">
              <w:rPr>
                <w:rFonts w:ascii="Arial" w:hAnsi="Arial"/>
                <w:highlight w:val="green"/>
                <w:lang w:eastAsia="en-GB"/>
              </w:rPr>
              <w:t>,"&amp;"</w:t>
            </w:r>
            <w:r w:rsidRPr="0087475F">
              <w:rPr>
                <w:rFonts w:ascii="Arial" w:hAnsi="Arial"/>
                <w:lang w:eastAsia="en-GB"/>
              </w:rPr>
              <w:t xml:space="preserve">}); // see RFC 3891 6.1 </w:t>
            </w:r>
          </w:p>
          <w:p w14:paraId="11EFAC03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if (not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87475F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87475F">
              <w:rPr>
                <w:rFonts w:ascii="Arial" w:hAnsi="Arial"/>
                <w:lang w:eastAsia="en-GB"/>
              </w:rPr>
              <w:t>)) {</w:t>
            </w:r>
          </w:p>
          <w:p w14:paraId="32A6A48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gramEnd"/>
            <w:r w:rsidRPr="0087475F">
              <w:rPr>
                <w:rFonts w:ascii="Arial" w:hAnsi="Arial"/>
                <w:lang w:eastAsia="en-GB"/>
              </w:rPr>
              <w:t>__FILE__, __LINE__, "Invalid dialog id in Replaces header of Refer-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To's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SipUri</w:t>
            </w:r>
            <w:proofErr w:type="spellEnd"/>
            <w:r w:rsidRPr="0087475F">
              <w:rPr>
                <w:rFonts w:ascii="Arial" w:hAnsi="Arial"/>
                <w:lang w:eastAsia="en-GB"/>
              </w:rPr>
              <w:t>");</w:t>
            </w:r>
          </w:p>
          <w:p w14:paraId="3E0222FC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}</w:t>
            </w:r>
          </w:p>
          <w:p w14:paraId="7304FEE0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} else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 /* @sic R5s220390 - additional change sic@ */</w:t>
            </w:r>
          </w:p>
          <w:p w14:paraId="21B2D5B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__FILE__, __LINE__, "Refer-To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SipUri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does not contain 'Replaces' header field");</w:t>
            </w:r>
          </w:p>
          <w:p w14:paraId="64BD3DD2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}</w:t>
            </w:r>
          </w:p>
          <w:p w14:paraId="4AF97C8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}</w:t>
            </w:r>
          </w:p>
          <w:p w14:paraId="602C1034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v_RequireHeaderIsRequired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87475F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 /* @sic R5-R5s220390 sic@ */</w:t>
            </w:r>
          </w:p>
          <w:p w14:paraId="157672B6" w14:textId="1FA3DFB6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if (not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87475F">
              <w:rPr>
                <w:rFonts w:ascii="Arial" w:hAnsi="Arial"/>
                <w:highlight w:val="yellow"/>
                <w:lang w:eastAsia="en-GB"/>
              </w:rPr>
              <w:t>v_ReceivedDialogId</w:t>
            </w:r>
            <w:proofErr w:type="spellEnd"/>
            <w:r w:rsidRPr="0087475F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87475F">
              <w:rPr>
                <w:rFonts w:ascii="Arial" w:hAnsi="Arial"/>
                <w:highlight w:val="yellow"/>
                <w:lang w:eastAsia="en-GB"/>
              </w:rPr>
              <w:t>v_ExpectedRequire</w:t>
            </w:r>
            <w:proofErr w:type="spellEnd"/>
            <w:r w:rsidRPr="0087475F">
              <w:rPr>
                <w:rFonts w:ascii="Arial" w:hAnsi="Arial"/>
                <w:lang w:eastAsia="en-GB"/>
              </w:rPr>
              <w:t>)) {</w:t>
            </w:r>
          </w:p>
          <w:p w14:paraId="7C1B5F18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f_IMS_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87475F">
              <w:rPr>
                <w:rFonts w:ascii="Arial" w:hAnsi="Arial"/>
                <w:lang w:eastAsia="en-GB"/>
              </w:rPr>
              <w:t>(</w:t>
            </w:r>
            <w:proofErr w:type="gramEnd"/>
            <w:r w:rsidRPr="0087475F">
              <w:rPr>
                <w:rFonts w:ascii="Arial" w:hAnsi="Arial"/>
                <w:lang w:eastAsia="en-GB"/>
              </w:rPr>
              <w:t>__FILE__, __LINE__, "'Require=replaces' header field not found");</w:t>
            </w:r>
          </w:p>
          <w:p w14:paraId="411C17A7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  }</w:t>
            </w:r>
          </w:p>
          <w:p w14:paraId="6DC425ED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}</w:t>
            </w:r>
          </w:p>
          <w:p w14:paraId="18EFE126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p_IMS_REFER_</w:t>
            </w:r>
            <w:proofErr w:type="gramStart"/>
            <w:r w:rsidRPr="0087475F">
              <w:rPr>
                <w:rFonts w:ascii="Arial" w:hAnsi="Arial"/>
                <w:lang w:eastAsia="en-GB"/>
              </w:rPr>
              <w:t>REQ</w:t>
            </w:r>
            <w:proofErr w:type="spellEnd"/>
            <w:r w:rsidRPr="0087475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7475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7475F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87475F">
              <w:rPr>
                <w:rFonts w:ascii="Arial" w:hAnsi="Arial"/>
                <w:lang w:eastAsia="en-GB"/>
              </w:rPr>
              <w:t>;  // return message by ref</w:t>
            </w:r>
          </w:p>
          <w:p w14:paraId="459D1F95" w14:textId="77777777" w:rsidR="0087475F" w:rsidRPr="0087475F" w:rsidRDefault="0087475F" w:rsidP="0087475F">
            <w:pPr>
              <w:spacing w:after="0"/>
              <w:rPr>
                <w:rFonts w:ascii="Arial" w:hAnsi="Arial"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    }</w:t>
            </w:r>
          </w:p>
          <w:p w14:paraId="41C1BA53" w14:textId="37D17A7C" w:rsidR="00647F8D" w:rsidRDefault="0087475F" w:rsidP="0087475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7475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7475F">
              <w:rPr>
                <w:rFonts w:ascii="Arial" w:hAnsi="Arial"/>
                <w:lang w:eastAsia="en-GB"/>
              </w:rPr>
              <w:t>}</w:t>
            </w:r>
            <w:r w:rsidR="00647F8D">
              <w:rPr>
                <w:rFonts w:ascii="Arial" w:hAnsi="Arial"/>
                <w:b/>
                <w:lang w:eastAsia="en-GB"/>
              </w:rPr>
              <w:t>&lt;</w:t>
            </w:r>
            <w:proofErr w:type="gramEnd"/>
            <w:r w:rsidR="00647F8D">
              <w:rPr>
                <w:rFonts w:ascii="Arial" w:hAnsi="Arial"/>
                <w:b/>
                <w:lang w:eastAsia="en-GB"/>
              </w:rPr>
              <w:t>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720AE" w14:textId="77777777" w:rsidR="001F6297" w:rsidRDefault="001F6297">
      <w:r>
        <w:separator/>
      </w:r>
    </w:p>
  </w:endnote>
  <w:endnote w:type="continuationSeparator" w:id="0">
    <w:p w14:paraId="40C2C76D" w14:textId="77777777" w:rsidR="001F6297" w:rsidRDefault="001F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AC2E8" w14:textId="77777777" w:rsidR="001F6297" w:rsidRDefault="001F6297">
      <w:r>
        <w:separator/>
      </w:r>
    </w:p>
  </w:footnote>
  <w:footnote w:type="continuationSeparator" w:id="0">
    <w:p w14:paraId="18C9D3DA" w14:textId="77777777" w:rsidR="001F6297" w:rsidRDefault="001F6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1F6297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34E2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24EE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3760D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149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0ACC0-42EA-4BBB-8A38-ECB3AF69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2155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14417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2022-03-30T15:50:00Z</dcterms:created>
  <dcterms:modified xsi:type="dcterms:W3CDTF">2022-03-30T15:50:00Z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