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182E8" w14:textId="75549BB3" w:rsidR="0090313D" w:rsidRDefault="0090313D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403</w:t>
      </w:r>
      <w:r>
        <w:rPr>
          <w:b/>
          <w:i/>
          <w:noProof/>
          <w:sz w:val="28"/>
        </w:rPr>
        <w:fldChar w:fldCharType="end"/>
      </w:r>
    </w:p>
    <w:p w14:paraId="45F7DF9D" w14:textId="77777777" w:rsidR="0090313D" w:rsidRDefault="0090313D" w:rsidP="009031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D6149D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CEA011D" w:rsidR="001E41F3" w:rsidRPr="00A1055C" w:rsidRDefault="0090313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0166BE4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</w:t>
            </w:r>
            <w:r w:rsidR="0090313D">
              <w:rPr>
                <w:b/>
                <w:bCs/>
                <w:sz w:val="28"/>
                <w:szCs w:val="28"/>
              </w:rPr>
              <w:t>1</w:t>
            </w:r>
            <w:r w:rsidRPr="00320C94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029EEE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FR1 : Addition of NR5GC R16 SON-MDT test case 8.1.6.1.2.9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BAF063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DAC1D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21ACA" w:rsidRPr="00E21ACA">
              <w:rPr>
                <w:lang w:val="en-US" w:eastAsia="en-GB"/>
              </w:rPr>
              <w:t>Logged MDT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4E0D4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6120F0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6B379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2409CBB" w:rsidR="00EA45BE" w:rsidRDefault="001D702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E55243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87536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263252" w14:textId="00ACF723" w:rsidR="00E21AC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1ACA" w:rsidRPr="00480218">
        <w:rPr>
          <w:rFonts w:cs="Arial"/>
          <w:iCs/>
        </w:rPr>
        <w:t>Table of Contents</w:t>
      </w:r>
      <w:r w:rsidR="00E21ACA">
        <w:tab/>
      </w:r>
      <w:r w:rsidR="00E21ACA">
        <w:fldChar w:fldCharType="begin"/>
      </w:r>
      <w:r w:rsidR="00E21ACA">
        <w:instrText xml:space="preserve"> PAGEREF _Toc88753673 \h </w:instrText>
      </w:r>
      <w:r w:rsidR="00E21ACA">
        <w:fldChar w:fldCharType="separate"/>
      </w:r>
      <w:r w:rsidR="00E21ACA">
        <w:t>2</w:t>
      </w:r>
      <w:r w:rsidR="00E21ACA">
        <w:fldChar w:fldCharType="end"/>
      </w:r>
    </w:p>
    <w:p w14:paraId="2C654949" w14:textId="1003752E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_Toc88753674 \h </w:instrText>
      </w:r>
      <w:r>
        <w:fldChar w:fldCharType="separate"/>
      </w:r>
      <w:r>
        <w:t>3</w:t>
      </w:r>
      <w:r>
        <w:fldChar w:fldCharType="end"/>
      </w:r>
    </w:p>
    <w:p w14:paraId="44B932A9" w14:textId="2D0610F8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_Toc88753675 \h </w:instrText>
      </w:r>
      <w:r>
        <w:fldChar w:fldCharType="separate"/>
      </w:r>
      <w:r>
        <w:t>3</w:t>
      </w:r>
      <w:r>
        <w:fldChar w:fldCharType="end"/>
      </w:r>
    </w:p>
    <w:p w14:paraId="0FD95FA1" w14:textId="6D822439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_Toc88753676 \h </w:instrText>
      </w:r>
      <w:r>
        <w:fldChar w:fldCharType="separate"/>
      </w:r>
      <w:r>
        <w:t>3</w:t>
      </w:r>
      <w:r>
        <w:fldChar w:fldCharType="end"/>
      </w:r>
    </w:p>
    <w:p w14:paraId="21365BFD" w14:textId="00DB9627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_Toc88753677 \h </w:instrText>
      </w:r>
      <w:r>
        <w:fldChar w:fldCharType="separate"/>
      </w:r>
      <w:r>
        <w:t>3</w:t>
      </w:r>
      <w:r>
        <w:fldChar w:fldCharType="end"/>
      </w:r>
    </w:p>
    <w:p w14:paraId="3D73AABD" w14:textId="282A8C3C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_Toc88753678 \h </w:instrText>
      </w:r>
      <w:r>
        <w:fldChar w:fldCharType="separate"/>
      </w:r>
      <w:r>
        <w:t>7</w:t>
      </w:r>
      <w:r>
        <w:fldChar w:fldCharType="end"/>
      </w:r>
    </w:p>
    <w:p w14:paraId="1969E67C" w14:textId="7D248181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_Toc88753679 \h </w:instrText>
      </w:r>
      <w:r>
        <w:fldChar w:fldCharType="separate"/>
      </w:r>
      <w:r>
        <w:t>9</w:t>
      </w:r>
      <w:r>
        <w:fldChar w:fldCharType="end"/>
      </w:r>
    </w:p>
    <w:p w14:paraId="0EBBE403" w14:textId="018ECDD4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_Toc88753680 \h </w:instrText>
      </w:r>
      <w:r>
        <w:fldChar w:fldCharType="separate"/>
      </w:r>
      <w:r>
        <w:t>9</w:t>
      </w:r>
      <w:r>
        <w:fldChar w:fldCharType="end"/>
      </w:r>
    </w:p>
    <w:p w14:paraId="59270D12" w14:textId="19396C58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_Toc88753681 \h </w:instrText>
      </w:r>
      <w:r>
        <w:fldChar w:fldCharType="separate"/>
      </w:r>
      <w:r>
        <w:t>9</w:t>
      </w:r>
      <w:r>
        <w:fldChar w:fldCharType="end"/>
      </w:r>
    </w:p>
    <w:p w14:paraId="4A2D5E67" w14:textId="260D926E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_Toc88753682 \h </w:instrText>
      </w:r>
      <w:r>
        <w:fldChar w:fldCharType="separate"/>
      </w:r>
      <w:r>
        <w:t>10</w:t>
      </w:r>
      <w:r>
        <w:fldChar w:fldCharType="end"/>
      </w:r>
    </w:p>
    <w:p w14:paraId="2E4D4796" w14:textId="498B80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367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6CC29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550B99">
        <w:rPr>
          <w:lang w:eastAsia="ja-JP"/>
        </w:rPr>
        <w:t>8.1.6.1.2.9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4B72AFF2" w:rsidR="001F6625" w:rsidRPr="001D702E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3675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28C000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2.9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3676"/>
      <w:r w:rsidRPr="00854C55">
        <w:rPr>
          <w:b/>
        </w:rPr>
        <w:t>Corrections required</w:t>
      </w:r>
      <w:bookmarkEnd w:id="11"/>
      <w:bookmarkEnd w:id="12"/>
      <w:bookmarkEnd w:id="13"/>
    </w:p>
    <w:p w14:paraId="58584C8E" w14:textId="77777777" w:rsidR="00550B99" w:rsidRDefault="00550B99" w:rsidP="00550B99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3677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36BBD7B6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36B" w14:textId="77777777" w:rsidR="00550B99" w:rsidRDefault="00550B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C5EC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f_TC_8_1_6_1_2_9_NR5GC()</w:t>
            </w:r>
          </w:p>
        </w:tc>
      </w:tr>
      <w:tr w:rsidR="00550B99" w14:paraId="6BEB476D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26F3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1D34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CellID should be corrected at step 5 and UE information request should be sent for logged measurement instead random access at step 19</w:t>
            </w:r>
          </w:p>
        </w:tc>
      </w:tr>
      <w:tr w:rsidR="00550B99" w14:paraId="4DFA7B3A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466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403" w14:textId="77777777" w:rsidR="00550B99" w:rsidRDefault="00550B99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CellID 11 updated and UE information request updated for logged measurement.</w:t>
            </w:r>
          </w:p>
          <w:p w14:paraId="6A6F6173" w14:textId="77777777" w:rsidR="00550B99" w:rsidRDefault="00550B99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50B99" w14:paraId="6868169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2FA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1AC" w14:textId="77777777" w:rsidR="00550B99" w:rsidRDefault="00550B9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</w:t>
            </w:r>
            <w:r>
              <w:rPr>
                <w:rFonts w:ascii="Arial" w:hAnsi="Arial" w:cs="Arial"/>
                <w:lang w:eastAsia="zh-CN"/>
              </w:rPr>
              <w:t>Logged_NR5GC.ttcn</w:t>
            </w:r>
          </w:p>
        </w:tc>
      </w:tr>
      <w:tr w:rsidR="00550B99" w14:paraId="166A4D6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DAF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091" w14:textId="77777777" w:rsidR="00550B99" w:rsidRDefault="00550B99">
            <w:pPr>
              <w:rPr>
                <w:rFonts w:ascii="Arial" w:hAnsi="Arial"/>
                <w:highlight w:val="cyan"/>
              </w:rPr>
            </w:pPr>
          </w:p>
        </w:tc>
      </w:tr>
    </w:tbl>
    <w:p w14:paraId="0727D2C4" w14:textId="77777777" w:rsidR="00550B99" w:rsidRDefault="00550B99" w:rsidP="00550B99">
      <w:pPr>
        <w:rPr>
          <w:lang w:val="en-US"/>
        </w:rPr>
      </w:pPr>
    </w:p>
    <w:p w14:paraId="1DCD7016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0EA4BD0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F6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f_TC_8_1_6_1_2_9_NR5GC() runs on NR5GC_PTC</w:t>
            </w:r>
          </w:p>
          <w:p w14:paraId="768DE92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 /* Logged MDT / Location information   */</w:t>
            </w:r>
          </w:p>
          <w:p w14:paraId="3D371F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06C0DF6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30471AB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2D9472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//@siclog "Step 4" siclog@</w:t>
            </w:r>
          </w:p>
          <w:p w14:paraId="548ABC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8.1.6.1.2.9.3.2-1.(Note 1)</w:t>
            </w:r>
          </w:p>
          <w:p w14:paraId="698032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f_NR_SetCellPowerList(v_CellPowerList_AtT1);</w:t>
            </w:r>
          </w:p>
          <w:p w14:paraId="762C07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22F44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//@siclog "Steps 5-7" siclog@</w:t>
            </w:r>
          </w:p>
          <w:p w14:paraId="3A74F4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UE transmits an RRCSetupRequest message on Cell 11 to initiate a tracking area update procedure. (Note 1)</w:t>
            </w:r>
          </w:p>
          <w:p w14:paraId="33DB2E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v_ReceivedMsg := f_NR_RRC_ConnEst_SON_MDT </w:t>
            </w:r>
            <w:r>
              <w:rPr>
                <w:highlight w:val="yellow"/>
                <w:lang w:val="en-US"/>
              </w:rPr>
              <w:t>(nr_Cell1, logMeasAvailable);</w:t>
            </w:r>
          </w:p>
          <w:p w14:paraId="7A947B7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if (not f_Check_NG_RegistrationReqMsg (v_GMM_MobilityInfo, v_ReceivedMsg.Pdu, Mobility)) {</w:t>
            </w:r>
          </w:p>
          <w:p w14:paraId="2D511A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f_NR_SetVerdictFailOrInconc(__FILE__, __LINE__, "Registration Request Message Failed");</w:t>
            </w:r>
          </w:p>
          <w:p w14:paraId="1B803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21E56AD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f_NR_PreliminaryPass(__FILE__, __LINE__, "Test " &amp; testcasename() &amp; " Step 7: RRCSetupComplete message with logMeasAvailable included");</w:t>
            </w:r>
          </w:p>
          <w:p w14:paraId="793FEFD9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24E157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"Steps 8-10" siclog@</w:t>
            </w:r>
          </w:p>
          <w:p w14:paraId="73F2835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9A5134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0CE10B5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v_GMM_MobilityInfo);</w:t>
            </w:r>
          </w:p>
          <w:p w14:paraId="307C06A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1191C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"Steps 11-18" siclog@</w:t>
            </w:r>
          </w:p>
          <w:p w14:paraId="5B63511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0C29D51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3BE18E8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724C3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387E405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19" siclog@</w:t>
            </w:r>
          </w:p>
          <w:p w14:paraId="5E77BF4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UEInformationRequest message on Cell 11</w:t>
            </w:r>
          </w:p>
          <w:p w14:paraId="32F2911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SRB.send(cas_NR_SRB_RrcPdu_REQ(nr_Cell11,</w:t>
            </w:r>
          </w:p>
          <w:p w14:paraId="1EB4E7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1D33A29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//cs_TimingInfo_Now</w:t>
            </w:r>
          </w:p>
          <w:p w14:paraId="60F0FC4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r>
              <w:rPr>
                <w:highlight w:val="yellow"/>
                <w:lang w:val="en-US"/>
              </w:rPr>
              <w:t>cs_NR_UEInformationRequest_RLF));</w:t>
            </w:r>
          </w:p>
          <w:p w14:paraId="180B1AF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7D155FA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20" siclog@</w:t>
            </w:r>
          </w:p>
          <w:p w14:paraId="380343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UEInformationResponse message where the IE CommonLocationInfo is present.</w:t>
            </w:r>
          </w:p>
          <w:p w14:paraId="704D5A9A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v_ARFCN_Neighbour := f_NR_CellInfo_GetFrequencySSB(nr_Cell11);</w:t>
            </w:r>
          </w:p>
          <w:p w14:paraId="6299B03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v_AbsoluteTimeInfo_r16 := f_MDT_GetAbsolute_TimeStamp();</w:t>
            </w:r>
          </w:p>
          <w:p w14:paraId="3D0937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v_CellIdentityServing := f_NR_CellInfo_GetCellIdentity(nr_Cell1);</w:t>
            </w:r>
          </w:p>
          <w:p w14:paraId="25A3BC7D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v_PhysCellIdNeighbour := f_NR_CellInfo_GetPhysicalCellId(nr_Cell11);</w:t>
            </w:r>
          </w:p>
          <w:p w14:paraId="1582D2B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v_LogMeasInfo_Expected := cr_LogMeasInfo_r16_logMeasInfo(cr_NR_RLF_ReestablishmentCellId(v_CellIdentityServing), {cr_MeasResultLogging2NR_r16(v_ARFCN_Neighbour, {cr_MeasResultLoggingNR_r16(v_PhysCellIdNeighbour)})});</w:t>
            </w:r>
          </w:p>
          <w:p w14:paraId="56DA7F0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v_LogMeasInfo_Expected.locationInfo_r16 := ?;</w:t>
            </w:r>
          </w:p>
          <w:p w14:paraId="1747695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v_LogMeasInfo_Expected, "Step 20");</w:t>
            </w:r>
          </w:p>
          <w:p w14:paraId="29A0DA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1AEBB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f_NR_TestBody_Set(false);</w:t>
            </w:r>
          </w:p>
          <w:p w14:paraId="60F2C9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5D256988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f_NR_Postamble(nr_Cell11, STATE_CONNECTED_3A);</w:t>
            </w:r>
          </w:p>
          <w:p w14:paraId="7F4E5C92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7C4248E4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15F35CC6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43ADAD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f_TC_8_1_6_1_2_9_NR5GC()</w:t>
            </w:r>
          </w:p>
        </w:tc>
      </w:tr>
    </w:tbl>
    <w:p w14:paraId="476B3F02" w14:textId="77777777" w:rsidR="00550B99" w:rsidRDefault="00550B99" w:rsidP="00550B99">
      <w:pPr>
        <w:rPr>
          <w:lang w:val="en-US"/>
        </w:rPr>
      </w:pPr>
    </w:p>
    <w:p w14:paraId="785CFE66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0F8B7124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4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>f  function f_TC_8_1_6_1_2_9_NR5GC() runs on NR5GC_PTC</w:t>
            </w:r>
          </w:p>
          <w:p w14:paraId="50247B1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{ /* Logged MDT / Location information   */</w:t>
            </w:r>
          </w:p>
          <w:p w14:paraId="2292E51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86B84F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4FD9AB6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C90C7E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0952126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//@siclog "Step 4" siclog@</w:t>
            </w:r>
          </w:p>
          <w:p w14:paraId="2C98F4D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8.1.6.1.2.9.3.2-1.(Note 1)</w:t>
            </w:r>
          </w:p>
          <w:p w14:paraId="02F522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f_NR_SetCellPowerList(v_CellPowerList_AtT1);</w:t>
            </w:r>
          </w:p>
          <w:p w14:paraId="114174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72746B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//@siclog "Steps 5-7" siclog@</w:t>
            </w:r>
          </w:p>
          <w:p w14:paraId="58D151E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UE transmits an RRCSetupRequest message on Cell 11 to initiate a tracking area update procedure. (Note 1)</w:t>
            </w:r>
          </w:p>
          <w:p w14:paraId="713F8F7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v_ReceivedMsg := f_NR_RRC_ConnEst_SON_MDT </w:t>
            </w:r>
            <w:r>
              <w:rPr>
                <w:highlight w:val="yellow"/>
                <w:lang w:val="en-US"/>
              </w:rPr>
              <w:t>(nr_Cell11, logMeasAvailable);</w:t>
            </w:r>
          </w:p>
          <w:p w14:paraId="2E708B5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if (not f_Check_NG_RegistrationReqMsg (v_GMM_MobilityInfo, v_ReceivedMsg.Pdu, Mobility)) {</w:t>
            </w:r>
          </w:p>
          <w:p w14:paraId="2E9DAB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f_NR_SetVerdictFailOrInconc(__FILE__, __LINE__, "Registration Request Message Failed");</w:t>
            </w:r>
          </w:p>
          <w:p w14:paraId="71CDBCA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7CCABD2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f_NR_PreliminaryPass(__FILE__, __LINE__, "Test " &amp; testcasename() &amp; " Step 7: RRCSetupComplete message with logMeasAvailable included");</w:t>
            </w:r>
          </w:p>
          <w:p w14:paraId="08C7C928" w14:textId="77777777" w:rsidR="00550B99" w:rsidRDefault="00550B99">
            <w:pPr>
              <w:rPr>
                <w:lang w:val="en-US"/>
              </w:rPr>
            </w:pPr>
          </w:p>
          <w:p w14:paraId="737CAF5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"Steps 8-10" siclog@</w:t>
            </w:r>
          </w:p>
          <w:p w14:paraId="1160669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//Steps 4 to 6 of generic test procedure in TS 38.508-1 [4] subclause 4.9.5.2.2-1 are performed on Cell 11.</w:t>
            </w:r>
          </w:p>
          <w:p w14:paraId="3A4C869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24D469F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v_GMM_MobilityInfo);</w:t>
            </w:r>
          </w:p>
          <w:p w14:paraId="03F1B5B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4316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"Steps 11-18" siclog@</w:t>
            </w:r>
          </w:p>
          <w:p w14:paraId="6977F7A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3A65E87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7294DD2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3F5D20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18881A50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19" siclog@</w:t>
            </w:r>
          </w:p>
          <w:p w14:paraId="38661D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UEInformationRequest message on Cell 11</w:t>
            </w:r>
          </w:p>
          <w:p w14:paraId="4087427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SRB.send(cas_NR_SRB_RrcPdu_REQ(nr_Cell11,</w:t>
            </w:r>
          </w:p>
          <w:p w14:paraId="200DD68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4DECBAB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//cs_TimingInfo_Now</w:t>
            </w:r>
          </w:p>
          <w:p w14:paraId="0DC3A9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r>
              <w:rPr>
                <w:highlight w:val="yellow"/>
                <w:lang w:val="en-US"/>
              </w:rPr>
              <w:t>cs_NR_UEInformationRequest_LOG));</w:t>
            </w:r>
          </w:p>
          <w:p w14:paraId="264FC40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5D203D5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20" siclog@</w:t>
            </w:r>
          </w:p>
          <w:p w14:paraId="38DF56E1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UEInformationResponse message where the IE CommonLocationInfo is present.</w:t>
            </w:r>
          </w:p>
          <w:p w14:paraId="6B14C8C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v_ARFCN_Neighbour := f_NR_CellInfo_GetFrequencySSB(nr_Cell11);</w:t>
            </w:r>
          </w:p>
          <w:p w14:paraId="17669E3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v_AbsoluteTimeInfo_r16 := f_MDT_GetAbsolute_TimeStamp();</w:t>
            </w:r>
          </w:p>
          <w:p w14:paraId="56D0281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v_CellIdentityServing := f_NR_CellInfo_GetCellIdentity(nr_Cell1);</w:t>
            </w:r>
          </w:p>
          <w:p w14:paraId="0A9F46E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v_PhysCellIdNeighbour := f_NR_CellInfo_GetPhysicalCellId(nr_Cell11);</w:t>
            </w:r>
          </w:p>
          <w:p w14:paraId="1B702DD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v_LogMeasInfo_Expected := cr_LogMeasInfo_r16_logMeasInfo(cr_NR_RLF_ReestablishmentCellId(v_CellIdentityServing), {cr_MeasResultLogging2NR_r16(v_ARFCN_Neighbour, {cr_MeasResultLoggingNR_r16(v_PhysCellIdNeighbour)})});</w:t>
            </w:r>
          </w:p>
          <w:p w14:paraId="399B58B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v_LogMeasInfo_Expected.locationInfo_r16 := ?;</w:t>
            </w:r>
          </w:p>
          <w:p w14:paraId="17A8170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v_LogMeasInfo_Expected, "Step 20");</w:t>
            </w:r>
          </w:p>
          <w:p w14:paraId="2687AB7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DC9410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f_NR_TestBody_Set(false);</w:t>
            </w:r>
          </w:p>
          <w:p w14:paraId="6CD18D9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3E322CC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f_NR_Postamble(nr_Cell11, STATE_CONNECTED_3A);</w:t>
            </w:r>
          </w:p>
          <w:p w14:paraId="25ECB46C" w14:textId="77777777" w:rsidR="00550B99" w:rsidRDefault="00550B99">
            <w:pPr>
              <w:rPr>
                <w:lang w:val="en-US"/>
              </w:rPr>
            </w:pPr>
          </w:p>
          <w:p w14:paraId="04D25CD1" w14:textId="77777777" w:rsidR="00550B99" w:rsidRDefault="00550B99">
            <w:pPr>
              <w:rPr>
                <w:lang w:val="en-US"/>
              </w:rPr>
            </w:pPr>
          </w:p>
          <w:p w14:paraId="153F7F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</w:t>
            </w:r>
          </w:p>
          <w:p w14:paraId="401075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f_TC_8_1_6_1_2_9_NR5GC()</w:t>
            </w:r>
          </w:p>
          <w:p w14:paraId="527938F8" w14:textId="77777777" w:rsidR="00550B99" w:rsidRDefault="00550B99">
            <w:pPr>
              <w:ind w:firstLine="195"/>
              <w:rPr>
                <w:lang w:val="en-US" w:eastAsia="zh-CN"/>
              </w:rPr>
            </w:pPr>
          </w:p>
        </w:tc>
      </w:tr>
    </w:tbl>
    <w:p w14:paraId="73802CE5" w14:textId="77777777" w:rsidR="00550B99" w:rsidRDefault="00550B99" w:rsidP="00550B99">
      <w:pPr>
        <w:rPr>
          <w:lang w:val="en-US"/>
        </w:rPr>
      </w:pPr>
    </w:p>
    <w:p w14:paraId="17473D96" w14:textId="77777777" w:rsidR="00550B99" w:rsidRDefault="00550B99" w:rsidP="00550B99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6" w:name="_Toc88753678"/>
      <w:r>
        <w:rPr>
          <w:b/>
          <w:lang w:val="pt-BR"/>
        </w:rPr>
        <w:t>Change 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4D618BCA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8A7" w14:textId="77777777" w:rsidR="00550B99" w:rsidRDefault="00550B99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B3F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550B99" w14:paraId="200A4685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4C" w14:textId="77777777" w:rsidR="00550B99" w:rsidRDefault="00550B99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240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v_ReceivedLogMeasInfoList_r16 should be accessed with index ‘i’ while comparing with expected template p_ExpectedLogMeasInfo_r16</w:t>
            </w:r>
          </w:p>
        </w:tc>
      </w:tr>
      <w:tr w:rsidR="00550B99" w14:paraId="2FD08EAF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AEB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419A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v_ReceivedLogMeasInfoList_r16[i] used instead of v_ReceivedLogMeasInfoList_r16</w:t>
            </w:r>
          </w:p>
        </w:tc>
      </w:tr>
      <w:tr w:rsidR="00550B99" w14:paraId="2CD8442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8BF7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6C01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550B99" w14:paraId="11E43E30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1ADA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E1D" w14:textId="77777777" w:rsidR="00550B99" w:rsidRDefault="00550B99">
            <w:pPr>
              <w:rPr>
                <w:rFonts w:ascii="Arial" w:hAnsi="Arial"/>
                <w:highlight w:val="cyan"/>
              </w:rPr>
            </w:pPr>
          </w:p>
        </w:tc>
      </w:tr>
    </w:tbl>
    <w:p w14:paraId="7C326E22" w14:textId="77777777" w:rsidR="00550B99" w:rsidRDefault="00550B99" w:rsidP="00550B99">
      <w:pPr>
        <w:rPr>
          <w:lang w:val="en-US"/>
        </w:rPr>
      </w:pPr>
    </w:p>
    <w:p w14:paraId="35B7FF1F" w14:textId="77777777" w:rsidR="00550B99" w:rsidRDefault="00550B99" w:rsidP="00550B99">
      <w:pPr>
        <w:rPr>
          <w:lang w:val="en-US"/>
        </w:rPr>
      </w:pPr>
    </w:p>
    <w:p w14:paraId="6EC309F9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6F07A1D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AC2" w14:textId="77777777" w:rsidR="00550B99" w:rsidRDefault="00550B99">
            <w:pPr>
              <w:pStyle w:val="B2"/>
            </w:pPr>
            <w:r>
              <w:t xml:space="preserve">  function f_NR_ReceiveAndVerifyLogMeasInfoList_r16 ( NR_CellId_Type p_CellId,</w:t>
            </w:r>
          </w:p>
          <w:p w14:paraId="1C0C547F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201254D2" w14:textId="77777777" w:rsidR="00550B99" w:rsidRDefault="00550B99">
            <w:pPr>
              <w:pStyle w:val="B2"/>
            </w:pPr>
            <w:r>
              <w:t xml:space="preserve">                                                        charstring p_TestStep := "Step 20")  runs on NR_BASE_PTC</w:t>
            </w:r>
          </w:p>
          <w:p w14:paraId="7A4CB71B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6C197733" w14:textId="77777777" w:rsidR="00550B99" w:rsidRDefault="00550B99">
            <w:pPr>
              <w:pStyle w:val="B2"/>
            </w:pPr>
            <w:r>
              <w:t xml:space="preserve">       var NR_SRB_COMMON_IND v_ReceivedMsg;</w:t>
            </w:r>
          </w:p>
          <w:p w14:paraId="27FECB0D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74C07E5F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17BCFBC0" w14:textId="77777777" w:rsidR="00550B99" w:rsidRDefault="00550B99">
            <w:pPr>
              <w:pStyle w:val="B2"/>
            </w:pPr>
            <w:r>
              <w:t xml:space="preserve">       var integer i;</w:t>
            </w:r>
          </w:p>
          <w:p w14:paraId="4812A454" w14:textId="77777777" w:rsidR="00550B99" w:rsidRDefault="00550B99">
            <w:pPr>
              <w:pStyle w:val="B2"/>
            </w:pPr>
            <w:r>
              <w:t xml:space="preserve">       var integer v_ListLengh;</w:t>
            </w:r>
          </w:p>
          <w:p w14:paraId="0E371178" w14:textId="77777777" w:rsidR="00550B99" w:rsidRDefault="00550B99">
            <w:pPr>
              <w:pStyle w:val="B2"/>
            </w:pPr>
            <w:r>
              <w:t xml:space="preserve">       var boolean v_Match := false;</w:t>
            </w:r>
          </w:p>
          <w:p w14:paraId="71A5F21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06458A31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v_ExpectedLogMeasInfo_r16 := valueof(p_ExpectedLogMeasInfo_r16);</w:t>
            </w:r>
          </w:p>
          <w:p w14:paraId="34D33CDD" w14:textId="77777777" w:rsidR="00550B99" w:rsidRDefault="00550B99">
            <w:pPr>
              <w:pStyle w:val="B2"/>
            </w:pPr>
            <w:r>
              <w:t xml:space="preserve">       SRB.receive(car_NR_SRB1_RrcPdu_IND(p_CellId, cr_38508_UEInformationResponse(tsc_NR_RRC_TI_Def, -,-,</w:t>
            </w:r>
            <w:r>
              <w:rPr>
                <w:highlight w:val="yellow"/>
              </w:rPr>
              <w:t>-,?</w:t>
            </w:r>
            <w:r>
              <w:t>,-,-,-))) -&gt; value v_ReceivedMsg;</w:t>
            </w:r>
          </w:p>
          <w:p w14:paraId="26D2B391" w14:textId="77777777" w:rsidR="00550B99" w:rsidRDefault="00550B99">
            <w:pPr>
              <w:pStyle w:val="B2"/>
            </w:pPr>
            <w:r>
              <w:t xml:space="preserve">       v_ReceivedLogMeasInfoList_r16 := v_ReceivedMsg.Signalling.Rrc.Dcch.message_.messageClassExtension.c2.ueInformationResponse_r16.criticalExtensions.ueInformationResponse_r16.logMeasReport_r16.logMeasInfoList_r16;</w:t>
            </w:r>
          </w:p>
          <w:p w14:paraId="7C3F8DE0" w14:textId="77777777" w:rsidR="00550B99" w:rsidRDefault="00550B99">
            <w:pPr>
              <w:pStyle w:val="B2"/>
            </w:pPr>
            <w:r>
              <w:t xml:space="preserve">       v_ListLengh := lengthof(v_ReceivedLogMeasInfoList_r16);</w:t>
            </w:r>
          </w:p>
          <w:p w14:paraId="2D32C02A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0F02D36B" w14:textId="77777777" w:rsidR="00550B99" w:rsidRDefault="00550B99">
            <w:pPr>
              <w:pStyle w:val="B2"/>
            </w:pPr>
            <w:r>
              <w:t xml:space="preserve">       for (i:=0;i&lt;v_ListLengh;i:=i+1)</w:t>
            </w:r>
          </w:p>
          <w:p w14:paraId="7A756046" w14:textId="77777777" w:rsidR="00550B99" w:rsidRDefault="00550B99">
            <w:pPr>
              <w:pStyle w:val="B2"/>
            </w:pPr>
            <w:r>
              <w:lastRenderedPageBreak/>
              <w:t xml:space="preserve">       {</w:t>
            </w:r>
          </w:p>
          <w:p w14:paraId="03FB444F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match(v_ExpectedLogMeasInfo_r16, v_ReceivedLogMeasInfoList_r16[i]))</w:t>
            </w:r>
          </w:p>
          <w:p w14:paraId="59784D4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773ABBE5" w14:textId="77777777" w:rsidR="00550B99" w:rsidRDefault="00550B99">
            <w:pPr>
              <w:pStyle w:val="B2"/>
            </w:pPr>
            <w:r>
              <w:t xml:space="preserve">               v_Match := true;</w:t>
            </w:r>
          </w:p>
          <w:p w14:paraId="2347251F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7B67E382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5B8FFCD8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3DE3C5CF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662859C8" w14:textId="77777777" w:rsidR="00550B99" w:rsidRDefault="00550B99">
            <w:pPr>
              <w:pStyle w:val="B2"/>
            </w:pPr>
            <w:r>
              <w:t xml:space="preserve">       if(v_Match)</w:t>
            </w:r>
          </w:p>
          <w:p w14:paraId="350947B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0110D33" w14:textId="77777777" w:rsidR="00550B99" w:rsidRDefault="00550B99">
            <w:pPr>
              <w:pStyle w:val="B2"/>
            </w:pPr>
            <w:r>
              <w:t xml:space="preserve">           f_NR_PreliminaryPass(__FILE__, __LINE__, "Test " &amp; testcasename() &amp; " " &amp; p_TestStep);</w:t>
            </w:r>
          </w:p>
          <w:p w14:paraId="69342F92" w14:textId="77777777" w:rsidR="00550B99" w:rsidRDefault="00550B99">
            <w:pPr>
              <w:pStyle w:val="B2"/>
            </w:pPr>
          </w:p>
          <w:p w14:paraId="1211F046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53B670C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62ED2B59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FA4D611" w14:textId="77777777" w:rsidR="00550B99" w:rsidRDefault="00550B99">
            <w:pPr>
              <w:pStyle w:val="B2"/>
            </w:pPr>
            <w:r>
              <w:t xml:space="preserve">           f_NR_SetVerdictFailOrInconc(__FILE__, __LINE__, "Test " &amp; testcasename() &amp; " " &amp; p_TestStep);</w:t>
            </w:r>
          </w:p>
          <w:p w14:paraId="31B510C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0A50C05E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62898B91" w14:textId="77777777" w:rsidR="00550B99" w:rsidRDefault="00550B99" w:rsidP="00550B99">
      <w:pPr>
        <w:rPr>
          <w:lang w:val="en-US"/>
        </w:rPr>
      </w:pPr>
    </w:p>
    <w:p w14:paraId="51BC1C21" w14:textId="77777777" w:rsidR="00550B99" w:rsidRDefault="00550B99" w:rsidP="00550B99">
      <w:pPr>
        <w:rPr>
          <w:lang w:val="en-US"/>
        </w:rPr>
      </w:pPr>
    </w:p>
    <w:p w14:paraId="389011C1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7AAF6E8E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4F2" w14:textId="77777777" w:rsidR="00550B99" w:rsidRDefault="00550B99">
            <w:pPr>
              <w:pStyle w:val="B2"/>
            </w:pPr>
            <w:r>
              <w:t xml:space="preserve">  function f_NR_ReceiveAndVerifyLogMeasInfoList_r16 ( NR_CellId_Type p_CellId,</w:t>
            </w:r>
          </w:p>
          <w:p w14:paraId="1F2CC480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137B18E7" w14:textId="77777777" w:rsidR="00550B99" w:rsidRDefault="00550B99">
            <w:pPr>
              <w:pStyle w:val="B2"/>
            </w:pPr>
            <w:r>
              <w:t xml:space="preserve">                                                        charstring p_TestStep := "Step 20")  runs on NR_BASE_PTC</w:t>
            </w:r>
          </w:p>
          <w:p w14:paraId="74770472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14F281E7" w14:textId="77777777" w:rsidR="00550B99" w:rsidRDefault="00550B99">
            <w:pPr>
              <w:pStyle w:val="B2"/>
            </w:pPr>
            <w:r>
              <w:t xml:space="preserve">       var NR_SRB_COMMON_IND v_ReceivedMsg;</w:t>
            </w:r>
          </w:p>
          <w:p w14:paraId="366E3164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3C69A531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3BF316CD" w14:textId="77777777" w:rsidR="00550B99" w:rsidRDefault="00550B99">
            <w:pPr>
              <w:pStyle w:val="B2"/>
            </w:pPr>
            <w:r>
              <w:t xml:space="preserve">       var integer i;</w:t>
            </w:r>
          </w:p>
          <w:p w14:paraId="77BE93AE" w14:textId="77777777" w:rsidR="00550B99" w:rsidRDefault="00550B99">
            <w:pPr>
              <w:pStyle w:val="B2"/>
            </w:pPr>
            <w:r>
              <w:t xml:space="preserve">       var integer v_ListLengh;</w:t>
            </w:r>
          </w:p>
          <w:p w14:paraId="653478EA" w14:textId="77777777" w:rsidR="00550B99" w:rsidRDefault="00550B99">
            <w:pPr>
              <w:pStyle w:val="B2"/>
            </w:pPr>
            <w:r>
              <w:t xml:space="preserve">       var boolean v_Match := false;</w:t>
            </w:r>
          </w:p>
          <w:p w14:paraId="290F88D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54018628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v_ExpectedLogMeasInfo_r16 := p_ExpectedLogMeasInfo_r16;</w:t>
            </w:r>
          </w:p>
          <w:p w14:paraId="59849581" w14:textId="77777777" w:rsidR="00550B99" w:rsidRDefault="00550B99">
            <w:pPr>
              <w:pStyle w:val="B2"/>
            </w:pPr>
            <w:r>
              <w:t xml:space="preserve">       SRB.receive(car_NR_SRB1_RrcPdu_IND(p_CellId, cr_38508_UEInformationResponse(tsc_NR_RRC_TI_Def, -,-,</w:t>
            </w:r>
            <w:r>
              <w:rPr>
                <w:highlight w:val="yellow"/>
              </w:rPr>
              <w:t>?,-</w:t>
            </w:r>
            <w:r>
              <w:t>,-,-,-))) -&gt; value v_ReceivedMsg;</w:t>
            </w:r>
          </w:p>
          <w:p w14:paraId="4E68620F" w14:textId="77777777" w:rsidR="00550B99" w:rsidRDefault="00550B99">
            <w:pPr>
              <w:pStyle w:val="B2"/>
            </w:pPr>
            <w:r>
              <w:lastRenderedPageBreak/>
              <w:t xml:space="preserve">       v_ReceivedLogMeasInfoList_r16 := v_ReceivedMsg.Signalling.Rrc.Dcch.message_.messageClassExtension.c2.ueInformationResponse_r16.criticalExtensions.ueInformationResponse_r16.logMeasReport_r16.logMeasInfoList_r16;</w:t>
            </w:r>
          </w:p>
          <w:p w14:paraId="1586BE61" w14:textId="77777777" w:rsidR="00550B99" w:rsidRDefault="00550B99">
            <w:pPr>
              <w:pStyle w:val="B2"/>
            </w:pPr>
            <w:r>
              <w:t xml:space="preserve">       v_ListLengh := lengthof(v_ReceivedLogMeasInfoList_r16);</w:t>
            </w:r>
          </w:p>
          <w:p w14:paraId="6D425C69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25E02BCC" w14:textId="77777777" w:rsidR="00550B99" w:rsidRDefault="00550B99">
            <w:pPr>
              <w:pStyle w:val="B2"/>
            </w:pPr>
            <w:r>
              <w:t xml:space="preserve">       for (i:=0;i&lt;v_ListLengh;i:=i+1)</w:t>
            </w:r>
          </w:p>
          <w:p w14:paraId="23FCEA22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8AED698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match(v_ReceivedLogMeasInfoList_r16[i],v_ExpectedLogMeasInfo_r16 ))</w:t>
            </w:r>
          </w:p>
          <w:p w14:paraId="266B608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0064118A" w14:textId="77777777" w:rsidR="00550B99" w:rsidRDefault="00550B99">
            <w:pPr>
              <w:pStyle w:val="B2"/>
            </w:pPr>
            <w:r>
              <w:t xml:space="preserve">               v_Match := true;</w:t>
            </w:r>
          </w:p>
          <w:p w14:paraId="1A018878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47DD12F3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072CD4B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DE8633D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37340C4E" w14:textId="77777777" w:rsidR="00550B99" w:rsidRDefault="00550B99">
            <w:pPr>
              <w:pStyle w:val="B2"/>
            </w:pPr>
            <w:r>
              <w:t xml:space="preserve">       if(v_Match)</w:t>
            </w:r>
          </w:p>
          <w:p w14:paraId="62C8CA73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C0B8DDF" w14:textId="77777777" w:rsidR="00550B99" w:rsidRDefault="00550B99">
            <w:pPr>
              <w:pStyle w:val="B2"/>
            </w:pPr>
            <w:r>
              <w:t xml:space="preserve">           f_NR_PreliminaryPass(__FILE__, __LINE__, "Test " &amp; testcasename() &amp; " " &amp; p_TestStep);</w:t>
            </w:r>
          </w:p>
          <w:p w14:paraId="724E73A8" w14:textId="77777777" w:rsidR="00550B99" w:rsidRDefault="00550B99">
            <w:pPr>
              <w:pStyle w:val="B2"/>
            </w:pPr>
          </w:p>
          <w:p w14:paraId="46B7F775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1A9D0E0F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1631250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76662D45" w14:textId="77777777" w:rsidR="00550B99" w:rsidRDefault="00550B99">
            <w:pPr>
              <w:pStyle w:val="B2"/>
            </w:pPr>
            <w:r>
              <w:t xml:space="preserve">           f_NR_SetVerdictFailOrInconc(__FILE__, __LINE__, "Test " &amp; testcasename() &amp; " " &amp; p_TestStep);</w:t>
            </w:r>
          </w:p>
          <w:p w14:paraId="48E3A4F4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603C0C44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3A4EFBFC" w14:textId="230B5B37" w:rsidR="00E0630E" w:rsidRDefault="00E0630E">
      <w:pPr>
        <w:spacing w:after="0"/>
        <w:rPr>
          <w:lang w:eastAsia="en-GB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58491298"/>
      <w:bookmarkStart w:id="18" w:name="_Toc60751532"/>
      <w:bookmarkStart w:id="19" w:name="_Toc60757078"/>
      <w:bookmarkStart w:id="20" w:name="_Toc88753679"/>
      <w:r w:rsidRPr="00DE7BF5">
        <w:rPr>
          <w:b/>
        </w:rPr>
        <w:t>Branches Executed</w:t>
      </w:r>
      <w:bookmarkEnd w:id="17"/>
      <w:bookmarkEnd w:id="18"/>
      <w:bookmarkEnd w:id="19"/>
      <w:bookmarkEnd w:id="20"/>
    </w:p>
    <w:p w14:paraId="2A205F46" w14:textId="71A7F16C" w:rsidR="00DE4F41" w:rsidRPr="00742FC5" w:rsidRDefault="00DE4F41" w:rsidP="00DE4F41">
      <w:pPr>
        <w:pStyle w:val="ListParagraph"/>
        <w:ind w:left="432"/>
        <w:rPr>
          <w:rFonts w:cs="Arial"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8753680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88753681"/>
      <w:r w:rsidRPr="001D702E">
        <w:rPr>
          <w:rFonts w:cs="Arial"/>
          <w:b/>
        </w:rPr>
        <w:t>Samsung SM-G996B</w:t>
      </w:r>
      <w:bookmarkEnd w:id="27"/>
    </w:p>
    <w:p w14:paraId="267ACFCB" w14:textId="5F0FFA03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07C988DF" w:rsidR="006729D3" w:rsidRPr="00A744FD" w:rsidRDefault="006729D3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lastRenderedPageBreak/>
        <w:t>PICS/PIXIT parameter file:</w:t>
      </w:r>
    </w:p>
    <w:p w14:paraId="4BDF8C8F" w14:textId="18036FD3" w:rsidR="006729D3" w:rsidRPr="00A744FD" w:rsidRDefault="006729D3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_PIXIT.txt</w:t>
      </w:r>
    </w:p>
    <w:p w14:paraId="5EF96D66" w14:textId="5D678243" w:rsidR="00170442" w:rsidRPr="00AB3F52" w:rsidRDefault="00170442" w:rsidP="006729D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8" w:name="_Toc122434496"/>
      <w:bookmarkStart w:id="29" w:name="_Toc295288973"/>
      <w:bookmarkStart w:id="30" w:name="_Toc325725668"/>
      <w:bookmarkStart w:id="31" w:name="_Toc51622110"/>
      <w:bookmarkStart w:id="32" w:name="_Toc56072725"/>
      <w:bookmarkStart w:id="33" w:name="_Toc88753682"/>
      <w:r w:rsidRPr="000A26C1">
        <w:rPr>
          <w:rFonts w:cs="Arial"/>
        </w:rPr>
        <w:t>References</w:t>
      </w:r>
      <w:bookmarkEnd w:id="28"/>
      <w:bookmarkEnd w:id="29"/>
      <w:bookmarkEnd w:id="30"/>
      <w:bookmarkEnd w:id="31"/>
      <w:bookmarkEnd w:id="32"/>
      <w:bookmarkEnd w:id="33"/>
    </w:p>
    <w:p w14:paraId="00A4049D" w14:textId="1A45A59C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75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FR1 : Supporting information for addition of NR5GC R16 SON-MDT test case 8.1.6.1.2.9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21197" w14:textId="77777777" w:rsidR="00BD728A" w:rsidRDefault="00BD728A">
      <w:r>
        <w:separator/>
      </w:r>
    </w:p>
  </w:endnote>
  <w:endnote w:type="continuationSeparator" w:id="0">
    <w:p w14:paraId="7AC85209" w14:textId="77777777" w:rsidR="00BD728A" w:rsidRDefault="00BD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45B52" w14:textId="77777777" w:rsidR="00BD728A" w:rsidRDefault="00BD728A">
      <w:r>
        <w:separator/>
      </w:r>
    </w:p>
  </w:footnote>
  <w:footnote w:type="continuationSeparator" w:id="0">
    <w:p w14:paraId="4A60E86E" w14:textId="77777777" w:rsidR="00BD728A" w:rsidRDefault="00BD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B35615" w:rsidRDefault="00B35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B35615" w:rsidRDefault="00B35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B35615" w:rsidRDefault="00B35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B35615" w:rsidRDefault="00B35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B7FED"/>
    <w:rsid w:val="000C038A"/>
    <w:rsid w:val="000C41F7"/>
    <w:rsid w:val="000C6598"/>
    <w:rsid w:val="000C774B"/>
    <w:rsid w:val="000D44B3"/>
    <w:rsid w:val="000D4DF9"/>
    <w:rsid w:val="000D6C25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0313D"/>
    <w:rsid w:val="009148DE"/>
    <w:rsid w:val="0092038E"/>
    <w:rsid w:val="00920BC1"/>
    <w:rsid w:val="00937A5E"/>
    <w:rsid w:val="00941E30"/>
    <w:rsid w:val="00946BFB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51C00"/>
    <w:rsid w:val="00B626C6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D728A"/>
    <w:rsid w:val="00BE0CDC"/>
    <w:rsid w:val="00C068AF"/>
    <w:rsid w:val="00C32A09"/>
    <w:rsid w:val="00C350C5"/>
    <w:rsid w:val="00C3633B"/>
    <w:rsid w:val="00C462F9"/>
    <w:rsid w:val="00C46B54"/>
    <w:rsid w:val="00C5019A"/>
    <w:rsid w:val="00C669AC"/>
    <w:rsid w:val="00C66BA2"/>
    <w:rsid w:val="00C80C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7C7D-62D2-4E3A-BBD6-7181DB5A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10</Pages>
  <Words>1231</Words>
  <Characters>12417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24</cp:revision>
  <cp:lastPrinted>1900-01-01T07:00:00Z</cp:lastPrinted>
  <dcterms:created xsi:type="dcterms:W3CDTF">2021-10-20T07:15:00Z</dcterms:created>
  <dcterms:modified xsi:type="dcterms:W3CDTF">2022-03-08T12:59:00Z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