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EA18" w14:textId="3F4FF2FA" w:rsidR="00506520" w:rsidRDefault="00506520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8B618B">
          <w:rPr>
            <w:b/>
            <w:i/>
            <w:noProof/>
            <w:sz w:val="28"/>
          </w:rPr>
          <w:t>398</w:t>
        </w:r>
      </w:fldSimple>
    </w:p>
    <w:p w14:paraId="33945FE1" w14:textId="77777777" w:rsidR="00506520" w:rsidRDefault="00506520" w:rsidP="005065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782E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8150D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3F26F95" w:rsidR="001E41F3" w:rsidRPr="00A1055C" w:rsidRDefault="0050652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4FFA29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65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BC2A8A7" w:rsidR="001E41F3" w:rsidRDefault="00CA742A" w:rsidP="00715499">
            <w:pPr>
              <w:pStyle w:val="CRCoverPage"/>
              <w:spacing w:after="0"/>
            </w:pPr>
            <w:r w:rsidRPr="00CA742A">
              <w:t>Correction for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A5471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CA74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4AF1A" w14:textId="1A383EFF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668E70C7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0189778F" w14:textId="5E12480D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</w:p>
          <w:p w14:paraId="36529E37" w14:textId="68641C0E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4FE73607" w:rsidR="006408D7" w:rsidRDefault="006408D7" w:rsidP="008150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1310C" w14:textId="4C2B3FA0" w:rsidR="008150DE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78136D6D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6CD5A47D" w14:textId="77777777" w:rsidR="006408D7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  <w:p w14:paraId="5B144246" w14:textId="77777777" w:rsidR="008150DE" w:rsidRDefault="008150DE" w:rsidP="008150DE">
            <w:pPr>
              <w:pStyle w:val="ListParagraph"/>
              <w:rPr>
                <w:noProof/>
              </w:rPr>
            </w:pPr>
          </w:p>
          <w:p w14:paraId="171ADF2A" w14:textId="7886D199" w:rsidR="008150DE" w:rsidRPr="00D3537B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2E18D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E57387" w:rsidR="006408D7" w:rsidRDefault="00CA742A" w:rsidP="006408D7">
            <w:pPr>
              <w:pStyle w:val="CRCoverPage"/>
              <w:spacing w:after="0"/>
              <w:rPr>
                <w:noProof/>
              </w:rPr>
            </w:pPr>
            <w:r>
              <w:t>7.1.1.1.6.NR5GC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69143C54" w:rsidR="00D97FDC" w:rsidRDefault="00D97FDC" w:rsidP="00D97FDC"/>
    <w:p w14:paraId="724C1C84" w14:textId="77777777" w:rsidR="008150DE" w:rsidRDefault="008150DE" w:rsidP="008150D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50DE" w14:paraId="68E7A141" w14:textId="77777777" w:rsidTr="008F578A">
        <w:trPr>
          <w:trHeight w:val="447"/>
        </w:trPr>
        <w:tc>
          <w:tcPr>
            <w:tcW w:w="1985" w:type="dxa"/>
          </w:tcPr>
          <w:p w14:paraId="6CEEF0B5" w14:textId="77777777" w:rsidR="008150DE" w:rsidRDefault="008150DE" w:rsidP="008F57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5953A3B" w14:textId="77777777" w:rsidR="008150DE" w:rsidRDefault="008150DE" w:rsidP="008F578A">
            <w:pPr>
              <w:spacing w:after="0"/>
            </w:pPr>
            <w:r w:rsidRPr="00953D1F">
              <w:t>f_TC_7_1_1_1_6_NR_TestBody</w:t>
            </w:r>
            <w:r>
              <w:t>()</w:t>
            </w:r>
          </w:p>
        </w:tc>
      </w:tr>
      <w:tr w:rsidR="008150DE" w14:paraId="498C7D49" w14:textId="77777777" w:rsidTr="008F578A">
        <w:trPr>
          <w:trHeight w:val="452"/>
        </w:trPr>
        <w:tc>
          <w:tcPr>
            <w:tcW w:w="1985" w:type="dxa"/>
          </w:tcPr>
          <w:p w14:paraId="192220D1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51C279" w14:textId="77777777" w:rsidR="008150DE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549E7FE9" w14:textId="77777777" w:rsidR="008150DE" w:rsidRDefault="008150DE" w:rsidP="008F578A">
            <w:pPr>
              <w:pStyle w:val="ListParagraph"/>
              <w:rPr>
                <w:rFonts w:ascii="Arial" w:hAnsi="Arial" w:cs="Arial"/>
              </w:rPr>
            </w:pPr>
          </w:p>
          <w:p w14:paraId="5F9DF352" w14:textId="77777777" w:rsidR="008150DE" w:rsidRPr="006667C0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Receipt of RRCSetupComplete in parallel with step 10 should fail the test case</w:t>
            </w:r>
          </w:p>
        </w:tc>
      </w:tr>
      <w:tr w:rsidR="008150DE" w14:paraId="5A00286D" w14:textId="77777777" w:rsidTr="008F578A">
        <w:tc>
          <w:tcPr>
            <w:tcW w:w="1985" w:type="dxa"/>
          </w:tcPr>
          <w:p w14:paraId="2DAF33F6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69210F" w14:textId="77777777" w:rsidR="008150DE" w:rsidRPr="006667C0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SG"/>
              </w:rPr>
              <w:t xml:space="preserve"> Add interleave blocks ar steps 2-4 and 6-8 into </w:t>
            </w:r>
            <w:r w:rsidRPr="006667C0">
              <w:rPr>
                <w:lang w:val="en-US"/>
              </w:rPr>
              <w:t xml:space="preserve">interleave, and </w:t>
            </w:r>
            <w:r w:rsidRPr="006667C0">
              <w:t>add guard checks at steps 10-12</w:t>
            </w:r>
          </w:p>
          <w:p w14:paraId="1D261B3C" w14:textId="77777777" w:rsidR="008150DE" w:rsidRPr="006667C0" w:rsidRDefault="008150DE" w:rsidP="008F578A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59EF9E05" w14:textId="0AA59721" w:rsidR="008150DE" w:rsidRPr="008150DE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US"/>
              </w:rPr>
              <w:t xml:space="preserve">set </w:t>
            </w:r>
            <w:r w:rsidRPr="006667C0">
              <w:t>fail veridict if RRCSetupComplete is received at steps 10-12</w:t>
            </w:r>
          </w:p>
          <w:p w14:paraId="54254B2B" w14:textId="77777777" w:rsidR="008150DE" w:rsidRDefault="008150DE" w:rsidP="008150DE">
            <w:pPr>
              <w:pStyle w:val="ListParagraph"/>
              <w:rPr>
                <w:lang w:val="en-US"/>
              </w:rPr>
            </w:pPr>
          </w:p>
          <w:p w14:paraId="0DA37DFF" w14:textId="35C19EEB" w:rsidR="008150DE" w:rsidRPr="006667C0" w:rsidRDefault="008150DE" w:rsidP="008150DE">
            <w:pPr>
              <w:pStyle w:val="CRCoverPage"/>
              <w:spacing w:after="0"/>
              <w:rPr>
                <w:lang w:val="en-US"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  <w:p w14:paraId="588DFBC2" w14:textId="77777777" w:rsidR="008150DE" w:rsidRDefault="008150DE" w:rsidP="008F578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8150DE" w14:paraId="3E72DFAB" w14:textId="77777777" w:rsidTr="008F578A">
        <w:tc>
          <w:tcPr>
            <w:tcW w:w="1985" w:type="dxa"/>
          </w:tcPr>
          <w:p w14:paraId="531BCD77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A62F56" w14:textId="77777777" w:rsidR="008150DE" w:rsidRDefault="008150DE" w:rsidP="008F578A">
            <w:pPr>
              <w:spacing w:after="0"/>
              <w:rPr>
                <w:rFonts w:ascii="Arial" w:hAnsi="Arial" w:cs="Arial"/>
                <w:lang w:val="en-US"/>
              </w:rPr>
            </w:pPr>
            <w:r w:rsidRPr="00953D1F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8150DE" w14:paraId="5A924813" w14:textId="77777777" w:rsidTr="008F578A">
        <w:tc>
          <w:tcPr>
            <w:tcW w:w="1985" w:type="dxa"/>
          </w:tcPr>
          <w:p w14:paraId="57FB6C7A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7D577D" w14:textId="77777777" w:rsidR="008150DE" w:rsidRDefault="008150DE" w:rsidP="008F578A">
            <w:pPr>
              <w:rPr>
                <w:rFonts w:ascii="Arial" w:hAnsi="Arial"/>
                <w:highlight w:val="cyan"/>
              </w:rPr>
            </w:pPr>
          </w:p>
        </w:tc>
      </w:tr>
    </w:tbl>
    <w:p w14:paraId="38E3EFCC" w14:textId="77777777" w:rsidR="008150DE" w:rsidRDefault="008150DE" w:rsidP="008150DE">
      <w:pPr>
        <w:rPr>
          <w:lang w:val="en-US"/>
        </w:rPr>
      </w:pPr>
    </w:p>
    <w:p w14:paraId="1B73385B" w14:textId="77777777" w:rsidR="008150DE" w:rsidRDefault="008150DE" w:rsidP="008150D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19A84579" w14:textId="77777777" w:rsidTr="008F578A">
        <w:tc>
          <w:tcPr>
            <w:tcW w:w="9855" w:type="dxa"/>
          </w:tcPr>
          <w:p w14:paraId="2E45CD5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>function f_TC_7_1_1_1_6_NR_TestBody() runs on NR_BASE_PTC return NG_NAS_MSG_Indication_Type</w:t>
            </w:r>
          </w:p>
          <w:p w14:paraId="46E2FA4A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0CA8BC82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40546F9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NG_NAS_MSG_Indication_Type v_NasInd;</w:t>
            </w:r>
          </w:p>
          <w:p w14:paraId="024AB03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t_Watchdog := 10.0; //@sic r5s190764 sic@</w:t>
            </w:r>
          </w:p>
          <w:p w14:paraId="06569063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41EDE31C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5E2E7C0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t_Watchdog.start;</w:t>
            </w:r>
          </w:p>
          <w:p w14:paraId="38592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2" siclog@</w:t>
            </w:r>
          </w:p>
          <w:p w14:paraId="4FF1483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SYSIND.receive(car_NR_PRACH_Preamble_IND(nr_Cell1, -, (0..31)));</w:t>
            </w:r>
          </w:p>
          <w:p w14:paraId="766C0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f_NR_PreliminaryPass(__FILE__, __LINE__, "Step 2");</w:t>
            </w:r>
          </w:p>
          <w:p w14:paraId="2A6482D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3" siclog@</w:t>
            </w:r>
          </w:p>
          <w:p w14:paraId="6CFC0B8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C5243C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4" siclog@</w:t>
            </w:r>
          </w:p>
          <w:p w14:paraId="1B001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6E8E18B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5" siclog@     //Preconfigured at SS</w:t>
            </w:r>
          </w:p>
          <w:p w14:paraId="5C55FFB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6" siclog@</w:t>
            </w:r>
          </w:p>
          <w:p w14:paraId="6A3FD8FC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SYSIND.receive(car_NR_PRACH_Preamble_IND(nr_Cell1, -, (0..31)));</w:t>
            </w:r>
          </w:p>
          <w:p w14:paraId="2E741CA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f_NR_PreliminaryPass(__FILE__, __LINE__, "Step 6");</w:t>
            </w:r>
          </w:p>
          <w:p w14:paraId="377C1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7" siclog@</w:t>
            </w:r>
          </w:p>
          <w:p w14:paraId="2F4E8E0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3AA623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8" siclog@</w:t>
            </w:r>
          </w:p>
          <w:p w14:paraId="6A86345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3991CF9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siclog@</w:t>
            </w:r>
          </w:p>
          <w:p w14:paraId="29D55DE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980011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siclog@</w:t>
            </w:r>
          </w:p>
          <w:p w14:paraId="3EB5D21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60490821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>[] SYSIND.receive(car_NR_PRACH_Preamble_IND(nr_Cell1, -, (0..31)))</w:t>
            </w:r>
          </w:p>
          <w:p w14:paraId="6CC9C309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134C2370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f_NR_PreliminaryPass(__FILE__, __LINE__, "Step 10");</w:t>
            </w:r>
          </w:p>
          <w:p w14:paraId="6AF83A3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4FDDD7C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[] SRB.receive(car_NR_SRB_RrcPdu_IND(nr_Cell1, tsc_NR_RbId_SRB1, cr_38508_RRCSetupComplete(tsc_NR_RRC_TI_Def)))</w:t>
            </w:r>
          </w:p>
          <w:p w14:paraId="0CAB9C9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2EA27E7B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</w:p>
          <w:p w14:paraId="2ADB0EA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0CEB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0612B5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siclog@</w:t>
            </w:r>
          </w:p>
          <w:p w14:paraId="16D7D4A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104C2D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siclog@</w:t>
            </w:r>
          </w:p>
          <w:p w14:paraId="5EB354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20CBD3A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13" siclog@</w:t>
            </w:r>
          </w:p>
          <w:p w14:paraId="4683123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D5FC24B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siclog@</w:t>
            </w:r>
          </w:p>
          <w:p w14:paraId="4DAD950E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v_NasInd := f_NR_RRCSetupComplete_Def(nr_Cell1, cr_38508_RRCSetupComplete(tsc_NR_RRC_TI_Def));</w:t>
            </w:r>
          </w:p>
          <w:p w14:paraId="173C23D0" w14:textId="77777777" w:rsidR="008150DE" w:rsidRDefault="008150DE" w:rsidP="008F578A">
            <w:pPr>
              <w:rPr>
                <w:lang w:val="en-US"/>
              </w:rPr>
            </w:pPr>
          </w:p>
          <w:p w14:paraId="7936A15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// disable PRACH reception indication</w:t>
            </w:r>
          </w:p>
          <w:p w14:paraId="3FD8D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f_NR_SS_SystemIndCtrlConfig(nr_Cell1, cds_NR_SystemIndCtrl_RachPreamble(disable));</w:t>
            </w:r>
          </w:p>
          <w:p w14:paraId="7D74324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return v_NasInd;</w:t>
            </w:r>
          </w:p>
          <w:p w14:paraId="6DBA2848" w14:textId="77777777" w:rsidR="008150DE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};</w:t>
            </w:r>
          </w:p>
        </w:tc>
      </w:tr>
    </w:tbl>
    <w:p w14:paraId="677DFB69" w14:textId="77777777" w:rsidR="008150DE" w:rsidRDefault="008150DE" w:rsidP="008150DE">
      <w:pPr>
        <w:rPr>
          <w:lang w:val="en-US"/>
        </w:rPr>
      </w:pPr>
    </w:p>
    <w:p w14:paraId="6722DDC8" w14:textId="77777777" w:rsidR="008150DE" w:rsidRDefault="008150DE" w:rsidP="008150D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2E99B564" w14:textId="77777777" w:rsidTr="008F578A">
        <w:tc>
          <w:tcPr>
            <w:tcW w:w="9855" w:type="dxa"/>
          </w:tcPr>
          <w:p w14:paraId="524B14F5" w14:textId="77777777" w:rsidR="008150DE" w:rsidRDefault="008150DE" w:rsidP="008150DE">
            <w:r>
              <w:t>function f_TC_7_1_1_1_6_NR_TestBody() runs on NR_BASE_PTC return NG_NAS_MSG_Indication_Type</w:t>
            </w:r>
          </w:p>
          <w:p w14:paraId="256FE089" w14:textId="77777777" w:rsidR="008150DE" w:rsidRDefault="008150DE" w:rsidP="008150DE">
            <w:r>
              <w:t xml:space="preserve">  {</w:t>
            </w:r>
          </w:p>
          <w:p w14:paraId="50059FF7" w14:textId="77777777" w:rsidR="008150DE" w:rsidRDefault="008150DE" w:rsidP="008150DE">
            <w:r>
              <w:t xml:space="preserve">    </w:t>
            </w:r>
          </w:p>
          <w:p w14:paraId="02D6A96A" w14:textId="40BE32D2" w:rsidR="008150DE" w:rsidRDefault="008150DE" w:rsidP="008150DE">
            <w:r>
              <w:t xml:space="preserve">    </w:t>
            </w:r>
          </w:p>
          <w:p w14:paraId="002E0374" w14:textId="77777777" w:rsidR="008150DE" w:rsidRPr="008150DE" w:rsidRDefault="008150DE" w:rsidP="008150DE">
            <w:pPr>
              <w:rPr>
                <w:highlight w:val="yellow"/>
              </w:rPr>
            </w:pPr>
            <w:r>
              <w:tab/>
            </w:r>
            <w:r w:rsidRPr="008150DE">
              <w:rPr>
                <w:highlight w:val="yellow"/>
              </w:rPr>
              <w:t>var template (omit) NR_SRB_COMMON_IND v_SrbIndDummy := omit;</w:t>
            </w:r>
          </w:p>
          <w:p w14:paraId="0047389D" w14:textId="77777777" w:rsidR="008150DE" w:rsidRDefault="008150DE" w:rsidP="008150DE">
            <w:r w:rsidRPr="008150DE">
              <w:rPr>
                <w:highlight w:val="yellow"/>
              </w:rPr>
              <w:t xml:space="preserve">    var  template (omit) NR_SYSTEM_IND v_SysIndDummy := omit;</w:t>
            </w:r>
          </w:p>
          <w:p w14:paraId="47537D60" w14:textId="77777777" w:rsidR="008150DE" w:rsidRDefault="008150DE" w:rsidP="008150DE">
            <w:r>
              <w:t xml:space="preserve">     var NG_NAS_MSG_Indication_Type v_NasInd;</w:t>
            </w:r>
          </w:p>
          <w:p w14:paraId="68FDAB1E" w14:textId="77777777" w:rsidR="008150DE" w:rsidRDefault="008150DE" w:rsidP="008150DE">
            <w:r>
              <w:t xml:space="preserve">     timer t_Watchdog := 10.0; //@sic r5s190764 sic@</w:t>
            </w:r>
          </w:p>
          <w:p w14:paraId="669A7C15" w14:textId="77777777" w:rsidR="008150DE" w:rsidRDefault="008150DE" w:rsidP="008150DE"/>
          <w:p w14:paraId="4F9717D5" w14:textId="77777777" w:rsidR="008150DE" w:rsidRDefault="008150DE" w:rsidP="008150DE"/>
          <w:p w14:paraId="727A16ED" w14:textId="77777777" w:rsidR="008150DE" w:rsidRDefault="008150DE" w:rsidP="008150DE">
            <w:r>
              <w:t xml:space="preserve">     t_Watchdog.start;</w:t>
            </w:r>
          </w:p>
          <w:p w14:paraId="50CE660D" w14:textId="77777777" w:rsidR="008150DE" w:rsidRDefault="008150DE" w:rsidP="008150DE">
            <w:r>
              <w:t xml:space="preserve">     // @siclog "Step 2-4" siclog@</w:t>
            </w:r>
          </w:p>
          <w:p w14:paraId="192DE68E" w14:textId="77777777" w:rsidR="008150DE" w:rsidRDefault="008150DE" w:rsidP="008150DE">
            <w:r>
              <w:tab/>
              <w:t xml:space="preserve"> </w:t>
            </w:r>
            <w:r w:rsidRPr="008150DE">
              <w:rPr>
                <w:highlight w:val="yellow"/>
              </w:rPr>
              <w:t>a_NR_RacingCond_AwaitRrcMessageAndSysInd(nr_Cell1,</w:t>
            </w:r>
            <w:r>
              <w:t xml:space="preserve"> </w:t>
            </w:r>
          </w:p>
          <w:p w14:paraId="10F2834C" w14:textId="77777777" w:rsidR="008150DE" w:rsidRDefault="008150DE" w:rsidP="008150DE">
            <w:r>
              <w:t xml:space="preserve">                                                   SysIndBeforeRrcMsg, </w:t>
            </w:r>
          </w:p>
          <w:p w14:paraId="42A3A671" w14:textId="77777777" w:rsidR="008150DE" w:rsidRDefault="008150DE" w:rsidP="008150DE">
            <w:r>
              <w:t xml:space="preserve">                                                   v_SrbIndDummy, </w:t>
            </w:r>
          </w:p>
          <w:p w14:paraId="1B3520DC" w14:textId="77777777" w:rsidR="008150DE" w:rsidRDefault="008150DE" w:rsidP="008150DE">
            <w:r>
              <w:t xml:space="preserve">                                                   v_SysIndDummy, </w:t>
            </w:r>
          </w:p>
          <w:p w14:paraId="603A494C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371ADD59" w14:textId="77777777" w:rsidR="008150DE" w:rsidRDefault="008150DE" w:rsidP="008150DE">
            <w:r>
              <w:t xml:space="preserve">                                                   car_NR_PRACH_Preamble_IND(nr_Cell1, -, (0..31))) ;</w:t>
            </w:r>
          </w:p>
          <w:p w14:paraId="1CAA7906" w14:textId="77777777" w:rsidR="008150DE" w:rsidRDefault="008150DE" w:rsidP="008150DE"/>
          <w:p w14:paraId="52F19EEA" w14:textId="77777777" w:rsidR="008150DE" w:rsidRDefault="008150DE" w:rsidP="008150DE">
            <w:r>
              <w:t xml:space="preserve">     f_NR_PreliminaryPass(__FILE__, __LINE__, "Step 2 4");</w:t>
            </w:r>
          </w:p>
          <w:p w14:paraId="1A6A58A4" w14:textId="77777777" w:rsidR="008150DE" w:rsidRDefault="008150DE" w:rsidP="008150DE">
            <w:r>
              <w:t xml:space="preserve">     // @siclog "Step 5" siclog@</w:t>
            </w:r>
          </w:p>
          <w:p w14:paraId="7CD7590D" w14:textId="77777777" w:rsidR="008150DE" w:rsidRDefault="008150DE" w:rsidP="008150DE">
            <w:r>
              <w:t xml:space="preserve">     //Preconfigured at SS</w:t>
            </w:r>
          </w:p>
          <w:p w14:paraId="6C8040E1" w14:textId="77777777" w:rsidR="008150DE" w:rsidRDefault="008150DE" w:rsidP="008150DE">
            <w:r>
              <w:t xml:space="preserve">     // @siclog "Step 6-8" siclog@</w:t>
            </w:r>
          </w:p>
          <w:p w14:paraId="0F45ED01" w14:textId="77777777" w:rsidR="008150DE" w:rsidRDefault="008150DE" w:rsidP="008150DE">
            <w:r>
              <w:t xml:space="preserve">     </w:t>
            </w:r>
            <w:r w:rsidRPr="008150DE">
              <w:rPr>
                <w:highlight w:val="yellow"/>
              </w:rPr>
              <w:t>a_NR_RacingCond_AwaitRrcMessageAndSysInd(nr_Cell1,</w:t>
            </w:r>
            <w:r>
              <w:t xml:space="preserve"> </w:t>
            </w:r>
          </w:p>
          <w:p w14:paraId="08A1FD2F" w14:textId="77777777" w:rsidR="008150DE" w:rsidRDefault="008150DE" w:rsidP="008150DE">
            <w:r>
              <w:t xml:space="preserve">                                                   SysIndBeforeRrcMsg, </w:t>
            </w:r>
          </w:p>
          <w:p w14:paraId="497AA1EE" w14:textId="77777777" w:rsidR="008150DE" w:rsidRDefault="008150DE" w:rsidP="008150DE">
            <w:r>
              <w:t xml:space="preserve">                                                   v_SrbIndDummy, </w:t>
            </w:r>
          </w:p>
          <w:p w14:paraId="00A30799" w14:textId="77777777" w:rsidR="008150DE" w:rsidRDefault="008150DE" w:rsidP="008150DE">
            <w:r>
              <w:t xml:space="preserve">                                                   v_SysIndDummy, </w:t>
            </w:r>
          </w:p>
          <w:p w14:paraId="09672DC9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56542A26" w14:textId="77777777" w:rsidR="008150DE" w:rsidRDefault="008150DE" w:rsidP="008150DE">
            <w:r>
              <w:lastRenderedPageBreak/>
              <w:t xml:space="preserve">                                                   car_NR_PRACH_Preamble_IND(nr_Cell1, -, (0..31))) ;</w:t>
            </w:r>
          </w:p>
          <w:p w14:paraId="75E1C6A3" w14:textId="77777777" w:rsidR="008150DE" w:rsidRDefault="008150DE" w:rsidP="008150DE">
            <w:r>
              <w:tab/>
              <w:t>f_NR_PreliminaryPass(__FILE__, __LINE__, "Step 6 8");</w:t>
            </w:r>
          </w:p>
          <w:p w14:paraId="718E40AA" w14:textId="77777777" w:rsidR="008150DE" w:rsidRDefault="008150DE" w:rsidP="008150DE">
            <w:r>
              <w:t xml:space="preserve">     </w:t>
            </w:r>
          </w:p>
          <w:p w14:paraId="7953B7DC" w14:textId="77777777" w:rsidR="008150DE" w:rsidRDefault="008150DE" w:rsidP="008150DE">
            <w:r>
              <w:t xml:space="preserve">     // @siclog "Step 9" siclog@</w:t>
            </w:r>
          </w:p>
          <w:p w14:paraId="1BC167BD" w14:textId="77777777" w:rsidR="008150DE" w:rsidRDefault="008150DE" w:rsidP="008150DE">
            <w:r>
              <w:t xml:space="preserve">     //Preconfigured at SS</w:t>
            </w:r>
          </w:p>
          <w:p w14:paraId="65B57807" w14:textId="77777777" w:rsidR="008150DE" w:rsidRDefault="008150DE" w:rsidP="008150DE">
            <w:r>
              <w:t xml:space="preserve">     // @siclog "Step 10-12" siclog@</w:t>
            </w:r>
          </w:p>
          <w:p w14:paraId="7DCA917C" w14:textId="77777777" w:rsidR="008150DE" w:rsidRDefault="008150DE" w:rsidP="008150DE">
            <w:r>
              <w:t xml:space="preserve">     alt {</w:t>
            </w:r>
          </w:p>
          <w:p w14:paraId="5F3C464B" w14:textId="77777777" w:rsidR="008150DE" w:rsidRDefault="008150DE" w:rsidP="008150DE">
            <w:r>
              <w:t xml:space="preserve">         </w:t>
            </w:r>
            <w:r w:rsidRPr="008150DE">
              <w:rPr>
                <w:highlight w:val="yellow"/>
              </w:rPr>
              <w:t>[] a_NR_RacingCond_AwaitRrcMessageAndSysInd(nr_Cell1,</w:t>
            </w:r>
            <w:r>
              <w:t xml:space="preserve"> </w:t>
            </w:r>
          </w:p>
          <w:p w14:paraId="26619C04" w14:textId="77777777" w:rsidR="008150DE" w:rsidRDefault="008150DE" w:rsidP="008150DE">
            <w:r>
              <w:t xml:space="preserve">                                                   SysIndBeforeRrcMsg, </w:t>
            </w:r>
          </w:p>
          <w:p w14:paraId="09AB0718" w14:textId="77777777" w:rsidR="008150DE" w:rsidRDefault="008150DE" w:rsidP="008150DE">
            <w:r>
              <w:t xml:space="preserve">                                                   v_SrbIndDummy, </w:t>
            </w:r>
          </w:p>
          <w:p w14:paraId="013BDBB2" w14:textId="77777777" w:rsidR="008150DE" w:rsidRDefault="008150DE" w:rsidP="008150DE">
            <w:r>
              <w:t xml:space="preserve">                                                   v_SysIndDummy, </w:t>
            </w:r>
          </w:p>
          <w:p w14:paraId="7067E313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5C7F3E92" w14:textId="77777777" w:rsidR="008150DE" w:rsidRDefault="008150DE" w:rsidP="008150DE">
            <w:r>
              <w:t xml:space="preserve">                                                   car_NR_PRACH_Preamble_IND(nr_Cell1, -, (0..31))) ;</w:t>
            </w:r>
          </w:p>
          <w:p w14:paraId="1890575C" w14:textId="77777777" w:rsidR="008150DE" w:rsidRDefault="008150DE" w:rsidP="008150DE">
            <w:r>
              <w:t xml:space="preserve">         {</w:t>
            </w:r>
          </w:p>
          <w:p w14:paraId="7474229C" w14:textId="77777777" w:rsidR="008150DE" w:rsidRDefault="008150DE" w:rsidP="008150DE">
            <w:r>
              <w:t xml:space="preserve">              f_NR_PreliminaryPass(__FILE__, __LINE__, "Step 10 12");</w:t>
            </w:r>
          </w:p>
          <w:p w14:paraId="2660B1BC" w14:textId="77777777" w:rsidR="008150DE" w:rsidRDefault="008150DE" w:rsidP="008150DE">
            <w:r>
              <w:t xml:space="preserve">         }</w:t>
            </w:r>
          </w:p>
          <w:p w14:paraId="668F44E6" w14:textId="77777777" w:rsidR="008150DE" w:rsidRDefault="008150DE" w:rsidP="008150DE">
            <w:r>
              <w:t xml:space="preserve">         [] SRB.receive(car_NR_SRB_RrcPdu_IND(nr_Cell1, tsc_NR_RbId_SRB1, cr_38508_RRCSetupComplete(tsc_NR_RRC_TI_Def)))</w:t>
            </w:r>
          </w:p>
          <w:p w14:paraId="21530FF6" w14:textId="77777777" w:rsidR="008150DE" w:rsidRDefault="008150DE" w:rsidP="008150DE">
            <w:r>
              <w:t xml:space="preserve">         {</w:t>
            </w:r>
          </w:p>
          <w:p w14:paraId="0A981322" w14:textId="77777777" w:rsidR="008150DE" w:rsidRDefault="008150DE" w:rsidP="008150DE">
            <w:r>
              <w:t xml:space="preserve">          </w:t>
            </w:r>
            <w:r w:rsidRPr="008150DE">
              <w:rPr>
                <w:highlight w:val="yellow"/>
              </w:rPr>
              <w:t>f_NR_SetVerdictFailOrInconc(__FILE__, __LINE__, "Step 10: UE is sending RRCSetupComplete");</w:t>
            </w:r>
          </w:p>
          <w:p w14:paraId="0722ACC3" w14:textId="77777777" w:rsidR="008150DE" w:rsidRDefault="008150DE" w:rsidP="008150DE">
            <w:r>
              <w:t xml:space="preserve">         }</w:t>
            </w:r>
          </w:p>
          <w:p w14:paraId="584A6B29" w14:textId="77777777" w:rsidR="008150DE" w:rsidRDefault="008150DE" w:rsidP="008150DE">
            <w:r>
              <w:t xml:space="preserve">     };</w:t>
            </w:r>
          </w:p>
          <w:p w14:paraId="39FDF82F" w14:textId="77777777" w:rsidR="008150DE" w:rsidRDefault="008150DE" w:rsidP="008150DE">
            <w:r>
              <w:t xml:space="preserve">     </w:t>
            </w:r>
          </w:p>
          <w:p w14:paraId="5F26F951" w14:textId="77777777" w:rsidR="008150DE" w:rsidRDefault="008150DE" w:rsidP="008150DE">
            <w:r>
              <w:tab/>
              <w:t xml:space="preserve"> // @siclog "Step 13" siclog@</w:t>
            </w:r>
          </w:p>
          <w:p w14:paraId="753774E2" w14:textId="77777777" w:rsidR="008150DE" w:rsidRDefault="008150DE" w:rsidP="008150DE">
            <w:r>
              <w:t xml:space="preserve">     //Preconfigured at SS</w:t>
            </w:r>
          </w:p>
          <w:p w14:paraId="6B8C07D9" w14:textId="77777777" w:rsidR="008150DE" w:rsidRDefault="008150DE" w:rsidP="008150DE">
            <w:r>
              <w:t xml:space="preserve">     // @siclog "Step 14" siclog@</w:t>
            </w:r>
          </w:p>
          <w:p w14:paraId="7615F282" w14:textId="77777777" w:rsidR="008150DE" w:rsidRDefault="008150DE" w:rsidP="008150DE">
            <w:r>
              <w:t xml:space="preserve">    v_NasInd := f_NR_RRCSetupComplete_Def(nr_Cell1, cr_38508_RRCSetupComplete(tsc_NR_RRC_TI_Def));</w:t>
            </w:r>
          </w:p>
          <w:p w14:paraId="43056DF9" w14:textId="77777777" w:rsidR="008150DE" w:rsidRDefault="008150DE" w:rsidP="008150DE"/>
          <w:p w14:paraId="4258AFF7" w14:textId="77777777" w:rsidR="008150DE" w:rsidRDefault="008150DE" w:rsidP="008150DE">
            <w:r>
              <w:t xml:space="preserve">    // disable PRACH reception indication</w:t>
            </w:r>
          </w:p>
          <w:p w14:paraId="5F636DA5" w14:textId="77777777" w:rsidR="008150DE" w:rsidRDefault="008150DE" w:rsidP="008150DE">
            <w:r>
              <w:t xml:space="preserve">    f_NR_SS_SystemIndCtrlConfig(nr_Cell1, cds_NR_SystemIndCtrl_RachPreamble(disable));</w:t>
            </w:r>
          </w:p>
          <w:p w14:paraId="047247C2" w14:textId="77777777" w:rsidR="008150DE" w:rsidRDefault="008150DE" w:rsidP="008150DE">
            <w:r>
              <w:t xml:space="preserve">    return v_NasInd;</w:t>
            </w:r>
          </w:p>
          <w:p w14:paraId="3FA33E6A" w14:textId="2F3797C6" w:rsidR="008150DE" w:rsidRDefault="008150DE" w:rsidP="008150DE">
            <w:pPr>
              <w:rPr>
                <w:lang w:val="en-US"/>
              </w:rPr>
            </w:pPr>
            <w:r>
              <w:t xml:space="preserve">     };</w:t>
            </w:r>
          </w:p>
          <w:p w14:paraId="220ED8A3" w14:textId="567670CC" w:rsidR="008150DE" w:rsidRDefault="008150DE" w:rsidP="008F578A">
            <w:pPr>
              <w:rPr>
                <w:lang w:val="en-US"/>
              </w:rPr>
            </w:pPr>
          </w:p>
        </w:tc>
      </w:tr>
    </w:tbl>
    <w:p w14:paraId="59D07E71" w14:textId="77777777" w:rsidR="008150DE" w:rsidRDefault="008150DE" w:rsidP="008150DE">
      <w:pPr>
        <w:rPr>
          <w:lang w:val="en-US"/>
        </w:rPr>
      </w:pPr>
    </w:p>
    <w:p w14:paraId="2E8F88F9" w14:textId="77777777" w:rsidR="008150DE" w:rsidRPr="0003021B" w:rsidRDefault="008150DE" w:rsidP="008150DE"/>
    <w:p w14:paraId="485B5156" w14:textId="77777777" w:rsidR="008150DE" w:rsidRDefault="008150DE" w:rsidP="00D97FDC"/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B889" w14:textId="77777777" w:rsidR="008B7BBD" w:rsidRDefault="008B7BBD">
      <w:r>
        <w:separator/>
      </w:r>
    </w:p>
  </w:endnote>
  <w:endnote w:type="continuationSeparator" w:id="0">
    <w:p w14:paraId="4F9E1901" w14:textId="77777777" w:rsidR="008B7BBD" w:rsidRDefault="008B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D2DE7" w14:textId="77777777" w:rsidR="008B7BBD" w:rsidRDefault="008B7BBD">
      <w:r>
        <w:separator/>
      </w:r>
    </w:p>
  </w:footnote>
  <w:footnote w:type="continuationSeparator" w:id="0">
    <w:p w14:paraId="3127E41D" w14:textId="77777777" w:rsidR="008B7BBD" w:rsidRDefault="008B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6520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3CCD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618B"/>
    <w:rsid w:val="008B7A82"/>
    <w:rsid w:val="008B7BBD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76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7</Pages>
  <Words>768</Words>
  <Characters>7583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50</cp:revision>
  <cp:lastPrinted>1900-01-01T00:00:00Z</cp:lastPrinted>
  <dcterms:created xsi:type="dcterms:W3CDTF">2021-06-29T12:40:00Z</dcterms:created>
  <dcterms:modified xsi:type="dcterms:W3CDTF">2022-03-08T11:43:00Z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