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31877B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1746F6">
          <w:rPr>
            <w:b/>
            <w:i/>
            <w:noProof/>
            <w:sz w:val="28"/>
          </w:rPr>
          <w:t>311</w:t>
        </w:r>
      </w:fldSimple>
    </w:p>
    <w:p w14:paraId="210A5493" w14:textId="77777777" w:rsidR="00745C21" w:rsidRDefault="001223A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223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1B3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1746F6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122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E53ED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1746F6">
              <w:t>9.3.1.3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AD90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1746F6">
              <w:t xml:space="preserve">9.3.1.3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105DE4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1746F6">
              <w:t>9.3.1.3</w:t>
            </w:r>
            <w:r w:rsidR="00E0359C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9AEC9B8" w:rsidR="004D7D01" w:rsidRDefault="00E0359C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5DC8D" w:rsidR="004D7D01" w:rsidRDefault="001746F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A0A9B4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746F6">
        <w:t>9.3.1.3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5A2EA8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1746F6">
        <w:t>9.3.1.3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5D3AF0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1746F6">
        <w:rPr>
          <w:rFonts w:cs="Arial"/>
        </w:rPr>
        <w:t>9_3_1_</w:t>
      </w:r>
      <w:r w:rsidR="008255F1">
        <w:rPr>
          <w:rFonts w:cs="Arial"/>
        </w:rPr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575167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1746F6">
        <w:rPr>
          <w:rFonts w:cs="Arial"/>
        </w:rPr>
        <w:t>9_3_1_</w:t>
      </w:r>
      <w:r w:rsidR="008255F1">
        <w:rPr>
          <w:rFonts w:cs="Arial"/>
        </w:rPr>
        <w:t>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0D12978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1746F6">
              <w:rPr>
                <w:rFonts w:cs="Arial"/>
                <w:b/>
                <w:sz w:val="18"/>
              </w:rPr>
              <w:t>312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1746F6" w:rsidRPr="001746F6">
              <w:rPr>
                <w:rFonts w:cs="Arial"/>
                <w:b/>
                <w:sz w:val="18"/>
              </w:rPr>
              <w:t>9.3.1.3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4966E" w14:textId="77777777" w:rsidR="000A5A31" w:rsidRDefault="000A5A31">
      <w:r>
        <w:separator/>
      </w:r>
    </w:p>
  </w:endnote>
  <w:endnote w:type="continuationSeparator" w:id="0">
    <w:p w14:paraId="046A4B03" w14:textId="77777777" w:rsidR="000A5A31" w:rsidRDefault="000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CB41" w14:textId="77777777" w:rsidR="000A5A31" w:rsidRDefault="000A5A31">
      <w:r>
        <w:separator/>
      </w:r>
    </w:p>
  </w:footnote>
  <w:footnote w:type="continuationSeparator" w:id="0">
    <w:p w14:paraId="42EC00DF" w14:textId="77777777" w:rsidR="000A5A31" w:rsidRDefault="000A5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5A31"/>
    <w:rsid w:val="000A6394"/>
    <w:rsid w:val="000B166E"/>
    <w:rsid w:val="000B7FED"/>
    <w:rsid w:val="000C038A"/>
    <w:rsid w:val="000C0A31"/>
    <w:rsid w:val="000C6598"/>
    <w:rsid w:val="000D44B3"/>
    <w:rsid w:val="000D4B2C"/>
    <w:rsid w:val="001223A7"/>
    <w:rsid w:val="00145D43"/>
    <w:rsid w:val="001746F6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55F1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59C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