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4924D3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0D4B2C">
          <w:rPr>
            <w:b/>
            <w:i/>
            <w:noProof/>
            <w:sz w:val="28"/>
          </w:rPr>
          <w:t>2</w:t>
        </w:r>
        <w:r w:rsidR="00F33E10">
          <w:rPr>
            <w:b/>
            <w:i/>
            <w:noProof/>
            <w:sz w:val="28"/>
          </w:rPr>
          <w:t>97</w:t>
        </w:r>
      </w:fldSimple>
    </w:p>
    <w:p w14:paraId="210A5493" w14:textId="77777777" w:rsidR="00745C21" w:rsidRDefault="007B1E12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B1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9F457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F33E10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7B1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242CA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F33E10">
              <w:t>7.1.2.3.5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0F6B34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33E10">
              <w:t xml:space="preserve">7.1.2.3.5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F0EC2A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33E10">
              <w:t xml:space="preserve">7.1.2.3.5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61709" w:rsidR="004D7D01" w:rsidRDefault="00F33E10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7.1.2.3.5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AC67E4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33E10">
        <w:t xml:space="preserve">7.1.2.3.5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C7F375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33E10">
        <w:t>7.1.2.3.5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8CA76BA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F33E10">
        <w:t>7_1_2_3_5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A82CF91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F33E10">
        <w:rPr>
          <w:rFonts w:cs="Arial"/>
        </w:rPr>
        <w:t>7_1_2_3_5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B0C9B78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0D4B2C">
              <w:rPr>
                <w:rFonts w:cs="Arial"/>
                <w:b/>
                <w:sz w:val="18"/>
              </w:rPr>
              <w:t>2</w:t>
            </w:r>
            <w:r w:rsidR="00F33E10">
              <w:rPr>
                <w:rFonts w:cs="Arial"/>
                <w:b/>
                <w:sz w:val="18"/>
              </w:rPr>
              <w:t>98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F33E10">
              <w:rPr>
                <w:rFonts w:cs="Arial"/>
                <w:b/>
                <w:sz w:val="18"/>
              </w:rPr>
              <w:t>7.1.2.3.5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64DA" w14:textId="77777777" w:rsidR="00A277A1" w:rsidRDefault="00A277A1">
      <w:r>
        <w:separator/>
      </w:r>
    </w:p>
  </w:endnote>
  <w:endnote w:type="continuationSeparator" w:id="0">
    <w:p w14:paraId="4F72BA65" w14:textId="77777777" w:rsidR="00A277A1" w:rsidRDefault="00A2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59A0" w14:textId="77777777" w:rsidR="00A277A1" w:rsidRDefault="00A277A1">
      <w:r>
        <w:separator/>
      </w:r>
    </w:p>
  </w:footnote>
  <w:footnote w:type="continuationSeparator" w:id="0">
    <w:p w14:paraId="56666EFD" w14:textId="77777777" w:rsidR="00A277A1" w:rsidRDefault="00A2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B4549"/>
    <w:rsid w:val="009E3297"/>
    <w:rsid w:val="009F734F"/>
    <w:rsid w:val="00A246B6"/>
    <w:rsid w:val="00A277A1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33E1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29</cp:revision>
  <cp:lastPrinted>1900-01-01T00:00:00Z</cp:lastPrinted>
  <dcterms:created xsi:type="dcterms:W3CDTF">2022-01-24T16:23:00Z</dcterms:created>
  <dcterms:modified xsi:type="dcterms:W3CDTF">2022-02-22T16:54:00Z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