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9C33D" w14:textId="1292FE83" w:rsidR="00EE1BB7" w:rsidRDefault="00EE1BB7" w:rsidP="00EE1B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677E8A">
          <w:rPr>
            <w:b/>
            <w:i/>
            <w:noProof/>
            <w:sz w:val="28"/>
          </w:rPr>
          <w:t>267</w:t>
        </w:r>
      </w:fldSimple>
    </w:p>
    <w:p w14:paraId="5F83E170" w14:textId="77777777" w:rsidR="00EE1BB7" w:rsidRDefault="00EE1BB7" w:rsidP="00EE1BB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1BB7" w14:paraId="154073BA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C5D34" w14:textId="77777777" w:rsidR="00EE1BB7" w:rsidRDefault="00EE1BB7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E1BB7" w14:paraId="11F3DAF4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46642" w14:textId="77777777" w:rsidR="00EE1BB7" w:rsidRDefault="00EE1BB7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1BB7" w14:paraId="15376EE3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38879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14:paraId="62E55291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0AA5C7A5" w14:textId="77777777" w:rsidR="00EE1BB7" w:rsidRDefault="00EE1BB7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E8BBDE" w14:textId="77777777" w:rsidR="00EE1BB7" w:rsidRPr="00410371" w:rsidRDefault="00EE1BB7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F7BEC98" w14:textId="77777777" w:rsidR="00EE1BB7" w:rsidRDefault="00EE1BB7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05EDC" w14:textId="77777777" w:rsidR="00EE1BB7" w:rsidRPr="00410371" w:rsidRDefault="00EE1BB7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2270</w:t>
              </w:r>
            </w:fldSimple>
          </w:p>
        </w:tc>
        <w:tc>
          <w:tcPr>
            <w:tcW w:w="709" w:type="dxa"/>
          </w:tcPr>
          <w:p w14:paraId="2AB3D705" w14:textId="77777777" w:rsidR="00EE1BB7" w:rsidRDefault="00EE1BB7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4C9E07" w14:textId="62EDDAB9" w:rsidR="00EE1BB7" w:rsidRPr="00410371" w:rsidRDefault="00677E8A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65749C3" w14:textId="77777777" w:rsidR="00EE1BB7" w:rsidRDefault="00EE1BB7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B581CC" w14:textId="6EB727D8" w:rsidR="00EE1BB7" w:rsidRPr="00410371" w:rsidRDefault="00EE1BB7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677E8A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4165A6" w14:textId="77777777" w:rsidR="00EE1BB7" w:rsidRDefault="00EE1BB7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EE1BB7" w14:paraId="3B7351CA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9D6689" w14:textId="77777777" w:rsidR="00EE1BB7" w:rsidRDefault="00EE1BB7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EE1BB7" w14:paraId="1CC8B9E0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578D1" w14:textId="77777777" w:rsidR="00EE1BB7" w:rsidRPr="00F25D98" w:rsidRDefault="00EE1BB7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1BB7" w14:paraId="2EEB5C33" w14:textId="77777777" w:rsidTr="00FE78B7">
        <w:tc>
          <w:tcPr>
            <w:tcW w:w="9641" w:type="dxa"/>
            <w:gridSpan w:val="9"/>
          </w:tcPr>
          <w:p w14:paraId="5B8F98F2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3CD3AA" w14:textId="77777777" w:rsidR="00EE1BB7" w:rsidRDefault="00EE1BB7" w:rsidP="00EE1B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1BB7" w14:paraId="3D350CAF" w14:textId="77777777" w:rsidTr="00FE78B7">
        <w:tc>
          <w:tcPr>
            <w:tcW w:w="2835" w:type="dxa"/>
          </w:tcPr>
          <w:p w14:paraId="3690F102" w14:textId="77777777" w:rsidR="00EE1BB7" w:rsidRDefault="00EE1BB7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7AA1CE" w14:textId="77777777" w:rsidR="00EE1BB7" w:rsidRDefault="00EE1BB7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E5200" w14:textId="77777777" w:rsidR="00EE1BB7" w:rsidRDefault="00EE1BB7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BC8EB6" w14:textId="77777777" w:rsidR="00EE1BB7" w:rsidRDefault="00EE1BB7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BA540" w14:textId="77777777" w:rsidR="00EE1BB7" w:rsidRDefault="00EE1BB7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BF4684" w14:textId="77777777" w:rsidR="00EE1BB7" w:rsidRDefault="00EE1BB7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10D9E" w14:textId="77777777" w:rsidR="00EE1BB7" w:rsidRDefault="00EE1BB7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74542B" w14:textId="77777777" w:rsidR="00EE1BB7" w:rsidRDefault="00EE1BB7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CDD36E" w14:textId="77777777" w:rsidR="00EE1BB7" w:rsidRDefault="00EE1BB7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347ABA" w14:textId="77777777" w:rsidR="00EE1BB7" w:rsidRDefault="00EE1BB7" w:rsidP="00EE1B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1BB7" w14:paraId="21DFBE98" w14:textId="77777777" w:rsidTr="00FE78B7">
        <w:tc>
          <w:tcPr>
            <w:tcW w:w="9640" w:type="dxa"/>
            <w:gridSpan w:val="11"/>
          </w:tcPr>
          <w:p w14:paraId="735513A6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14:paraId="53166902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9F874A" w14:textId="77777777" w:rsidR="00EE1BB7" w:rsidRDefault="00EE1BB7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5F2F5" w14:textId="77777777"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f_ReconfigureDRBs</w:t>
              </w:r>
            </w:fldSimple>
          </w:p>
        </w:tc>
      </w:tr>
      <w:tr w:rsidR="00EE1BB7" w14:paraId="54ABD18F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1DC760EC" w14:textId="77777777" w:rsidR="00EE1BB7" w:rsidRDefault="00EE1BB7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DE067E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14:paraId="11C1E295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5E934738" w14:textId="77777777" w:rsidR="00EE1BB7" w:rsidRDefault="00EE1BB7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201B3D" w14:textId="77777777"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E1BB7" w14:paraId="43F876FF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561E256D" w14:textId="77777777" w:rsidR="00EE1BB7" w:rsidRDefault="00EE1BB7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EA262" w14:textId="77777777"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E1BB7" w14:paraId="56A839BA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DF9F5F8" w14:textId="77777777" w:rsidR="00EE1BB7" w:rsidRDefault="00EE1BB7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5E030F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14:paraId="6C2472EE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EBB8843" w14:textId="77777777" w:rsidR="00EE1BB7" w:rsidRDefault="00EE1BB7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673733" w14:textId="77777777"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BD7698" w14:textId="77777777" w:rsidR="00EE1BB7" w:rsidRDefault="00EE1BB7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B819A" w14:textId="77777777" w:rsidR="00EE1BB7" w:rsidRDefault="00EE1BB7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27EFB9" w14:textId="77777777"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2021-12-17</w:t>
              </w:r>
            </w:fldSimple>
          </w:p>
        </w:tc>
      </w:tr>
      <w:tr w:rsidR="00EE1BB7" w14:paraId="21B988B9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D5A15C9" w14:textId="77777777" w:rsidR="00EE1BB7" w:rsidRDefault="00EE1BB7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2ADA5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C3C74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37F9BE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74D26D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14:paraId="155403D8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EF4FA" w14:textId="77777777" w:rsidR="00EE1BB7" w:rsidRDefault="00EE1BB7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C8F781" w14:textId="77777777" w:rsidR="00EE1BB7" w:rsidRDefault="00EE1BB7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CC0427" w14:textId="77777777" w:rsidR="00EE1BB7" w:rsidRDefault="00EE1BB7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C82268" w14:textId="77777777" w:rsidR="00EE1BB7" w:rsidRDefault="00EE1BB7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DCF29A" w14:textId="77777777"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E1BB7" w14:paraId="3392DA72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243FB9" w14:textId="77777777" w:rsidR="00EE1BB7" w:rsidRDefault="00EE1BB7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AD7646" w14:textId="77777777" w:rsidR="00EE1BB7" w:rsidRDefault="00EE1BB7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9F1BA6" w14:textId="77777777" w:rsidR="00EE1BB7" w:rsidRDefault="00EE1BB7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F455F8" w14:textId="77777777" w:rsidR="00EE1BB7" w:rsidRPr="007C2097" w:rsidRDefault="00EE1BB7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E1BB7" w14:paraId="32278FE2" w14:textId="77777777" w:rsidTr="00FE78B7">
        <w:tc>
          <w:tcPr>
            <w:tcW w:w="1843" w:type="dxa"/>
          </w:tcPr>
          <w:p w14:paraId="23D3089B" w14:textId="77777777" w:rsidR="00EE1BB7" w:rsidRDefault="00EE1BB7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FDD6D5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14:paraId="10EF6111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C79729" w14:textId="77777777"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ED35E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function “</w:t>
            </w:r>
            <w:r w:rsidRPr="00063580">
              <w:rPr>
                <w:noProof/>
              </w:rPr>
              <w:t>f_ReconfigureDRBs</w:t>
            </w:r>
            <w:r>
              <w:rPr>
                <w:noProof/>
              </w:rPr>
              <w:t xml:space="preserve">”, </w:t>
            </w:r>
          </w:p>
          <w:p w14:paraId="23FF7DF7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 w:rsidRPr="00063580">
              <w:rPr>
                <w:noProof/>
              </w:rPr>
              <w:t>p_CellGroupConfig.spCellConfig.spCellConfigDedicated</w:t>
            </w:r>
            <w:r>
              <w:rPr>
                <w:noProof/>
              </w:rPr>
              <w:t xml:space="preserve"> is set as Omit as a result of the assignment </w:t>
            </w:r>
            <w:r w:rsidRPr="00063580">
              <w:rPr>
                <w:noProof/>
              </w:rPr>
              <w:t>p_CellGroupConfig.spCellConfig := cs_NR_SpCellConfigDef(omit);</w:t>
            </w:r>
          </w:p>
          <w:p w14:paraId="1B9024C8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</w:p>
          <w:p w14:paraId="03DFBB0A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later in the function, one of the child element of </w:t>
            </w:r>
            <w:r w:rsidRPr="00063580">
              <w:rPr>
                <w:noProof/>
              </w:rPr>
              <w:t>spCellConfigDedicated</w:t>
            </w:r>
            <w:r>
              <w:rPr>
                <w:noProof/>
              </w:rPr>
              <w:t xml:space="preserve">  , </w:t>
            </w:r>
            <w:r w:rsidRPr="00BA2544">
              <w:rPr>
                <w:b/>
                <w:noProof/>
              </w:rPr>
              <w:t>pdsch_ServingCellConfig</w:t>
            </w:r>
            <w:r>
              <w:rPr>
                <w:noProof/>
              </w:rPr>
              <w:t xml:space="preserve"> is set with the following assignment </w:t>
            </w:r>
            <w:r w:rsidRPr="0026715F">
              <w:rPr>
                <w:noProof/>
              </w:rPr>
              <w:t>p_CellGroupConfig.spCellConfig.spCellConfigDedicated.</w:t>
            </w:r>
            <w:r w:rsidRPr="00BA2544">
              <w:rPr>
                <w:b/>
                <w:noProof/>
              </w:rPr>
              <w:t>pdsch_ServingCellConfig</w:t>
            </w:r>
            <w:r w:rsidRPr="0026715F">
              <w:rPr>
                <w:noProof/>
              </w:rPr>
              <w:t xml:space="preserve"> := cs_NR_Pdsch_ServingCellConfigSetup(cs_NR_PDSCH_ServingCellConfigDef(-, -, p_NrofHARQ_ProcessesForPDSCH));</w:t>
            </w:r>
          </w:p>
          <w:p w14:paraId="391732D1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</w:p>
          <w:p w14:paraId="4A056101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setting </w:t>
            </w:r>
            <w:r w:rsidRPr="00BA2544">
              <w:rPr>
                <w:b/>
                <w:noProof/>
              </w:rPr>
              <w:t>pdsch_ServingCellConfig</w:t>
            </w:r>
            <w:r>
              <w:rPr>
                <w:b/>
                <w:noProof/>
              </w:rPr>
              <w:t xml:space="preserve"> , </w:t>
            </w:r>
            <w:r w:rsidRPr="00D96605">
              <w:rPr>
                <w:noProof/>
              </w:rPr>
              <w:t xml:space="preserve">all the other elements of spCellConfigDedicated are left </w:t>
            </w:r>
            <w:r>
              <w:rPr>
                <w:noProof/>
              </w:rPr>
              <w:t>uninitialized , which is causing run time issue. This has to be corrected</w:t>
            </w:r>
          </w:p>
          <w:p w14:paraId="4B673E7A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</w:p>
          <w:p w14:paraId="52D4A35D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21wk49 , MCC160 proposed implementation for </w:t>
            </w:r>
            <w:r w:rsidRPr="003D6AF6">
              <w:rPr>
                <w:noProof/>
              </w:rPr>
              <w:t>R5s211668</w:t>
            </w:r>
            <w:r>
              <w:rPr>
                <w:noProof/>
              </w:rPr>
              <w:t xml:space="preserve"> is present which is not actually solving the run time issue .</w:t>
            </w:r>
          </w:p>
          <w:p w14:paraId="428C06D8" w14:textId="77777777" w:rsidR="00EE1BB7" w:rsidRPr="00CD6101" w:rsidRDefault="00EE1BB7" w:rsidP="00EE1BB7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</w:p>
        </w:tc>
      </w:tr>
      <w:tr w:rsidR="00EE1BB7" w14:paraId="530704F3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B7F6C" w14:textId="77777777"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43F8F" w14:textId="77777777" w:rsidR="00EE1BB7" w:rsidRPr="00CF39F2" w:rsidRDefault="00EE1BB7" w:rsidP="00EE1BB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E1BB7" w14:paraId="49B2AB26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5BA5D" w14:textId="77777777"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B64B1" w14:textId="77777777" w:rsidR="00EE1BB7" w:rsidRPr="006316B2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the child elements of </w:t>
            </w:r>
            <w:r w:rsidRPr="0026715F">
              <w:rPr>
                <w:noProof/>
              </w:rPr>
              <w:t>spCellConfigDedicated</w:t>
            </w:r>
            <w:r>
              <w:rPr>
                <w:noProof/>
              </w:rPr>
              <w:t xml:space="preserve"> are initialized before setting </w:t>
            </w:r>
            <w:r w:rsidRPr="00AE007E">
              <w:rPr>
                <w:noProof/>
              </w:rPr>
              <w:t>the value for  pdsch_ServingCellConfig</w:t>
            </w:r>
          </w:p>
        </w:tc>
      </w:tr>
      <w:tr w:rsidR="00EE1BB7" w14:paraId="014D47FA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AA44" w14:textId="77777777"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CEE43" w14:textId="77777777" w:rsidR="00EE1BB7" w:rsidRPr="00CF39F2" w:rsidRDefault="00EE1BB7" w:rsidP="00EE1BB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E1BB7" w14:paraId="259DD8BB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CEE7D0" w14:textId="77777777"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CD8F" w14:textId="77777777" w:rsidR="00EE1BB7" w:rsidRPr="00CF39F2" w:rsidRDefault="00EE1BB7" w:rsidP="00EE1BB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Run time error will cause the failure </w:t>
            </w:r>
          </w:p>
        </w:tc>
      </w:tr>
      <w:tr w:rsidR="00EE1BB7" w14:paraId="3285872B" w14:textId="77777777" w:rsidTr="00FE78B7">
        <w:tc>
          <w:tcPr>
            <w:tcW w:w="2694" w:type="dxa"/>
            <w:gridSpan w:val="2"/>
          </w:tcPr>
          <w:p w14:paraId="33903DD9" w14:textId="77777777"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18559" w14:textId="77777777" w:rsidR="00EE1BB7" w:rsidRDefault="00EE1BB7" w:rsidP="00EE1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14:paraId="2ED031AF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F3C4F" w14:textId="77777777"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98BAD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7.1.1.2.1.NR5GC</w:t>
            </w:r>
          </w:p>
        </w:tc>
      </w:tr>
      <w:tr w:rsidR="00EE1BB7" w14:paraId="362871E6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EC525" w14:textId="77777777"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DC341" w14:textId="77777777" w:rsidR="00EE1BB7" w:rsidRDefault="00EE1BB7" w:rsidP="00EE1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14:paraId="3F8298AE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663DD" w14:textId="77777777"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1F0EC" w14:textId="77777777"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46D32" w14:textId="77777777"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2DDA60" w14:textId="77777777" w:rsidR="00EE1BB7" w:rsidRDefault="00EE1BB7" w:rsidP="00EE1B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1F6C18" w14:textId="77777777" w:rsidR="00EE1BB7" w:rsidRDefault="00EE1BB7" w:rsidP="00EE1B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BB7" w14:paraId="4E0CF6F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81B63" w14:textId="77777777"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AF6613" w14:textId="77777777"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BE12F" w14:textId="77777777"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2AB2B4" w14:textId="77777777" w:rsidR="00EE1BB7" w:rsidRDefault="00EE1BB7" w:rsidP="00EE1B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642CA" w14:textId="77777777" w:rsidR="00EE1BB7" w:rsidRDefault="00EE1BB7" w:rsidP="00EE1B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BB7" w14:paraId="5650DF6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BDADA" w14:textId="77777777"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7D049" w14:textId="77777777"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E5A5C" w14:textId="77777777"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9D4D18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36B1B" w14:textId="77777777" w:rsidR="00EE1BB7" w:rsidRDefault="00EE1BB7" w:rsidP="00EE1B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BB7" w14:paraId="448A1DE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717CE" w14:textId="77777777"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92C2C" w14:textId="77777777"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09B62" w14:textId="77777777"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5BAC5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AEBF0" w14:textId="77777777" w:rsidR="00EE1BB7" w:rsidRDefault="00EE1BB7" w:rsidP="00EE1B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BB7" w14:paraId="6E06D2A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9AD84" w14:textId="77777777"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253D4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</w:p>
        </w:tc>
      </w:tr>
      <w:tr w:rsidR="00EE1BB7" w14:paraId="3A77CC90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CCC995" w14:textId="77777777"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E1C7D" w14:textId="77777777" w:rsidR="00EE1BB7" w:rsidRDefault="00EE1BB7" w:rsidP="00EE1B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1BB7" w:rsidRPr="008863B9" w14:paraId="43415078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EF9265" w14:textId="77777777" w:rsidR="00EE1BB7" w:rsidRPr="008863B9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CFFD9E" w14:textId="77777777" w:rsidR="00EE1BB7" w:rsidRPr="008863B9" w:rsidRDefault="00EE1BB7" w:rsidP="00EE1B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1BB7" w14:paraId="2E063ED2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8DCAB" w14:textId="77777777"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65421" w14:textId="77777777" w:rsidR="00EE1BB7" w:rsidRDefault="00EE1BB7" w:rsidP="00EE1B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A4C70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17ACE04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3881" w14:textId="77777777" w:rsidR="009478EE" w:rsidRDefault="009478EE" w:rsidP="009478EE">
      <w:pPr>
        <w:rPr>
          <w:noProof/>
        </w:rPr>
      </w:pPr>
    </w:p>
    <w:p w14:paraId="110AB0E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056470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230D066" w14:textId="77777777" w:rsidR="00CC1A73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C1A73" w:rsidRPr="00FF5A9D">
        <w:rPr>
          <w:rFonts w:ascii="Arial" w:hAnsi="Arial" w:cs="Arial"/>
          <w:iCs/>
        </w:rPr>
        <w:t>Table of Contents</w:t>
      </w:r>
      <w:r w:rsidR="00CC1A73">
        <w:tab/>
      </w:r>
      <w:r w:rsidR="00CC1A73">
        <w:fldChar w:fldCharType="begin"/>
      </w:r>
      <w:r w:rsidR="00CC1A73">
        <w:instrText xml:space="preserve"> PAGEREF _Toc90564704 \h </w:instrText>
      </w:r>
      <w:r w:rsidR="00CC1A73">
        <w:fldChar w:fldCharType="separate"/>
      </w:r>
      <w:r w:rsidR="00CC1A73">
        <w:t>3</w:t>
      </w:r>
      <w:r w:rsidR="00CC1A73">
        <w:fldChar w:fldCharType="end"/>
      </w:r>
    </w:p>
    <w:p w14:paraId="05B7D464" w14:textId="77777777" w:rsidR="00CC1A73" w:rsidRDefault="00CC1A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F5A9D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F5A9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_Toc90564705 \h </w:instrText>
      </w:r>
      <w:r>
        <w:fldChar w:fldCharType="separate"/>
      </w:r>
      <w:r>
        <w:t>3</w:t>
      </w:r>
      <w:r>
        <w:fldChar w:fldCharType="end"/>
      </w:r>
    </w:p>
    <w:p w14:paraId="785BB30D" w14:textId="77777777" w:rsidR="00CC1A73" w:rsidRDefault="00CC1A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F5A9D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F5A9D">
        <w:rPr>
          <w:rFonts w:cs="Arial"/>
          <w:b/>
          <w:color w:val="000000"/>
          <w:lang w:eastAsia="en-GB"/>
        </w:rPr>
        <w:t xml:space="preserve">Correction to </w:t>
      </w:r>
      <w:r w:rsidRPr="00FF5A9D">
        <w:rPr>
          <w:rFonts w:cs="Arial"/>
          <w:b/>
          <w:bCs/>
          <w:color w:val="000000"/>
          <w:lang w:val="en-US" w:eastAsia="en-GB"/>
        </w:rPr>
        <w:t>function f_ReconfigureDRBs()</w:t>
      </w:r>
      <w:r>
        <w:tab/>
      </w:r>
      <w:r>
        <w:fldChar w:fldCharType="begin"/>
      </w:r>
      <w:r>
        <w:instrText xml:space="preserve"> PAGEREF _Toc90564706 \h </w:instrText>
      </w:r>
      <w:r>
        <w:fldChar w:fldCharType="separate"/>
      </w:r>
      <w:r>
        <w:t>3</w:t>
      </w:r>
      <w:r>
        <w:fldChar w:fldCharType="end"/>
      </w:r>
    </w:p>
    <w:p w14:paraId="70F0F8CC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6785ACB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0564705"/>
      <w:r w:rsidRPr="00854C55">
        <w:rPr>
          <w:b/>
        </w:rPr>
        <w:t>Corrections required</w:t>
      </w:r>
      <w:bookmarkEnd w:id="1"/>
      <w:bookmarkEnd w:id="2"/>
      <w:bookmarkEnd w:id="3"/>
    </w:p>
    <w:p w14:paraId="0E3F8CAD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056470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B477CA" w:rsidRPr="00B477CA">
        <w:rPr>
          <w:rFonts w:cs="Arial"/>
          <w:b/>
          <w:bCs/>
          <w:color w:val="000000"/>
          <w:lang w:val="en-US" w:eastAsia="en-GB"/>
        </w:rPr>
        <w:t>f_ReconfigureDRBs</w:t>
      </w:r>
      <w:r w:rsidR="00B477CA">
        <w:rPr>
          <w:rFonts w:cs="Arial"/>
          <w:b/>
          <w:bCs/>
          <w:color w:val="000000"/>
          <w:lang w:val="en-US" w:eastAsia="en-GB"/>
        </w:rPr>
        <w:t>()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561C60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720F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7F8B" w14:textId="77777777" w:rsidR="005D27CA" w:rsidRPr="007F5C63" w:rsidRDefault="00EB51E0" w:rsidP="00426FCD">
            <w:pPr>
              <w:pStyle w:val="CRCoverPage"/>
              <w:spacing w:after="0"/>
              <w:rPr>
                <w:noProof/>
              </w:rPr>
            </w:pPr>
            <w:r w:rsidRPr="00EB51E0">
              <w:rPr>
                <w:noProof/>
              </w:rPr>
              <w:t xml:space="preserve">f_ReconfigureDRBs </w:t>
            </w:r>
            <w:r w:rsidR="003E0DD2" w:rsidRPr="001B0C74">
              <w:rPr>
                <w:noProof/>
              </w:rPr>
              <w:t>()</w:t>
            </w:r>
          </w:p>
        </w:tc>
      </w:tr>
      <w:tr w:rsidR="00FA485A" w14:paraId="781B7C35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957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F1E8" w14:textId="77777777" w:rsidR="00964E66" w:rsidRDefault="00964E66" w:rsidP="00964E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function “</w:t>
            </w:r>
            <w:r w:rsidRPr="00063580">
              <w:rPr>
                <w:noProof/>
              </w:rPr>
              <w:t>f_ReconfigureDRBs</w:t>
            </w:r>
            <w:r>
              <w:rPr>
                <w:noProof/>
              </w:rPr>
              <w:t xml:space="preserve">”, </w:t>
            </w:r>
          </w:p>
          <w:p w14:paraId="6C8033A9" w14:textId="77777777" w:rsidR="00964E66" w:rsidRDefault="00964E66" w:rsidP="00964E66">
            <w:pPr>
              <w:pStyle w:val="CRCoverPage"/>
              <w:spacing w:after="0"/>
              <w:rPr>
                <w:noProof/>
              </w:rPr>
            </w:pPr>
            <w:r w:rsidRPr="00063580">
              <w:rPr>
                <w:noProof/>
              </w:rPr>
              <w:t>p_CellGroupConfig.spCellConfig.spCellConfigDedicated</w:t>
            </w:r>
            <w:r>
              <w:rPr>
                <w:noProof/>
              </w:rPr>
              <w:t xml:space="preserve"> is set as Omit as a result of the assignment </w:t>
            </w:r>
            <w:r w:rsidRPr="00063580">
              <w:rPr>
                <w:noProof/>
              </w:rPr>
              <w:t>p_CellGroupConfig.spCellConfig := cs_NR_SpCellConfigDef(omit);</w:t>
            </w:r>
          </w:p>
          <w:p w14:paraId="0D4ADE32" w14:textId="77777777" w:rsidR="00964E66" w:rsidRDefault="00964E66" w:rsidP="00964E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later in the function, one of the child element of </w:t>
            </w:r>
            <w:r w:rsidRPr="00063580">
              <w:rPr>
                <w:noProof/>
              </w:rPr>
              <w:t>spCellConfigDedicated</w:t>
            </w:r>
            <w:r>
              <w:rPr>
                <w:noProof/>
              </w:rPr>
              <w:t xml:space="preserve">  , </w:t>
            </w:r>
            <w:r w:rsidRPr="00BA2544">
              <w:rPr>
                <w:b/>
                <w:noProof/>
              </w:rPr>
              <w:t>pdsch_ServingCellConfig</w:t>
            </w:r>
            <w:r>
              <w:rPr>
                <w:noProof/>
              </w:rPr>
              <w:t xml:space="preserve"> is set with the following assignment </w:t>
            </w:r>
            <w:r w:rsidRPr="0026715F">
              <w:rPr>
                <w:noProof/>
              </w:rPr>
              <w:t>p_CellGroupConfig.spCellConfig.spCellConfigDedicated.</w:t>
            </w:r>
            <w:r w:rsidRPr="00BA2544">
              <w:rPr>
                <w:b/>
                <w:noProof/>
              </w:rPr>
              <w:t>pdsch_ServingCellConfig</w:t>
            </w:r>
            <w:r w:rsidRPr="0026715F">
              <w:rPr>
                <w:noProof/>
              </w:rPr>
              <w:t xml:space="preserve"> := cs_NR_Pdsch_ServingCellConfigSetup(cs_NR_PDSCH_ServingCellConfigDef(-, -, p_NrofHARQ_ProcessesForPDSCH));</w:t>
            </w:r>
          </w:p>
          <w:p w14:paraId="0C3AEB20" w14:textId="77777777" w:rsidR="00964E66" w:rsidRDefault="00964E66" w:rsidP="00964E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setting </w:t>
            </w:r>
            <w:r w:rsidRPr="00BA2544">
              <w:rPr>
                <w:b/>
                <w:noProof/>
              </w:rPr>
              <w:t>pdsch_ServingCellConfig</w:t>
            </w:r>
            <w:r>
              <w:rPr>
                <w:b/>
                <w:noProof/>
              </w:rPr>
              <w:t xml:space="preserve"> , </w:t>
            </w:r>
            <w:r w:rsidRPr="00D96605">
              <w:rPr>
                <w:noProof/>
              </w:rPr>
              <w:t xml:space="preserve">all the other elements of spCellConfigDedicated are left </w:t>
            </w:r>
            <w:r>
              <w:rPr>
                <w:noProof/>
              </w:rPr>
              <w:t>uninitialized , which is causing run time issue. This has to be corrected</w:t>
            </w:r>
          </w:p>
          <w:p w14:paraId="4B5ADEA0" w14:textId="77777777" w:rsidR="00FA485A" w:rsidRPr="00AD4ADA" w:rsidRDefault="00964E66" w:rsidP="00EF75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21wk49 , MCC160 proposed implementation for </w:t>
            </w:r>
            <w:r w:rsidRPr="003D6AF6">
              <w:rPr>
                <w:noProof/>
              </w:rPr>
              <w:t>R5s211668</w:t>
            </w:r>
            <w:r>
              <w:rPr>
                <w:noProof/>
              </w:rPr>
              <w:t xml:space="preserve"> is present which is not actually solving the run time issue .</w:t>
            </w:r>
          </w:p>
        </w:tc>
      </w:tr>
      <w:tr w:rsidR="00FA485A" w14:paraId="2385FB8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068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1387" w14:textId="77777777" w:rsidR="00FA485A" w:rsidRPr="001124B3" w:rsidRDefault="006B0A3B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the child elements of </w:t>
            </w:r>
            <w:r w:rsidRPr="0026715F">
              <w:rPr>
                <w:noProof/>
              </w:rPr>
              <w:t>spCellConfigDedicated</w:t>
            </w:r>
            <w:r>
              <w:rPr>
                <w:noProof/>
              </w:rPr>
              <w:t xml:space="preserve"> are initialized before setting </w:t>
            </w:r>
            <w:r w:rsidRPr="00AE007E">
              <w:rPr>
                <w:noProof/>
              </w:rPr>
              <w:t>the value for  pdsch_ServingCellConfig</w:t>
            </w:r>
          </w:p>
        </w:tc>
      </w:tr>
      <w:tr w:rsidR="00FA485A" w14:paraId="575C260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7F6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19DD" w14:textId="77777777" w:rsidR="00FA485A" w:rsidRPr="00CC39F9" w:rsidRDefault="00477DCB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ttcn-3/ttcn/develop/Common/NR5GC/NR5GC_RRCSteps.ttcn</w:t>
            </w:r>
          </w:p>
        </w:tc>
      </w:tr>
      <w:tr w:rsidR="00220349" w14:paraId="0D92808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AB5D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CEB3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85A3454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7966091" w14:textId="77777777" w:rsidR="00A41750" w:rsidRDefault="00A41750" w:rsidP="005D27CA">
      <w:pPr>
        <w:spacing w:after="0"/>
        <w:rPr>
          <w:rFonts w:ascii="Arial" w:hAnsi="Arial"/>
          <w:b/>
          <w:lang w:eastAsia="en-GB"/>
        </w:rPr>
      </w:pPr>
    </w:p>
    <w:p w14:paraId="6F0383A6" w14:textId="77777777" w:rsidR="0004361F" w:rsidRDefault="0004361F" w:rsidP="005D27CA">
      <w:pPr>
        <w:spacing w:after="0"/>
        <w:rPr>
          <w:rFonts w:ascii="Arial" w:hAnsi="Arial"/>
          <w:b/>
          <w:lang w:eastAsia="en-GB"/>
        </w:rPr>
      </w:pPr>
    </w:p>
    <w:p w14:paraId="74DE6380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9"/>
      </w:tblGrid>
      <w:tr w:rsidR="005D27CA" w:rsidRPr="00CD057D" w14:paraId="76A5BE8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0A6E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function f_ReconfigureDRBs(NR_CellId_Type p_NR_CellId,</w:t>
            </w:r>
          </w:p>
          <w:p w14:paraId="0748EB37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NG_NAS_MSG_RequestList_Type p_NASMsg,</w:t>
            </w:r>
          </w:p>
          <w:p w14:paraId="13745AE0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RadioBearerConfig p_RadioBearerConfig,</w:t>
            </w:r>
          </w:p>
          <w:p w14:paraId="71CEF832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CellGroupConfig p_CellGroupConfig,</w:t>
            </w:r>
          </w:p>
          <w:p w14:paraId="2C14988A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NR_RadioBearerList_Type p_SS_Config,</w:t>
            </w:r>
          </w:p>
          <w:p w14:paraId="2D2CC212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NR_RadioBearerId_Type p_SRB := tsc_NR_RbId_SRB1,</w:t>
            </w:r>
          </w:p>
          <w:p w14:paraId="291E0182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TimingInfo_Type p_TimingInfo := cs_TimingInfo_Now,</w:t>
            </w:r>
          </w:p>
          <w:p w14:paraId="7F2CB150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boolean p_ReceiveForRRCreconfigurationComplete := true,</w:t>
            </w:r>
          </w:p>
          <w:p w14:paraId="709B4923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NR_RoutingInfoSUL_Type p_NR_RoutingInfoSUL := omit,</w:t>
            </w:r>
          </w:p>
          <w:p w14:paraId="1051C651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PDSCH_ServingCellConfig.nrofHARQ_ProcessesForPDSCH  p_NrofHARQ_ProcessesForPDSCH := omit,</w:t>
            </w:r>
          </w:p>
          <w:p w14:paraId="2C31DBFB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NR_SecurityParams_Type p_SecurityParams := omit,</w:t>
            </w:r>
          </w:p>
          <w:p w14:paraId="0FD0FBC3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MacBearerRouting_Type p_MacBearerRoutingCA := omit</w:t>
            </w:r>
          </w:p>
          <w:p w14:paraId="5F571791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) runs on NR_BASE_PTC</w:t>
            </w:r>
          </w:p>
          <w:p w14:paraId="2B300A91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14:paraId="6D121DF0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R5-203533: added p_NrofHARQ_ProcessesForPDSCH sic@</w:t>
            </w:r>
          </w:p>
          <w:p w14:paraId="6B13620B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R5-213516: added p_MacBearerRoutingCA sic@</w:t>
            </w:r>
          </w:p>
          <w:p w14:paraId="61A52286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172A697D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 := f_NR_Security_Get();</w:t>
            </w:r>
          </w:p>
          <w:p w14:paraId="511DAF16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D2AE30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(isvalue(p_NrofHARQ_ProcessesForPDSCH)) {</w:t>
            </w:r>
          </w:p>
          <w:p w14:paraId="7F716769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isvalue(p_CellGroupConfig.spCellConfig)) {</w:t>
            </w:r>
          </w:p>
          <w:p w14:paraId="3C9930A3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p_CellGroupConfig.spCellConfig := cs_NR_SpCellConfigDef(omit); //@sic R5s211668 sic@</w:t>
            </w:r>
          </w:p>
          <w:p w14:paraId="5BEBC30A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EA65110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p_CellGroupConfig.spCellConfig.spCellConfigDedicated.pdsch_ServingCellConfig := cs_NR_Pdsch_ServingCellConfigSetup(cs_NR_PDSCH_ServingCellConfigDef(-, -, p_NrofHARQ_ProcessesForPDSCH));</w:t>
            </w:r>
          </w:p>
          <w:p w14:paraId="4D80CB5F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f_NR_SS_CommonCellConfig(p_NR_CellId, cads_NR_PDSCH_Config_REQ(p_NR_CellId, p_TimingInfo, cs_NR_PDSCH_CellLevelConfigDef(p_CellGroupConfig.spCellConfig.spCellConfigDedicated.pdsch_ServingCellConfig.setup)));</w:t>
            </w:r>
          </w:p>
          <w:p w14:paraId="6106DF64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FB4DE09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cs_NR_RRCReconfiguration_v1530_IEs(bit2oct(encvalue(p_CellGroupConfig)));</w:t>
            </w:r>
          </w:p>
          <w:p w14:paraId="38B6EFE3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1DB187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57306E9E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f_NR_SS_CommonRadioBearerConfig(p_NR_CellId, p_SS_Config, p_TimingInfo);</w:t>
            </w:r>
          </w:p>
          <w:p w14:paraId="781096C9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F7592BC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14:paraId="4C8AF78F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(isvalue(p_SecurityParams)){ // @sic R5s210277 sic@</w:t>
            </w:r>
          </w:p>
          <w:p w14:paraId="0A480ACF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v_SecurityParams := valueof(p_SecurityParams);</w:t>
            </w:r>
          </w:p>
          <w:p w14:paraId="08D36338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309221C7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v_SecurityParams.AS_Ciphering.ActTimeList := f_NR_RRC_CipherActTime_GetCurrent(p_NR_CellId, false);  // @sic R5s190382, R5s210277 sic@</w:t>
            </w:r>
          </w:p>
          <w:p w14:paraId="71269F3D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1B7E017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f_NR_SS_RRC_EnableIntProt_CiphULandDL(p_NR_CellId,</w:t>
            </w:r>
          </w:p>
          <w:p w14:paraId="361CD927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0BC37E52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65D1B866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14:paraId="399C0C21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(p_NR_CellId, p_SRB, p_RadioBearerConfig, v_V1530Ext, p_NASMsg, -, p_TimingInfo, p_ReceiveForRRCreconfigurationComplete, p_NR_RoutingInfoSUL, p_MacBearerRoutingCA);</w:t>
            </w:r>
          </w:p>
          <w:p w14:paraId="328A171F" w14:textId="77777777" w:rsidR="001127D4" w:rsidRPr="00722896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F8B18B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63FC5A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9"/>
      </w:tblGrid>
      <w:tr w:rsidR="005D27CA" w:rsidRPr="00CD057D" w14:paraId="3E0F79C3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433A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function f_ReconfigureDRBs(NR_CellId_Type p_NR_CellId,</w:t>
            </w:r>
          </w:p>
          <w:p w14:paraId="4E130FEA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NG_NAS_MSG_RequestList_Type p_NASMsg,</w:t>
            </w:r>
          </w:p>
          <w:p w14:paraId="4C5669FC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RadioBearerConfig p_RadioBearerConfig,</w:t>
            </w:r>
          </w:p>
          <w:p w14:paraId="2A2CCA8E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CellGroupConfig p_CellGroupConfig,</w:t>
            </w:r>
          </w:p>
          <w:p w14:paraId="1363738B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NR_RadioBearerList_Type p_SS_Config,</w:t>
            </w:r>
          </w:p>
          <w:p w14:paraId="695459AF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NR_RadioBearerId_Type p_SRB := tsc_NR_RbId_SRB1,</w:t>
            </w:r>
          </w:p>
          <w:p w14:paraId="640185A2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TimingInfo_Type p_TimingInfo := cs_TimingInfo_Now,</w:t>
            </w:r>
          </w:p>
          <w:p w14:paraId="297089BF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boolean p_ReceiveForRRCreconfigurationComplete := true,</w:t>
            </w:r>
          </w:p>
          <w:p w14:paraId="5D611B75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NR_RoutingInfoSUL_Type p_NR_RoutingInfoSUL := omit,</w:t>
            </w:r>
          </w:p>
          <w:p w14:paraId="716744BF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PDSCH_ServingCellConfig.nrofHARQ_ProcessesForPDSCH  p_NrofHARQ_ProcessesForPDSCH := omit,</w:t>
            </w:r>
          </w:p>
          <w:p w14:paraId="21C54D26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NR_SecurityParams_Type p_SecurityParams := omit,</w:t>
            </w:r>
          </w:p>
          <w:p w14:paraId="292D64BA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MacBearerRouting_Type p_MacBearerRoutingCA := omit</w:t>
            </w:r>
          </w:p>
          <w:p w14:paraId="4D7DF6B5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) runs on NR_BASE_PTC</w:t>
            </w:r>
          </w:p>
          <w:p w14:paraId="746E4E00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14:paraId="46B34472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R5-203533: added p_NrofHARQ_ProcessesForPDSCH sic@</w:t>
            </w:r>
          </w:p>
          <w:p w14:paraId="6655995C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R5-213516: added p_MacBearerRoutingCA sic@</w:t>
            </w:r>
          </w:p>
          <w:p w14:paraId="7CE9575A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1EC91E58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 := f_NR_Security_Get();</w:t>
            </w:r>
          </w:p>
          <w:p w14:paraId="249DD92E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A190ED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(isvalue(p_NrofHARQ_ProcessesForPDSCH)) {</w:t>
            </w:r>
          </w:p>
          <w:p w14:paraId="0F41BE6D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isvalue(p_CellGroupConfig.spCellConfig)) {</w:t>
            </w:r>
          </w:p>
          <w:p w14:paraId="68330568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p_CellGroupConfig.spCellConfig := cs_NR_SpCellConfigDef(omit); //@sic R5s211668 sic@</w:t>
            </w:r>
          </w:p>
          <w:p w14:paraId="08634E43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4BE0DE5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7E58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p_CellGroupConfig.spCellConfig.spCellConfigDedicated := cs_NR_ServingCellConfigDef; </w:t>
            </w:r>
          </w:p>
          <w:p w14:paraId="6A27F4D0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p_CellGroupConfig.spCellConfig.spCellConfigDedicated.pdsch_ServingCellConfig := cs_NR_Pdsch_ServingCellConfigSetup(cs_NR_PDSCH_ServingCellConfigDef(-, -, p_NrofHARQ_ProcessesForPDSCH));</w:t>
            </w:r>
          </w:p>
          <w:p w14:paraId="19E7BB9D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f_NR_SS_CommonCellConfig(p_NR_CellId, cads_NR_PDSCH_Config_REQ(p_NR_CellId, p_TimingInfo, cs_NR_PDSCH_CellLevelConfigDef(p_CellGroupConfig.spCellConfig.spCellConfigDedicated.pdsch_ServingCellConfig.setup)));</w:t>
            </w:r>
          </w:p>
          <w:p w14:paraId="6A1526A9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8791D2D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cs_NR_RRCReconfiguration_v1530_IEs(bit2oct(encvalue(p_CellGroupConfig)));</w:t>
            </w:r>
          </w:p>
          <w:p w14:paraId="696123E2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AA7B74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7D4EEF9F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f_NR_SS_CommonRadioBearerConfig(p_NR_CellId, p_SS_Config, p_TimingInfo);</w:t>
            </w:r>
          </w:p>
          <w:p w14:paraId="584BA8D6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999002B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14:paraId="2DA85713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(isvalue(p_SecurityParams)){ // @sic R5s210277 sic@</w:t>
            </w:r>
          </w:p>
          <w:p w14:paraId="2E214B7F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v_SecurityParams := valueof(p_SecurityParams);</w:t>
            </w:r>
          </w:p>
          <w:p w14:paraId="4E5A0793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EE17455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v_SecurityParams.AS_Ciphering.ActTimeList := f_NR_RRC_CipherActTime_GetCurrent(p_NR_CellId, false);  // @sic R5s190382, R5s210277 sic@</w:t>
            </w:r>
          </w:p>
          <w:p w14:paraId="5A38CA3A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FB2FBE5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f_NR_SS_RRC_EnableIntProt_CiphULandDL(p_NR_CellId,</w:t>
            </w:r>
          </w:p>
          <w:p w14:paraId="20765E74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78124EF2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716B8CB4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14:paraId="4601B9B8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(p_NR_CellId, p_SRB, p_RadioBearerConfig, v_V1530Ext, p_NASMsg, -, p_TimingInfo, p_ReceiveForRRCreconfigurationComplete, p_NR_RoutingInfoSUL, p_MacBearerRoutingCA);</w:t>
            </w:r>
          </w:p>
          <w:p w14:paraId="4B3EAA13" w14:textId="77777777" w:rsidR="001127D4" w:rsidRPr="006D35E4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2BF0607" w14:textId="77777777"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AD240" w14:textId="77777777" w:rsidR="007B083D" w:rsidRDefault="007B083D">
      <w:r>
        <w:separator/>
      </w:r>
    </w:p>
  </w:endnote>
  <w:endnote w:type="continuationSeparator" w:id="0">
    <w:p w14:paraId="5430D503" w14:textId="77777777" w:rsidR="007B083D" w:rsidRDefault="007B0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1A45E" w14:textId="77777777" w:rsidR="007B083D" w:rsidRDefault="007B083D">
      <w:r>
        <w:separator/>
      </w:r>
    </w:p>
  </w:footnote>
  <w:footnote w:type="continuationSeparator" w:id="0">
    <w:p w14:paraId="6C2BA94D" w14:textId="77777777" w:rsidR="007B083D" w:rsidRDefault="007B0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B4CB6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1F0E6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E13A3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5A4D7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4361F"/>
    <w:rsid w:val="0005014E"/>
    <w:rsid w:val="00051BC3"/>
    <w:rsid w:val="00054E62"/>
    <w:rsid w:val="00057DBD"/>
    <w:rsid w:val="000614B3"/>
    <w:rsid w:val="0006172A"/>
    <w:rsid w:val="00063580"/>
    <w:rsid w:val="0006562C"/>
    <w:rsid w:val="000660F3"/>
    <w:rsid w:val="00067DBE"/>
    <w:rsid w:val="00067F11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76185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15F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4377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3FEE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77E8A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0A3B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3780"/>
    <w:rsid w:val="007746AB"/>
    <w:rsid w:val="007834DD"/>
    <w:rsid w:val="00792342"/>
    <w:rsid w:val="007955CC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083D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58BA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E66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7431"/>
    <w:rsid w:val="00A27D3B"/>
    <w:rsid w:val="00A31D14"/>
    <w:rsid w:val="00A34271"/>
    <w:rsid w:val="00A40634"/>
    <w:rsid w:val="00A41750"/>
    <w:rsid w:val="00A44B28"/>
    <w:rsid w:val="00A46561"/>
    <w:rsid w:val="00A47E70"/>
    <w:rsid w:val="00A50CF0"/>
    <w:rsid w:val="00A52F6F"/>
    <w:rsid w:val="00A57528"/>
    <w:rsid w:val="00A601CD"/>
    <w:rsid w:val="00A601E5"/>
    <w:rsid w:val="00A6456D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007E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544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4EF8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A3C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1279"/>
    <w:rsid w:val="00D720E3"/>
    <w:rsid w:val="00D7237E"/>
    <w:rsid w:val="00D7387B"/>
    <w:rsid w:val="00D757B0"/>
    <w:rsid w:val="00D80B6A"/>
    <w:rsid w:val="00D83EBA"/>
    <w:rsid w:val="00D85B62"/>
    <w:rsid w:val="00D86DC8"/>
    <w:rsid w:val="00D91571"/>
    <w:rsid w:val="00D96605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1BB7"/>
    <w:rsid w:val="00EE216E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A5139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6FB1C-63FE-4332-B22C-BF44CE5AF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813</Words>
  <Characters>10082</Characters>
  <Application>Microsoft Office Word</Application>
  <DocSecurity>0</DocSecurity>
  <Lines>84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10874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2021-12-17T10:45:00Z</dcterms:created>
  <dcterms:modified xsi:type="dcterms:W3CDTF">2022-02-02T11:33:00Z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