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BC64E8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</w:t>
      </w:r>
      <w:r w:rsidR="009A07F2">
        <w:rPr>
          <w:b/>
          <w:bCs/>
          <w:i/>
          <w:iCs/>
          <w:sz w:val="24"/>
          <w:szCs w:val="24"/>
        </w:rPr>
        <w:t>258</w:t>
      </w:r>
    </w:p>
    <w:p w14:paraId="5D6FC58C" w14:textId="1E5CEA7A" w:rsidR="001A09A3" w:rsidRDefault="009A07F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F37FBA9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2262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2DFB5F6" w:rsidR="001E41F3" w:rsidRPr="00A1055C" w:rsidRDefault="009A07F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0A5F12B" w:rsidR="001E41F3" w:rsidRPr="00410371" w:rsidRDefault="009A0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1BADEB6" w:rsidR="001E41F3" w:rsidRDefault="002E5A93">
            <w:pPr>
              <w:pStyle w:val="CRCoverPage"/>
              <w:spacing w:after="0"/>
              <w:ind w:left="100"/>
              <w:rPr>
                <w:noProof/>
              </w:rPr>
            </w:pPr>
            <w:r w:rsidRPr="002E5A93">
              <w:t>Addition of eNS NR5GC test case 9.1.10.2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2129D2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2E5A93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56184E3" w:rsidR="001E41F3" w:rsidRDefault="00B654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r w:rsidR="002E5A93" w:rsidRPr="002E5A93"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888E52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2E5A93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9C87BE3" w:rsidR="001E41F3" w:rsidRDefault="005F0EEB" w:rsidP="005F0EE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 w:rsidR="002E5A93">
              <w:t>eN</w:t>
            </w:r>
            <w:r>
              <w:t xml:space="preserve">S test case </w:t>
            </w:r>
            <w:r w:rsidR="001F5BBF">
              <w:t>9.1.10.2</w:t>
            </w:r>
            <w:r>
              <w:t xml:space="preserve"> </w:t>
            </w:r>
            <w:r w:rsidR="002E5A93" w:rsidRPr="002E5A93">
              <w:t xml:space="preserve">Network slice-specific authentication and authorization / EAP message transport / Abnormal </w:t>
            </w:r>
            <w:r>
              <w:rPr>
                <w:noProof/>
              </w:rPr>
              <w:t xml:space="preserve">using </w:t>
            </w:r>
            <w:r w:rsidRPr="005F0EEB">
              <w:rPr>
                <w:noProof/>
              </w:rPr>
              <w:t>iwd-TTCN3-B2020-09_D21wk49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681FD90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2E5A93">
              <w:rPr>
                <w:rFonts w:cs="Arial"/>
                <w:noProof/>
              </w:rPr>
              <w:t>eNS 9.1.10.2</w:t>
            </w:r>
            <w:r w:rsidRPr="00CF0ECB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E93DC3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985BEA" w:rsidR="001E41F3" w:rsidRDefault="002E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9.1.10.2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7145C09C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ACD22D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60C1E">
        <w:rPr>
          <w:rFonts w:cs="Arial"/>
        </w:rPr>
        <w:t xml:space="preserve">9.1.10.2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36E11BB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0103D9A3" w14:textId="3D3E362F" w:rsidR="005D6D5B" w:rsidRDefault="005D6D5B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5D6D5B">
        <w:rPr>
          <w:rFonts w:cs="Arial"/>
          <w:sz w:val="24"/>
          <w:lang w:eastAsia="ja-JP"/>
        </w:rPr>
        <w:t>Mohit Kanchan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364864">
          <w:rPr>
            <w:rStyle w:val="Hyperlink"/>
          </w:rPr>
          <w:t>mohit.kanchan@keysight.com</w:t>
        </w:r>
      </w:hyperlink>
      <w:r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1BB9BE6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1154B0">
        <w:rPr>
          <w:rFonts w:cs="Arial"/>
          <w:lang w:eastAsia="ja-JP"/>
        </w:rPr>
        <w:t>9.1.10.2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58E7A1E0" w14:textId="5A1DDAD3" w:rsidR="003A22C0" w:rsidRPr="00DC6827" w:rsidRDefault="001154B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      </w:t>
      </w:r>
      <w:r w:rsidRPr="00E5262B">
        <w:rPr>
          <w:rFonts w:cs="Arial"/>
          <w:lang w:eastAsia="ja-JP"/>
        </w:rPr>
        <w:t>Keysight S8704A Protocol Conformance Toolset</w:t>
      </w:r>
    </w:p>
    <w:p w14:paraId="4939F6E6" w14:textId="28DA7134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1154B0" w:rsidRPr="001154B0">
        <w:rPr>
          <w:rFonts w:cs="Arial"/>
          <w:b/>
          <w:lang w:eastAsia="ja-JP"/>
        </w:rPr>
        <w:t>Qualcomm SM 8450 + 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128DE8ED" w14:textId="677A84CF" w:rsidR="003A22C0" w:rsidRDefault="00DC6827" w:rsidP="00DC6827">
      <w:pPr>
        <w:rPr>
          <w:lang w:val="pt-BR"/>
        </w:rPr>
      </w:pPr>
      <w:r>
        <w:rPr>
          <w:lang w:val="pt-BR"/>
        </w:rPr>
        <w:t xml:space="preserve">There are no changes required on top of </w:t>
      </w:r>
      <w:r w:rsidRPr="00DC6827">
        <w:rPr>
          <w:rFonts w:cs="Arial"/>
          <w:lang w:eastAsia="ja-JP"/>
        </w:rPr>
        <w:t>iwd-TTCN3-B2020-09_D21wk49</w:t>
      </w:r>
      <w:r>
        <w:rPr>
          <w:rFonts w:cs="Arial"/>
          <w:lang w:eastAsia="ja-JP"/>
        </w:rPr>
        <w:t xml:space="preserve"> baseline</w:t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05529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40B8513A" w14:textId="731413C1" w:rsid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>
        <w:rPr>
          <w:rFonts w:cs="Arial"/>
        </w:rPr>
        <w:t>41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8D05156" w14:textId="60B59B3B" w:rsidR="00404E97" w:rsidRPr="00595E68" w:rsidRDefault="00404E97" w:rsidP="00404E97">
      <w:pPr>
        <w:rPr>
          <w:rFonts w:cs="Arial"/>
        </w:rPr>
      </w:pPr>
      <w:r>
        <w:rPr>
          <w:rFonts w:cs="Arial"/>
        </w:rPr>
        <w:t>On Keysight,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41</w:t>
      </w:r>
      <w:r w:rsidRPr="00595E68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95E68">
        <w:rPr>
          <w:rFonts w:cs="Arial"/>
        </w:rPr>
        <w:t>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9055290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0223940" w14:textId="55160828" w:rsidR="003A22C0" w:rsidRPr="00595E68" w:rsidRDefault="007C535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0552908"/>
      <w:r w:rsidRPr="007C5353">
        <w:rPr>
          <w:rFonts w:cs="Arial"/>
          <w:b/>
        </w:rPr>
        <w:t>Qualcomm SM 8450 + SDX65</w:t>
      </w:r>
      <w:bookmarkEnd w:id="18"/>
    </w:p>
    <w:p w14:paraId="4344898B" w14:textId="77777777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r>
        <w:t xml:space="preserve">Qualcomm </w:t>
      </w:r>
      <w:r w:rsidRPr="004F064E">
        <w:t>SM 8450 + SDX65</w:t>
      </w:r>
      <w:r>
        <w:t xml:space="preserve"> </w:t>
      </w:r>
      <w:bookmarkEnd w:id="19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54B6B5D6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D66938A" w14:textId="1896945B" w:rsidR="00026F56" w:rsidRPr="00A744FD" w:rsidRDefault="00026F56" w:rsidP="00026F56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_LOG.html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40E6A31A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lastRenderedPageBreak/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_PIXIT.txt</w:t>
      </w:r>
    </w:p>
    <w:p w14:paraId="6C668AA9" w14:textId="41E3637F" w:rsidR="003A22C0" w:rsidRPr="00372056" w:rsidRDefault="00026F5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_PIXIT.xml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9055290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B6B6A44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R5s2200</w:t>
            </w:r>
            <w:r w:rsidR="00026F56">
              <w:rPr>
                <w:rFonts w:cs="Arial"/>
                <w:b/>
                <w:sz w:val="18"/>
              </w:rPr>
              <w:t>38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026F56" w:rsidRPr="00026F56">
              <w:rPr>
                <w:rFonts w:cs="Arial"/>
                <w:b/>
                <w:sz w:val="18"/>
              </w:rPr>
              <w:t>Supporting information for addition of eNS NR5GC test case 9.1.10.2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2D4DF" w14:textId="77777777" w:rsidR="003765A4" w:rsidRDefault="003765A4">
      <w:r>
        <w:separator/>
      </w:r>
    </w:p>
  </w:endnote>
  <w:endnote w:type="continuationSeparator" w:id="0">
    <w:p w14:paraId="57930235" w14:textId="77777777" w:rsidR="003765A4" w:rsidRDefault="0037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09C3" w14:textId="77777777" w:rsidR="003765A4" w:rsidRDefault="003765A4">
      <w:r>
        <w:separator/>
      </w:r>
    </w:p>
  </w:footnote>
  <w:footnote w:type="continuationSeparator" w:id="0">
    <w:p w14:paraId="2A63D9E5" w14:textId="77777777" w:rsidR="003765A4" w:rsidRDefault="0037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A6394"/>
    <w:rsid w:val="000B7FED"/>
    <w:rsid w:val="000C038A"/>
    <w:rsid w:val="000C6598"/>
    <w:rsid w:val="000D44B3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2E5A93"/>
    <w:rsid w:val="00305409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E1A36"/>
    <w:rsid w:val="003F03E6"/>
    <w:rsid w:val="00404E97"/>
    <w:rsid w:val="00410371"/>
    <w:rsid w:val="004242F1"/>
    <w:rsid w:val="004B75B7"/>
    <w:rsid w:val="0051580D"/>
    <w:rsid w:val="00547111"/>
    <w:rsid w:val="00592D74"/>
    <w:rsid w:val="00595E68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7D9"/>
    <w:rsid w:val="00991B88"/>
    <w:rsid w:val="009943F9"/>
    <w:rsid w:val="009A07F2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645C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508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21</cp:revision>
  <cp:lastPrinted>1900-01-01T00:00:00Z</cp:lastPrinted>
  <dcterms:created xsi:type="dcterms:W3CDTF">2021-12-13T09:58:00Z</dcterms:created>
  <dcterms:modified xsi:type="dcterms:W3CDTF">2022-02-02T11:17:00Z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