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8FB39A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C30C66">
          <w:rPr>
            <w:b/>
            <w:i/>
            <w:noProof/>
            <w:sz w:val="28"/>
          </w:rPr>
          <w:t>203</w:t>
        </w:r>
      </w:fldSimple>
    </w:p>
    <w:p w14:paraId="5D6FC58C" w14:textId="1E5CEA7A" w:rsidR="001A09A3" w:rsidRDefault="00DB4A4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3A4BAB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DB4A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 w:rsidR="00C15ECC">
                <w:rPr>
                  <w:b/>
                  <w:noProof/>
                  <w:sz w:val="28"/>
                </w:rPr>
                <w:t>1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B4F9B8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t>NR5GC FR1 : Addition of 5GMM Rel-16 test case 9.1.9.5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CF3EC9A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 w:rsidRPr="00C15ECC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B5A14D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397AF92D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 xml:space="preserve">9.1.9.5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479086FF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9.1.9.5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9F5FC0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9.1.9.5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96F69A7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508</w:t>
            </w:r>
            <w:r>
              <w:rPr>
                <w:noProof/>
              </w:rPr>
              <w:t>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421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6190AC" w14:textId="7E8568DF" w:rsidR="00BE715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7154" w:rsidRPr="002A7AA5">
        <w:rPr>
          <w:rFonts w:cs="Arial"/>
          <w:iCs/>
        </w:rPr>
        <w:t>Table of Contents</w:t>
      </w:r>
      <w:r w:rsidR="00BE7154">
        <w:tab/>
      </w:r>
      <w:r w:rsidR="00BE7154">
        <w:fldChar w:fldCharType="begin"/>
      </w:r>
      <w:r w:rsidR="00BE7154">
        <w:instrText xml:space="preserve"> PAGEREF _Toc90304215 \h </w:instrText>
      </w:r>
      <w:r w:rsidR="00BE7154">
        <w:fldChar w:fldCharType="separate"/>
      </w:r>
      <w:r w:rsidR="00BE7154">
        <w:t>2</w:t>
      </w:r>
      <w:r w:rsidR="00BE7154">
        <w:fldChar w:fldCharType="end"/>
      </w:r>
    </w:p>
    <w:p w14:paraId="33F7E2C3" w14:textId="22C31A58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_Toc90304216 \h </w:instrText>
      </w:r>
      <w:r>
        <w:fldChar w:fldCharType="separate"/>
      </w:r>
      <w:r>
        <w:t>3</w:t>
      </w:r>
      <w:r>
        <w:fldChar w:fldCharType="end"/>
      </w:r>
    </w:p>
    <w:p w14:paraId="47C3293B" w14:textId="2C1BAF1B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_Toc90304217 \h </w:instrText>
      </w:r>
      <w:r>
        <w:fldChar w:fldCharType="separate"/>
      </w:r>
      <w:r>
        <w:t>3</w:t>
      </w:r>
      <w:r>
        <w:fldChar w:fldCharType="end"/>
      </w:r>
    </w:p>
    <w:p w14:paraId="2511A6D5" w14:textId="029158C1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_Toc90304218 \h </w:instrText>
      </w:r>
      <w:r>
        <w:fldChar w:fldCharType="separate"/>
      </w:r>
      <w:r>
        <w:t>3</w:t>
      </w:r>
      <w:r>
        <w:fldChar w:fldCharType="end"/>
      </w:r>
    </w:p>
    <w:p w14:paraId="313A1086" w14:textId="12AD291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_Toc90304219 \h </w:instrText>
      </w:r>
      <w:r>
        <w:fldChar w:fldCharType="separate"/>
      </w:r>
      <w:r>
        <w:t>3</w:t>
      </w:r>
      <w:r>
        <w:fldChar w:fldCharType="end"/>
      </w:r>
    </w:p>
    <w:p w14:paraId="1B98A1AD" w14:textId="19990CE7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  <w:color w:val="000000"/>
          <w:lang w:eastAsia="en-GB"/>
        </w:rPr>
        <w:t>cr_MeasResultListNR_1Entry</w:t>
      </w:r>
      <w:r>
        <w:tab/>
      </w:r>
      <w:r>
        <w:fldChar w:fldCharType="begin"/>
      </w:r>
      <w:r>
        <w:instrText xml:space="preserve"> PAGEREF _Toc90304220 \h </w:instrText>
      </w:r>
      <w:r>
        <w:fldChar w:fldCharType="separate"/>
      </w:r>
      <w:r>
        <w:t>4</w:t>
      </w:r>
      <w:r>
        <w:fldChar w:fldCharType="end"/>
      </w:r>
    </w:p>
    <w:p w14:paraId="497F17C7" w14:textId="4B60D142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_Toc90304221 \h </w:instrText>
      </w:r>
      <w:r>
        <w:fldChar w:fldCharType="separate"/>
      </w:r>
      <w:r>
        <w:t>5</w:t>
      </w:r>
      <w:r>
        <w:fldChar w:fldCharType="end"/>
      </w:r>
    </w:p>
    <w:p w14:paraId="2BC01465" w14:textId="4263DE53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_Toc90304222 \h </w:instrText>
      </w:r>
      <w:r>
        <w:fldChar w:fldCharType="separate"/>
      </w:r>
      <w:r>
        <w:t>5</w:t>
      </w:r>
      <w:r>
        <w:fldChar w:fldCharType="end"/>
      </w:r>
    </w:p>
    <w:p w14:paraId="02DB3E23" w14:textId="427FBDDC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_Toc90304223 \h </w:instrText>
      </w:r>
      <w:r>
        <w:fldChar w:fldCharType="separate"/>
      </w:r>
      <w:r>
        <w:t>5</w:t>
      </w:r>
      <w:r>
        <w:fldChar w:fldCharType="end"/>
      </w:r>
    </w:p>
    <w:p w14:paraId="2FEB7738" w14:textId="19C788BF" w:rsidR="00BE7154" w:rsidRDefault="00BE715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AA5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AA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_Toc90304224 \h </w:instrText>
      </w:r>
      <w:r>
        <w:fldChar w:fldCharType="separate"/>
      </w:r>
      <w:r>
        <w:t>5</w:t>
      </w:r>
      <w:r>
        <w:fldChar w:fldCharType="end"/>
      </w:r>
    </w:p>
    <w:p w14:paraId="77496327" w14:textId="2709412D" w:rsidR="00BE7154" w:rsidRDefault="00BE715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AA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AA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_Toc90304225 \h </w:instrText>
      </w:r>
      <w:r>
        <w:fldChar w:fldCharType="separate"/>
      </w:r>
      <w:r>
        <w:t>6</w:t>
      </w:r>
      <w:r>
        <w:fldChar w:fldCharType="end"/>
      </w:r>
    </w:p>
    <w:p w14:paraId="2E4D4796" w14:textId="556DCEC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4216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C6E721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9.1.9.5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 Kalahasti</w:t>
      </w:r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4217"/>
      <w:r w:rsidRPr="00C549CB">
        <w:t>Verification Test Summary</w:t>
      </w:r>
      <w:bookmarkEnd w:id="4"/>
    </w:p>
    <w:p w14:paraId="1DDFE21D" w14:textId="2E18109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9.1.9.5.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3F2DE4C6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15ECC" w:rsidRPr="00C15ECC">
        <w:rPr>
          <w:rFonts w:cs="Arial"/>
          <w:lang w:eastAsia="ja-JP"/>
        </w:rPr>
        <w:t>Samsung SM-G996B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4218"/>
      <w:r w:rsidRPr="00854C55">
        <w:rPr>
          <w:b/>
        </w:rPr>
        <w:t>Corrections required</w:t>
      </w:r>
      <w:bookmarkEnd w:id="5"/>
      <w:bookmarkEnd w:id="6"/>
      <w:bookmarkEnd w:id="7"/>
    </w:p>
    <w:p w14:paraId="705D944A" w14:textId="77777777" w:rsidR="00B61148" w:rsidRDefault="00B61148" w:rsidP="00B61148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eastAsiaTheme="minorEastAsia"/>
          <w:b/>
          <w:lang w:val="pt-BR"/>
        </w:rPr>
      </w:pPr>
      <w:bookmarkStart w:id="8" w:name="_Toc92959942"/>
      <w:r>
        <w:rPr>
          <w:rFonts w:eastAsiaTheme="minorEastAsia"/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61148" w14:paraId="1D0D7BE3" w14:textId="77777777" w:rsidTr="00002BD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C74E" w14:textId="77777777" w:rsidR="00B61148" w:rsidRDefault="00B61148" w:rsidP="00002BD9">
            <w:pPr>
              <w:spacing w:before="40" w:after="40"/>
              <w:rPr>
                <w:rFonts w:ascii="Arial" w:eastAsiaTheme="minorEastAsia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CEE2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f_Get_NG_RegistrationAcceptMsg()</w:t>
            </w:r>
          </w:p>
        </w:tc>
      </w:tr>
      <w:tr w:rsidR="00B61148" w14:paraId="46C43B5C" w14:textId="77777777" w:rsidTr="00002B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76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C72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Following the deletion of NW-assigned UE Radio Capability IDs at step 10, the UE should not include any network-assigned UE radio capability ID in the subsequent REGISTRATION REQUEST at step 12, but it may include any configured manufacturer-assigned UE Radio Capability ID.</w:t>
            </w:r>
          </w:p>
          <w:p w14:paraId="2D20C871" w14:textId="77777777" w:rsidR="00B61148" w:rsidRDefault="00B61148" w:rsidP="00002BD9">
            <w:pPr>
              <w:rPr>
                <w:lang w:eastAsia="en-GB"/>
              </w:rPr>
            </w:pPr>
            <w:r>
              <w:rPr>
                <w:lang w:eastAsia="en-GB"/>
              </w:rPr>
              <w:t>The current implementation of f_Get_NG_RegistrationAcceptMsg() (in accordance with 38.508-1 table 4.7.1-7), will include any UE radio access capability ID from the REGISTRATION REQUEST in the REGISTRATION ACCEPT, if pc_5GS_RACS is set and no specific UE radio cap ID is being provided for the message.So if the UE is including manufacturer-assigned UE radio access capility ID in REGISTRATION REQUEST, the REGISTRATION ACCEPT will also include a manufacturer-assigned UE radio access capability ID, which will not be expected by the UE and can cause undefined behaviour.</w:t>
            </w:r>
          </w:p>
          <w:p w14:paraId="5DB66799" w14:textId="77777777" w:rsidR="00B61148" w:rsidRDefault="00B61148" w:rsidP="00002BD9">
            <w:pPr>
              <w:rPr>
                <w:lang w:eastAsia="en-GB"/>
              </w:rPr>
            </w:pPr>
          </w:p>
          <w:p w14:paraId="39B13C8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  <w:r>
              <w:rPr>
                <w:lang w:eastAsia="en-GB"/>
              </w:rPr>
              <w:t>From 24.501 4.16:</w:t>
            </w:r>
          </w:p>
          <w:p w14:paraId="5F6C3972" w14:textId="77777777" w:rsidR="00B61148" w:rsidRDefault="00B61148" w:rsidP="00002BD9">
            <w:pPr>
              <w:pStyle w:val="xxxxb1"/>
              <w:spacing w:after="180"/>
              <w:ind w:left="568" w:hanging="284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f)   upon receiving a UE radio capability ID deletion indication IE set to "delete network-assigned UE radio capability IDs" in the REGISTRATION ACCEPT message or the CONFIGURATION UPDATE COMMAND message, </w:t>
            </w:r>
            <w:bookmarkStart w:id="9" w:name="x_x_x_x__Hlk16416822"/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the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 xml:space="preserve">UE shall delete all network-assigned UE radio capability IDs stored at the UE for the serving network, initiate a registration procedure </w:t>
            </w:r>
            <w:bookmarkEnd w:id="9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for mobility and periodic registration update and include an applicable manufacturer-assigned UE radio capability ID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for the current UE radio configuration, if available at the UE, in the UE radio capability ID IE of the REGISTRATION REQUEST message; and</w:t>
            </w:r>
          </w:p>
          <w:p w14:paraId="55E4B6E9" w14:textId="77777777" w:rsidR="00B61148" w:rsidRDefault="00B61148" w:rsidP="00002BD9">
            <w:pPr>
              <w:pStyle w:val="B2"/>
              <w:ind w:left="0" w:firstLine="0"/>
              <w:rPr>
                <w:lang w:eastAsia="en-GB"/>
              </w:rPr>
            </w:pPr>
          </w:p>
          <w:p w14:paraId="4249E315" w14:textId="77777777" w:rsidR="00B61148" w:rsidRDefault="00B61148" w:rsidP="00002BD9">
            <w:pPr>
              <w:pStyle w:val="xxxxmsonormal"/>
              <w:rPr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 xml:space="preserve">a)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val="en-GB" w:eastAsia="en-GB"/>
              </w:rPr>
              <w:t>the network may assign a network-assigned UE radio capability ID to a UE which supports RACS by including a UE radio capability ID IE in the REGISTRATION ACCEPT message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 or in the CONFIGURATION UPDATE COMMAND message;</w:t>
            </w:r>
          </w:p>
          <w:p w14:paraId="27997FB0" w14:textId="77777777" w:rsidR="00B61148" w:rsidRDefault="00B61148" w:rsidP="00002BD9">
            <w:pPr>
              <w:rPr>
                <w:lang w:eastAsia="en-GB"/>
              </w:rPr>
            </w:pPr>
          </w:p>
        </w:tc>
      </w:tr>
      <w:tr w:rsidR="00B61148" w14:paraId="77A7D6DA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09A4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4E2" w14:textId="46AB01AA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eastAsia="en-GB"/>
              </w:rPr>
              <w:t>TTCN check in f_Get_NG_RegistrationAcceptMsg is modified to check the first digit (TF Field) of UE radio capability id if present, so that if the UE is using manufacturer-assigned radio cap ID this is not included in the REGISTRATION ACCEPT message.</w:t>
            </w:r>
          </w:p>
          <w:p w14:paraId="2D8FC921" w14:textId="77777777" w:rsidR="00B61148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0023C777" w14:textId="296BBA7D" w:rsidR="00B61148" w:rsidRPr="00547297" w:rsidRDefault="00B61148" w:rsidP="00002BD9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lang w:eastAsia="en-GB"/>
              </w:rPr>
              <w:t>Note</w:t>
            </w:r>
            <w:r>
              <w:rPr>
                <w:rFonts w:ascii="Times New Roman" w:hAnsi="Times New Roman"/>
                <w:lang w:eastAsia="en-GB"/>
              </w:rPr>
              <w:t xml:space="preserve"> : An associated prose CR on 38.508-1 will be raised at RAN5#94. </w:t>
            </w:r>
          </w:p>
        </w:tc>
      </w:tr>
      <w:tr w:rsidR="00B61148" w14:paraId="50B5D5E5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2FE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D4C8" w14:textId="77777777" w:rsidR="00B61148" w:rsidRDefault="00B61148" w:rsidP="00002BD9">
            <w:pPr>
              <w:spacing w:after="0"/>
              <w:rPr>
                <w:lang w:eastAsia="en-GB"/>
              </w:rPr>
            </w:pPr>
            <w:bookmarkStart w:id="10" w:name="OLE_LINK2"/>
            <w:r>
              <w:rPr>
                <w:lang w:eastAsia="en-GB"/>
              </w:rPr>
              <w:t>NG_NASTemplateFunctions.ttcn</w:t>
            </w:r>
            <w:bookmarkEnd w:id="10"/>
          </w:p>
        </w:tc>
      </w:tr>
      <w:tr w:rsidR="00B61148" w14:paraId="1D982289" w14:textId="77777777" w:rsidTr="00002B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8D7" w14:textId="77777777" w:rsidR="00B61148" w:rsidRDefault="00B61148" w:rsidP="00002BD9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6A78" w14:textId="77777777" w:rsidR="00B61148" w:rsidRDefault="00B61148" w:rsidP="00002BD9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7071AA4C" w14:textId="77777777" w:rsidR="00B61148" w:rsidRDefault="00B61148" w:rsidP="00B61148">
      <w:pPr>
        <w:rPr>
          <w:lang w:val="pt-BR"/>
        </w:rPr>
      </w:pPr>
    </w:p>
    <w:p w14:paraId="539F1F38" w14:textId="77777777" w:rsidR="00B61148" w:rsidRDefault="00B61148" w:rsidP="00B61148">
      <w:pPr>
        <w:rPr>
          <w:rFonts w:cs="Arial"/>
        </w:rPr>
      </w:pPr>
      <w:r>
        <w:rPr>
          <w:rFonts w:cs="Arial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0CE158B2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79B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 f_Get_NG_RegistrationAcceptMsg(TypeOfRegistration_Type p_RegType,</w:t>
            </w:r>
          </w:p>
          <w:p w14:paraId="5AB246A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GMM_MobilityInfo_Type p_GMM_MobilityInfo,         // @sic R5-206426 sic@</w:t>
            </w:r>
          </w:p>
          <w:p w14:paraId="044E50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NG_MobileIdentity p_GUTI,         // @sic R5s190719 sic@</w:t>
            </w:r>
          </w:p>
          <w:p w14:paraId="4B7B253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NG_TrackingAreaIdList p_TAIList,</w:t>
            </w:r>
          </w:p>
          <w:p w14:paraId="4E508E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PLMN_List p_EPLMNs := omit,</w:t>
            </w:r>
          </w:p>
          <w:p w14:paraId="036AEE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p_AllowedNSSAI := cs_NSSAI_Allowed_Def, // @sic R5s190109, R5-216256 sic@</w:t>
            </w:r>
          </w:p>
          <w:p w14:paraId="385AC6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RejectedNSSAI p_RejectedNSSAI := omit,</w:t>
            </w:r>
          </w:p>
          <w:p w14:paraId="0D79BAF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p_ConfiguredNSSAI := omit,</w:t>
            </w:r>
          </w:p>
          <w:p w14:paraId="1205E7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NG_NetworkFeatureSupport p_NwkFeatureSupport := cs_NG_NetworkFeatureSupport_Def,</w:t>
            </w:r>
          </w:p>
          <w:p w14:paraId="07837116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PDU_SessionStatus p_PDU_SessionStatus := omit,</w:t>
            </w:r>
          </w:p>
          <w:p w14:paraId="58961F8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PDU_SessionReactivationResult p_PDU_SessionReactResult := omit,</w:t>
            </w:r>
          </w:p>
          <w:p w14:paraId="1243486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PDU_SessionReactivationError p_PDU_SessionReactError := omit,</w:t>
            </w:r>
          </w:p>
          <w:p w14:paraId="3A3DFF5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LADN_Info p_LADN_Info := omit,</w:t>
            </w:r>
          </w:p>
          <w:p w14:paraId="7778CD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MICO_Ind p_MICO_Ind := omit,</w:t>
            </w:r>
          </w:p>
          <w:p w14:paraId="706E746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NetworkSlicingInd p_NetworkSlicingInd := omit,</w:t>
            </w:r>
          </w:p>
          <w:p w14:paraId="5874026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ServiceAreaIdList p_SAIList := omit,</w:t>
            </w:r>
          </w:p>
          <w:p w14:paraId="758D472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p_T3512 := omit,</w:t>
            </w:r>
          </w:p>
          <w:p w14:paraId="47EF177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p_Non3GPPDereg := omit,</w:t>
            </w:r>
          </w:p>
          <w:p w14:paraId="3A6496A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p_T3502 := omit,</w:t>
            </w:r>
          </w:p>
          <w:p w14:paraId="3FF3B39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EmergNumList p_EmergNumList := omit,</w:t>
            </w:r>
          </w:p>
          <w:p w14:paraId="033DB9E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ExtdEmergNumList p_ExtdEmergNumList := omit,</w:t>
            </w:r>
          </w:p>
          <w:p w14:paraId="72113A5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SORTransparentContainer p_SOR := omit,</w:t>
            </w:r>
          </w:p>
          <w:p w14:paraId="19F805A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EAP_Message p_EAP := omit,</w:t>
            </w:r>
          </w:p>
          <w:p w14:paraId="5AFCE3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InclusionModeNSSAI p_InclusionModeNSSAI := omit,</w:t>
            </w:r>
          </w:p>
          <w:p w14:paraId="32A33E1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                                          template (omit) OperatorAccessCatDefinitions p_AccessCatDefinition := omit,</w:t>
            </w:r>
          </w:p>
          <w:p w14:paraId="3B90BF0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NG_DRXparameter p_NG_DRXparameter := omit,</w:t>
            </w:r>
          </w:p>
          <w:p w14:paraId="3AFE74B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Non3GPP_NW_ProvidedPolicies p_Non3GPP_NW_ProvidedPolicies := omit,</w:t>
            </w:r>
          </w:p>
          <w:p w14:paraId="4ED0A19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EPS_BearerContextStatus p_EPS_BearerContextStatus := omit, // @sic R5s190543 sic@</w:t>
            </w:r>
          </w:p>
          <w:p w14:paraId="34D4FE0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RegistrationAccessType p_Access := Access_3GPP,</w:t>
            </w:r>
          </w:p>
          <w:p w14:paraId="6A21D49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p_SMSOverNAS := '0'B,</w:t>
            </w:r>
          </w:p>
          <w:p w14:paraId="2EE494D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p_EmergencyRegistered := '0'B,          // @sic R5s201387 Baseline Moving sic@</w:t>
            </w:r>
          </w:p>
          <w:p w14:paraId="122EF7F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p_NssaaPerformed := '0'B,               // @sic R5s201387 Baseline Moving sic@</w:t>
            </w:r>
          </w:p>
          <w:p w14:paraId="2EEB7BE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ExtdDRXParams p_NegotiatedExtdDRXParams := omit, // @sic R5s201387 Baseline Moving sic@</w:t>
            </w:r>
          </w:p>
          <w:p w14:paraId="1AFBFC3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5008B56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792348C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59AC659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 p_UERadioCapId := omit,</w:t>
            </w:r>
          </w:p>
          <w:p w14:paraId="45C1530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UERadioCapIdDeletion p_UERadioCapIdDeletion := omit,</w:t>
            </w:r>
          </w:p>
          <w:p w14:paraId="249A135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p_PendingNSSAI := omit,</w:t>
            </w:r>
          </w:p>
          <w:p w14:paraId="45E509D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NG_CipheringKeyData p_CipheringKeyData := omit,</w:t>
            </w:r>
          </w:p>
          <w:p w14:paraId="7EB71BA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CAGInfoList p_CAGInfoList := omit,</w:t>
            </w:r>
          </w:p>
          <w:p w14:paraId="51AD99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TruncatedS_TMSIConfig p_TruncatedS_TMSIConfig := omit,</w:t>
            </w:r>
          </w:p>
          <w:p w14:paraId="0BF54B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WUSAssistInfo p_WUSAssistInfo := omit,</w:t>
            </w:r>
          </w:p>
          <w:p w14:paraId="5C5C0DC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NB_N1ModeDRXParams p_NB_N1ModeDRXParams := omit) return template (value) NG_NAS_DL_Message_Type</w:t>
            </w:r>
          </w:p>
          <w:p w14:paraId="528A9D4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…………..</w:t>
            </w:r>
          </w:p>
          <w:p w14:paraId="2AC0C04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(isvalue(p_PDU_SessionStatus)) { // @sic R5-206426 sic@</w:t>
            </w:r>
            <w:r>
              <w:rPr>
                <w:rFonts w:cs="Arial"/>
                <w:lang w:eastAsia="en-GB"/>
              </w:rPr>
              <w:br/>
              <w:t>v_PDU_SessionStatus := p_PDU_SessionStatus;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v_PDU_SessionStatus := p_GMM_MobilityInfo.SessionStatus;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(isvalue(p_EPS_BearerContextStatus)) { // @sic R5-206426 sic@</w:t>
            </w:r>
            <w:r>
              <w:rPr>
                <w:rFonts w:cs="Arial"/>
                <w:lang w:eastAsia="en-GB"/>
              </w:rPr>
              <w:br/>
              <w:t>v_EPS_BearerContextStatus := p_EPS_BearerContextStatus;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v_EPS_BearerContextStatus := p_GMM_MobilityInfo.EPSBearerStatus;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(isvalue(p_UERadioCapId)) { // @sic R5-206419 sic@</w:t>
            </w:r>
            <w:r>
              <w:rPr>
                <w:rFonts w:cs="Arial"/>
                <w:lang w:eastAsia="en-GB"/>
              </w:rPr>
              <w:br/>
              <w:t>v_UERadioCapId := p_UERadioCapId;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>else if (pc_5GC_RACS)</w:t>
            </w:r>
            <w:r>
              <w:rPr>
                <w:rFonts w:cs="Arial"/>
                <w:lang w:eastAsia="en-GB"/>
              </w:rPr>
              <w:t xml:space="preserve"> {</w:t>
            </w:r>
            <w:r>
              <w:rPr>
                <w:rFonts w:cs="Arial"/>
                <w:lang w:eastAsia="en-GB"/>
              </w:rPr>
              <w:br/>
              <w:t>v_UERadioCapId := p_GMM_MobilityInfo.UERadioCapId;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// if (p_GSM_MobilityInfo.PDUType == SST_URLLC or SST_V2X ) v_NwkFeatureSupport := omit FFS</w:t>
            </w:r>
            <w:r>
              <w:rPr>
                <w:rFonts w:cs="Arial"/>
                <w:lang w:eastAsia="en-GB"/>
              </w:rPr>
              <w:br/>
              <w:t xml:space="preserve">// if (p_GSM_MobilityInfo.PDUType == SST_URLLC and/or SST_V2X and/or SST_MIIoT) := one or more </w:t>
            </w:r>
            <w:r>
              <w:rPr>
                <w:rFonts w:cs="Arial"/>
                <w:lang w:eastAsia="en-GB"/>
              </w:rPr>
              <w:lastRenderedPageBreak/>
              <w:t>AllowedNSSAI FFS</w:t>
            </w:r>
            <w:r>
              <w:rPr>
                <w:rFonts w:cs="Arial"/>
                <w:lang w:eastAsia="en-GB"/>
              </w:rPr>
              <w:br/>
              <w:t>v_NASMsg := cs_NG_REGISTRATION_ACCEPT(cs_RegistrationResult (v_Access, p_SMSOverNAS, p_EmergencyRegistered, p_NssaaPerformed),</w:t>
            </w:r>
            <w:r>
              <w:rPr>
                <w:rFonts w:cs="Arial"/>
                <w:lang w:eastAsia="en-GB"/>
              </w:rPr>
              <w:br/>
              <w:t>p_GUTI,</w:t>
            </w:r>
            <w:r>
              <w:rPr>
                <w:rFonts w:cs="Arial"/>
                <w:lang w:eastAsia="en-GB"/>
              </w:rPr>
              <w:br/>
              <w:t>p_EPLMNs,</w:t>
            </w:r>
            <w:r>
              <w:rPr>
                <w:rFonts w:cs="Arial"/>
                <w:lang w:eastAsia="en-GB"/>
              </w:rPr>
              <w:br/>
              <w:t>p_TAIList,</w:t>
            </w:r>
            <w:r>
              <w:rPr>
                <w:rFonts w:cs="Arial"/>
                <w:lang w:eastAsia="en-GB"/>
              </w:rPr>
              <w:br/>
              <w:t>p_AllowedNSSAI,</w:t>
            </w:r>
          </w:p>
          <w:p w14:paraId="3F9C431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</w:t>
            </w:r>
          </w:p>
          <w:p w14:paraId="68C5F1F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3C1459B7" w14:textId="77777777" w:rsidR="00B61148" w:rsidRDefault="00B61148" w:rsidP="00B61148">
      <w:pPr>
        <w:rPr>
          <w:lang w:val="en-US"/>
        </w:rPr>
      </w:pPr>
    </w:p>
    <w:p w14:paraId="73C28C08" w14:textId="77777777" w:rsidR="00B61148" w:rsidRDefault="00B61148" w:rsidP="00B6114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61148" w14:paraId="65D44D14" w14:textId="77777777" w:rsidTr="00002BD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4D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 f_Get_NG_RegistrationAcceptMsg(TypeOfRegistration_Type p_RegType,</w:t>
            </w:r>
          </w:p>
          <w:p w14:paraId="025DA8B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GMM_MobilityInfo_Type p_GMM_MobilityInfo,         // @sic R5-206426 sic@</w:t>
            </w:r>
          </w:p>
          <w:p w14:paraId="5E1E2A9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NG_MobileIdentity p_GUTI,         // @sic R5s190719 sic@</w:t>
            </w:r>
          </w:p>
          <w:p w14:paraId="46544F2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NG_TrackingAreaIdList p_TAIList,</w:t>
            </w:r>
          </w:p>
          <w:p w14:paraId="2B6D5E6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PLMN_List p_EPLMNs := omit,</w:t>
            </w:r>
          </w:p>
          <w:p w14:paraId="1DCBDAC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p_AllowedNSSAI := cs_NSSAI_Allowed_Def, // @sic R5s190109, R5-216256 sic@</w:t>
            </w:r>
          </w:p>
          <w:p w14:paraId="3094EF1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RejectedNSSAI p_RejectedNSSAI := omit,</w:t>
            </w:r>
          </w:p>
          <w:p w14:paraId="5CA432C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p_ConfiguredNSSAI := omit,</w:t>
            </w:r>
          </w:p>
          <w:p w14:paraId="223D8AD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NG_NetworkFeatureSupport p_NwkFeatureSupport := cs_NG_NetworkFeatureSupport_Def,</w:t>
            </w:r>
          </w:p>
          <w:p w14:paraId="2E04F01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PDU_SessionStatus p_PDU_SessionStatus := omit,</w:t>
            </w:r>
          </w:p>
          <w:p w14:paraId="0E7B77D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PDU_SessionReactivationResult p_PDU_SessionReactResult := omit,</w:t>
            </w:r>
          </w:p>
          <w:p w14:paraId="31B1A35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PDU_SessionReactivationError p_PDU_SessionReactError := omit,</w:t>
            </w:r>
          </w:p>
          <w:p w14:paraId="06D3FC7A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LADN_Info p_LADN_Info := omit,</w:t>
            </w:r>
          </w:p>
          <w:p w14:paraId="0D898CD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MICO_Ind p_MICO_Ind := omit,</w:t>
            </w:r>
          </w:p>
          <w:p w14:paraId="70EC061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NetworkSlicingInd p_NetworkSlicingInd := omit,</w:t>
            </w:r>
          </w:p>
          <w:p w14:paraId="29B37EB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ServiceAreaIdList p_SAIList := omit,</w:t>
            </w:r>
          </w:p>
          <w:p w14:paraId="6611402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p_T3512 := omit,</w:t>
            </w:r>
          </w:p>
          <w:p w14:paraId="3ED79DF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p_Non3GPPDereg := omit,</w:t>
            </w:r>
          </w:p>
          <w:p w14:paraId="70D3FF9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GPRS_Timer2 p_T3502 := omit,</w:t>
            </w:r>
          </w:p>
          <w:p w14:paraId="10015585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EmergNumList p_EmergNumList := omit,</w:t>
            </w:r>
          </w:p>
          <w:p w14:paraId="1E3A86F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ExtdEmergNumList p_ExtdEmergNumList := omit,</w:t>
            </w:r>
          </w:p>
          <w:p w14:paraId="4659702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SORTransparentContainer p_SOR := omit,</w:t>
            </w:r>
          </w:p>
          <w:p w14:paraId="7031472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EAP_Message p_EAP := omit,</w:t>
            </w:r>
          </w:p>
          <w:p w14:paraId="2D82ECE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InclusionModeNSSAI p_InclusionModeNSSAI := omit,</w:t>
            </w:r>
          </w:p>
          <w:p w14:paraId="12C7E01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OperatorAccessCatDefinitions p_AccessCatDefinition := omit,</w:t>
            </w:r>
          </w:p>
          <w:p w14:paraId="18ECC1B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                                          template (omit) NG_DRXparameter p_NG_DRXparameter := omit,</w:t>
            </w:r>
          </w:p>
          <w:p w14:paraId="4DCFC6B8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Non3GPP_NW_ProvidedPolicies p_Non3GPP_NW_ProvidedPolicies := omit,</w:t>
            </w:r>
          </w:p>
          <w:p w14:paraId="370760C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EPS_BearerContextStatus p_EPS_BearerContextStatus := omit, // @sic R5s190543 sic@</w:t>
            </w:r>
          </w:p>
          <w:p w14:paraId="311792C6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RegistrationAccessType p_Access := Access_3GPP,</w:t>
            </w:r>
          </w:p>
          <w:p w14:paraId="7066746B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p_SMSOverNAS := '0'B,</w:t>
            </w:r>
          </w:p>
          <w:p w14:paraId="258D197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p_EmergencyRegistered := '0'B,          // @sic R5s201387 Baseline Moving sic@</w:t>
            </w:r>
          </w:p>
          <w:p w14:paraId="3115E58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B1_Type p_NssaaPerformed := '0'B,               // @sic R5s201387 Baseline Moving sic@</w:t>
            </w:r>
          </w:p>
          <w:p w14:paraId="3013784F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ExtdDRXParams p_NegotiatedExtdDRXParams := omit, // @sic R5s201387 Baseline Moving sic@</w:t>
            </w:r>
          </w:p>
          <w:p w14:paraId="75FB49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p_T3447 := omit,    // @sic R5s201387 Baseline Moving sic@</w:t>
            </w:r>
          </w:p>
          <w:p w14:paraId="4448A5BC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p_T3448 := omit,</w:t>
            </w:r>
          </w:p>
          <w:p w14:paraId="320B01A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GPRS_Timer3 p_T3324 := omit,</w:t>
            </w:r>
          </w:p>
          <w:p w14:paraId="6B4A3947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 p_UERadioCapId := omit,</w:t>
            </w:r>
          </w:p>
          <w:p w14:paraId="198457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UERadioCapIdDeletion p_UERadioCapIdDeletion := omit,</w:t>
            </w:r>
          </w:p>
          <w:p w14:paraId="050C43C0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NSSAI p_PendingNSSAI := omit,</w:t>
            </w:r>
          </w:p>
          <w:p w14:paraId="428FCEC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NG_CipheringKeyData p_CipheringKeyData := omit,</w:t>
            </w:r>
          </w:p>
          <w:p w14:paraId="21FD7534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CAGInfoList p_CAGInfoList := omit,</w:t>
            </w:r>
          </w:p>
          <w:p w14:paraId="1386007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TruncatedS_TMSIConfig p_TruncatedS_TMSIConfig := omit,</w:t>
            </w:r>
          </w:p>
          <w:p w14:paraId="16CDA8E2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WUSAssistInfo p_WUSAssistInfo := omit,</w:t>
            </w:r>
          </w:p>
          <w:p w14:paraId="6AD4A80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                                        template (omit) NB_N1ModeDRXParams p_NB_N1ModeDRXParams := omit) return template (value) NG_NAS_DL_Message_Type</w:t>
            </w:r>
          </w:p>
          <w:p w14:paraId="7B3F5B79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 { </w:t>
            </w:r>
          </w:p>
          <w:p w14:paraId="48A53B0D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05D73293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(isvalue(p_PDU_SessionStatus)) { // @sic R5-206426 sic@</w:t>
            </w:r>
            <w:r>
              <w:rPr>
                <w:rFonts w:cs="Arial"/>
                <w:lang w:eastAsia="en-GB"/>
              </w:rPr>
              <w:br/>
              <w:t>v_PDU_SessionStatus := p_PDU_SessionStatus;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v_PDU_SessionStatus := p_GMM_MobilityInfo.SessionStatus;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  <w:t>if (isvalue(p_EPS_BearerContextStatus)) { // @sic R5-206426 sic@</w:t>
            </w:r>
            <w:r>
              <w:rPr>
                <w:rFonts w:cs="Arial"/>
                <w:lang w:eastAsia="en-GB"/>
              </w:rPr>
              <w:br/>
              <w:t>v_EPS_BearerContextStatus := p_EPS_BearerContextStatus;</w:t>
            </w:r>
            <w:r>
              <w:rPr>
                <w:rFonts w:cs="Arial"/>
                <w:lang w:eastAsia="en-GB"/>
              </w:rPr>
              <w:br/>
              <w:t>} else {</w:t>
            </w:r>
            <w:r>
              <w:rPr>
                <w:rFonts w:cs="Arial"/>
                <w:lang w:eastAsia="en-GB"/>
              </w:rPr>
              <w:br/>
              <w:t>v_EPS_BearerContextStatus := p_GMM_MobilityInfo.EPSBearerStatus;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if (isvalue(p_UERadioCapId)) { // @sic R5-206419 sic@</w:t>
            </w:r>
            <w:r>
              <w:rPr>
                <w:rFonts w:cs="Arial"/>
                <w:lang w:eastAsia="en-GB"/>
              </w:rPr>
              <w:br/>
              <w:t>v_UERadioCapId := p_UERadioCapId;</w:t>
            </w:r>
            <w:r>
              <w:rPr>
                <w:rFonts w:cs="Arial"/>
                <w:lang w:eastAsia="en-GB"/>
              </w:rPr>
              <w:br/>
              <w:t xml:space="preserve">} </w:t>
            </w:r>
            <w:r>
              <w:rPr>
                <w:rFonts w:cs="Arial"/>
                <w:highlight w:val="yellow"/>
                <w:lang w:eastAsia="en-GB"/>
              </w:rPr>
              <w:t xml:space="preserve">else if (pc_5GC_RACS </w:t>
            </w:r>
            <w:r w:rsidRPr="00547297">
              <w:rPr>
                <w:rFonts w:cs="Arial"/>
                <w:highlight w:val="yellow"/>
                <w:lang w:eastAsia="en-GB"/>
              </w:rPr>
              <w:t>and ispresent(p_GMM_MobilityInfo.UERadioCapId.id )</w:t>
            </w:r>
            <w:r>
              <w:rPr>
                <w:rFonts w:cs="Arial"/>
                <w:highlight w:val="yellow"/>
                <w:lang w:eastAsia="en-GB"/>
              </w:rPr>
              <w:t xml:space="preserve"> and</w:t>
            </w:r>
            <w:r w:rsidRPr="00547297">
              <w:rPr>
                <w:rFonts w:cs="Arial"/>
                <w:highlight w:val="yellow"/>
                <w:lang w:eastAsia="en-GB"/>
              </w:rPr>
              <w:t xml:space="preserve"> </w:t>
            </w:r>
            <w:r>
              <w:rPr>
                <w:rFonts w:cs="Arial"/>
                <w:highlight w:val="yellow"/>
                <w:lang w:eastAsia="en-GB"/>
              </w:rPr>
              <w:t>((p_GMM_MobilityInfo.UERadioCapId.id and4b 'F0'O) == '10'O))</w:t>
            </w:r>
            <w:r>
              <w:rPr>
                <w:rFonts w:cs="Arial"/>
                <w:lang w:eastAsia="en-GB"/>
              </w:rPr>
              <w:t xml:space="preserve"> { </w:t>
            </w:r>
            <w:r>
              <w:rPr>
                <w:rFonts w:cs="Arial"/>
                <w:lang w:eastAsia="en-GB"/>
              </w:rPr>
              <w:br/>
              <w:t>v_UERadioCapId := p_GMM_MobilityInfo.UERadioCapId;</w:t>
            </w:r>
            <w:r>
              <w:rPr>
                <w:rFonts w:cs="Arial"/>
                <w:lang w:eastAsia="en-GB"/>
              </w:rPr>
              <w:br/>
              <w:t>}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>// if (p_GSM_MobilityInfo.PDUType == SST_URLLC or SST_V2X ) v_NwkFeatureSupport := omit FFS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lastRenderedPageBreak/>
              <w:t>// if (p_GSM_MobilityInfo.PDUType == SST_URLLC and/or SST_V2X and/or SST_MIIoT) := one or more AllowedNSSAI FFS</w:t>
            </w:r>
            <w:r>
              <w:rPr>
                <w:rFonts w:cs="Arial"/>
                <w:lang w:eastAsia="en-GB"/>
              </w:rPr>
              <w:br/>
              <w:t>v_NASMsg := cs_NG_REGISTRATION_ACCEPT(cs_RegistrationResult (v_Access, p_SMSOverNAS, p_EmergencyRegistered, p_NssaaPerformed),</w:t>
            </w:r>
            <w:r>
              <w:rPr>
                <w:rFonts w:cs="Arial"/>
                <w:lang w:eastAsia="en-GB"/>
              </w:rPr>
              <w:br/>
              <w:t>p_GUTI,</w:t>
            </w:r>
            <w:r>
              <w:rPr>
                <w:rFonts w:cs="Arial"/>
                <w:lang w:eastAsia="en-GB"/>
              </w:rPr>
              <w:br/>
              <w:t>p_EPLMNs,</w:t>
            </w:r>
            <w:r>
              <w:rPr>
                <w:rFonts w:cs="Arial"/>
                <w:lang w:eastAsia="en-GB"/>
              </w:rPr>
              <w:br/>
              <w:t>p_TAIList,</w:t>
            </w:r>
          </w:p>
          <w:p w14:paraId="2BBBE481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………..</w:t>
            </w:r>
          </w:p>
          <w:p w14:paraId="6239FE0E" w14:textId="77777777" w:rsidR="00B61148" w:rsidRDefault="00B61148" w:rsidP="00002BD9">
            <w:pPr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}</w:t>
            </w:r>
          </w:p>
        </w:tc>
      </w:tr>
    </w:tbl>
    <w:p w14:paraId="1C9DEAFC" w14:textId="77777777" w:rsidR="00B61148" w:rsidRDefault="00B61148" w:rsidP="00B61148">
      <w:pPr>
        <w:rPr>
          <w:lang w:val="pt-BR"/>
        </w:rPr>
      </w:pPr>
    </w:p>
    <w:p w14:paraId="714C7C8B" w14:textId="77777777" w:rsidR="00B61148" w:rsidRPr="00547297" w:rsidRDefault="00B61148" w:rsidP="00B61148"/>
    <w:p w14:paraId="1E52C6C7" w14:textId="77777777" w:rsidR="00B61148" w:rsidRPr="00547297" w:rsidRDefault="00B61148" w:rsidP="00B611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2959943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027AD5" w14:textId="77777777" w:rsidTr="00002BD9">
        <w:trPr>
          <w:trHeight w:val="447"/>
        </w:trPr>
        <w:tc>
          <w:tcPr>
            <w:tcW w:w="1985" w:type="dxa"/>
          </w:tcPr>
          <w:p w14:paraId="68A07185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6E2FE21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</w:t>
            </w:r>
          </w:p>
        </w:tc>
      </w:tr>
      <w:tr w:rsidR="00B61148" w:rsidRPr="00547297" w14:paraId="361C6115" w14:textId="77777777" w:rsidTr="00002BD9">
        <w:trPr>
          <w:trHeight w:val="452"/>
        </w:trPr>
        <w:tc>
          <w:tcPr>
            <w:tcW w:w="1985" w:type="dxa"/>
          </w:tcPr>
          <w:p w14:paraId="002F007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630B8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The calls to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f_NR_RRC_ConnEst_DefWithNas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and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f_NR5GC_RRC_Idle_Steps5_13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() are not required because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f_NR5GC_Preamble_Steps1_13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 has already been called which covers these steps.</w:t>
            </w:r>
          </w:p>
        </w:tc>
      </w:tr>
      <w:tr w:rsidR="00B61148" w:rsidRPr="00547297" w14:paraId="59718B5F" w14:textId="77777777" w:rsidTr="00002BD9">
        <w:tc>
          <w:tcPr>
            <w:tcW w:w="1985" w:type="dxa"/>
          </w:tcPr>
          <w:p w14:paraId="79C54070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1F45F26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Remove duplicate preamble steps.</w:t>
            </w:r>
          </w:p>
        </w:tc>
      </w:tr>
      <w:tr w:rsidR="00B61148" w:rsidRPr="00547297" w14:paraId="03653A6C" w14:textId="77777777" w:rsidTr="00002BD9">
        <w:tc>
          <w:tcPr>
            <w:tcW w:w="1985" w:type="dxa"/>
          </w:tcPr>
          <w:p w14:paraId="73FCA48F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E41F51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056FAF8A" w14:textId="77777777" w:rsidTr="00002BD9">
        <w:tc>
          <w:tcPr>
            <w:tcW w:w="1985" w:type="dxa"/>
          </w:tcPr>
          <w:p w14:paraId="5D7EEF64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9B2A4F8" w14:textId="77777777" w:rsidR="00B61148" w:rsidRPr="00547297" w:rsidRDefault="00B61148" w:rsidP="00002BD9">
            <w:pPr>
              <w:rPr>
                <w:rFonts w:ascii="Arial" w:hAnsi="Arial"/>
                <w:highlight w:val="cyan"/>
              </w:rPr>
            </w:pPr>
          </w:p>
        </w:tc>
      </w:tr>
    </w:tbl>
    <w:p w14:paraId="28ADF4C3" w14:textId="77777777" w:rsidR="00B61148" w:rsidRPr="00547297" w:rsidRDefault="00B61148" w:rsidP="00B61148">
      <w:pPr>
        <w:rPr>
          <w:lang w:val="en-US"/>
        </w:rPr>
      </w:pPr>
    </w:p>
    <w:p w14:paraId="34939616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3111069" w14:textId="77777777" w:rsidTr="00002BD9">
        <w:tc>
          <w:tcPr>
            <w:tcW w:w="9855" w:type="dxa"/>
          </w:tcPr>
          <w:p w14:paraId="1CF19B2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f_TC_9_1_9_5_NR5GC() runs on NR5GC_PTC</w:t>
            </w:r>
          </w:p>
          <w:p w14:paraId="7BD9830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628574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4DE7F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56C70B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2D1725F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6C17565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5657D52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0299A7D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5BC7C48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19CC6E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52B0745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566BE47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04280E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FC064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62DA22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55C5F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23C6843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f_NR_CellConfig_Def(v_NGC_NASCellA);</w:t>
            </w:r>
          </w:p>
          <w:p w14:paraId="11CBDA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f_NR_CellConfig_Def(v_NGC_NASCellB);</w:t>
            </w:r>
          </w:p>
          <w:p w14:paraId="548084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</w:t>
            </w:r>
          </w:p>
          <w:p w14:paraId="616E6F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v_GMM_MobilityInfo := f_NR5GC_Preamble_Steps1_13 (v_NGC_NASCellA);</w:t>
            </w:r>
          </w:p>
          <w:p w14:paraId="64B9A55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(v_GMM_MobilityInfo.GMMCap, cdr_NG_GMM_Cap_RACS))  {</w:t>
            </w:r>
          </w:p>
          <w:p w14:paraId="410830B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724225A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EABB94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4CEFE6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2A7568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753A2BD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v_GUTIToSend := f_NG_GutiParameters2MobileIdentity (v_PLMN, v_GutiParams);</w:t>
            </w:r>
          </w:p>
          <w:p w14:paraId="53B0BFC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3EBA2C0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0738EB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DA0325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v_ReceivedMsg := f_NR_RRC_ConnEst_DefWithNas (v_NGC_NASCellA, tsc_NR_RRC_TI_Def, ?, (tsc_SHT_NoSecurityProtection, tsc_SHT_IntegrityProtected));</w:t>
            </w:r>
          </w:p>
          <w:p w14:paraId="75B905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(v_GMM_MobilityInfo, v_NGC_NASCellA, v_ReceivedMsg, v_PLMN, TESTMode_OFF, Initial_NoSecurity);</w:t>
            </w:r>
          </w:p>
          <w:p w14:paraId="561613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805D17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0240BE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(Initial_Secure,</w:t>
            </w:r>
          </w:p>
          <w:p w14:paraId="08C80F6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7E03C6F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71F526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64C559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020720F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687CC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2BDAD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1AE99D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251E89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B55AF6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'01000000000010'O)    // @sic R5-217901 sic@</w:t>
            </w:r>
          </w:p>
          <w:p w14:paraId="21367F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2D181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tsc_NR_RbId_SRB1, -, cs_NG_NAS_Request(tsc_SHT_IntegrityProtected_Ciphered, v_MsgToSend)));</w:t>
            </w:r>
          </w:p>
          <w:p w14:paraId="7A5AA9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324E89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f_NR5GC_RRC_Idle_Steps15_20(v_NGC_NASCellA, TESTMode_OFF, rrcConnectionRelease);</w:t>
            </w:r>
          </w:p>
          <w:p w14:paraId="39FAD98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f_NR5GC_RRC_ConnectedState3N_Def(v_NGC_NASCellA);</w:t>
            </w:r>
          </w:p>
          <w:p w14:paraId="67778AC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014AF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64AC9A5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4CAAC83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f_NR_TestBody_Set(false);</w:t>
            </w:r>
          </w:p>
          <w:p w14:paraId="4ECFA51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0EFC7B2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070C87C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f_NR_Postamble(v_NGC_NASCellB, STATE_IDLE_1A);    //@sic R5-216279 sic@</w:t>
            </w:r>
          </w:p>
          <w:p w14:paraId="06C2325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20AF74D2" w14:textId="77777777" w:rsidR="00B61148" w:rsidRPr="00547297" w:rsidRDefault="00B61148" w:rsidP="00B61148">
      <w:pPr>
        <w:rPr>
          <w:b/>
          <w:bCs/>
          <w:lang w:val="en-US"/>
        </w:rPr>
      </w:pPr>
    </w:p>
    <w:p w14:paraId="06216C9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51B2B3B" w14:textId="77777777" w:rsidTr="00002BD9">
        <w:tc>
          <w:tcPr>
            <w:tcW w:w="9855" w:type="dxa"/>
          </w:tcPr>
          <w:p w14:paraId="4B50921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function f_TC_9_1_9_5_NR5GC() runs on NR5GC_PTC</w:t>
            </w:r>
          </w:p>
          <w:p w14:paraId="6D0121A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5F75887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//RACS / Handling of delete indication for NW assigned UE radio capability ID</w:t>
            </w:r>
          </w:p>
          <w:p w14:paraId="3B022E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NR_CellId_Type v_NGC_NASCellA := f_NR5GC_MapNASCell(ngc_CellA, NG_AllCellsOnSamePLMN);</w:t>
            </w:r>
          </w:p>
          <w:p w14:paraId="5DCC3C4E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7F3277B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4E2894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05C5BE6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0E252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433E7D8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4F627F2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10B4F69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0964457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66C99476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E514F7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f_NR5GC_Init_NAS(NR_2);</w:t>
            </w:r>
          </w:p>
          <w:p w14:paraId="7062E8A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D83B5F2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Create and configure cells</w:t>
            </w:r>
          </w:p>
          <w:p w14:paraId="60E7BA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f_NR_CellConfig_Def(v_NGC_NASCellA);</w:t>
            </w:r>
          </w:p>
          <w:p w14:paraId="34F5A1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f_NR_CellConfig_Def(v_NGC_NASCellB);</w:t>
            </w:r>
          </w:p>
          <w:p w14:paraId="4E4F63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6B7FC0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v_GMM_MobilityInfo := f_NR5GC_Preamble_Steps1_13 (v_NGC_NASCellA);</w:t>
            </w:r>
          </w:p>
          <w:p w14:paraId="6B4D002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match (v_GMM_MobilityInfo.GMMCap, cdr_NG_GMM_Cap_RACS))  {</w:t>
            </w:r>
          </w:p>
          <w:p w14:paraId="040B769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46D14F1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6D486E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</w:t>
            </w:r>
          </w:p>
          <w:p w14:paraId="0247A8A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121CED2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7AC1A6C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v_GUTIToSend := f_NG_GutiParameters2MobileIdentity (v_PLMN, v_GutiParams);</w:t>
            </w:r>
          </w:p>
          <w:p w14:paraId="72286CC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13E1B63C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5518C83A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2C64E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/* REMOVED v_ReceivedMsg := f_NR_RRC_ConnEst_DefWithNas (v_NGC_NASCellA, tsc_NR_RRC_TI_Def, ?, (tsc_SHT_NoSecurityProtection, tsc_SHT_IntegrityProtected));</w:t>
            </w:r>
          </w:p>
          <w:p w14:paraId="7CB5171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f_NR5GC_RRC_Idle_Steps5_13 (v_GMM_MobilityInfo, v_NGC_NASCellA, v_ReceivedMsg, v_PLMN, TESTMode_OFF, Initial_NoSecurity); */</w:t>
            </w:r>
          </w:p>
          <w:p w14:paraId="4A4484E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1AB9C5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F986F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Registration Accept</w:t>
            </w:r>
          </w:p>
          <w:p w14:paraId="45F46B5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(Initial_Secure,</w:t>
            </w:r>
          </w:p>
          <w:p w14:paraId="4CC6E9D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06065D1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3D2CF4D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00BAE27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C8F6FDD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5C3295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B15821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32DD87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0D7561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00E243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'01000000000010'O)    // @sic R5-217901 sic@</w:t>
            </w:r>
          </w:p>
          <w:p w14:paraId="199041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E3B0E6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SRB.send(cas_NR_SRB_NasPdu_REQ(v_NGC_NASCellA, tsc_NR_RbId_SRB1, -, cs_NG_NAS_Request(tsc_SHT_IntegrityProtected_Ciphered, v_MsgToSend)));</w:t>
            </w:r>
          </w:p>
          <w:p w14:paraId="4AA466D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20098B9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f_NR5GC_RRC_Idle_Steps15_20(v_NGC_NASCellA, TESTMode_OFF, rrcConnectionRelease);</w:t>
            </w:r>
          </w:p>
          <w:p w14:paraId="293CD8A7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f_NR5GC_RRC_ConnectedState3N_Def(v_NGC_NASCellA);</w:t>
            </w:r>
          </w:p>
          <w:p w14:paraId="1E504C5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8E99DA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f_NR_TestBody_Set(true);</w:t>
            </w:r>
          </w:p>
          <w:p w14:paraId="3EB102A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fl_TC_9_1_9_5_Body();</w:t>
            </w:r>
          </w:p>
          <w:p w14:paraId="27BFC54B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f_NR_TestBody_Set(false);</w:t>
            </w:r>
          </w:p>
          <w:p w14:paraId="0300950F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8630683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Finish</w:t>
            </w:r>
          </w:p>
          <w:p w14:paraId="19FDB3E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f_NR_Postamble(v_NGC_NASCellB, STATE_IDLE_1A);    //@sic R5-216279 sic@</w:t>
            </w:r>
          </w:p>
          <w:p w14:paraId="34EC3788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}</w:t>
            </w:r>
          </w:p>
        </w:tc>
      </w:tr>
    </w:tbl>
    <w:p w14:paraId="5E565391" w14:textId="77777777" w:rsidR="00B61148" w:rsidRDefault="00B61148" w:rsidP="00B61148"/>
    <w:p w14:paraId="30D0D96A" w14:textId="77777777" w:rsidR="00B61148" w:rsidRPr="00547297" w:rsidRDefault="00B61148" w:rsidP="00B6114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92959944"/>
      <w:r w:rsidRPr="00547297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61148" w:rsidRPr="00547297" w14:paraId="3E7D0615" w14:textId="77777777" w:rsidTr="00002BD9">
        <w:trPr>
          <w:trHeight w:val="447"/>
        </w:trPr>
        <w:tc>
          <w:tcPr>
            <w:tcW w:w="1985" w:type="dxa"/>
          </w:tcPr>
          <w:p w14:paraId="57317506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1F6345E4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fl_TC_9_1_9_5_Body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()</w:t>
            </w:r>
          </w:p>
        </w:tc>
      </w:tr>
      <w:tr w:rsidR="00B61148" w:rsidRPr="00547297" w14:paraId="797C15C3" w14:textId="77777777" w:rsidTr="00002BD9">
        <w:trPr>
          <w:trHeight w:val="452"/>
        </w:trPr>
        <w:tc>
          <w:tcPr>
            <w:tcW w:w="1985" w:type="dxa"/>
          </w:tcPr>
          <w:p w14:paraId="5D5F2DB1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2768C5E1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The check of step 12 “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Check: Does UE transmit a REGISTRATION REQUEST message and does not include any Network-assigned UE radio capability ID?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” is currently not fully implemented, a UE which does include Network-assigned UE radio capability ID in the REGISTRATION REQUEST would incorrectly pass this step.</w:t>
            </w:r>
          </w:p>
        </w:tc>
      </w:tr>
      <w:tr w:rsidR="00B61148" w:rsidRPr="00547297" w14:paraId="6CA2D5B0" w14:textId="77777777" w:rsidTr="00002BD9">
        <w:tc>
          <w:tcPr>
            <w:tcW w:w="1985" w:type="dxa"/>
          </w:tcPr>
          <w:p w14:paraId="285BCF8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5363BD9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Add checking for radio capability ID at step 12.</w:t>
            </w:r>
          </w:p>
        </w:tc>
      </w:tr>
      <w:tr w:rsidR="00B61148" w:rsidRPr="00547297" w14:paraId="1BB60587" w14:textId="77777777" w:rsidTr="00002BD9">
        <w:tc>
          <w:tcPr>
            <w:tcW w:w="1985" w:type="dxa"/>
          </w:tcPr>
          <w:p w14:paraId="3DECA352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A42474C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RACS_NR5GC.ttcn</w:t>
            </w:r>
          </w:p>
        </w:tc>
      </w:tr>
      <w:tr w:rsidR="00B61148" w:rsidRPr="00547297" w14:paraId="717E05F0" w14:textId="77777777" w:rsidTr="00002BD9">
        <w:tc>
          <w:tcPr>
            <w:tcW w:w="1985" w:type="dxa"/>
          </w:tcPr>
          <w:p w14:paraId="30FEDA7E" w14:textId="77777777" w:rsidR="00B61148" w:rsidRPr="00547297" w:rsidRDefault="00B61148" w:rsidP="00002BD9">
            <w:pPr>
              <w:spacing w:before="40" w:after="40"/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b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C10F46E" w14:textId="77777777" w:rsidR="00B61148" w:rsidRPr="00547297" w:rsidRDefault="00B61148" w:rsidP="00002BD9">
            <w:pPr>
              <w:rPr>
                <w:rFonts w:ascii="Arial" w:hAnsi="Arial"/>
                <w:highlight w:val="cyan"/>
              </w:rPr>
            </w:pPr>
          </w:p>
        </w:tc>
      </w:tr>
    </w:tbl>
    <w:p w14:paraId="0AB6AA33" w14:textId="77777777" w:rsidR="00B61148" w:rsidRPr="00547297" w:rsidRDefault="00B61148" w:rsidP="00B61148">
      <w:pPr>
        <w:rPr>
          <w:lang w:val="en-US"/>
        </w:rPr>
      </w:pPr>
    </w:p>
    <w:p w14:paraId="1CAC0A1F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2AE3BBB3" w14:textId="77777777" w:rsidTr="00002BD9">
        <w:tc>
          <w:tcPr>
            <w:tcW w:w="9855" w:type="dxa"/>
          </w:tcPr>
          <w:p w14:paraId="0F0D057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019703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197B1AA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22B9964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44C767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30D17D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NG_NAS_MSG_Indication_Type v_ReceivedMsg;</w:t>
            </w:r>
          </w:p>
          <w:p w14:paraId="6FD1E90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62E630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33F1A2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57F559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7A664E8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41DF156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264465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v_ReceivedAsp;</w:t>
            </w:r>
          </w:p>
          <w:p w14:paraId="28F61C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v_UERadioCapIdDeletion1 :=</w:t>
            </w:r>
          </w:p>
          <w:p w14:paraId="04BC3E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44B437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iei := 'A'H,</w:t>
            </w:r>
          </w:p>
          <w:p w14:paraId="50C55AB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E362D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3F8B76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460CF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v_UERadioCapIdDeletion2 :=</w:t>
            </w:r>
          </w:p>
          <w:p w14:paraId="70F526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7C68C7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iei := 'E'H,</w:t>
            </w:r>
          </w:p>
          <w:p w14:paraId="6707EF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366F566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6853A5E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6C1191D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9150B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siclog@</w:t>
            </w:r>
          </w:p>
          <w:p w14:paraId="376217C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4935EB4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tsc_NR_RbId_SRB2, -,</w:t>
            </w:r>
          </w:p>
          <w:p w14:paraId="3490D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cs_NG_NAS_Request(tsc_SHT_IntegrityProtected_Ciphered,</w:t>
            </w:r>
          </w:p>
          <w:p w14:paraId="34C466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cs_NG_CONFIGURATION_UPDATE_COMMAND(cs_ConfigUpdateInd('1'B, '1'B), -, -, -, -, -, -, -, -, -,</w:t>
            </w:r>
          </w:p>
          <w:p w14:paraId="6DA62F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1B6D05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0808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siclog@</w:t>
            </w:r>
          </w:p>
          <w:p w14:paraId="1D9FF1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 (car_NR_SRB_NasPdu_IND(v_NGC_NASCellA, tsc_NR_RbId_SRB2, cr_NG_NAS_Ind(tsc_SHT_IntegrityProtected_Ciphered,</w:t>
            </w:r>
          </w:p>
          <w:p w14:paraId="1BFAF25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cr_NG_CONFIGURATION_UPDATE_COMPLETE)));</w:t>
            </w:r>
          </w:p>
          <w:p w14:paraId="0530F6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siclog@</w:t>
            </w:r>
          </w:p>
          <w:p w14:paraId="427A3EC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66C7BD6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7BAC3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siclog@</w:t>
            </w:r>
          </w:p>
          <w:p w14:paraId="72EEF64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 capability ID?</w:t>
            </w:r>
          </w:p>
          <w:p w14:paraId="546C2F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(v_NGC_NASCellA, tsc_NR_RRC_TI_Def, ?, (tsc_SHT_NoSecurityProtection, tsc_SHT_IntegrityProtected));</w:t>
            </w:r>
          </w:p>
          <w:p w14:paraId="555BD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  // @sic R5-217901 sic@</w:t>
            </w:r>
          </w:p>
          <w:p w14:paraId="404D116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67A256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59E0D07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0A98D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f_NR_PreliminaryPass(__FILE__, __LINE__, "Step 4");</w:t>
            </w:r>
          </w:p>
          <w:p w14:paraId="23A019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011375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3F8565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7BA6832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v_GUTIToSend := f_NG_GutiParameters2MobileIdentity (v_PLMN, v_GutiParams);</w:t>
            </w:r>
          </w:p>
          <w:p w14:paraId="3E01A29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5FC762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7F256A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9613A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siclog@</w:t>
            </w:r>
          </w:p>
          <w:p w14:paraId="01FDD9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02851B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4773A2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3A1E71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3D032D3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3DEA491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60037E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0118F1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4FD743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A6106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774626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'01000000000020'O)    // @sic R5-217901 sic@</w:t>
            </w:r>
          </w:p>
          <w:p w14:paraId="5940171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0AC229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tsc_NR_RbId_SRB1, -, cs_NG_NAS_Request(tsc_SHT_IntegrityProtected_Ciphered, v_MsgToSend)));</w:t>
            </w:r>
          </w:p>
          <w:p w14:paraId="55C353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16A7C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siclog@</w:t>
            </w:r>
          </w:p>
          <w:p w14:paraId="2D327B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f_NR5GC_Registration_Complete(v_NGC_NASCellA);</w:t>
            </w:r>
          </w:p>
          <w:p w14:paraId="04C1EE1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D76F1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siclog@</w:t>
            </w:r>
          </w:p>
          <w:p w14:paraId="49CDF9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7DE037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DB9A5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siclog@</w:t>
            </w:r>
          </w:p>
          <w:p w14:paraId="7616FB6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(v_NGC_NASCellA, tsc_NR_NonSuitableCellSSS_EPRE_FR1, tsc_NR_NonSuitableCellSSS_EPRE_FR2);</w:t>
            </w:r>
          </w:p>
          <w:p w14:paraId="6AB67DE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(v_NGC_NASCellB, tsc_NR_ServingCellSSS_EPRE_FR1, tsc_NR_ServingCellSSS_EPRE_FR2);</w:t>
            </w:r>
          </w:p>
          <w:p w14:paraId="76099D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FA7D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siclog@</w:t>
            </w:r>
          </w:p>
          <w:p w14:paraId="49B6436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043AEE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(v_NGC_NASCellB, tsc_NR_RRC_TI_Def, ?, (tsc_SHT_NoSecurityProtection, tsc_SHT_IntegrityProtected));</w:t>
            </w:r>
          </w:p>
          <w:p w14:paraId="6F9A163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Mobility, -, -, -, -, -, -, -,</w:t>
            </w:r>
          </w:p>
          <w:p w14:paraId="0552C8F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53F3AFB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46A934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cs_UERadioCapId('67'O, '01000000000020'O)  // @sic R5-217901 sic@</w:t>
            </w:r>
          </w:p>
          <w:p w14:paraId="645BB28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2CDDC4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52D211C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6000EE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1EBE7AA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siclog@</w:t>
            </w:r>
          </w:p>
          <w:p w14:paraId="0C755D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0D9E123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(v_NGC_NASCellB);                         //@sic R5s211655 sic@</w:t>
            </w:r>
          </w:p>
          <w:p w14:paraId="042EA8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     //@sic R5s211655 sic@</w:t>
            </w:r>
          </w:p>
          <w:p w14:paraId="0CF5623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3CC4C7F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64384A9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5E923FF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2BADFBD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4CA452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6FE1D6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6DBB63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8EC64A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                                               -, -, -, -, -,</w:t>
            </w:r>
          </w:p>
          <w:p w14:paraId="2FDD3A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551BE0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979DD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33AADB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</w:t>
            </w:r>
          </w:p>
          <w:p w14:paraId="3D26F3D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A66297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siclog@</w:t>
            </w:r>
          </w:p>
          <w:p w14:paraId="5C51C5A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f_NR5GC_Registration_Complete(v_NGC_NASCellB);</w:t>
            </w:r>
          </w:p>
          <w:p w14:paraId="4819329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9B6ECA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siclog@</w:t>
            </w:r>
          </w:p>
          <w:p w14:paraId="49A096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30AE5D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SRB.receive(car_NR_SRB_NasPdu_IND(v_NGC_NASCellB, tsc_NR_RbId_SRB1, cr_NG_NAS_Ind(tsc_SHT_IntegrityProtected_Ciphered))) -&gt; value v_ReceivedAsp;    //@sic R5s211655 sic@</w:t>
            </w:r>
          </w:p>
          <w:p w14:paraId="2C4C4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v_ReceivedAsp.Signalling.Nas[0];</w:t>
            </w:r>
          </w:p>
          <w:p w14:paraId="051C04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Mobility)){</w:t>
            </w:r>
          </w:p>
          <w:p w14:paraId="1EDC0BF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7AC451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88714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511E464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f_NR_PreliminaryPass(__FILE__, __LINE__, "Step 12");</w:t>
            </w:r>
          </w:p>
          <w:p w14:paraId="117B37F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3F1F9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973A7A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siclog@</w:t>
            </w:r>
          </w:p>
          <w:p w14:paraId="24F3A46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31F620F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4A5B63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2F0A88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</w:t>
            </w:r>
          </w:p>
          <w:p w14:paraId="4221D05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642594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   //@sic R5s211655 sic@</w:t>
            </w:r>
          </w:p>
          <w:p w14:paraId="5A687B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54BFF8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siclog@</w:t>
            </w:r>
          </w:p>
          <w:p w14:paraId="7F97360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f_NR5GC_Registration_Complete(v_NGC_NASCellB, tsc_NR_RbId_SRB1);    //@sic R5s211655 sic@</w:t>
            </w:r>
          </w:p>
          <w:p w14:paraId="6701D1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4BBE37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siclog@</w:t>
            </w:r>
          </w:p>
          <w:p w14:paraId="5B56423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f_NR_RRCRelease(v_NGC_NASCellB); //@sic R5-216279 sic@</w:t>
            </w:r>
          </w:p>
          <w:p w14:paraId="1737CF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3276F40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7DA48682" w14:textId="77777777" w:rsidR="00B61148" w:rsidRPr="00547297" w:rsidRDefault="00B61148" w:rsidP="00B61148">
      <w:pPr>
        <w:rPr>
          <w:b/>
          <w:bCs/>
          <w:lang w:val="en-US"/>
        </w:rPr>
      </w:pPr>
    </w:p>
    <w:p w14:paraId="2BC92A2E" w14:textId="77777777" w:rsidR="00B61148" w:rsidRPr="00547297" w:rsidRDefault="00B61148" w:rsidP="00B61148">
      <w:pPr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547297">
        <w:rPr>
          <w:rFonts w:ascii="Segoe UI" w:hAnsi="Segoe UI" w:cs="Segoe UI"/>
          <w:b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61148" w:rsidRPr="00547297" w14:paraId="6A5F02A4" w14:textId="77777777" w:rsidTr="00002BD9">
        <w:tc>
          <w:tcPr>
            <w:tcW w:w="9855" w:type="dxa"/>
          </w:tcPr>
          <w:p w14:paraId="5F63F16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54729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</w:t>
            </w: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function fl_TC_9_1_9_5_Body() runs on NR5GC_PTC</w:t>
            </w:r>
          </w:p>
          <w:p w14:paraId="18314D0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{</w:t>
            </w:r>
          </w:p>
          <w:p w14:paraId="366486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498F1D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NR_CellId_Type v_NGC_NASCellB := f_NR5GC_MapNASCell(ngc_CellB, NG_AllCellsOnSamePLMN);</w:t>
            </w:r>
          </w:p>
          <w:p w14:paraId="12678C4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GMM_MobilityInfo_Type v_GMM_MobilityInfo;</w:t>
            </w:r>
          </w:p>
          <w:p w14:paraId="297D38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var NG_NAS_MSG_Indication_Type v_ReceivedMsg;</w:t>
            </w:r>
          </w:p>
          <w:p w14:paraId="43EB06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NG_NAS_DL_Message_Type v_MsgToSend;</w:t>
            </w:r>
          </w:p>
          <w:p w14:paraId="2A71498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NG_MobileIdentity v_GUTIToSend;</w:t>
            </w:r>
          </w:p>
          <w:p w14:paraId="571DC1F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NG_NAS_GutiParameters_Type v_GutiParams;</w:t>
            </w:r>
          </w:p>
          <w:p w14:paraId="2BA5F9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NAS_PlmnId v_PLMN;</w:t>
            </w:r>
          </w:p>
          <w:p w14:paraId="196120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TrackingAreaCode v_TAC;</w:t>
            </w:r>
          </w:p>
          <w:p w14:paraId="3E25E4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NG_TrackingAreaIdList v_TAIList;</w:t>
            </w:r>
          </w:p>
          <w:p w14:paraId="4EC148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NR_SRB_COMMON_IND v_ReceivedAsp;</w:t>
            </w:r>
          </w:p>
          <w:p w14:paraId="68112A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v_UERadioCapIdDeletion1 :=</w:t>
            </w:r>
          </w:p>
          <w:p w14:paraId="75A6722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0D76CE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iei := 'A'H,</w:t>
            </w:r>
          </w:p>
          <w:p w14:paraId="21DF365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0B3575A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1CEEBE9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0E13630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var template (value) UERadioCapIdDeletion v_UERadioCapIdDeletion2 :=</w:t>
            </w:r>
          </w:p>
          <w:p w14:paraId="18CBD7A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{</w:t>
            </w:r>
          </w:p>
          <w:p w14:paraId="5F1C9A5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iei := 'E'H,</w:t>
            </w:r>
          </w:p>
          <w:p w14:paraId="67594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spare := '0'B,</w:t>
            </w:r>
          </w:p>
          <w:p w14:paraId="668483C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deleteReq := '001'B</w:t>
            </w:r>
          </w:p>
          <w:p w14:paraId="04BF5E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};</w:t>
            </w:r>
          </w:p>
          <w:p w14:paraId="3C8BCC3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A274AB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1" siclog@</w:t>
            </w:r>
          </w:p>
          <w:p w14:paraId="3069AF9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CONFIGURATION UPDATE COMMAND including UE radio capability ID deletion indication.</w:t>
            </w:r>
          </w:p>
          <w:p w14:paraId="6182D3C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tsc_NR_RbId_SRB2, -,</w:t>
            </w:r>
          </w:p>
          <w:p w14:paraId="730461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cs_NG_NAS_Request(tsc_SHT_IntegrityProtected_Ciphered,</w:t>
            </w:r>
          </w:p>
          <w:p w14:paraId="0A195E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cs_NG_CONFIGURATION_UPDATE_COMMAND(cs_ConfigUpdateInd('1'B, '1'B), -, -, -, -, -, -, -, -, -,</w:t>
            </w:r>
          </w:p>
          <w:p w14:paraId="0A4CE84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 -, -, -, -, -, -, -, -, -, -, v_UERadioCapIdDeletion1))));</w:t>
            </w:r>
          </w:p>
          <w:p w14:paraId="437756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543EC95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 @siclog "Step 2" siclog@</w:t>
            </w:r>
          </w:p>
          <w:p w14:paraId="07BDE7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 (car_NR_SRB_NasPdu_IND(v_NGC_NASCellA, tsc_NR_RbId_SRB2, cr_NG_NAS_Ind(tsc_SHT_IntegrityProtected_Ciphered,</w:t>
            </w:r>
          </w:p>
          <w:p w14:paraId="1B5C0B1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                   cr_NG_CONFIGURATION_UPDATE_COMPLETE)));</w:t>
            </w:r>
          </w:p>
          <w:p w14:paraId="352135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3" siclog@</w:t>
            </w:r>
          </w:p>
          <w:p w14:paraId="56174DB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570DD00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47F1A4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4" siclog@</w:t>
            </w:r>
          </w:p>
          <w:p w14:paraId="1C49892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 capability ID?</w:t>
            </w:r>
          </w:p>
          <w:p w14:paraId="4C1E7F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(v_NGC_NASCellA, tsc_NR_RRC_TI_Def, ?, (tsc_SHT_NoSecurityProtection, tsc_SHT_IntegrityProtected));</w:t>
            </w:r>
          </w:p>
          <w:p w14:paraId="4917842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  // @sic R5-217901 sic@</w:t>
            </w:r>
          </w:p>
          <w:p w14:paraId="2636784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)) {</w:t>
            </w:r>
          </w:p>
          <w:p w14:paraId="12B041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0ECE07A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1108229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f_NR_PreliminaryPass(__FILE__, __LINE__, "Step 4");</w:t>
            </w:r>
          </w:p>
          <w:p w14:paraId="002449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0B2D785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v_PLMN := f_NR_Asn2Nas_PlmnId(f_NR_CellInfo_GetPLMN (v_NGC_NASCellA));</w:t>
            </w:r>
          </w:p>
          <w:p w14:paraId="6A6E0FD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v_GutiParams := f_NR5GC_CellInfo_GetGutiParameters (v_NGC_NASCellA);</w:t>
            </w:r>
          </w:p>
          <w:p w14:paraId="1B62DE2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v_GUTIToSend := f_NG_GutiParameters2MobileIdentity (v_PLMN, v_GutiParams);</w:t>
            </w:r>
          </w:p>
          <w:p w14:paraId="3AF233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v_TAC := f_NR_CellInfo_GetTAC (v_NGC_NASCellA);</w:t>
            </w:r>
          </w:p>
          <w:p w14:paraId="78B05B7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</w:t>
            </w:r>
          </w:p>
          <w:p w14:paraId="20B2141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AB975D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5" siclog@</w:t>
            </w:r>
          </w:p>
          <w:p w14:paraId="67E9CD5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0F7814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0CBBD53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1CEF03A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186B2C3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628C86C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41AAA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E0EAB0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3C445B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3BB4832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1970E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cs_UERadioCapId('67'O, '01000000000020'O)    // @sic R5-217901 sic@</w:t>
            </w:r>
          </w:p>
          <w:p w14:paraId="460D04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7C79CBA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SRB.send(cas_NR_SRB_NasPdu_REQ(v_NGC_NASCellA, tsc_NR_RbId_SRB1, -, cs_NG_NAS_Request(tsc_SHT_IntegrityProtected_Ciphered, v_MsgToSend)));</w:t>
            </w:r>
          </w:p>
          <w:p w14:paraId="6787695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0E1F3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6" siclog@</w:t>
            </w:r>
          </w:p>
          <w:p w14:paraId="0749F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f_NR5GC_Registration_Complete(v_NGC_NASCellA);</w:t>
            </w:r>
          </w:p>
          <w:p w14:paraId="3BEC554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7490921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7" siclog@</w:t>
            </w:r>
          </w:p>
          <w:p w14:paraId="694205A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f_NR_RRCRelease(v_NGC_NASCellA);</w:t>
            </w:r>
          </w:p>
          <w:p w14:paraId="24E09F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5841BF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8" siclog@</w:t>
            </w:r>
          </w:p>
          <w:p w14:paraId="6D6D1F5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(v_NGC_NASCellA, tsc_NR_NonSuitableCellSSS_EPRE_FR1, tsc_NR_NonSuitableCellSSS_EPRE_FR2);</w:t>
            </w:r>
          </w:p>
          <w:p w14:paraId="0E5865E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f_NR_SetCellPower (v_NGC_NASCellB, tsc_NR_ServingCellSSS_EPRE_FR1, tsc_NR_ServingCellSSS_EPRE_FR2);</w:t>
            </w:r>
          </w:p>
          <w:p w14:paraId="704A67B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7178FF8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9" siclog@</w:t>
            </w:r>
          </w:p>
          <w:p w14:paraId="49EF3B8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UE initiates a Registration procedure for mobility registration update by transmitting a REGISTRATION REQUEST message on NGC Cell B and includes the UE radio capability ID assigned at step 5.</w:t>
            </w:r>
          </w:p>
          <w:p w14:paraId="79CA818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f_NR_RRC_ConnEst_DefWithNas (v_NGC_NASCellB, tsc_NR_RRC_TI_Def, ?, (tsc_SHT_NoSecurityProtection, tsc_SHT_IntegrityProtected));</w:t>
            </w:r>
          </w:p>
          <w:p w14:paraId="68D804B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Mobility, -, -, -, -, -, -, -,</w:t>
            </w:r>
          </w:p>
          <w:p w14:paraId="4238BC7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15A2E39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-, -, -, -, -, -, -, -, -,</w:t>
            </w:r>
          </w:p>
          <w:p w14:paraId="2502FBB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-, cs_UERadioCapId('67'O, '01000000000020'O)  // @sic R5-217901 sic@</w:t>
            </w:r>
          </w:p>
          <w:p w14:paraId="7E7E803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)) {</w:t>
            </w:r>
          </w:p>
          <w:p w14:paraId="560A237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5E0033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48D6AED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6EFDA68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10" siclog@</w:t>
            </w:r>
          </w:p>
          <w:p w14:paraId="13EB372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//The SS transmits REGISTRATION ACCEPT message including UE radio capability ID deletion indication.</w:t>
            </w:r>
          </w:p>
          <w:p w14:paraId="41AFBB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lastRenderedPageBreak/>
              <w:t xml:space="preserve">    v_TAC := f_NR_CellInfo_GetTAC (v_NGC_NASCellB);                         //@sic R5s211655 sic@</w:t>
            </w:r>
          </w:p>
          <w:p w14:paraId="0DB4DE9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v_TAIList := cs_NG_TAIListNonConsecutive(v_PLMN, {bit2oct(v_TAC)});     //@sic R5s211655 sic@</w:t>
            </w:r>
          </w:p>
          <w:p w14:paraId="6ECB487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07A75393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393DE22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161AC5E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v_TAIList,</w:t>
            </w:r>
          </w:p>
          <w:p w14:paraId="1C26AB1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omit,</w:t>
            </w:r>
          </w:p>
          <w:p w14:paraId="127EADC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20DE9BD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70E59EF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1C9CE7D7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A76D78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</w:t>
            </w:r>
          </w:p>
          <w:p w14:paraId="4C38421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-, -, -, -, -, -, -, v_UERadioCapIdDeletion2</w:t>
            </w:r>
          </w:p>
          <w:p w14:paraId="254D697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25D2E72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</w:t>
            </w:r>
          </w:p>
          <w:p w14:paraId="26FA612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E6D6EBA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11" siclog@</w:t>
            </w:r>
          </w:p>
          <w:p w14:paraId="773DCEC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f_NR5GC_Registration_Complete(v_NGC_NASCellB);</w:t>
            </w:r>
          </w:p>
          <w:p w14:paraId="19338AC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695FDB5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12" siclog@</w:t>
            </w:r>
          </w:p>
          <w:p w14:paraId="1D6DA94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//Check: Does UE transmit a REGISTRATION REQUEST message and does not include any Network-assigned UE radio capability ID?</w:t>
            </w:r>
          </w:p>
          <w:p w14:paraId="13034C5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SRB.receive(car_NR_SRB_NasPdu_IND(v_NGC_NASCellB, tsc_NR_RbId_SRB1, cr_NG_NAS_Ind(tsc_SHT_IntegrityProtected_Ciphered))) -&gt; value v_ReceivedAsp;    //@sic R5s211655 sic@</w:t>
            </w:r>
          </w:p>
          <w:p w14:paraId="0093F5F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v_ReceivedMsg := v_ReceivedAsp.Signalling.Nas[0];</w:t>
            </w:r>
          </w:p>
          <w:p w14:paraId="474F576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if (not f_Check_NG_RegistrationReqMsg (v_GMM_MobilityInfo, v_ReceivedMsg.Pdu, Mobility)){</w:t>
            </w:r>
          </w:p>
          <w:p w14:paraId="49D8C20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f_NR_SetVerdictFailOrInconc(__FILE__, __LINE__, "Registration Request Message Failed");</w:t>
            </w:r>
          </w:p>
          <w:p w14:paraId="1B97F03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2EE742E0" w14:textId="77777777" w:rsidR="00B61148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else {</w:t>
            </w:r>
          </w:p>
          <w:p w14:paraId="78FD5D7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>if (ispresent(v_ReceivedMsg.Pdu.Msg.registration_Request.ueRadioCapabilityId)) {</w:t>
            </w:r>
          </w:p>
          <w:p w14:paraId="2AF8ADF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if(match(v_ReceivedMsg.Pdu.Msg.registration_Request.ueRadioCapabilityId,cs_UERadioCapId('67'O, '01000000000020'O) ))</w:t>
            </w:r>
          </w:p>
          <w:p w14:paraId="21370565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{</w:t>
            </w:r>
          </w:p>
          <w:p w14:paraId="56D6C8A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    f_NR_SetVerdictFailOrInconc(__FILE__, __LINE__, "Step 12 : Registration Request Message Failed as UE has sent NW assigned capability ID in REG REQ");</w:t>
            </w:r>
          </w:p>
          <w:p w14:paraId="08DCD47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   }</w:t>
            </w:r>
          </w:p>
          <w:p w14:paraId="1AD071C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highlight w:val="yellow"/>
                <w:shd w:val="clear" w:color="auto" w:fill="FFFFFF"/>
              </w:rPr>
              <w:t xml:space="preserve">    }</w:t>
            </w:r>
          </w:p>
          <w:p w14:paraId="49A922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f_NR_PreliminaryPass(__FILE__, __LINE__, "Step 12");</w:t>
            </w:r>
          </w:p>
          <w:p w14:paraId="788D23B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</w:t>
            </w:r>
          </w:p>
          <w:p w14:paraId="59A11EF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152ED09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13" siclog@</w:t>
            </w:r>
          </w:p>
          <w:p w14:paraId="4003F96E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v_MsgToSend := f_Get_NG_RegistrationAcceptMsg (Mobility,</w:t>
            </w:r>
          </w:p>
          <w:p w14:paraId="7384D7F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v_GMM_MobilityInfo,</w:t>
            </w:r>
          </w:p>
          <w:p w14:paraId="4A5ED562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v_GUTIToSend,</w:t>
            </w:r>
          </w:p>
          <w:p w14:paraId="332CEDBD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v_TAIList</w:t>
            </w:r>
          </w:p>
          <w:p w14:paraId="5DA93D0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                                               );</w:t>
            </w:r>
          </w:p>
          <w:p w14:paraId="40973FC9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SRB.send(cas_NR_SRB_NasPdu_REQ(v_NGC_NASCellB, tsc_NR_RbId_SRB1, -, cs_NG_NAS_Request(tsc_SHT_IntegrityProtected_Ciphered, v_MsgToSend)));   //@sic R5s211655 sic@</w:t>
            </w:r>
          </w:p>
          <w:p w14:paraId="0576E0BC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3C983030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14" siclog@</w:t>
            </w:r>
          </w:p>
          <w:p w14:paraId="357D7B81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f_NR5GC_Registration_Complete(v_NGC_NASCellB, tsc_NR_RbId_SRB1);    //@sic R5s211655 sic@</w:t>
            </w:r>
          </w:p>
          <w:p w14:paraId="29F7C414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  <w:p w14:paraId="212A004B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//@siclog "Step 15" siclog@</w:t>
            </w:r>
          </w:p>
          <w:p w14:paraId="635A0C98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f_NR_RRCRelease(v_NGC_NASCellB); //@sic R5-216279 sic@</w:t>
            </w:r>
          </w:p>
          <w:p w14:paraId="10A20AC6" w14:textId="77777777" w:rsidR="00B61148" w:rsidRPr="007D46E4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</w:t>
            </w:r>
          </w:p>
          <w:p w14:paraId="33840275" w14:textId="77777777" w:rsidR="00B61148" w:rsidRPr="00547297" w:rsidRDefault="00B61148" w:rsidP="00002BD9">
            <w:pPr>
              <w:pStyle w:val="CRCoverPage"/>
              <w:spacing w:after="0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7D46E4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   } //End of fl_TC_9_1_9_5_Body</w:t>
            </w:r>
          </w:p>
        </w:tc>
      </w:tr>
    </w:tbl>
    <w:p w14:paraId="59F53A00" w14:textId="77777777" w:rsidR="00B61148" w:rsidRPr="00547297" w:rsidRDefault="00B61148" w:rsidP="00B61148"/>
    <w:p w14:paraId="3DB94FC8" w14:textId="77777777" w:rsidR="00217E10" w:rsidRPr="00217E10" w:rsidRDefault="00217E10" w:rsidP="00217E10"/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0304221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4CA4A326" w14:textId="08FAD201" w:rsidR="00C549CB" w:rsidRPr="004F726E" w:rsidRDefault="00C549CB" w:rsidP="004F726E">
      <w:pPr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r w:rsidRPr="004F726E">
        <w:rPr>
          <w:rFonts w:cs="Arial"/>
        </w:rPr>
        <w:t>The test case was executed on NR band n7</w:t>
      </w:r>
      <w:r w:rsidR="00217E10">
        <w:rPr>
          <w:rFonts w:cs="Arial"/>
        </w:rPr>
        <w:t>0</w:t>
      </w:r>
      <w:r w:rsidRPr="004F726E">
        <w:rPr>
          <w:rFonts w:cs="Arial"/>
        </w:rPr>
        <w:t xml:space="preserve"> uing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0" w:name="_Toc90304222"/>
      <w:r w:rsidRPr="00854C55">
        <w:rPr>
          <w:rFonts w:cs="Arial"/>
          <w:b/>
        </w:rPr>
        <w:t>Execution Log Files</w:t>
      </w:r>
      <w:bookmarkEnd w:id="17"/>
      <w:bookmarkEnd w:id="18"/>
      <w:bookmarkEnd w:id="19"/>
      <w:bookmarkEnd w:id="20"/>
      <w:r>
        <w:rPr>
          <w:rFonts w:cs="Arial"/>
          <w:b/>
        </w:rPr>
        <w:t xml:space="preserve"> </w:t>
      </w:r>
    </w:p>
    <w:p w14:paraId="70223940" w14:textId="265DCCBB" w:rsidR="003A22C0" w:rsidRPr="00C549CB" w:rsidRDefault="00217E1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 w:rsidRPr="00217E10">
        <w:rPr>
          <w:rFonts w:cs="Arial"/>
          <w:b/>
        </w:rPr>
        <w:t>Samsung SM-G996B</w:t>
      </w:r>
    </w:p>
    <w:p w14:paraId="6BFB4688" w14:textId="59281725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217E10" w:rsidRPr="00217E10">
        <w:rPr>
          <w:rFonts w:cs="Arial"/>
        </w:rPr>
        <w:t xml:space="preserve">Samsung SM-G996B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24340745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496A7D20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9_1_9_5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5E794DD4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Pr="00217E10">
        <w:rPr>
          <w:rFonts w:cs="Arial"/>
        </w:rPr>
        <w:t xml:space="preserve">Samsung SM-G996B 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46282A43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DBDA4C7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9_1_9_5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304225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05D1FAE0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217E10">
              <w:rPr>
                <w:rFonts w:cs="Arial"/>
                <w:b/>
                <w:sz w:val="18"/>
              </w:rPr>
              <w:t>204</w:t>
            </w:r>
            <w:r w:rsidRPr="004F726E">
              <w:rPr>
                <w:rFonts w:cs="Arial"/>
                <w:b/>
                <w:sz w:val="18"/>
              </w:rPr>
              <w:t xml:space="preserve"> : NR5GC FR1 :</w:t>
            </w:r>
            <w:r w:rsidR="00217E10" w:rsidRPr="00217E10">
              <w:rPr>
                <w:rFonts w:cs="Arial"/>
                <w:b/>
                <w:sz w:val="18"/>
              </w:rPr>
              <w:t xml:space="preserve"> Supporting information for addition of 5GMM Rel-16 test case 9.1.9.5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0891" w14:textId="77777777" w:rsidR="00403373" w:rsidRDefault="00403373">
      <w:r>
        <w:separator/>
      </w:r>
    </w:p>
  </w:endnote>
  <w:endnote w:type="continuationSeparator" w:id="0">
    <w:p w14:paraId="53BA4B5D" w14:textId="77777777" w:rsidR="00403373" w:rsidRDefault="0040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63A9" w14:textId="77777777" w:rsidR="00403373" w:rsidRDefault="00403373">
      <w:r>
        <w:separator/>
      </w:r>
    </w:p>
  </w:footnote>
  <w:footnote w:type="continuationSeparator" w:id="0">
    <w:p w14:paraId="00FDDD74" w14:textId="77777777" w:rsidR="00403373" w:rsidRDefault="0040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03373"/>
    <w:rsid w:val="00410371"/>
    <w:rsid w:val="004242F1"/>
    <w:rsid w:val="004B75B7"/>
    <w:rsid w:val="004F726E"/>
    <w:rsid w:val="0051580D"/>
    <w:rsid w:val="00547111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1148"/>
    <w:rsid w:val="00B67B97"/>
    <w:rsid w:val="00B968C8"/>
    <w:rsid w:val="00BA3EC5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B09B7"/>
    <w:rsid w:val="00EE7D7C"/>
    <w:rsid w:val="00F21D18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18</Pages>
  <Words>6150</Words>
  <Characters>35055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</cp:lastModifiedBy>
  <cp:revision>13</cp:revision>
  <cp:lastPrinted>1900-01-01T00:00:00Z</cp:lastPrinted>
  <dcterms:created xsi:type="dcterms:W3CDTF">2021-12-13T09:58:00Z</dcterms:created>
  <dcterms:modified xsi:type="dcterms:W3CDTF">2022-01-20T18:08:00Z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