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536" w:rsidRDefault="00ED7536" w:rsidP="00ED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R5s220198</w:t>
        </w:r>
      </w:fldSimple>
    </w:p>
    <w:p w:rsidR="00ED7536" w:rsidRDefault="00ED7536" w:rsidP="00ED753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7536" w:rsidTr="00ED75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7536" w:rsidTr="00ED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7536" w:rsidTr="00ED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:rsidTr="00ED7536">
        <w:tc>
          <w:tcPr>
            <w:tcW w:w="142" w:type="dxa"/>
            <w:tcBorders>
              <w:lef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D7536" w:rsidRPr="00410371" w:rsidRDefault="00ED7536" w:rsidP="00ED75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ED7536" w:rsidRDefault="00ED7536" w:rsidP="00ED75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7536" w:rsidRPr="00410371" w:rsidRDefault="00ED7536" w:rsidP="00ED753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2343</w:t>
              </w:r>
            </w:fldSimple>
          </w:p>
        </w:tc>
        <w:tc>
          <w:tcPr>
            <w:tcW w:w="709" w:type="dxa"/>
          </w:tcPr>
          <w:p w:rsidR="00ED7536" w:rsidRDefault="00ED7536" w:rsidP="00ED75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7536" w:rsidRPr="00410371" w:rsidRDefault="00ED7536" w:rsidP="00ED7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D7536" w:rsidRDefault="00ED7536" w:rsidP="00ED75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7536" w:rsidRPr="00410371" w:rsidRDefault="00ED7536" w:rsidP="00ED7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rPr>
                <w:noProof/>
              </w:rPr>
            </w:pPr>
          </w:p>
        </w:tc>
      </w:tr>
      <w:tr w:rsidR="00ED7536" w:rsidTr="00ED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rPr>
                <w:noProof/>
              </w:rPr>
            </w:pPr>
          </w:p>
        </w:tc>
      </w:tr>
      <w:tr w:rsidR="00ED7536" w:rsidTr="00ED75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7536" w:rsidRPr="00F25D98" w:rsidRDefault="00ED7536" w:rsidP="00ED75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7536" w:rsidTr="00ED7536">
        <w:tc>
          <w:tcPr>
            <w:tcW w:w="9641" w:type="dxa"/>
            <w:gridSpan w:val="9"/>
          </w:tcPr>
          <w:p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D7536" w:rsidRDefault="00ED7536" w:rsidP="00ED75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7536" w:rsidTr="00ED7536">
        <w:tc>
          <w:tcPr>
            <w:tcW w:w="2835" w:type="dxa"/>
          </w:tcPr>
          <w:p w:rsidR="00ED7536" w:rsidRDefault="00ED7536" w:rsidP="00ED75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7536" w:rsidRDefault="00ED7536" w:rsidP="00ED7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536" w:rsidRDefault="00ED7536" w:rsidP="00ED7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D7536" w:rsidRDefault="00ED7536" w:rsidP="00ED75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7536" w:rsidRDefault="00ED7536" w:rsidP="00ED7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536" w:rsidRDefault="00ED7536" w:rsidP="00ED75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D7536" w:rsidRDefault="00ED7536" w:rsidP="00ED75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7536" w:rsidTr="00ED7536">
        <w:tc>
          <w:tcPr>
            <w:tcW w:w="9640" w:type="dxa"/>
            <w:gridSpan w:val="11"/>
          </w:tcPr>
          <w:p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:rsidTr="00ED75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536" w:rsidRDefault="00ED7536" w:rsidP="00ED75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Reestablisment</w:t>
            </w:r>
            <w:proofErr w:type="spellEnd"/>
            <w:r>
              <w:t xml:space="preserve"> procedure (add SRB1)</w:t>
            </w:r>
            <w:r>
              <w:fldChar w:fldCharType="end"/>
            </w:r>
          </w:p>
        </w:tc>
      </w:tr>
      <w:tr w:rsidR="00ED7536" w:rsidTr="00ED7536">
        <w:tc>
          <w:tcPr>
            <w:tcW w:w="1843" w:type="dxa"/>
            <w:tcBorders>
              <w:lef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:rsidTr="00ED7536">
        <w:tc>
          <w:tcPr>
            <w:tcW w:w="1843" w:type="dxa"/>
            <w:tcBorders>
              <w:left w:val="single" w:sz="4" w:space="0" w:color="auto"/>
            </w:tcBorders>
          </w:tcPr>
          <w:p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536" w:rsidRDefault="00ED7536" w:rsidP="00ED7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D7536" w:rsidTr="00ED7536">
        <w:tc>
          <w:tcPr>
            <w:tcW w:w="1843" w:type="dxa"/>
            <w:tcBorders>
              <w:left w:val="single" w:sz="4" w:space="0" w:color="auto"/>
            </w:tcBorders>
          </w:tcPr>
          <w:p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536" w:rsidRDefault="00ED7536" w:rsidP="00ED753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D7536" w:rsidTr="00ED7536">
        <w:tc>
          <w:tcPr>
            <w:tcW w:w="1843" w:type="dxa"/>
            <w:tcBorders>
              <w:lef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:rsidTr="00ED7536">
        <w:tc>
          <w:tcPr>
            <w:tcW w:w="1843" w:type="dxa"/>
            <w:tcBorders>
              <w:left w:val="single" w:sz="4" w:space="0" w:color="auto"/>
            </w:tcBorders>
          </w:tcPr>
          <w:p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7536" w:rsidRDefault="00ED7536" w:rsidP="00ED7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D7536" w:rsidRDefault="00ED7536" w:rsidP="00ED75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536" w:rsidRDefault="00ED7536" w:rsidP="00ED7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2022-01-17</w:t>
              </w:r>
            </w:fldSimple>
          </w:p>
        </w:tc>
      </w:tr>
      <w:tr w:rsidR="00ED7536" w:rsidTr="00ED7536">
        <w:tc>
          <w:tcPr>
            <w:tcW w:w="1843" w:type="dxa"/>
            <w:tcBorders>
              <w:lef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:rsidTr="00ED75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7536" w:rsidRDefault="00ED7536" w:rsidP="00ED75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7536" w:rsidRDefault="00ED7536" w:rsidP="00ED75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536" w:rsidRDefault="00ED7536" w:rsidP="00ED75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536" w:rsidRDefault="00ED7536" w:rsidP="00ED7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D7536" w:rsidTr="00ED75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7536" w:rsidRDefault="00ED7536" w:rsidP="00ED75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D7536" w:rsidRDefault="00ED7536" w:rsidP="00ED75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7536" w:rsidRPr="007C2097" w:rsidRDefault="00ED7536" w:rsidP="00ED75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7536" w:rsidTr="00ED7536">
        <w:tc>
          <w:tcPr>
            <w:tcW w:w="1843" w:type="dxa"/>
          </w:tcPr>
          <w:p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upon RLF, the UE releases the lower layer configuration (specifically, the SR and the PUCCH resoures are released).</w:t>
            </w:r>
            <w:r>
              <w:rPr>
                <w:rFonts w:cs="Arial"/>
                <w:lang w:eastAsia="en-GB"/>
              </w:rPr>
              <w:t xml:space="preserve"> After the reestablishment complete is received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is sent to add physical </w:t>
            </w:r>
            <w:proofErr w:type="spellStart"/>
            <w:r>
              <w:rPr>
                <w:rFonts w:cs="Arial"/>
                <w:lang w:eastAsia="en-GB"/>
              </w:rPr>
              <w:t>resoureces</w:t>
            </w:r>
            <w:proofErr w:type="spellEnd"/>
            <w:r>
              <w:rPr>
                <w:rFonts w:cs="Arial"/>
                <w:lang w:eastAsia="en-GB"/>
              </w:rPr>
              <w:t xml:space="preserve"> and SRB2 and DRB configuration. In this reconfiguration message SRB1 is not added, therefore any SRB1 transmission will be based on RACH procedure (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complete, </w:t>
            </w:r>
            <w:proofErr w:type="spellStart"/>
            <w:r>
              <w:rPr>
                <w:rFonts w:cs="Arial"/>
                <w:lang w:eastAsia="en-GB"/>
              </w:rPr>
              <w:t>RRCReconfigurationComplete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UEInformationResponse</w:t>
            </w:r>
            <w:proofErr w:type="spellEnd"/>
            <w:r>
              <w:rPr>
                <w:rFonts w:cs="Arial"/>
                <w:lang w:eastAsia="en-GB"/>
              </w:rPr>
              <w:t>)</w:t>
            </w:r>
          </w:p>
          <w:p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SRB1 to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to avoid all SRB1 </w:t>
            </w:r>
            <w:proofErr w:type="spellStart"/>
            <w:r>
              <w:rPr>
                <w:rFonts w:cs="Arial"/>
                <w:lang w:eastAsia="en-GB"/>
              </w:rPr>
              <w:t>tranmission</w:t>
            </w:r>
            <w:proofErr w:type="spellEnd"/>
            <w:r>
              <w:rPr>
                <w:rFonts w:cs="Arial"/>
                <w:lang w:eastAsia="en-GB"/>
              </w:rPr>
              <w:t xml:space="preserve"> to be triggered via RACH procedure.</w:t>
            </w:r>
          </w:p>
          <w:p w:rsidR="005C707E" w:rsidRPr="002E008A" w:rsidRDefault="005C707E" w:rsidP="005C707E">
            <w:pPr>
              <w:pStyle w:val="CRCoverPage"/>
              <w:spacing w:after="0"/>
              <w:rPr>
                <w:noProof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07E" w:rsidRPr="00CF39F2" w:rsidRDefault="005C707E" w:rsidP="005C707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SRB1 Is added to the </w:t>
            </w:r>
            <w:proofErr w:type="spellStart"/>
            <w:r w:rsidRPr="000B1989">
              <w:rPr>
                <w:rFonts w:cs="Arial"/>
                <w:lang w:eastAsia="en-GB"/>
              </w:rPr>
              <w:t>RLC_BearerToAddModList</w:t>
            </w:r>
            <w:proofErr w:type="spellEnd"/>
          </w:p>
          <w:p w:rsidR="005C707E" w:rsidRPr="00A72665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SRB1 to </w:t>
            </w:r>
            <w:proofErr w:type="spellStart"/>
            <w:r w:rsidRPr="000B1989">
              <w:rPr>
                <w:rFonts w:cs="Arial"/>
                <w:lang w:eastAsia="en-GB"/>
              </w:rPr>
              <w:t>srb_ToAddModList</w:t>
            </w:r>
            <w:proofErr w:type="spellEnd"/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07E" w:rsidRPr="00CF39F2" w:rsidRDefault="005C707E" w:rsidP="005C707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07E" w:rsidRPr="00CF39F2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SRB1 transmission will not be based on SR and therefore will trigger RACH procedure to send the SRB1 data</w:t>
            </w:r>
          </w:p>
        </w:tc>
      </w:tr>
      <w:tr w:rsidR="005C707E" w:rsidTr="00ED7536">
        <w:tc>
          <w:tcPr>
            <w:tcW w:w="2694" w:type="dxa"/>
            <w:gridSpan w:val="2"/>
          </w:tcPr>
          <w:p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707E" w:rsidRDefault="005C707E" w:rsidP="005C7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707E" w:rsidRDefault="005C707E" w:rsidP="005C707E">
            <w:pPr>
              <w:pStyle w:val="CRCoverPage"/>
              <w:spacing w:after="0"/>
              <w:rPr>
                <w:noProof/>
              </w:rPr>
            </w:pPr>
            <w:r w:rsidRPr="000B1989">
              <w:rPr>
                <w:rFonts w:cs="Arial"/>
                <w:lang w:eastAsia="en-GB"/>
              </w:rPr>
              <w:t xml:space="preserve">ALL </w:t>
            </w:r>
            <w:proofErr w:type="spellStart"/>
            <w:r w:rsidRPr="000B1989">
              <w:rPr>
                <w:rFonts w:cs="Arial"/>
                <w:lang w:eastAsia="en-GB"/>
              </w:rPr>
              <w:t>Resestablishment</w:t>
            </w:r>
            <w:proofErr w:type="spellEnd"/>
            <w:r w:rsidRPr="000B1989">
              <w:rPr>
                <w:rFonts w:cs="Arial"/>
                <w:lang w:eastAsia="en-GB"/>
              </w:rPr>
              <w:t xml:space="preserve"> test cases</w:t>
            </w:r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07E" w:rsidRDefault="005C707E" w:rsidP="005C7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707E" w:rsidRDefault="005C707E" w:rsidP="005C7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707E" w:rsidRDefault="005C707E" w:rsidP="005C7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707E" w:rsidRDefault="005C707E" w:rsidP="005C7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707E" w:rsidRDefault="005C707E" w:rsidP="005C7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C707E" w:rsidRDefault="005C707E" w:rsidP="005C7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707E" w:rsidRDefault="0090431F" w:rsidP="005C7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  <w:bookmarkStart w:id="0" w:name="_GoBack"/>
            <w:bookmarkEnd w:id="0"/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707E" w:rsidRDefault="005C707E" w:rsidP="005C7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707E" w:rsidRDefault="005C707E" w:rsidP="005C7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07E" w:rsidRDefault="005C707E" w:rsidP="005C707E">
            <w:pPr>
              <w:pStyle w:val="CRCoverPage"/>
              <w:spacing w:after="0"/>
              <w:rPr>
                <w:noProof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07E" w:rsidRDefault="005C707E" w:rsidP="005C7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07E" w:rsidRPr="008863B9" w:rsidTr="00ED75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707E" w:rsidRPr="008863B9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C707E" w:rsidRPr="008863B9" w:rsidRDefault="005C707E" w:rsidP="005C7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07E" w:rsidTr="00ED75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07E" w:rsidRDefault="005C707E" w:rsidP="005C7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322118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0B198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B1989" w:rsidRPr="00AD275A">
        <w:rPr>
          <w:rFonts w:ascii="Arial" w:hAnsi="Arial" w:cs="Arial"/>
          <w:iCs/>
        </w:rPr>
        <w:t>Table of Contents</w:t>
      </w:r>
      <w:r w:rsidR="000B1989">
        <w:tab/>
      </w:r>
      <w:r w:rsidR="000B1989">
        <w:fldChar w:fldCharType="begin"/>
      </w:r>
      <w:r w:rsidR="000B1989">
        <w:instrText xml:space="preserve"> PAGEREF _Toc93221186 \h </w:instrText>
      </w:r>
      <w:r w:rsidR="000B1989">
        <w:fldChar w:fldCharType="separate"/>
      </w:r>
      <w:r w:rsidR="000B1989">
        <w:t>2</w:t>
      </w:r>
      <w:r w:rsidR="000B1989">
        <w:fldChar w:fldCharType="end"/>
      </w:r>
    </w:p>
    <w:p w:rsidR="000B1989" w:rsidRDefault="000B19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D275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D275A">
        <w:rPr>
          <w:b/>
        </w:rPr>
        <w:t>Corrections to restablisment procedure (add SRB1)</w:t>
      </w:r>
      <w:r>
        <w:tab/>
      </w:r>
      <w:r>
        <w:fldChar w:fldCharType="begin"/>
      </w:r>
      <w:r>
        <w:instrText xml:space="preserve"> PAGEREF _Toc93221187 \h </w:instrText>
      </w:r>
      <w:r>
        <w:fldChar w:fldCharType="separate"/>
      </w:r>
      <w:r>
        <w:t>2</w:t>
      </w:r>
      <w:r>
        <w:fldChar w:fldCharType="end"/>
      </w:r>
    </w:p>
    <w:p w:rsidR="000B1989" w:rsidRDefault="000B198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275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275A">
        <w:rPr>
          <w:rFonts w:cs="Arial"/>
          <w:b/>
          <w:color w:val="000000"/>
          <w:lang w:eastAsia="en-GB"/>
        </w:rPr>
        <w:t>Correction to f_NR5GC_RRCReestablishment_Steps8To13</w:t>
      </w:r>
      <w:r>
        <w:tab/>
      </w:r>
      <w:r>
        <w:fldChar w:fldCharType="begin"/>
      </w:r>
      <w:r>
        <w:instrText xml:space="preserve"> PAGEREF _Toc93221188 \h </w:instrText>
      </w:r>
      <w:r>
        <w:fldChar w:fldCharType="separate"/>
      </w:r>
      <w:r>
        <w:t>2</w:t>
      </w:r>
      <w:r>
        <w:fldChar w:fldCharType="end"/>
      </w:r>
    </w:p>
    <w:p w:rsidR="000B1989" w:rsidRDefault="000B198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275A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275A">
        <w:rPr>
          <w:rFonts w:cs="Arial"/>
          <w:b/>
          <w:color w:val="000000"/>
          <w:lang w:eastAsia="en-GB"/>
        </w:rPr>
        <w:t>Correction to f_NR_GetCellGroupConfigREEST</w:t>
      </w:r>
      <w:r>
        <w:tab/>
      </w:r>
      <w:r>
        <w:fldChar w:fldCharType="begin"/>
      </w:r>
      <w:r>
        <w:instrText xml:space="preserve"> PAGEREF _Toc93221189 \h </w:instrText>
      </w:r>
      <w:r>
        <w:fldChar w:fldCharType="separate"/>
      </w:r>
      <w:r>
        <w:t>6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3221187"/>
      <w:r w:rsidRPr="00854C55">
        <w:rPr>
          <w:b/>
        </w:rPr>
        <w:t xml:space="preserve">Corrections </w:t>
      </w:r>
      <w:bookmarkEnd w:id="2"/>
      <w:bookmarkEnd w:id="3"/>
      <w:r w:rsidR="009C072B">
        <w:rPr>
          <w:b/>
        </w:rPr>
        <w:t xml:space="preserve">to </w:t>
      </w:r>
      <w:proofErr w:type="spellStart"/>
      <w:r w:rsidR="009C072B">
        <w:rPr>
          <w:b/>
        </w:rPr>
        <w:t>restablisment</w:t>
      </w:r>
      <w:proofErr w:type="spellEnd"/>
      <w:r w:rsidR="009C072B">
        <w:rPr>
          <w:b/>
        </w:rPr>
        <w:t xml:space="preserve"> procedure (add SRB1)</w:t>
      </w:r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322118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C072B" w:rsidRPr="009C072B">
        <w:rPr>
          <w:rFonts w:cs="Arial"/>
          <w:b/>
          <w:color w:val="000000"/>
          <w:lang w:eastAsia="en-GB"/>
        </w:rPr>
        <w:t>f_NR5GC_RRCReestablishment_Steps8To13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900BD8" w:rsidP="00900BD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900BD8">
              <w:rPr>
                <w:rFonts w:ascii="Arial" w:hAnsi="Arial" w:cs="Arial"/>
                <w:b/>
              </w:rPr>
              <w:t>f_NR5GC_RRCReestablishment_Steps8To13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upon RLF, the UE releases the lower layer configuration (specifically, the SR and the PUCCH resoures are released).</w:t>
            </w:r>
            <w:r>
              <w:rPr>
                <w:rFonts w:cs="Arial"/>
                <w:lang w:eastAsia="en-GB"/>
              </w:rPr>
              <w:t xml:space="preserve"> </w:t>
            </w:r>
            <w:r w:rsidR="00900BD8">
              <w:rPr>
                <w:rFonts w:cs="Arial"/>
                <w:lang w:eastAsia="en-GB"/>
              </w:rPr>
              <w:t xml:space="preserve">After the reestablishment complete is received the </w:t>
            </w:r>
            <w:proofErr w:type="spellStart"/>
            <w:r w:rsidR="00900BD8">
              <w:rPr>
                <w:rFonts w:cs="Arial"/>
                <w:lang w:eastAsia="en-GB"/>
              </w:rPr>
              <w:t>RRCReconfiguration</w:t>
            </w:r>
            <w:proofErr w:type="spellEnd"/>
            <w:r w:rsidR="00900BD8">
              <w:rPr>
                <w:rFonts w:cs="Arial"/>
                <w:lang w:eastAsia="en-GB"/>
              </w:rPr>
              <w:t xml:space="preserve"> message is sent to add physical </w:t>
            </w:r>
            <w:proofErr w:type="spellStart"/>
            <w:r w:rsidR="00900BD8">
              <w:rPr>
                <w:rFonts w:cs="Arial"/>
                <w:lang w:eastAsia="en-GB"/>
              </w:rPr>
              <w:t>resoureces</w:t>
            </w:r>
            <w:proofErr w:type="spellEnd"/>
            <w:r w:rsidR="00900BD8">
              <w:rPr>
                <w:rFonts w:cs="Arial"/>
                <w:lang w:eastAsia="en-GB"/>
              </w:rPr>
              <w:t xml:space="preserve"> and SRB2 and DRB configuration. In this reconfiguration message SRB1 is not </w:t>
            </w:r>
            <w:proofErr w:type="spellStart"/>
            <w:proofErr w:type="gramStart"/>
            <w:r w:rsidR="00900BD8">
              <w:rPr>
                <w:rFonts w:cs="Arial"/>
                <w:lang w:eastAsia="en-GB"/>
              </w:rPr>
              <w:t>added</w:t>
            </w:r>
            <w:r>
              <w:rPr>
                <w:rFonts w:cs="Arial"/>
                <w:lang w:eastAsia="en-GB"/>
              </w:rPr>
              <w:t>,therefore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 xml:space="preserve"> any SRB1 transmission will be based on RACH procedure (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complete, </w:t>
            </w:r>
            <w:proofErr w:type="spellStart"/>
            <w:r>
              <w:rPr>
                <w:rFonts w:cs="Arial"/>
                <w:lang w:eastAsia="en-GB"/>
              </w:rPr>
              <w:t>RRCReconfigurationComplete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UEInformationResponse</w:t>
            </w:r>
            <w:proofErr w:type="spellEnd"/>
            <w:r>
              <w:rPr>
                <w:rFonts w:cs="Arial"/>
                <w:lang w:eastAsia="en-GB"/>
              </w:rPr>
              <w:t>)</w:t>
            </w:r>
          </w:p>
          <w:p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SRB1 to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to avoid all SRB1 </w:t>
            </w:r>
            <w:proofErr w:type="spellStart"/>
            <w:r>
              <w:rPr>
                <w:rFonts w:cs="Arial"/>
                <w:lang w:eastAsia="en-GB"/>
              </w:rPr>
              <w:t>tranmission</w:t>
            </w:r>
            <w:proofErr w:type="spellEnd"/>
            <w:r>
              <w:rPr>
                <w:rFonts w:cs="Arial"/>
                <w:lang w:eastAsia="en-GB"/>
              </w:rPr>
              <w:t xml:space="preserve"> to be triggered via RACH procedure.</w:t>
            </w:r>
          </w:p>
          <w:p w:rsidR="00FA485A" w:rsidRPr="009B0B50" w:rsidRDefault="00FA485A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0B198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SRB1 to </w:t>
            </w:r>
            <w:proofErr w:type="spellStart"/>
            <w:r w:rsidRPr="000B1989">
              <w:rPr>
                <w:rFonts w:cs="Arial"/>
                <w:lang w:eastAsia="en-GB"/>
              </w:rPr>
              <w:t>srb_ToAddModList</w:t>
            </w:r>
            <w:proofErr w:type="spellEnd"/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FA485A" w:rsidP="00FA485A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9C072B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9C072B">
              <w:rPr>
                <w:rFonts w:ascii="Arial" w:hAnsi="Arial"/>
                <w:lang w:eastAsia="zh-CN"/>
              </w:rPr>
              <w:t>NR5GC_RRCSteps</w:t>
            </w: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/@sic R5-206369 R5-213516: added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ED7536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v_DrbIdList</w:t>
            </w:r>
            <w:proofErr w:type="spellEnd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f_NR5GC_GetExisting_RadioBearerConfig(true);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f_NR_GetCellGroupConfigREEST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f_NR5GC_GetRadioBearerList(f_NR5GC_MobileInfo_GetDRBInfoList());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8. Target Cell: Reconfigure UL DCCH DCI on USS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cads_NR_SearchSpaceUlDciAssignment_REQ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f_NR_SearchSpaceUlDciAssignment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R5-217830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8a. Target Cell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If the Source Cell is different from the Target Cell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Configure UL grant "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" and stop periodic TA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Else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Stop periodic TA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8b. Target Cell Reconfigure DRBs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9. Target Cell: Send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10. Target Cell: Receive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Set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as per Table 4.6.3-132: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cond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REEST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v_RadioBearerConfig.srb_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(tsc_SRB2)}; //@sic R5-205334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ReconfigureDRBs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 //@sic R5-205336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11. Target Cell: Reconfigure DL DCCH/DTCH DCI on USS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Cell.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cas_NR_SearchSpaceDlDciAssignment_REQ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f_NR_SearchSpaceDlDciAssignment_USS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cads_NR_RachProcedureConfig_REQ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cs_NR_RachProcedureConfig_CBRA_Msg4Based(v_NR_PhysicalParameters, cs_NR_RachProcedureMsg4WithNoRrcMsg),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cas_NR_UplinkTimeAlignment_REQ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from the Target Cell: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Release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security.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Reset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SRBs and release DRBs.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(Re-)configure SRBs.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Stop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periodic UL grant and periodic TA.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f_NR_SS_RRC_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ReleaseSecurity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R5s211165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R5-211417 R5s211165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72ED8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/@sic R5-206369 R5-213516: added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ED7536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IntegerList_Type</w:t>
            </w:r>
            <w:proofErr w:type="spellEnd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v_DrbIdList</w:t>
            </w:r>
            <w:proofErr w:type="spellEnd"/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f_NR5GC_GetExisting_RadioBearerConfig(true);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f_NR_GetCellGroupConfigREEST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f_NR5GC_GetRadioBearerList(f_NR5GC_MobileInfo_GetDRBInfoList());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8. Target Cell: Reconfigure UL DCCH DCI on USS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cads_NR_SearchSpaceUlDciAssignment_REQ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f_NR_SearchSpaceUlDciAssignment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R5-217830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8a. Target Cell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If the Source Cell is different from the Target Cell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Configure UL grant "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" and stop periodic TA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Else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Stop periodic TA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8b. Target Cell Reconfigure DRBs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9. Target Cell: Send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10. Target Cell: Receive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Set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as per Table 4.6.3-132: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cond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REEST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 added SRB1 to the list to use SR configuration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v_RadioBearerConfig.srb_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cs_NR_SRB_ToAddMod(tsc_SRB1),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cs_NR_SRB_ToAddMod_ReestablishPDCP(tsc_SRB2)}; //@sic R5-205334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ReconfigureDRBs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 //@sic R5-205336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Cell.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cas_NR_SearchSpaceDlDciAssignment_REQ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f_NR_SearchSpaceDlDciAssignment_USS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12. Target Cell: Re-configure RACH procedure as for initial access, enable TA transmissions.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cads_NR_RachProcedureConfig_REQ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cs_NR_RachProcedureConfig_CBRA_Msg4Based(v_NR_PhysicalParameters, cs_NR_RachProcedureMsg4WithNoRrcMsg),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cas_NR_UplinkTimeAlignment_REQ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from the Target Cell: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Release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security.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Reset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SRBs and release DRBs.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(Re-)configure SRBs.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Stop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periodic UL grant and periodic TA.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f_NR_SS_RRC_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ReleaseSecurity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R5s211165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R5-211417 R5s211165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1E3D37" w:rsidRPr="00DA356D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9C072B" w:rsidRDefault="009C072B" w:rsidP="006E7773">
      <w:pPr>
        <w:rPr>
          <w:lang w:eastAsia="en-GB"/>
        </w:rPr>
      </w:pPr>
    </w:p>
    <w:p w:rsidR="009C072B" w:rsidRDefault="009C072B" w:rsidP="009C072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3221189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9C072B">
        <w:rPr>
          <w:rFonts w:cs="Arial"/>
          <w:b/>
          <w:color w:val="000000"/>
          <w:lang w:eastAsia="en-GB"/>
        </w:rPr>
        <w:t>f_NR_GetCellGroupConfigREEST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072B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72B" w:rsidRDefault="009C072B" w:rsidP="00ED7536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2B" w:rsidRPr="00CC39F9" w:rsidRDefault="009C072B" w:rsidP="00ED7536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9C072B">
              <w:rPr>
                <w:rFonts w:ascii="Arial" w:hAnsi="Arial" w:cs="Arial"/>
                <w:lang w:eastAsia="en-GB"/>
              </w:rPr>
              <w:t>f_NR_GetCellGroupConfigREEST</w:t>
            </w:r>
            <w:proofErr w:type="spellEnd"/>
          </w:p>
        </w:tc>
      </w:tr>
      <w:tr w:rsidR="000B1989" w:rsidTr="00ED753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89" w:rsidRDefault="000B1989" w:rsidP="000B19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upon RLF, the UE releases the lower layer configuration (specifically, the SR and the PUCCH resoures are released).</w:t>
            </w:r>
            <w:r>
              <w:rPr>
                <w:rFonts w:cs="Arial"/>
                <w:lang w:eastAsia="en-GB"/>
              </w:rPr>
              <w:t xml:space="preserve"> After the reestablishment complete is received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is sent to add physical </w:t>
            </w:r>
            <w:proofErr w:type="spellStart"/>
            <w:r>
              <w:rPr>
                <w:rFonts w:cs="Arial"/>
                <w:lang w:eastAsia="en-GB"/>
              </w:rPr>
              <w:t>resoureces</w:t>
            </w:r>
            <w:proofErr w:type="spellEnd"/>
            <w:r>
              <w:rPr>
                <w:rFonts w:cs="Arial"/>
                <w:lang w:eastAsia="en-GB"/>
              </w:rPr>
              <w:t xml:space="preserve"> and SRB2 and DRB configuration. In this reconfiguration message SRB1 is not </w:t>
            </w:r>
            <w:proofErr w:type="spellStart"/>
            <w:proofErr w:type="gramStart"/>
            <w:r>
              <w:rPr>
                <w:rFonts w:cs="Arial"/>
                <w:lang w:eastAsia="en-GB"/>
              </w:rPr>
              <w:t>added,therefore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 xml:space="preserve"> any SRB1 transmission will be based on RACH procedure (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complete, </w:t>
            </w:r>
            <w:proofErr w:type="spellStart"/>
            <w:r>
              <w:rPr>
                <w:rFonts w:cs="Arial"/>
                <w:lang w:eastAsia="en-GB"/>
              </w:rPr>
              <w:t>RRCReconfigurationComplete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UEInformationResponse</w:t>
            </w:r>
            <w:proofErr w:type="spellEnd"/>
            <w:r>
              <w:rPr>
                <w:rFonts w:cs="Arial"/>
                <w:lang w:eastAsia="en-GB"/>
              </w:rPr>
              <w:t>)</w:t>
            </w:r>
          </w:p>
          <w:p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SRB1 to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to avoid all SRB1 </w:t>
            </w:r>
            <w:proofErr w:type="spellStart"/>
            <w:r>
              <w:rPr>
                <w:rFonts w:cs="Arial"/>
                <w:lang w:eastAsia="en-GB"/>
              </w:rPr>
              <w:t>tranmission</w:t>
            </w:r>
            <w:proofErr w:type="spellEnd"/>
            <w:r>
              <w:rPr>
                <w:rFonts w:cs="Arial"/>
                <w:lang w:eastAsia="en-GB"/>
              </w:rPr>
              <w:t xml:space="preserve"> to be triggered via RACH procedure.</w:t>
            </w:r>
          </w:p>
          <w:p w:rsidR="000B1989" w:rsidRPr="009B0B50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B1989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89" w:rsidRDefault="000B1989" w:rsidP="000B19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89" w:rsidRPr="00A72665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SRB1 Is added to the </w:t>
            </w:r>
            <w:proofErr w:type="spellStart"/>
            <w:r w:rsidRPr="000B1989">
              <w:rPr>
                <w:rFonts w:cs="Arial"/>
                <w:lang w:eastAsia="en-GB"/>
              </w:rPr>
              <w:t>RLC_BearerToAddModList</w:t>
            </w:r>
            <w:proofErr w:type="spellEnd"/>
          </w:p>
        </w:tc>
      </w:tr>
      <w:tr w:rsidR="000B1989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89" w:rsidRDefault="000B1989" w:rsidP="000B19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89" w:rsidRPr="00CC39F9" w:rsidRDefault="000B1989" w:rsidP="000B1989">
            <w:pPr>
              <w:spacing w:after="0"/>
              <w:rPr>
                <w:rFonts w:ascii="Arial" w:hAnsi="Arial" w:cs="Arial"/>
                <w:lang w:eastAsia="en-GB"/>
              </w:rPr>
            </w:pPr>
            <w:r w:rsidRPr="009C072B">
              <w:rPr>
                <w:rFonts w:ascii="Arial" w:hAnsi="Arial" w:cs="Arial"/>
                <w:lang w:eastAsia="en-GB"/>
              </w:rPr>
              <w:t>NR5GC_RRCSteps</w:t>
            </w:r>
          </w:p>
        </w:tc>
      </w:tr>
      <w:tr w:rsidR="000B1989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989" w:rsidRDefault="000B1989" w:rsidP="000B198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989" w:rsidRDefault="000B1989" w:rsidP="000B198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C072B" w:rsidRDefault="009C072B" w:rsidP="009C072B">
      <w:pPr>
        <w:spacing w:after="0"/>
        <w:rPr>
          <w:rFonts w:ascii="Arial" w:hAnsi="Arial"/>
          <w:b/>
          <w:lang w:eastAsia="en-GB"/>
        </w:rPr>
      </w:pPr>
    </w:p>
    <w:p w:rsidR="009C072B" w:rsidRDefault="009C072B" w:rsidP="009C072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072B" w:rsidRPr="00CD057D" w:rsidTr="00ED753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GetCellGroupConfigREEST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NR5GC_PTC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return template(value)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/@sic R5-206297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f_NR5GC_GetExisting_BearerToAddModList(true_);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 //@sic R5s210345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//Remove SRB1 - entry 0 - in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)-1; i:=i+1)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[i+1];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cs_38508_CellGroupConfig(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omit,   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NR_RLC_BearerToReleaseList_Type</w:t>
            </w:r>
            <w:proofErr w:type="spellEnd"/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R5s210345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v_CellGroupConfig.spCellConfig.rlf_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9C072B" w:rsidRPr="00CD057D" w:rsidRDefault="009C072B" w:rsidP="009C072B">
      <w:pPr>
        <w:spacing w:after="0"/>
        <w:rPr>
          <w:rFonts w:ascii="Arial" w:hAnsi="Arial"/>
          <w:b/>
          <w:color w:val="000000"/>
          <w:lang w:eastAsia="en-GB"/>
        </w:rPr>
      </w:pPr>
    </w:p>
    <w:p w:rsidR="009C072B" w:rsidRPr="00CD057D" w:rsidRDefault="009C072B" w:rsidP="009C072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072B" w:rsidRPr="00CD057D" w:rsidTr="00ED753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GetCellGroupConfigREEST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NR5GC_PTC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return template(value)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/@sic R5-206297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f_NR5GC_GetExisting_BearerToAddModList(true_);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 //@sic R5s210345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trike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 xml:space="preserve">//Remove SRB1 - entry 0 - in </w:t>
            </w:r>
            <w:proofErr w:type="spellStart"/>
            <w:r w:rsidRPr="009C072B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>BearerToAddModList</w:t>
            </w:r>
            <w:proofErr w:type="spellEnd"/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for (</w:t>
            </w:r>
            <w:proofErr w:type="spellStart"/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)-1; i:=i+1)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[i+1];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 keep SRB1 as part of the configuration.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</w:t>
            </w:r>
            <w:proofErr w:type="gram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BearerToAddModList</w:t>
            </w:r>
            <w:proofErr w:type="spellEnd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0].</w:t>
            </w:r>
            <w:proofErr w:type="spell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reestablishRLC</w:t>
            </w:r>
            <w:proofErr w:type="spellEnd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cs_38508_CellGroupConfig(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</w:t>
            </w:r>
            <w:proofErr w:type="gram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/WA keep SRB0 as part of the configuration.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omit,   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NR_RLC_BearerToReleaseList_Type</w:t>
            </w:r>
            <w:proofErr w:type="spellEnd"/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R5s210345 sic@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v_CellGroupConfig.spCellConfig.rlf_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9C072B" w:rsidRPr="00DA356D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9C072B" w:rsidRDefault="009C072B" w:rsidP="009C072B">
      <w:pPr>
        <w:rPr>
          <w:lang w:eastAsia="en-GB"/>
        </w:rPr>
      </w:pPr>
    </w:p>
    <w:p w:rsidR="009C072B" w:rsidRDefault="009C072B" w:rsidP="006E7773">
      <w:pPr>
        <w:rPr>
          <w:lang w:eastAsia="en-GB"/>
        </w:rPr>
      </w:pPr>
    </w:p>
    <w:sectPr w:rsidR="009C072B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2A3" w:rsidRDefault="00AE02A3">
      <w:r>
        <w:separator/>
      </w:r>
    </w:p>
  </w:endnote>
  <w:endnote w:type="continuationSeparator" w:id="0">
    <w:p w:rsidR="00AE02A3" w:rsidRDefault="00AE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2A3" w:rsidRDefault="00AE02A3">
      <w:r>
        <w:separator/>
      </w:r>
    </w:p>
  </w:footnote>
  <w:footnote w:type="continuationSeparator" w:id="0">
    <w:p w:rsidR="00AE02A3" w:rsidRDefault="00AE0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536" w:rsidRDefault="00ED75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536" w:rsidRDefault="00ED75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536" w:rsidRDefault="00ED75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536" w:rsidRDefault="00ED7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989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19C0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1D8F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23E8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C707E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0BD8"/>
    <w:rsid w:val="00901400"/>
    <w:rsid w:val="00902AEF"/>
    <w:rsid w:val="0090431F"/>
    <w:rsid w:val="00904347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072B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AE02A3"/>
    <w:rsid w:val="00B05D84"/>
    <w:rsid w:val="00B10E9C"/>
    <w:rsid w:val="00B17EC1"/>
    <w:rsid w:val="00B258BB"/>
    <w:rsid w:val="00B3074E"/>
    <w:rsid w:val="00B51BA6"/>
    <w:rsid w:val="00B52828"/>
    <w:rsid w:val="00B5725C"/>
    <w:rsid w:val="00B6502E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1ADB"/>
    <w:rsid w:val="00EB40F5"/>
    <w:rsid w:val="00EC34D8"/>
    <w:rsid w:val="00EC51B2"/>
    <w:rsid w:val="00ED7536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7652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D0057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75A94-E6E1-44D3-9D8B-E6F31D46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2836</Words>
  <Characters>16167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18966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2022-01-17T15:03:00Z</dcterms:created>
  <dcterms:modified xsi:type="dcterms:W3CDTF">2022-01-17T15:04:00Z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