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823D20" w14:textId="2DDE4FFB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9943F9">
        <w:rPr>
          <w:b/>
          <w:noProof/>
          <w:sz w:val="24"/>
        </w:rPr>
        <w:t>2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fldSimple w:instr=" DOCPROPERTY  Tdoc#  \* MERGEFORMAT ">
        <w:r w:rsidR="00A1055C">
          <w:rPr>
            <w:b/>
            <w:i/>
            <w:noProof/>
            <w:sz w:val="28"/>
          </w:rPr>
          <w:t>R5s2</w:t>
        </w:r>
        <w:r w:rsidR="009943F9">
          <w:rPr>
            <w:b/>
            <w:i/>
            <w:noProof/>
            <w:sz w:val="28"/>
          </w:rPr>
          <w:t>2</w:t>
        </w:r>
        <w:r w:rsidR="005A6FEB">
          <w:rPr>
            <w:b/>
            <w:i/>
            <w:noProof/>
            <w:sz w:val="28"/>
          </w:rPr>
          <w:t>0</w:t>
        </w:r>
        <w:r w:rsidR="00340248">
          <w:rPr>
            <w:b/>
            <w:i/>
            <w:noProof/>
            <w:sz w:val="28"/>
          </w:rPr>
          <w:t>1</w:t>
        </w:r>
        <w:r w:rsidR="00A15AEB">
          <w:rPr>
            <w:b/>
            <w:i/>
            <w:noProof/>
            <w:sz w:val="28"/>
          </w:rPr>
          <w:t>8</w:t>
        </w:r>
        <w:r w:rsidR="00E36C2A">
          <w:rPr>
            <w:b/>
            <w:i/>
            <w:noProof/>
            <w:sz w:val="28"/>
          </w:rPr>
          <w:t>3</w:t>
        </w:r>
      </w:fldSimple>
    </w:p>
    <w:p w14:paraId="5D6FC58C" w14:textId="1E5CEA7A" w:rsidR="001A09A3" w:rsidRDefault="00A47F04" w:rsidP="001A09A3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1A09A3" w:rsidRPr="00BA51D9">
          <w:rPr>
            <w:b/>
            <w:noProof/>
            <w:sz w:val="24"/>
          </w:rPr>
          <w:t>Online</w:t>
        </w:r>
      </w:fldSimple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 xml:space="preserve">, </w:t>
      </w:r>
      <w:fldSimple w:instr=" DOCPROPERTY  StartDate  \* MERGEFORMAT ">
        <w:r w:rsidR="009943F9">
          <w:rPr>
            <w:b/>
            <w:noProof/>
            <w:sz w:val="24"/>
          </w:rPr>
          <w:t>13</w:t>
        </w:r>
        <w:r w:rsidR="001A09A3" w:rsidRPr="00BA51D9">
          <w:rPr>
            <w:b/>
            <w:noProof/>
            <w:sz w:val="24"/>
          </w:rPr>
          <w:t>th Dec 20</w:t>
        </w:r>
        <w:r w:rsidR="0025709B">
          <w:rPr>
            <w:b/>
            <w:noProof/>
            <w:sz w:val="24"/>
          </w:rPr>
          <w:t>2</w:t>
        </w:r>
        <w:r w:rsidR="009943F9">
          <w:rPr>
            <w:b/>
            <w:noProof/>
            <w:sz w:val="24"/>
          </w:rPr>
          <w:t>1</w:t>
        </w:r>
      </w:fldSimple>
      <w:r w:rsidR="001A09A3">
        <w:rPr>
          <w:b/>
          <w:noProof/>
          <w:sz w:val="24"/>
        </w:rPr>
        <w:t xml:space="preserve"> - </w:t>
      </w:r>
      <w:fldSimple w:instr=" DOCPROPERTY  EndDate  \* MERGEFORMAT ">
        <w:r w:rsidR="001A09A3" w:rsidRPr="00BA51D9">
          <w:rPr>
            <w:b/>
            <w:noProof/>
            <w:sz w:val="24"/>
          </w:rPr>
          <w:t>31st Dec 202</w:t>
        </w:r>
        <w:r w:rsidR="009943F9">
          <w:rPr>
            <w:b/>
            <w:noProof/>
            <w:sz w:val="24"/>
          </w:rPr>
          <w:t>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316067D9" w:rsidR="001E41F3" w:rsidRPr="00410371" w:rsidRDefault="005A6FEB" w:rsidP="005A6FE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38.523-3</w:t>
            </w:r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0DA44899" w:rsidR="001E41F3" w:rsidRPr="00410371" w:rsidRDefault="005A6FE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  <w:r w:rsidR="00CF0524">
              <w:rPr>
                <w:b/>
                <w:noProof/>
                <w:sz w:val="28"/>
              </w:rPr>
              <w:t>3</w:t>
            </w:r>
            <w:r w:rsidR="00A364EE">
              <w:rPr>
                <w:b/>
                <w:noProof/>
                <w:sz w:val="28"/>
              </w:rPr>
              <w:t>3</w:t>
            </w:r>
            <w:r w:rsidR="00E36C2A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7777777" w:rsidR="001E41F3" w:rsidRPr="00A1055C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51E3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198DD0A5" w:rsidR="001E41F3" w:rsidRPr="00410371" w:rsidRDefault="005A6FE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514ACE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F4A1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71F56328" w:rsidR="001E41F3" w:rsidRDefault="00E36C2A" w:rsidP="005A6FEB">
            <w:pPr>
              <w:pStyle w:val="CRCoverPage"/>
              <w:spacing w:after="0"/>
              <w:rPr>
                <w:noProof/>
              </w:rPr>
            </w:pPr>
            <w:r w:rsidRPr="00E36C2A">
              <w:t>Correction for 5GMM test cases 9.1.5.2.7 and 9.1.5.2.8</w:t>
            </w:r>
          </w:p>
        </w:tc>
      </w:tr>
      <w:tr w:rsidR="001E41F3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5A0F0216" w:rsidR="001E41F3" w:rsidRDefault="005A6FEB" w:rsidP="005A6FEB">
            <w:pPr>
              <w:pStyle w:val="CRCoverPage"/>
              <w:spacing w:after="0"/>
              <w:rPr>
                <w:noProof/>
              </w:rPr>
            </w:pPr>
            <w:r>
              <w:t>Keysight Technologies</w:t>
            </w:r>
          </w:p>
        </w:tc>
      </w:tr>
      <w:tr w:rsidR="001E41F3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77777777" w:rsidR="001E41F3" w:rsidRDefault="006B3C1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1B007423" w:rsidR="001E41F3" w:rsidRDefault="003F3F6C" w:rsidP="003F3F6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4476742E" w:rsidR="001E41F3" w:rsidRDefault="00CF0524" w:rsidP="005A6FE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2022-01-</w:t>
            </w:r>
            <w:r w:rsidR="00A15AEB">
              <w:rPr>
                <w:noProof/>
              </w:rPr>
              <w:t>1</w:t>
            </w:r>
            <w:r w:rsidR="00E36C2A">
              <w:rPr>
                <w:noProof/>
              </w:rPr>
              <w:t>8</w:t>
            </w:r>
          </w:p>
        </w:tc>
      </w:tr>
      <w:tr w:rsidR="001E41F3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63C48B54" w:rsidR="001E41F3" w:rsidRDefault="00872DE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3C0275AB" w:rsidR="001E41F3" w:rsidRDefault="00872DE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417AB16" w14:textId="77777777" w:rsidTr="00547111">
        <w:tc>
          <w:tcPr>
            <w:tcW w:w="1843" w:type="dxa"/>
          </w:tcPr>
          <w:p w14:paraId="48F18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A40F4A" w14:textId="156F5889" w:rsidR="00360E31" w:rsidRDefault="00B95809" w:rsidP="00360E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Following REGISTRATION REJECT steps, IMS component should be reset to allow for 2</w:t>
            </w:r>
            <w:r w:rsidRPr="00B95809">
              <w:rPr>
                <w:noProof/>
                <w:vertAlign w:val="superscript"/>
              </w:rPr>
              <w:t>nd</w:t>
            </w:r>
            <w:r>
              <w:rPr>
                <w:noProof/>
              </w:rPr>
              <w:t xml:space="preserve"> IMS registration following.</w:t>
            </w:r>
          </w:p>
          <w:p w14:paraId="5CC9551D" w14:textId="3BE70AE4" w:rsidR="001E41F3" w:rsidRDefault="001E41F3" w:rsidP="00360E3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EFFA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ADF2A" w14:textId="52B3197A" w:rsidR="0064218F" w:rsidRPr="0064218F" w:rsidRDefault="00B95809" w:rsidP="00E36C2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Reset IMS component</w:t>
            </w:r>
          </w:p>
        </w:tc>
      </w:tr>
      <w:tr w:rsidR="001E41F3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1A00A7D8" w:rsidR="001E41F3" w:rsidRDefault="00FC6C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conformant </w:t>
            </w:r>
            <w:r w:rsidR="00E36C2A">
              <w:rPr>
                <w:noProof/>
              </w:rPr>
              <w:t xml:space="preserve">IMS-enabled </w:t>
            </w:r>
            <w:r>
              <w:rPr>
                <w:noProof/>
              </w:rPr>
              <w:t>UE may fail this test case</w:t>
            </w:r>
          </w:p>
        </w:tc>
      </w:tr>
      <w:tr w:rsidR="001E41F3" w14:paraId="669F3506" w14:textId="77777777" w:rsidTr="00547111">
        <w:tc>
          <w:tcPr>
            <w:tcW w:w="2694" w:type="dxa"/>
            <w:gridSpan w:val="2"/>
          </w:tcPr>
          <w:p w14:paraId="3DFD20C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63D74F5A" w:rsidR="001E41F3" w:rsidRDefault="00E36C2A" w:rsidP="005A6FE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9.1.5.2.7.NR5GC, 9.1.5.2.8.NR5GC</w:t>
            </w:r>
          </w:p>
        </w:tc>
      </w:tr>
      <w:tr w:rsidR="001E41F3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1E41F3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20EDF53F" w:rsidR="001E41F3" w:rsidRDefault="005A6F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6DDF3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1E41F3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93426994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2E102FC6" w14:textId="41E787CE" w:rsidR="00B95809" w:rsidRDefault="003A22C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B95809" w:rsidRPr="00486C8E">
        <w:rPr>
          <w:rFonts w:cs="Arial"/>
          <w:iCs/>
        </w:rPr>
        <w:t>Table of Contents</w:t>
      </w:r>
      <w:r w:rsidR="00B95809">
        <w:tab/>
      </w:r>
      <w:r w:rsidR="00B95809">
        <w:fldChar w:fldCharType="begin"/>
      </w:r>
      <w:r w:rsidR="00B95809">
        <w:instrText xml:space="preserve"> PAGEREF _Toc93426994 \h </w:instrText>
      </w:r>
      <w:r w:rsidR="00B95809">
        <w:fldChar w:fldCharType="separate"/>
      </w:r>
      <w:r w:rsidR="00B95809">
        <w:t>2</w:t>
      </w:r>
      <w:r w:rsidR="00B95809">
        <w:fldChar w:fldCharType="end"/>
      </w:r>
    </w:p>
    <w:p w14:paraId="3E0592ED" w14:textId="04F55874" w:rsidR="00B95809" w:rsidRDefault="00B9580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486C8E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486C8E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_Toc93426995 \h </w:instrText>
      </w:r>
      <w:r>
        <w:fldChar w:fldCharType="separate"/>
      </w:r>
      <w:r>
        <w:t>3</w:t>
      </w:r>
      <w:r>
        <w:fldChar w:fldCharType="end"/>
      </w:r>
    </w:p>
    <w:p w14:paraId="76E25953" w14:textId="09D185A4" w:rsidR="00B95809" w:rsidRDefault="00B9580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486C8E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486C8E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_Toc93426996 \h </w:instrText>
      </w:r>
      <w:r>
        <w:fldChar w:fldCharType="separate"/>
      </w:r>
      <w:r>
        <w:t>3</w:t>
      </w:r>
      <w:r>
        <w:fldChar w:fldCharType="end"/>
      </w:r>
    </w:p>
    <w:p w14:paraId="6489AD13" w14:textId="0E748957" w:rsidR="00B95809" w:rsidRDefault="00B95809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>
        <w:t xml:space="preserve">2.1 </w:t>
      </w:r>
      <w:r w:rsidRPr="00486C8E">
        <w:rPr>
          <w:b/>
          <w:lang w:val="en-US"/>
        </w:rPr>
        <w:t xml:space="preserve">1 </w:t>
      </w:r>
      <w:r w:rsidRPr="00486C8E">
        <w:rPr>
          <w:b/>
          <w:lang w:val="pt-BR"/>
        </w:rPr>
        <w:t xml:space="preserve">Change </w:t>
      </w:r>
      <w:r w:rsidRPr="00486C8E">
        <w:rPr>
          <w:b/>
          <w:lang w:val="en-US"/>
        </w:rPr>
        <w:t>1</w:t>
      </w:r>
      <w:r>
        <w:tab/>
      </w:r>
      <w:r>
        <w:fldChar w:fldCharType="begin"/>
      </w:r>
      <w:r>
        <w:instrText xml:space="preserve"> PAGEREF _Toc93426997 \h </w:instrText>
      </w:r>
      <w:r>
        <w:fldChar w:fldCharType="separate"/>
      </w:r>
      <w:r>
        <w:t>3</w:t>
      </w:r>
      <w:r>
        <w:fldChar w:fldCharType="end"/>
      </w:r>
    </w:p>
    <w:p w14:paraId="10C1AFB6" w14:textId="123F64AC" w:rsidR="00B95809" w:rsidRDefault="00B95809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486C8E">
        <w:rPr>
          <w:b/>
          <w:lang w:val="en-US"/>
        </w:rPr>
        <w:t xml:space="preserve">2.2 </w:t>
      </w:r>
      <w:r w:rsidRPr="00486C8E">
        <w:rPr>
          <w:b/>
          <w:lang w:val="pt-BR"/>
        </w:rPr>
        <w:t xml:space="preserve">Change </w:t>
      </w:r>
      <w:r w:rsidRPr="00486C8E">
        <w:rPr>
          <w:b/>
          <w:lang w:val="en-US"/>
        </w:rPr>
        <w:t>2</w:t>
      </w:r>
      <w:r>
        <w:tab/>
      </w:r>
      <w:r>
        <w:fldChar w:fldCharType="begin"/>
      </w:r>
      <w:r>
        <w:instrText xml:space="preserve"> PAGEREF _Toc93426998 \h </w:instrText>
      </w:r>
      <w:r>
        <w:fldChar w:fldCharType="separate"/>
      </w:r>
      <w:r>
        <w:t>8</w:t>
      </w:r>
      <w:r>
        <w:fldChar w:fldCharType="end"/>
      </w:r>
    </w:p>
    <w:p w14:paraId="2E4D4796" w14:textId="717E8B9E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5C01E5B" w14:textId="77777777" w:rsidR="003A22C0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93426995"/>
      <w:r>
        <w:rPr>
          <w:b/>
          <w:lang w:eastAsia="ja-JP"/>
        </w:rPr>
        <w:lastRenderedPageBreak/>
        <w:t>Overview</w:t>
      </w:r>
      <w:bookmarkEnd w:id="2"/>
      <w:bookmarkEnd w:id="3"/>
    </w:p>
    <w:p w14:paraId="00A6870A" w14:textId="19EE65B9" w:rsidR="003A22C0" w:rsidRPr="009E780A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</w:t>
      </w:r>
      <w:r w:rsidRPr="009E780A">
        <w:rPr>
          <w:rFonts w:cs="Arial"/>
        </w:rPr>
        <w:t xml:space="preserve">correct issues in the ATS </w:t>
      </w:r>
      <w:r w:rsidR="005A6FEB" w:rsidRPr="009E780A">
        <w:rPr>
          <w:rFonts w:cs="Arial"/>
          <w:lang w:eastAsia="ja-JP"/>
        </w:rPr>
        <w:t>iwd-TTCN3-B2020-09_D12wk49</w:t>
      </w:r>
      <w:r w:rsidRPr="009E780A">
        <w:rPr>
          <w:rFonts w:cs="Arial"/>
          <w:lang w:eastAsia="ja-JP"/>
        </w:rPr>
        <w:t xml:space="preserve"> </w:t>
      </w:r>
      <w:r w:rsidRPr="009E780A">
        <w:rPr>
          <w:rFonts w:cs="Arial"/>
        </w:rPr>
        <w:t>related to the title of this CR.</w:t>
      </w:r>
    </w:p>
    <w:p w14:paraId="0F972DA1" w14:textId="4AE07F61" w:rsidR="003A22C0" w:rsidRPr="009E780A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9E780A">
        <w:rPr>
          <w:rFonts w:cs="Arial"/>
          <w:b/>
          <w:sz w:val="24"/>
          <w:lang w:eastAsia="ja-JP"/>
        </w:rPr>
        <w:t>Contact:</w:t>
      </w:r>
      <w:r w:rsidRPr="009E780A">
        <w:rPr>
          <w:rFonts w:cs="Arial"/>
          <w:b/>
          <w:sz w:val="24"/>
          <w:lang w:eastAsia="ja-JP"/>
        </w:rPr>
        <w:tab/>
      </w:r>
      <w:r w:rsidR="005A6FEB" w:rsidRPr="009E780A">
        <w:rPr>
          <w:rFonts w:cs="Arial"/>
          <w:sz w:val="24"/>
          <w:lang w:eastAsia="ja-JP"/>
        </w:rPr>
        <w:t>Shaun Harry</w:t>
      </w:r>
      <w:r w:rsidRPr="009E780A">
        <w:rPr>
          <w:rFonts w:cs="Arial"/>
          <w:sz w:val="24"/>
          <w:lang w:eastAsia="ja-JP"/>
        </w:rPr>
        <w:br/>
      </w:r>
      <w:r w:rsidRPr="009E780A">
        <w:rPr>
          <w:rFonts w:cs="Arial"/>
          <w:b/>
          <w:lang w:eastAsia="ja-JP"/>
        </w:rPr>
        <w:tab/>
      </w:r>
      <w:r w:rsidR="005A6FEB" w:rsidRPr="009E780A">
        <w:rPr>
          <w:rFonts w:cs="Arial"/>
          <w:lang w:eastAsia="ja-JP"/>
        </w:rPr>
        <w:t>shaun.harry@keysight.com</w:t>
      </w:r>
    </w:p>
    <w:p w14:paraId="4FC1BE4E" w14:textId="13BE08B0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</w:p>
    <w:p w14:paraId="56AE8DA0" w14:textId="77777777" w:rsidR="003A22C0" w:rsidRDefault="003A22C0" w:rsidP="003A22C0"/>
    <w:p w14:paraId="017C246C" w14:textId="43E774FB" w:rsidR="003A22C0" w:rsidRDefault="003A22C0" w:rsidP="003A22C0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93426996"/>
      <w:r w:rsidRPr="00854C55">
        <w:rPr>
          <w:b/>
        </w:rPr>
        <w:t>Corrections required</w:t>
      </w:r>
      <w:bookmarkEnd w:id="4"/>
      <w:bookmarkEnd w:id="5"/>
      <w:bookmarkEnd w:id="6"/>
    </w:p>
    <w:p w14:paraId="65437E5D" w14:textId="5ED98388" w:rsidR="00E36C2A" w:rsidRDefault="00A15AEB" w:rsidP="00E36C2A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b/>
          <w:lang w:val="en-US" w:eastAsia="zh-CN"/>
        </w:rPr>
      </w:pPr>
      <w:bookmarkStart w:id="7" w:name="_Toc93426997"/>
      <w:r>
        <w:t xml:space="preserve">2.1 </w:t>
      </w:r>
      <w:r w:rsidR="00E36C2A">
        <w:rPr>
          <w:b/>
          <w:lang w:val="en-US"/>
        </w:rPr>
        <w:t xml:space="preserve">1 </w:t>
      </w:r>
      <w:r w:rsidR="00E36C2A">
        <w:rPr>
          <w:b/>
          <w:lang w:val="pt-BR"/>
        </w:rPr>
        <w:t xml:space="preserve">Change </w:t>
      </w:r>
      <w:r w:rsidR="00E36C2A">
        <w:rPr>
          <w:b/>
          <w:lang w:val="en-US"/>
        </w:rPr>
        <w:t>1</w:t>
      </w:r>
      <w:bookmarkEnd w:id="7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E36C2A" w14:paraId="02E689D2" w14:textId="77777777" w:rsidTr="00DB67B2">
        <w:trPr>
          <w:trHeight w:val="447"/>
        </w:trPr>
        <w:tc>
          <w:tcPr>
            <w:tcW w:w="1985" w:type="dxa"/>
          </w:tcPr>
          <w:p w14:paraId="6953B469" w14:textId="77777777" w:rsidR="00E36C2A" w:rsidRDefault="00E36C2A" w:rsidP="00DB67B2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 w:hint="eastAsia"/>
                <w:b/>
                <w:lang w:val="en-US" w:eastAsia="zh-CN"/>
              </w:rPr>
              <w:t>Function</w:t>
            </w:r>
            <w:r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4B3D1F4C" w14:textId="77777777" w:rsidR="00E36C2A" w:rsidRDefault="00E36C2A" w:rsidP="00DB67B2">
            <w:pPr>
              <w:spacing w:after="0"/>
              <w:rPr>
                <w:rFonts w:ascii="Arial" w:hAnsi="Arial" w:cs="Arial"/>
                <w:color w:val="000000"/>
                <w:lang w:eastAsia="zh-CN"/>
              </w:rPr>
            </w:pPr>
            <w:r w:rsidRPr="00F42580">
              <w:rPr>
                <w:rFonts w:ascii="Arial" w:hAnsi="Arial"/>
                <w:bCs/>
                <w:lang w:val="en-US" w:eastAsia="en-GB"/>
              </w:rPr>
              <w:t>fl_TC_9_1_5_2_8_TestBody</w:t>
            </w:r>
          </w:p>
        </w:tc>
      </w:tr>
      <w:tr w:rsidR="00E36C2A" w14:paraId="5813D632" w14:textId="77777777" w:rsidTr="00DB67B2">
        <w:trPr>
          <w:trHeight w:val="549"/>
        </w:trPr>
        <w:tc>
          <w:tcPr>
            <w:tcW w:w="1985" w:type="dxa"/>
          </w:tcPr>
          <w:p w14:paraId="6141DD48" w14:textId="77777777" w:rsidR="00E36C2A" w:rsidRDefault="00E36C2A" w:rsidP="00DB67B2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36D30281" w14:textId="0F672245" w:rsidR="00E36C2A" w:rsidRDefault="00E36C2A" w:rsidP="00DB67B2">
            <w:pPr>
              <w:pStyle w:val="CRCoverPage"/>
              <w:spacing w:after="0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 xml:space="preserve">At STEP 5 </w:t>
            </w:r>
            <w:r w:rsidRPr="0034590F">
              <w:rPr>
                <w:rFonts w:cs="Arial"/>
                <w:color w:val="000000"/>
                <w:lang w:eastAsia="zh-CN"/>
              </w:rPr>
              <w:t xml:space="preserve">The SS transmits a REGISTRATION REJECT message including 5GMM cause value #10 (implicitly de-registered) </w:t>
            </w:r>
            <w:r>
              <w:rPr>
                <w:rFonts w:cs="Arial"/>
                <w:color w:val="000000"/>
                <w:lang w:eastAsia="zh-CN"/>
              </w:rPr>
              <w:t xml:space="preserve">and </w:t>
            </w:r>
            <w:r>
              <w:rPr>
                <w:rFonts w:cs="Arial"/>
                <w:color w:val="000000"/>
                <w:lang w:eastAsia="zh-CN"/>
              </w:rPr>
              <w:t>so</w:t>
            </w:r>
            <w:r>
              <w:rPr>
                <w:rFonts w:cs="Arial"/>
                <w:color w:val="000000"/>
                <w:lang w:eastAsia="zh-CN"/>
              </w:rPr>
              <w:t xml:space="preserve"> an IMS enabled UE will perform IMS registration again during the step 13-27a</w:t>
            </w:r>
            <w:r>
              <w:rPr>
                <w:rFonts w:cs="Arial"/>
                <w:color w:val="000000"/>
                <w:lang w:eastAsia="zh-CN"/>
              </w:rPr>
              <w:t xml:space="preserve">, following the </w:t>
            </w:r>
            <w:r>
              <w:rPr>
                <w:rFonts w:cs="Arial"/>
                <w:color w:val="000000"/>
                <w:lang w:eastAsia="zh-CN"/>
              </w:rPr>
              <w:t>initial Registration procedure.</w:t>
            </w:r>
          </w:p>
        </w:tc>
      </w:tr>
      <w:tr w:rsidR="00E36C2A" w14:paraId="2A180509" w14:textId="77777777" w:rsidTr="00DB67B2">
        <w:tc>
          <w:tcPr>
            <w:tcW w:w="1985" w:type="dxa"/>
          </w:tcPr>
          <w:p w14:paraId="0C0D1302" w14:textId="77777777" w:rsidR="00E36C2A" w:rsidRDefault="00E36C2A" w:rsidP="00DB67B2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6C9EFB35" w14:textId="77777777" w:rsidR="00E36C2A" w:rsidRDefault="00E36C2A" w:rsidP="00DB67B2">
            <w:pPr>
              <w:pStyle w:val="CRCoverPage"/>
              <w:spacing w:after="0"/>
              <w:rPr>
                <w:rFonts w:cs="Arial"/>
                <w:color w:val="000000"/>
                <w:lang w:eastAsia="zh-CN"/>
              </w:rPr>
            </w:pPr>
            <w:r>
              <w:rPr>
                <w:bCs/>
                <w:lang w:val="en-US" w:eastAsia="en-GB"/>
              </w:rPr>
              <w:t>Reset IMS component to allow IMS registration.</w:t>
            </w:r>
          </w:p>
        </w:tc>
      </w:tr>
      <w:tr w:rsidR="00E36C2A" w14:paraId="759C058F" w14:textId="77777777" w:rsidTr="00DB67B2">
        <w:tc>
          <w:tcPr>
            <w:tcW w:w="1985" w:type="dxa"/>
          </w:tcPr>
          <w:p w14:paraId="7685E995" w14:textId="77777777" w:rsidR="00E36C2A" w:rsidRDefault="00E36C2A" w:rsidP="00DB67B2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0A5EE5A1" w14:textId="77777777" w:rsidR="00E36C2A" w:rsidRDefault="00E36C2A" w:rsidP="00DB67B2">
            <w:pPr>
              <w:spacing w:after="0"/>
              <w:rPr>
                <w:rFonts w:ascii="Arial" w:hAnsi="Arial" w:cs="Arial"/>
                <w:color w:val="000000"/>
              </w:rPr>
            </w:pPr>
            <w:r w:rsidRPr="002D5EB6">
              <w:rPr>
                <w:rFonts w:ascii="Arial" w:hAnsi="Arial" w:cs="Arial"/>
                <w:color w:val="000000"/>
              </w:rPr>
              <w:t>Mobility_Registration_NR5GC.ttcn</w:t>
            </w:r>
          </w:p>
        </w:tc>
      </w:tr>
      <w:tr w:rsidR="00E36C2A" w14:paraId="4C178DDD" w14:textId="77777777" w:rsidTr="00DB67B2">
        <w:tc>
          <w:tcPr>
            <w:tcW w:w="1985" w:type="dxa"/>
          </w:tcPr>
          <w:p w14:paraId="7D8E485D" w14:textId="77777777" w:rsidR="00E36C2A" w:rsidRDefault="00E36C2A" w:rsidP="00DB67B2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567B1D15" w14:textId="77777777" w:rsidR="00E36C2A" w:rsidRDefault="00E36C2A" w:rsidP="00DB67B2">
            <w:pPr>
              <w:rPr>
                <w:rFonts w:ascii="Arial" w:hAnsi="Arial"/>
                <w:highlight w:val="cyan"/>
              </w:rPr>
            </w:pPr>
          </w:p>
        </w:tc>
      </w:tr>
    </w:tbl>
    <w:p w14:paraId="3EAA2BF4" w14:textId="77777777" w:rsidR="00E36C2A" w:rsidRDefault="00E36C2A" w:rsidP="00E36C2A"/>
    <w:p w14:paraId="21651339" w14:textId="77777777" w:rsidR="00E36C2A" w:rsidRDefault="00E36C2A" w:rsidP="00E36C2A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E36C2A" w14:paraId="0D283466" w14:textId="77777777" w:rsidTr="00DB67B2">
        <w:tc>
          <w:tcPr>
            <w:tcW w:w="9855" w:type="dxa"/>
          </w:tcPr>
          <w:p w14:paraId="3D9F348B" w14:textId="77777777" w:rsidR="00E36C2A" w:rsidRPr="00F42580" w:rsidRDefault="00E36C2A" w:rsidP="00DB67B2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F42580">
              <w:rPr>
                <w:rFonts w:ascii="Arial" w:hAnsi="Arial"/>
                <w:b/>
                <w:lang w:val="en-US" w:eastAsia="en-GB"/>
              </w:rPr>
              <w:t xml:space="preserve">  </w:t>
            </w:r>
            <w:r w:rsidRPr="00F42580">
              <w:rPr>
                <w:rFonts w:ascii="Arial" w:hAnsi="Arial"/>
                <w:bCs/>
                <w:lang w:val="en-US" w:eastAsia="en-GB"/>
              </w:rPr>
              <w:t>function fl_TC_9_1_5_2_8_TestBody() runs on NR5GC_PTC</w:t>
            </w:r>
          </w:p>
          <w:p w14:paraId="1FAF933D" w14:textId="77777777" w:rsidR="00E36C2A" w:rsidRPr="00F42580" w:rsidRDefault="00E36C2A" w:rsidP="00DB67B2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F42580">
              <w:rPr>
                <w:rFonts w:ascii="Arial" w:hAnsi="Arial"/>
                <w:bCs/>
                <w:lang w:val="en-US" w:eastAsia="en-GB"/>
              </w:rPr>
              <w:t xml:space="preserve">  {</w:t>
            </w:r>
          </w:p>
          <w:p w14:paraId="2DB03D5D" w14:textId="77777777" w:rsidR="00E36C2A" w:rsidRPr="00F42580" w:rsidRDefault="00E36C2A" w:rsidP="00DB67B2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F42580">
              <w:rPr>
                <w:rFonts w:ascii="Arial" w:hAnsi="Arial"/>
                <w:bCs/>
                <w:lang w:val="en-US" w:eastAsia="en-GB"/>
              </w:rPr>
              <w:t xml:space="preserve">    var </w:t>
            </w:r>
            <w:proofErr w:type="spellStart"/>
            <w:r w:rsidRPr="00F42580">
              <w:rPr>
                <w:rFonts w:ascii="Arial" w:hAnsi="Arial"/>
                <w:bCs/>
                <w:lang w:val="en-US" w:eastAsia="en-GB"/>
              </w:rPr>
              <w:t>NR_CellId_Type</w:t>
            </w:r>
            <w:proofErr w:type="spellEnd"/>
            <w:r w:rsidRPr="00F42580">
              <w:rPr>
                <w:rFonts w:ascii="Arial" w:hAnsi="Arial"/>
                <w:bCs/>
                <w:lang w:val="en-US" w:eastAsia="en-GB"/>
              </w:rPr>
              <w:t xml:space="preserve"> </w:t>
            </w:r>
            <w:proofErr w:type="spellStart"/>
            <w:r w:rsidRPr="00F42580">
              <w:rPr>
                <w:rFonts w:ascii="Arial" w:hAnsi="Arial"/>
                <w:bCs/>
                <w:lang w:val="en-US" w:eastAsia="en-GB"/>
              </w:rPr>
              <w:t>v_NGC_NASCellA</w:t>
            </w:r>
            <w:proofErr w:type="spellEnd"/>
            <w:r w:rsidRPr="00F42580">
              <w:rPr>
                <w:rFonts w:ascii="Arial" w:hAnsi="Arial"/>
                <w:bCs/>
                <w:lang w:val="en-US" w:eastAsia="en-GB"/>
              </w:rPr>
              <w:t xml:space="preserve"> := f_NR5GC_MapNASCell(</w:t>
            </w:r>
            <w:proofErr w:type="spellStart"/>
            <w:r w:rsidRPr="00F42580">
              <w:rPr>
                <w:rFonts w:ascii="Arial" w:hAnsi="Arial"/>
                <w:bCs/>
                <w:lang w:val="en-US" w:eastAsia="en-GB"/>
              </w:rPr>
              <w:t>ngc_CellA</w:t>
            </w:r>
            <w:proofErr w:type="spellEnd"/>
            <w:r w:rsidRPr="00F42580">
              <w:rPr>
                <w:rFonts w:ascii="Arial" w:hAnsi="Arial"/>
                <w:bCs/>
                <w:lang w:val="en-US" w:eastAsia="en-GB"/>
              </w:rPr>
              <w:t xml:space="preserve">, </w:t>
            </w:r>
            <w:proofErr w:type="spellStart"/>
            <w:r w:rsidRPr="00F42580">
              <w:rPr>
                <w:rFonts w:ascii="Arial" w:hAnsi="Arial"/>
                <w:bCs/>
                <w:lang w:val="en-US" w:eastAsia="en-GB"/>
              </w:rPr>
              <w:t>NG_AllCellsOnSamePLMN</w:t>
            </w:r>
            <w:proofErr w:type="spellEnd"/>
            <w:r w:rsidRPr="00F42580">
              <w:rPr>
                <w:rFonts w:ascii="Arial" w:hAnsi="Arial"/>
                <w:bCs/>
                <w:lang w:val="en-US" w:eastAsia="en-GB"/>
              </w:rPr>
              <w:t>);</w:t>
            </w:r>
          </w:p>
          <w:p w14:paraId="5D2EE715" w14:textId="77777777" w:rsidR="00E36C2A" w:rsidRPr="00F42580" w:rsidRDefault="00E36C2A" w:rsidP="00DB67B2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F42580">
              <w:rPr>
                <w:rFonts w:ascii="Arial" w:hAnsi="Arial"/>
                <w:bCs/>
                <w:lang w:val="en-US" w:eastAsia="en-GB"/>
              </w:rPr>
              <w:t xml:space="preserve">    var </w:t>
            </w:r>
            <w:proofErr w:type="spellStart"/>
            <w:r w:rsidRPr="00F42580">
              <w:rPr>
                <w:rFonts w:ascii="Arial" w:hAnsi="Arial"/>
                <w:bCs/>
                <w:lang w:val="en-US" w:eastAsia="en-GB"/>
              </w:rPr>
              <w:t>NR_CellId_Type</w:t>
            </w:r>
            <w:proofErr w:type="spellEnd"/>
            <w:r w:rsidRPr="00F42580">
              <w:rPr>
                <w:rFonts w:ascii="Arial" w:hAnsi="Arial"/>
                <w:bCs/>
                <w:lang w:val="en-US" w:eastAsia="en-GB"/>
              </w:rPr>
              <w:t xml:space="preserve"> </w:t>
            </w:r>
            <w:proofErr w:type="spellStart"/>
            <w:r w:rsidRPr="00F42580">
              <w:rPr>
                <w:rFonts w:ascii="Arial" w:hAnsi="Arial"/>
                <w:bCs/>
                <w:lang w:val="en-US" w:eastAsia="en-GB"/>
              </w:rPr>
              <w:t>v_NGC_NASCellB</w:t>
            </w:r>
            <w:proofErr w:type="spellEnd"/>
            <w:r w:rsidRPr="00F42580">
              <w:rPr>
                <w:rFonts w:ascii="Arial" w:hAnsi="Arial"/>
                <w:bCs/>
                <w:lang w:val="en-US" w:eastAsia="en-GB"/>
              </w:rPr>
              <w:t xml:space="preserve"> := f_NR5GC_MapNASCell(</w:t>
            </w:r>
            <w:proofErr w:type="spellStart"/>
            <w:r w:rsidRPr="00F42580">
              <w:rPr>
                <w:rFonts w:ascii="Arial" w:hAnsi="Arial"/>
                <w:bCs/>
                <w:lang w:val="en-US" w:eastAsia="en-GB"/>
              </w:rPr>
              <w:t>ngc_CellB</w:t>
            </w:r>
            <w:proofErr w:type="spellEnd"/>
            <w:r w:rsidRPr="00F42580">
              <w:rPr>
                <w:rFonts w:ascii="Arial" w:hAnsi="Arial"/>
                <w:bCs/>
                <w:lang w:val="en-US" w:eastAsia="en-GB"/>
              </w:rPr>
              <w:t xml:space="preserve">, </w:t>
            </w:r>
            <w:proofErr w:type="spellStart"/>
            <w:r w:rsidRPr="00F42580">
              <w:rPr>
                <w:rFonts w:ascii="Arial" w:hAnsi="Arial"/>
                <w:bCs/>
                <w:lang w:val="en-US" w:eastAsia="en-GB"/>
              </w:rPr>
              <w:t>NG_AllCellsOnSamePLMN</w:t>
            </w:r>
            <w:proofErr w:type="spellEnd"/>
            <w:r w:rsidRPr="00F42580">
              <w:rPr>
                <w:rFonts w:ascii="Arial" w:hAnsi="Arial"/>
                <w:bCs/>
                <w:lang w:val="en-US" w:eastAsia="en-GB"/>
              </w:rPr>
              <w:t>);</w:t>
            </w:r>
          </w:p>
          <w:p w14:paraId="6B6409B6" w14:textId="77777777" w:rsidR="00E36C2A" w:rsidRPr="00F42580" w:rsidRDefault="00E36C2A" w:rsidP="00DB67B2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F42580">
              <w:rPr>
                <w:rFonts w:ascii="Arial" w:hAnsi="Arial"/>
                <w:bCs/>
                <w:lang w:val="en-US" w:eastAsia="en-GB"/>
              </w:rPr>
              <w:t xml:space="preserve">    var </w:t>
            </w:r>
            <w:proofErr w:type="spellStart"/>
            <w:r w:rsidRPr="00F42580">
              <w:rPr>
                <w:rFonts w:ascii="Arial" w:hAnsi="Arial"/>
                <w:bCs/>
                <w:lang w:val="en-US" w:eastAsia="en-GB"/>
              </w:rPr>
              <w:t>PLMN_Identity</w:t>
            </w:r>
            <w:proofErr w:type="spellEnd"/>
            <w:r w:rsidRPr="00F42580">
              <w:rPr>
                <w:rFonts w:ascii="Arial" w:hAnsi="Arial"/>
                <w:bCs/>
                <w:lang w:val="en-US" w:eastAsia="en-GB"/>
              </w:rPr>
              <w:t xml:space="preserve"> </w:t>
            </w:r>
            <w:proofErr w:type="spellStart"/>
            <w:r w:rsidRPr="00F42580">
              <w:rPr>
                <w:rFonts w:ascii="Arial" w:hAnsi="Arial"/>
                <w:bCs/>
                <w:lang w:val="en-US" w:eastAsia="en-GB"/>
              </w:rPr>
              <w:t>v_ASN_PLMN</w:t>
            </w:r>
            <w:proofErr w:type="spellEnd"/>
            <w:r w:rsidRPr="00F42580">
              <w:rPr>
                <w:rFonts w:ascii="Arial" w:hAnsi="Arial"/>
                <w:bCs/>
                <w:lang w:val="en-US" w:eastAsia="en-GB"/>
              </w:rPr>
              <w:t xml:space="preserve"> := </w:t>
            </w:r>
            <w:proofErr w:type="spellStart"/>
            <w:r w:rsidRPr="00F42580">
              <w:rPr>
                <w:rFonts w:ascii="Arial" w:hAnsi="Arial"/>
                <w:bCs/>
                <w:lang w:val="en-US" w:eastAsia="en-GB"/>
              </w:rPr>
              <w:t>f_NR_CellInfo_GetPLMN</w:t>
            </w:r>
            <w:proofErr w:type="spellEnd"/>
            <w:r w:rsidRPr="00F42580">
              <w:rPr>
                <w:rFonts w:ascii="Arial" w:hAnsi="Arial"/>
                <w:bCs/>
                <w:lang w:val="en-US" w:eastAsia="en-GB"/>
              </w:rPr>
              <w:t xml:space="preserve"> (</w:t>
            </w:r>
            <w:proofErr w:type="spellStart"/>
            <w:r w:rsidRPr="00F42580">
              <w:rPr>
                <w:rFonts w:ascii="Arial" w:hAnsi="Arial"/>
                <w:bCs/>
                <w:lang w:val="en-US" w:eastAsia="en-GB"/>
              </w:rPr>
              <w:t>v_NGC_NASCellB</w:t>
            </w:r>
            <w:proofErr w:type="spellEnd"/>
            <w:r w:rsidRPr="00F42580">
              <w:rPr>
                <w:rFonts w:ascii="Arial" w:hAnsi="Arial"/>
                <w:bCs/>
                <w:lang w:val="en-US" w:eastAsia="en-GB"/>
              </w:rPr>
              <w:t>);</w:t>
            </w:r>
          </w:p>
          <w:p w14:paraId="77D57955" w14:textId="77777777" w:rsidR="00E36C2A" w:rsidRPr="00F42580" w:rsidRDefault="00E36C2A" w:rsidP="00DB67B2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F42580">
              <w:rPr>
                <w:rFonts w:ascii="Arial" w:hAnsi="Arial"/>
                <w:bCs/>
                <w:lang w:val="en-US" w:eastAsia="en-GB"/>
              </w:rPr>
              <w:t xml:space="preserve">    var </w:t>
            </w:r>
            <w:proofErr w:type="spellStart"/>
            <w:r w:rsidRPr="00F42580">
              <w:rPr>
                <w:rFonts w:ascii="Arial" w:hAnsi="Arial"/>
                <w:bCs/>
                <w:lang w:val="en-US" w:eastAsia="en-GB"/>
              </w:rPr>
              <w:t>GMM_MobilityInfo_Type</w:t>
            </w:r>
            <w:proofErr w:type="spellEnd"/>
            <w:r w:rsidRPr="00F42580">
              <w:rPr>
                <w:rFonts w:ascii="Arial" w:hAnsi="Arial"/>
                <w:bCs/>
                <w:lang w:val="en-US" w:eastAsia="en-GB"/>
              </w:rPr>
              <w:t xml:space="preserve"> </w:t>
            </w:r>
            <w:proofErr w:type="spellStart"/>
            <w:r w:rsidRPr="00F42580">
              <w:rPr>
                <w:rFonts w:ascii="Arial" w:hAnsi="Arial"/>
                <w:bCs/>
                <w:lang w:val="en-US" w:eastAsia="en-GB"/>
              </w:rPr>
              <w:t>v_GMM_MobilityInfo</w:t>
            </w:r>
            <w:proofErr w:type="spellEnd"/>
            <w:r w:rsidRPr="00F42580">
              <w:rPr>
                <w:rFonts w:ascii="Arial" w:hAnsi="Arial"/>
                <w:bCs/>
                <w:lang w:val="en-US" w:eastAsia="en-GB"/>
              </w:rPr>
              <w:t>;</w:t>
            </w:r>
          </w:p>
          <w:p w14:paraId="539CB993" w14:textId="77777777" w:rsidR="00E36C2A" w:rsidRPr="00F42580" w:rsidRDefault="00E36C2A" w:rsidP="00DB67B2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F42580">
              <w:rPr>
                <w:rFonts w:ascii="Arial" w:hAnsi="Arial"/>
                <w:bCs/>
                <w:lang w:val="en-US" w:eastAsia="en-GB"/>
              </w:rPr>
              <w:t xml:space="preserve">    var </w:t>
            </w:r>
            <w:proofErr w:type="spellStart"/>
            <w:r w:rsidRPr="00F42580">
              <w:rPr>
                <w:rFonts w:ascii="Arial" w:hAnsi="Arial"/>
                <w:bCs/>
                <w:lang w:val="en-US" w:eastAsia="en-GB"/>
              </w:rPr>
              <w:t>NG_NAS_MSG_Indication_Type</w:t>
            </w:r>
            <w:proofErr w:type="spellEnd"/>
            <w:r w:rsidRPr="00F42580">
              <w:rPr>
                <w:rFonts w:ascii="Arial" w:hAnsi="Arial"/>
                <w:bCs/>
                <w:lang w:val="en-US" w:eastAsia="en-GB"/>
              </w:rPr>
              <w:t xml:space="preserve"> </w:t>
            </w:r>
            <w:proofErr w:type="spellStart"/>
            <w:r w:rsidRPr="00F42580">
              <w:rPr>
                <w:rFonts w:ascii="Arial" w:hAnsi="Arial"/>
                <w:bCs/>
                <w:lang w:val="en-US" w:eastAsia="en-GB"/>
              </w:rPr>
              <w:t>v_ReceivedMsg</w:t>
            </w:r>
            <w:proofErr w:type="spellEnd"/>
            <w:r w:rsidRPr="00F42580">
              <w:rPr>
                <w:rFonts w:ascii="Arial" w:hAnsi="Arial"/>
                <w:bCs/>
                <w:lang w:val="en-US" w:eastAsia="en-GB"/>
              </w:rPr>
              <w:t>;</w:t>
            </w:r>
          </w:p>
          <w:p w14:paraId="3E881472" w14:textId="77777777" w:rsidR="00E36C2A" w:rsidRPr="00F42580" w:rsidRDefault="00E36C2A" w:rsidP="00DB67B2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F42580">
              <w:rPr>
                <w:rFonts w:ascii="Arial" w:hAnsi="Arial"/>
                <w:bCs/>
                <w:lang w:val="en-US" w:eastAsia="en-GB"/>
              </w:rPr>
              <w:t xml:space="preserve">    var </w:t>
            </w:r>
            <w:proofErr w:type="spellStart"/>
            <w:r w:rsidRPr="00F42580">
              <w:rPr>
                <w:rFonts w:ascii="Arial" w:hAnsi="Arial"/>
                <w:bCs/>
                <w:lang w:val="en-US" w:eastAsia="en-GB"/>
              </w:rPr>
              <w:t>NAS_PlmnId</w:t>
            </w:r>
            <w:proofErr w:type="spellEnd"/>
            <w:r w:rsidRPr="00F42580">
              <w:rPr>
                <w:rFonts w:ascii="Arial" w:hAnsi="Arial"/>
                <w:bCs/>
                <w:lang w:val="en-US" w:eastAsia="en-GB"/>
              </w:rPr>
              <w:t xml:space="preserve"> </w:t>
            </w:r>
            <w:proofErr w:type="spellStart"/>
            <w:r w:rsidRPr="00F42580">
              <w:rPr>
                <w:rFonts w:ascii="Arial" w:hAnsi="Arial"/>
                <w:bCs/>
                <w:lang w:val="en-US" w:eastAsia="en-GB"/>
              </w:rPr>
              <w:t>v_PLMN</w:t>
            </w:r>
            <w:proofErr w:type="spellEnd"/>
            <w:r w:rsidRPr="00F42580">
              <w:rPr>
                <w:rFonts w:ascii="Arial" w:hAnsi="Arial"/>
                <w:bCs/>
                <w:lang w:val="en-US" w:eastAsia="en-GB"/>
              </w:rPr>
              <w:t xml:space="preserve"> := f_NR_Asn2Nas_PlmnId(</w:t>
            </w:r>
            <w:proofErr w:type="spellStart"/>
            <w:r w:rsidRPr="00F42580">
              <w:rPr>
                <w:rFonts w:ascii="Arial" w:hAnsi="Arial"/>
                <w:bCs/>
                <w:lang w:val="en-US" w:eastAsia="en-GB"/>
              </w:rPr>
              <w:t>v_ASN_PLMN</w:t>
            </w:r>
            <w:proofErr w:type="spellEnd"/>
            <w:r w:rsidRPr="00F42580">
              <w:rPr>
                <w:rFonts w:ascii="Arial" w:hAnsi="Arial"/>
                <w:bCs/>
                <w:lang w:val="en-US" w:eastAsia="en-GB"/>
              </w:rPr>
              <w:t>);</w:t>
            </w:r>
          </w:p>
          <w:p w14:paraId="05851D4E" w14:textId="77777777" w:rsidR="00E36C2A" w:rsidRPr="00F42580" w:rsidRDefault="00E36C2A" w:rsidP="00DB67B2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F42580">
              <w:rPr>
                <w:rFonts w:ascii="Arial" w:hAnsi="Arial"/>
                <w:bCs/>
                <w:lang w:val="en-US" w:eastAsia="en-GB"/>
              </w:rPr>
              <w:t xml:space="preserve">    var </w:t>
            </w:r>
            <w:proofErr w:type="spellStart"/>
            <w:r w:rsidRPr="00F42580">
              <w:rPr>
                <w:rFonts w:ascii="Arial" w:hAnsi="Arial"/>
                <w:bCs/>
                <w:lang w:val="en-US" w:eastAsia="en-GB"/>
              </w:rPr>
              <w:t>TrackingAreaCode</w:t>
            </w:r>
            <w:proofErr w:type="spellEnd"/>
            <w:r w:rsidRPr="00F42580">
              <w:rPr>
                <w:rFonts w:ascii="Arial" w:hAnsi="Arial"/>
                <w:bCs/>
                <w:lang w:val="en-US" w:eastAsia="en-GB"/>
              </w:rPr>
              <w:t xml:space="preserve"> </w:t>
            </w:r>
            <w:proofErr w:type="spellStart"/>
            <w:r w:rsidRPr="00F42580">
              <w:rPr>
                <w:rFonts w:ascii="Arial" w:hAnsi="Arial"/>
                <w:bCs/>
                <w:lang w:val="en-US" w:eastAsia="en-GB"/>
              </w:rPr>
              <w:t>v_TAC</w:t>
            </w:r>
            <w:proofErr w:type="spellEnd"/>
            <w:r w:rsidRPr="00F42580">
              <w:rPr>
                <w:rFonts w:ascii="Arial" w:hAnsi="Arial"/>
                <w:bCs/>
                <w:lang w:val="en-US" w:eastAsia="en-GB"/>
              </w:rPr>
              <w:t xml:space="preserve"> := </w:t>
            </w:r>
            <w:proofErr w:type="spellStart"/>
            <w:r w:rsidRPr="00F42580">
              <w:rPr>
                <w:rFonts w:ascii="Arial" w:hAnsi="Arial"/>
                <w:bCs/>
                <w:lang w:val="en-US" w:eastAsia="en-GB"/>
              </w:rPr>
              <w:t>f_NR_CellInfo_GetTAC</w:t>
            </w:r>
            <w:proofErr w:type="spellEnd"/>
            <w:r w:rsidRPr="00F42580">
              <w:rPr>
                <w:rFonts w:ascii="Arial" w:hAnsi="Arial"/>
                <w:bCs/>
                <w:lang w:val="en-US" w:eastAsia="en-GB"/>
              </w:rPr>
              <w:t>(</w:t>
            </w:r>
            <w:proofErr w:type="spellStart"/>
            <w:r w:rsidRPr="00F42580">
              <w:rPr>
                <w:rFonts w:ascii="Arial" w:hAnsi="Arial"/>
                <w:bCs/>
                <w:lang w:val="en-US" w:eastAsia="en-GB"/>
              </w:rPr>
              <w:t>v_NGC_NASCellA</w:t>
            </w:r>
            <w:proofErr w:type="spellEnd"/>
            <w:r w:rsidRPr="00F42580">
              <w:rPr>
                <w:rFonts w:ascii="Arial" w:hAnsi="Arial"/>
                <w:bCs/>
                <w:lang w:val="en-US" w:eastAsia="en-GB"/>
              </w:rPr>
              <w:t>);/* @sic R5s190761 change 4.1 sic@ */</w:t>
            </w:r>
          </w:p>
          <w:p w14:paraId="5EC1DC2D" w14:textId="77777777" w:rsidR="00E36C2A" w:rsidRPr="00F42580" w:rsidRDefault="00E36C2A" w:rsidP="00DB67B2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F42580">
              <w:rPr>
                <w:rFonts w:ascii="Arial" w:hAnsi="Arial"/>
                <w:bCs/>
                <w:lang w:val="en-US" w:eastAsia="en-GB"/>
              </w:rPr>
              <w:t xml:space="preserve">    var </w:t>
            </w:r>
            <w:proofErr w:type="spellStart"/>
            <w:r w:rsidRPr="00F42580">
              <w:rPr>
                <w:rFonts w:ascii="Arial" w:hAnsi="Arial"/>
                <w:bCs/>
                <w:lang w:val="en-US" w:eastAsia="en-GB"/>
              </w:rPr>
              <w:t>NG_NAS_SecurityParams_Type</w:t>
            </w:r>
            <w:proofErr w:type="spellEnd"/>
            <w:r w:rsidRPr="00F42580">
              <w:rPr>
                <w:rFonts w:ascii="Arial" w:hAnsi="Arial"/>
                <w:bCs/>
                <w:lang w:val="en-US" w:eastAsia="en-GB"/>
              </w:rPr>
              <w:t xml:space="preserve"> </w:t>
            </w:r>
            <w:proofErr w:type="spellStart"/>
            <w:r w:rsidRPr="00F42580">
              <w:rPr>
                <w:rFonts w:ascii="Arial" w:hAnsi="Arial"/>
                <w:bCs/>
                <w:lang w:val="en-US" w:eastAsia="en-GB"/>
              </w:rPr>
              <w:t>v_SecurityParams</w:t>
            </w:r>
            <w:proofErr w:type="spellEnd"/>
            <w:r w:rsidRPr="00F42580">
              <w:rPr>
                <w:rFonts w:ascii="Arial" w:hAnsi="Arial"/>
                <w:bCs/>
                <w:lang w:val="en-US" w:eastAsia="en-GB"/>
              </w:rPr>
              <w:t>;</w:t>
            </w:r>
          </w:p>
          <w:p w14:paraId="4E2895F2" w14:textId="77777777" w:rsidR="00E36C2A" w:rsidRPr="00F42580" w:rsidRDefault="00E36C2A" w:rsidP="00DB67B2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F42580">
              <w:rPr>
                <w:rFonts w:ascii="Arial" w:hAnsi="Arial"/>
                <w:bCs/>
                <w:lang w:val="en-US" w:eastAsia="en-GB"/>
              </w:rPr>
              <w:t xml:space="preserve">    var template (omit) </w:t>
            </w:r>
            <w:proofErr w:type="spellStart"/>
            <w:r w:rsidRPr="00F42580">
              <w:rPr>
                <w:rFonts w:ascii="Arial" w:hAnsi="Arial"/>
                <w:bCs/>
                <w:lang w:val="en-US" w:eastAsia="en-GB"/>
              </w:rPr>
              <w:t>EAP_Message</w:t>
            </w:r>
            <w:proofErr w:type="spellEnd"/>
            <w:r w:rsidRPr="00F42580">
              <w:rPr>
                <w:rFonts w:ascii="Arial" w:hAnsi="Arial"/>
                <w:bCs/>
                <w:lang w:val="en-US" w:eastAsia="en-GB"/>
              </w:rPr>
              <w:t xml:space="preserve"> </w:t>
            </w:r>
            <w:proofErr w:type="spellStart"/>
            <w:r w:rsidRPr="00F42580">
              <w:rPr>
                <w:rFonts w:ascii="Arial" w:hAnsi="Arial"/>
                <w:bCs/>
                <w:lang w:val="en-US" w:eastAsia="en-GB"/>
              </w:rPr>
              <w:t>v_EAP</w:t>
            </w:r>
            <w:proofErr w:type="spellEnd"/>
            <w:r w:rsidRPr="00F42580">
              <w:rPr>
                <w:rFonts w:ascii="Arial" w:hAnsi="Arial"/>
                <w:bCs/>
                <w:lang w:val="en-US" w:eastAsia="en-GB"/>
              </w:rPr>
              <w:t xml:space="preserve">:= </w:t>
            </w:r>
            <w:proofErr w:type="spellStart"/>
            <w:r w:rsidRPr="00F42580">
              <w:rPr>
                <w:rFonts w:ascii="Arial" w:hAnsi="Arial"/>
                <w:bCs/>
                <w:lang w:val="en-US" w:eastAsia="en-GB"/>
              </w:rPr>
              <w:t>cs_EAP_Message</w:t>
            </w:r>
            <w:proofErr w:type="spellEnd"/>
            <w:r w:rsidRPr="00F42580">
              <w:rPr>
                <w:rFonts w:ascii="Arial" w:hAnsi="Arial"/>
                <w:bCs/>
                <w:lang w:val="en-US" w:eastAsia="en-GB"/>
              </w:rPr>
              <w:t>(bit2oct(</w:t>
            </w:r>
            <w:proofErr w:type="spellStart"/>
            <w:r w:rsidRPr="00F42580">
              <w:rPr>
                <w:rFonts w:ascii="Arial" w:hAnsi="Arial"/>
                <w:bCs/>
                <w:lang w:val="en-US" w:eastAsia="en-GB"/>
              </w:rPr>
              <w:t>encvalue</w:t>
            </w:r>
            <w:proofErr w:type="spellEnd"/>
            <w:r w:rsidRPr="00F42580">
              <w:rPr>
                <w:rFonts w:ascii="Arial" w:hAnsi="Arial"/>
                <w:bCs/>
                <w:lang w:val="en-US" w:eastAsia="en-GB"/>
              </w:rPr>
              <w:t>(</w:t>
            </w:r>
            <w:proofErr w:type="spellStart"/>
            <w:r w:rsidRPr="00F42580">
              <w:rPr>
                <w:rFonts w:ascii="Arial" w:hAnsi="Arial"/>
                <w:bCs/>
                <w:lang w:val="en-US" w:eastAsia="en-GB"/>
              </w:rPr>
              <w:t>cs_EAP_Success</w:t>
            </w:r>
            <w:proofErr w:type="spellEnd"/>
            <w:r w:rsidRPr="00F42580">
              <w:rPr>
                <w:rFonts w:ascii="Arial" w:hAnsi="Arial"/>
                <w:bCs/>
                <w:lang w:val="en-US" w:eastAsia="en-GB"/>
              </w:rPr>
              <w:t>)));</w:t>
            </w:r>
          </w:p>
          <w:p w14:paraId="060D3877" w14:textId="77777777" w:rsidR="00E36C2A" w:rsidRPr="00F42580" w:rsidRDefault="00E36C2A" w:rsidP="00DB67B2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F42580">
              <w:rPr>
                <w:rFonts w:ascii="Arial" w:hAnsi="Arial"/>
                <w:bCs/>
                <w:lang w:val="en-US" w:eastAsia="en-GB"/>
              </w:rPr>
              <w:t xml:space="preserve">    var template (omit) ABBA </w:t>
            </w:r>
            <w:proofErr w:type="spellStart"/>
            <w:r w:rsidRPr="00F42580">
              <w:rPr>
                <w:rFonts w:ascii="Arial" w:hAnsi="Arial"/>
                <w:bCs/>
                <w:lang w:val="en-US" w:eastAsia="en-GB"/>
              </w:rPr>
              <w:t>v_ABBA</w:t>
            </w:r>
            <w:proofErr w:type="spellEnd"/>
            <w:r w:rsidRPr="00F42580">
              <w:rPr>
                <w:rFonts w:ascii="Arial" w:hAnsi="Arial"/>
                <w:bCs/>
                <w:lang w:val="en-US" w:eastAsia="en-GB"/>
              </w:rPr>
              <w:t>;</w:t>
            </w:r>
          </w:p>
          <w:p w14:paraId="443BCEA6" w14:textId="77777777" w:rsidR="00E36C2A" w:rsidRPr="00F42580" w:rsidRDefault="00E36C2A" w:rsidP="00DB67B2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F42580">
              <w:rPr>
                <w:rFonts w:ascii="Arial" w:hAnsi="Arial"/>
                <w:bCs/>
                <w:lang w:val="en-US" w:eastAsia="en-GB"/>
              </w:rPr>
              <w:t xml:space="preserve">    var NR_SRB_COMMON_IND </w:t>
            </w:r>
            <w:proofErr w:type="spellStart"/>
            <w:r w:rsidRPr="00F42580">
              <w:rPr>
                <w:rFonts w:ascii="Arial" w:hAnsi="Arial"/>
                <w:bCs/>
                <w:lang w:val="en-US" w:eastAsia="en-GB"/>
              </w:rPr>
              <w:t>v_ReceivedAsp</w:t>
            </w:r>
            <w:proofErr w:type="spellEnd"/>
            <w:r w:rsidRPr="00F42580">
              <w:rPr>
                <w:rFonts w:ascii="Arial" w:hAnsi="Arial"/>
                <w:bCs/>
                <w:lang w:val="en-US" w:eastAsia="en-GB"/>
              </w:rPr>
              <w:t>;</w:t>
            </w:r>
          </w:p>
          <w:p w14:paraId="45739098" w14:textId="77777777" w:rsidR="00E36C2A" w:rsidRPr="00F42580" w:rsidRDefault="00E36C2A" w:rsidP="00DB67B2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F42580">
              <w:rPr>
                <w:rFonts w:ascii="Arial" w:hAnsi="Arial"/>
                <w:bCs/>
                <w:lang w:val="en-US" w:eastAsia="en-GB"/>
              </w:rPr>
              <w:t xml:space="preserve">    var template (value) </w:t>
            </w:r>
            <w:proofErr w:type="spellStart"/>
            <w:r w:rsidRPr="00F42580">
              <w:rPr>
                <w:rFonts w:ascii="Arial" w:hAnsi="Arial"/>
                <w:bCs/>
                <w:lang w:val="en-US" w:eastAsia="en-GB"/>
              </w:rPr>
              <w:t>NG_NAS_DL_Message_Type</w:t>
            </w:r>
            <w:proofErr w:type="spellEnd"/>
            <w:r w:rsidRPr="00F42580">
              <w:rPr>
                <w:rFonts w:ascii="Arial" w:hAnsi="Arial"/>
                <w:bCs/>
                <w:lang w:val="en-US" w:eastAsia="en-GB"/>
              </w:rPr>
              <w:t xml:space="preserve"> </w:t>
            </w:r>
            <w:proofErr w:type="spellStart"/>
            <w:r w:rsidRPr="00F42580">
              <w:rPr>
                <w:rFonts w:ascii="Arial" w:hAnsi="Arial"/>
                <w:bCs/>
                <w:lang w:val="en-US" w:eastAsia="en-GB"/>
              </w:rPr>
              <w:t>v_MsgToSend</w:t>
            </w:r>
            <w:proofErr w:type="spellEnd"/>
            <w:r w:rsidRPr="00F42580">
              <w:rPr>
                <w:rFonts w:ascii="Arial" w:hAnsi="Arial"/>
                <w:bCs/>
                <w:lang w:val="en-US" w:eastAsia="en-GB"/>
              </w:rPr>
              <w:t>;</w:t>
            </w:r>
          </w:p>
          <w:p w14:paraId="7D7EEC55" w14:textId="77777777" w:rsidR="00E36C2A" w:rsidRPr="00F42580" w:rsidRDefault="00E36C2A" w:rsidP="00DB67B2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F42580">
              <w:rPr>
                <w:rFonts w:ascii="Arial" w:hAnsi="Arial"/>
                <w:bCs/>
                <w:lang w:val="en-US" w:eastAsia="en-GB"/>
              </w:rPr>
              <w:t xml:space="preserve">    /* @sic R5s190761 change 4.1 sic@ */</w:t>
            </w:r>
          </w:p>
          <w:p w14:paraId="093D8646" w14:textId="77777777" w:rsidR="00E36C2A" w:rsidRPr="00F42580" w:rsidRDefault="00E36C2A" w:rsidP="00DB67B2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F42580">
              <w:rPr>
                <w:rFonts w:ascii="Arial" w:hAnsi="Arial"/>
                <w:bCs/>
                <w:lang w:val="en-US" w:eastAsia="en-GB"/>
              </w:rPr>
              <w:t xml:space="preserve">    var template (present) </w:t>
            </w:r>
            <w:proofErr w:type="spellStart"/>
            <w:r w:rsidRPr="00F42580">
              <w:rPr>
                <w:rFonts w:ascii="Arial" w:hAnsi="Arial"/>
                <w:bCs/>
                <w:lang w:val="en-US" w:eastAsia="en-GB"/>
              </w:rPr>
              <w:t>NAS_KsiValue</w:t>
            </w:r>
            <w:proofErr w:type="spellEnd"/>
            <w:r w:rsidRPr="00F42580">
              <w:rPr>
                <w:rFonts w:ascii="Arial" w:hAnsi="Arial"/>
                <w:bCs/>
                <w:lang w:val="en-US" w:eastAsia="en-GB"/>
              </w:rPr>
              <w:t xml:space="preserve"> </w:t>
            </w:r>
            <w:proofErr w:type="spellStart"/>
            <w:r w:rsidRPr="00F42580">
              <w:rPr>
                <w:rFonts w:ascii="Arial" w:hAnsi="Arial"/>
                <w:bCs/>
                <w:lang w:val="en-US" w:eastAsia="en-GB"/>
              </w:rPr>
              <w:t>v_KeySetId</w:t>
            </w:r>
            <w:proofErr w:type="spellEnd"/>
            <w:r w:rsidRPr="00F42580">
              <w:rPr>
                <w:rFonts w:ascii="Arial" w:hAnsi="Arial"/>
                <w:bCs/>
                <w:lang w:val="en-US" w:eastAsia="en-GB"/>
              </w:rPr>
              <w:t xml:space="preserve">:= </w:t>
            </w:r>
            <w:proofErr w:type="spellStart"/>
            <w:r w:rsidRPr="00F42580">
              <w:rPr>
                <w:rFonts w:ascii="Arial" w:hAnsi="Arial"/>
                <w:bCs/>
                <w:lang w:val="en-US" w:eastAsia="en-GB"/>
              </w:rPr>
              <w:t>f_NR_SecurityKSIamf_Get</w:t>
            </w:r>
            <w:proofErr w:type="spellEnd"/>
            <w:r w:rsidRPr="00F42580">
              <w:rPr>
                <w:rFonts w:ascii="Arial" w:hAnsi="Arial"/>
                <w:bCs/>
                <w:lang w:val="en-US" w:eastAsia="en-GB"/>
              </w:rPr>
              <w:t>();</w:t>
            </w:r>
          </w:p>
          <w:p w14:paraId="1854D59E" w14:textId="77777777" w:rsidR="00E36C2A" w:rsidRPr="00F42580" w:rsidRDefault="00E36C2A" w:rsidP="00DB67B2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F42580">
              <w:rPr>
                <w:rFonts w:ascii="Arial" w:hAnsi="Arial"/>
                <w:bCs/>
                <w:lang w:val="en-US" w:eastAsia="en-GB"/>
              </w:rPr>
              <w:t xml:space="preserve">    var </w:t>
            </w:r>
            <w:proofErr w:type="spellStart"/>
            <w:r w:rsidRPr="00F42580">
              <w:rPr>
                <w:rFonts w:ascii="Arial" w:hAnsi="Arial"/>
                <w:bCs/>
                <w:lang w:val="en-US" w:eastAsia="en-GB"/>
              </w:rPr>
              <w:t>NR_SecurityParams_Type</w:t>
            </w:r>
            <w:proofErr w:type="spellEnd"/>
            <w:r w:rsidRPr="00F42580">
              <w:rPr>
                <w:rFonts w:ascii="Arial" w:hAnsi="Arial"/>
                <w:bCs/>
                <w:lang w:val="en-US" w:eastAsia="en-GB"/>
              </w:rPr>
              <w:t xml:space="preserve"> </w:t>
            </w:r>
            <w:proofErr w:type="spellStart"/>
            <w:r w:rsidRPr="00F42580">
              <w:rPr>
                <w:rFonts w:ascii="Arial" w:hAnsi="Arial"/>
                <w:bCs/>
                <w:lang w:val="en-US" w:eastAsia="en-GB"/>
              </w:rPr>
              <w:t>v_RRC_SecurityParams_save</w:t>
            </w:r>
            <w:proofErr w:type="spellEnd"/>
            <w:r w:rsidRPr="00F42580">
              <w:rPr>
                <w:rFonts w:ascii="Arial" w:hAnsi="Arial"/>
                <w:bCs/>
                <w:lang w:val="en-US" w:eastAsia="en-GB"/>
              </w:rPr>
              <w:t xml:space="preserve"> := </w:t>
            </w:r>
            <w:proofErr w:type="spellStart"/>
            <w:r w:rsidRPr="00F42580">
              <w:rPr>
                <w:rFonts w:ascii="Arial" w:hAnsi="Arial"/>
                <w:bCs/>
                <w:lang w:val="en-US" w:eastAsia="en-GB"/>
              </w:rPr>
              <w:t>f_NR_Security_Get</w:t>
            </w:r>
            <w:proofErr w:type="spellEnd"/>
            <w:r w:rsidRPr="00F42580">
              <w:rPr>
                <w:rFonts w:ascii="Arial" w:hAnsi="Arial"/>
                <w:bCs/>
                <w:lang w:val="en-US" w:eastAsia="en-GB"/>
              </w:rPr>
              <w:t>();</w:t>
            </w:r>
          </w:p>
          <w:p w14:paraId="0993CBFE" w14:textId="77777777" w:rsidR="00E36C2A" w:rsidRPr="00F42580" w:rsidRDefault="00E36C2A" w:rsidP="00DB67B2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F42580">
              <w:rPr>
                <w:rFonts w:ascii="Arial" w:hAnsi="Arial"/>
                <w:bCs/>
                <w:lang w:val="en-US" w:eastAsia="en-GB"/>
              </w:rPr>
              <w:t xml:space="preserve">    var </w:t>
            </w:r>
            <w:proofErr w:type="spellStart"/>
            <w:r w:rsidRPr="00F42580">
              <w:rPr>
                <w:rFonts w:ascii="Arial" w:hAnsi="Arial"/>
                <w:bCs/>
                <w:lang w:val="en-US" w:eastAsia="en-GB"/>
              </w:rPr>
              <w:t>NG_NAS_SecurityParams_Type</w:t>
            </w:r>
            <w:proofErr w:type="spellEnd"/>
            <w:r w:rsidRPr="00F42580">
              <w:rPr>
                <w:rFonts w:ascii="Arial" w:hAnsi="Arial"/>
                <w:bCs/>
                <w:lang w:val="en-US" w:eastAsia="en-GB"/>
              </w:rPr>
              <w:t xml:space="preserve"> </w:t>
            </w:r>
            <w:proofErr w:type="spellStart"/>
            <w:r w:rsidRPr="00F42580">
              <w:rPr>
                <w:rFonts w:ascii="Arial" w:hAnsi="Arial"/>
                <w:bCs/>
                <w:lang w:val="en-US" w:eastAsia="en-GB"/>
              </w:rPr>
              <w:t>v_SecurityParams_save</w:t>
            </w:r>
            <w:proofErr w:type="spellEnd"/>
            <w:r w:rsidRPr="00F42580">
              <w:rPr>
                <w:rFonts w:ascii="Arial" w:hAnsi="Arial"/>
                <w:bCs/>
                <w:lang w:val="en-US" w:eastAsia="en-GB"/>
              </w:rPr>
              <w:t xml:space="preserve"> := f_NR5GC_Security_Get();</w:t>
            </w:r>
          </w:p>
          <w:p w14:paraId="06058E97" w14:textId="77777777" w:rsidR="00E36C2A" w:rsidRPr="00F42580" w:rsidRDefault="00E36C2A" w:rsidP="00DB67B2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F42580">
              <w:rPr>
                <w:rFonts w:ascii="Arial" w:hAnsi="Arial"/>
                <w:bCs/>
                <w:lang w:val="en-US" w:eastAsia="en-GB"/>
              </w:rPr>
              <w:t xml:space="preserve">    var </w:t>
            </w:r>
            <w:proofErr w:type="spellStart"/>
            <w:r w:rsidRPr="00F42580">
              <w:rPr>
                <w:rFonts w:ascii="Arial" w:hAnsi="Arial"/>
                <w:bCs/>
                <w:lang w:val="en-US" w:eastAsia="en-GB"/>
              </w:rPr>
              <w:t>NasCountInfo_Type</w:t>
            </w:r>
            <w:proofErr w:type="spellEnd"/>
            <w:r w:rsidRPr="00F42580">
              <w:rPr>
                <w:rFonts w:ascii="Arial" w:hAnsi="Arial"/>
                <w:bCs/>
                <w:lang w:val="en-US" w:eastAsia="en-GB"/>
              </w:rPr>
              <w:t xml:space="preserve"> </w:t>
            </w:r>
            <w:proofErr w:type="spellStart"/>
            <w:r w:rsidRPr="00F42580">
              <w:rPr>
                <w:rFonts w:ascii="Arial" w:hAnsi="Arial"/>
                <w:bCs/>
                <w:lang w:val="en-US" w:eastAsia="en-GB"/>
              </w:rPr>
              <w:t>v_NasCountInfo_save</w:t>
            </w:r>
            <w:proofErr w:type="spellEnd"/>
            <w:r w:rsidRPr="00F42580">
              <w:rPr>
                <w:rFonts w:ascii="Arial" w:hAnsi="Arial"/>
                <w:bCs/>
                <w:lang w:val="en-US" w:eastAsia="en-GB"/>
              </w:rPr>
              <w:t xml:space="preserve">:= </w:t>
            </w:r>
            <w:proofErr w:type="spellStart"/>
            <w:r w:rsidRPr="00F42580">
              <w:rPr>
                <w:rFonts w:ascii="Arial" w:hAnsi="Arial"/>
                <w:bCs/>
                <w:lang w:val="en-US" w:eastAsia="en-GB"/>
              </w:rPr>
              <w:t>f_SS_NG_NAS_CountGet</w:t>
            </w:r>
            <w:proofErr w:type="spellEnd"/>
            <w:r w:rsidRPr="00F42580">
              <w:rPr>
                <w:rFonts w:ascii="Arial" w:hAnsi="Arial"/>
                <w:bCs/>
                <w:lang w:val="en-US" w:eastAsia="en-GB"/>
              </w:rPr>
              <w:t>(NASCTRL);</w:t>
            </w:r>
          </w:p>
          <w:p w14:paraId="1E3BFCFE" w14:textId="77777777" w:rsidR="00E36C2A" w:rsidRPr="00F42580" w:rsidRDefault="00E36C2A" w:rsidP="00DB67B2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</w:p>
          <w:p w14:paraId="7E655058" w14:textId="77777777" w:rsidR="00E36C2A" w:rsidRPr="00F42580" w:rsidRDefault="00E36C2A" w:rsidP="00DB67B2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</w:p>
          <w:p w14:paraId="0FC84964" w14:textId="77777777" w:rsidR="00E36C2A" w:rsidRPr="00F42580" w:rsidRDefault="00E36C2A" w:rsidP="00DB67B2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</w:p>
          <w:p w14:paraId="11B439E7" w14:textId="77777777" w:rsidR="00E36C2A" w:rsidRPr="00F42580" w:rsidRDefault="00E36C2A" w:rsidP="00DB67B2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F42580">
              <w:rPr>
                <w:rFonts w:ascii="Arial" w:hAnsi="Arial"/>
                <w:bCs/>
                <w:lang w:val="en-US" w:eastAsia="en-GB"/>
              </w:rPr>
              <w:t xml:space="preserve">    //@siclog "Step 1" </w:t>
            </w:r>
            <w:proofErr w:type="spellStart"/>
            <w:r w:rsidRPr="00F42580">
              <w:rPr>
                <w:rFonts w:ascii="Arial" w:hAnsi="Arial"/>
                <w:bCs/>
                <w:lang w:val="en-US" w:eastAsia="en-GB"/>
              </w:rPr>
              <w:t>siclog</w:t>
            </w:r>
            <w:proofErr w:type="spellEnd"/>
            <w:r w:rsidRPr="00F42580">
              <w:rPr>
                <w:rFonts w:ascii="Arial" w:hAnsi="Arial"/>
                <w:bCs/>
                <w:lang w:val="en-US" w:eastAsia="en-GB"/>
              </w:rPr>
              <w:t>@</w:t>
            </w:r>
          </w:p>
          <w:p w14:paraId="4A1E0BB7" w14:textId="77777777" w:rsidR="00E36C2A" w:rsidRPr="00F42580" w:rsidRDefault="00E36C2A" w:rsidP="00DB67B2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F42580">
              <w:rPr>
                <w:rFonts w:ascii="Arial" w:hAnsi="Arial"/>
                <w:bCs/>
                <w:lang w:val="en-US" w:eastAsia="en-GB"/>
              </w:rPr>
              <w:t xml:space="preserve">    //The SS configures: - NGC Cell B as "Serving cell"  - NGC Cell A as "Non-Suitable "Off" cell".</w:t>
            </w:r>
          </w:p>
          <w:p w14:paraId="7DB4392D" w14:textId="77777777" w:rsidR="00E36C2A" w:rsidRPr="00F42580" w:rsidRDefault="00E36C2A" w:rsidP="00DB67B2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F42580">
              <w:rPr>
                <w:rFonts w:ascii="Arial" w:hAnsi="Arial"/>
                <w:bCs/>
                <w:lang w:val="en-US" w:eastAsia="en-GB"/>
              </w:rPr>
              <w:lastRenderedPageBreak/>
              <w:t xml:space="preserve">    </w:t>
            </w:r>
            <w:proofErr w:type="spellStart"/>
            <w:r w:rsidRPr="00F42580">
              <w:rPr>
                <w:rFonts w:ascii="Arial" w:hAnsi="Arial"/>
                <w:bCs/>
                <w:lang w:val="en-US" w:eastAsia="en-GB"/>
              </w:rPr>
              <w:t>f_NR_SetCellPower</w:t>
            </w:r>
            <w:proofErr w:type="spellEnd"/>
            <w:r w:rsidRPr="00F42580">
              <w:rPr>
                <w:rFonts w:ascii="Arial" w:hAnsi="Arial"/>
                <w:bCs/>
                <w:lang w:val="en-US" w:eastAsia="en-GB"/>
              </w:rPr>
              <w:t xml:space="preserve"> (</w:t>
            </w:r>
            <w:proofErr w:type="spellStart"/>
            <w:r w:rsidRPr="00F42580">
              <w:rPr>
                <w:rFonts w:ascii="Arial" w:hAnsi="Arial"/>
                <w:bCs/>
                <w:lang w:val="en-US" w:eastAsia="en-GB"/>
              </w:rPr>
              <w:t>v_NGC_NASCellB</w:t>
            </w:r>
            <w:proofErr w:type="spellEnd"/>
            <w:r w:rsidRPr="00F42580">
              <w:rPr>
                <w:rFonts w:ascii="Arial" w:hAnsi="Arial"/>
                <w:bCs/>
                <w:lang w:val="en-US" w:eastAsia="en-GB"/>
              </w:rPr>
              <w:t>, tsc_NR_ServingCellSSS_EPRE_FR1, tsc_NR_ServingCellSSS_EPRE_FR2);</w:t>
            </w:r>
          </w:p>
          <w:p w14:paraId="0602816A" w14:textId="77777777" w:rsidR="00E36C2A" w:rsidRPr="00F42580" w:rsidRDefault="00E36C2A" w:rsidP="00DB67B2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F42580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 w:rsidRPr="00F42580">
              <w:rPr>
                <w:rFonts w:ascii="Arial" w:hAnsi="Arial"/>
                <w:bCs/>
                <w:lang w:val="en-US" w:eastAsia="en-GB"/>
              </w:rPr>
              <w:t>f_NR_SetCellPower</w:t>
            </w:r>
            <w:proofErr w:type="spellEnd"/>
            <w:r w:rsidRPr="00F42580">
              <w:rPr>
                <w:rFonts w:ascii="Arial" w:hAnsi="Arial"/>
                <w:bCs/>
                <w:lang w:val="en-US" w:eastAsia="en-GB"/>
              </w:rPr>
              <w:t xml:space="preserve"> (</w:t>
            </w:r>
            <w:proofErr w:type="spellStart"/>
            <w:r w:rsidRPr="00F42580">
              <w:rPr>
                <w:rFonts w:ascii="Arial" w:hAnsi="Arial"/>
                <w:bCs/>
                <w:lang w:val="en-US" w:eastAsia="en-GB"/>
              </w:rPr>
              <w:t>v_NGC_NASCellA</w:t>
            </w:r>
            <w:proofErr w:type="spellEnd"/>
            <w:r w:rsidRPr="00F42580">
              <w:rPr>
                <w:rFonts w:ascii="Arial" w:hAnsi="Arial"/>
                <w:bCs/>
                <w:lang w:val="en-US" w:eastAsia="en-GB"/>
              </w:rPr>
              <w:t xml:space="preserve">, </w:t>
            </w:r>
            <w:proofErr w:type="spellStart"/>
            <w:r w:rsidRPr="00F42580">
              <w:rPr>
                <w:rFonts w:ascii="Arial" w:hAnsi="Arial"/>
                <w:bCs/>
                <w:lang w:val="en-US" w:eastAsia="en-GB"/>
              </w:rPr>
              <w:t>tsc_NR_NonSuitableOffCellSSS_EPRE</w:t>
            </w:r>
            <w:proofErr w:type="spellEnd"/>
            <w:r w:rsidRPr="00F42580">
              <w:rPr>
                <w:rFonts w:ascii="Arial" w:hAnsi="Arial"/>
                <w:bCs/>
                <w:lang w:val="en-US" w:eastAsia="en-GB"/>
              </w:rPr>
              <w:t xml:space="preserve">, </w:t>
            </w:r>
            <w:proofErr w:type="spellStart"/>
            <w:r w:rsidRPr="00F42580">
              <w:rPr>
                <w:rFonts w:ascii="Arial" w:hAnsi="Arial"/>
                <w:bCs/>
                <w:lang w:val="en-US" w:eastAsia="en-GB"/>
              </w:rPr>
              <w:t>tsc_NR_NonSuitableOffCellSSS_EPRE</w:t>
            </w:r>
            <w:proofErr w:type="spellEnd"/>
            <w:r w:rsidRPr="00F42580">
              <w:rPr>
                <w:rFonts w:ascii="Arial" w:hAnsi="Arial"/>
                <w:bCs/>
                <w:lang w:val="en-US" w:eastAsia="en-GB"/>
              </w:rPr>
              <w:t>);</w:t>
            </w:r>
          </w:p>
          <w:p w14:paraId="292B81F9" w14:textId="77777777" w:rsidR="00E36C2A" w:rsidRPr="00F42580" w:rsidRDefault="00E36C2A" w:rsidP="00DB67B2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</w:p>
          <w:p w14:paraId="0525E55C" w14:textId="77777777" w:rsidR="00E36C2A" w:rsidRPr="00F42580" w:rsidRDefault="00E36C2A" w:rsidP="00DB67B2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</w:p>
          <w:p w14:paraId="19DC9ADE" w14:textId="77777777" w:rsidR="00E36C2A" w:rsidRPr="00F42580" w:rsidRDefault="00E36C2A" w:rsidP="00DB67B2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F42580">
              <w:rPr>
                <w:rFonts w:ascii="Arial" w:hAnsi="Arial"/>
                <w:bCs/>
                <w:lang w:val="en-US" w:eastAsia="en-GB"/>
              </w:rPr>
              <w:t xml:space="preserve">    //---need a prose to establish the </w:t>
            </w:r>
            <w:proofErr w:type="spellStart"/>
            <w:r w:rsidRPr="00F42580">
              <w:rPr>
                <w:rFonts w:ascii="Arial" w:hAnsi="Arial"/>
                <w:bCs/>
                <w:lang w:val="en-US" w:eastAsia="en-GB"/>
              </w:rPr>
              <w:t>RRCConnection</w:t>
            </w:r>
            <w:proofErr w:type="spellEnd"/>
            <w:r w:rsidRPr="00F42580">
              <w:rPr>
                <w:rFonts w:ascii="Arial" w:hAnsi="Arial"/>
                <w:bCs/>
                <w:lang w:val="en-US" w:eastAsia="en-GB"/>
              </w:rPr>
              <w:t>.</w:t>
            </w:r>
          </w:p>
          <w:p w14:paraId="3F2E0313" w14:textId="77777777" w:rsidR="00E36C2A" w:rsidRPr="00F42580" w:rsidRDefault="00E36C2A" w:rsidP="00DB67B2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F42580">
              <w:rPr>
                <w:rFonts w:ascii="Arial" w:hAnsi="Arial"/>
                <w:bCs/>
                <w:lang w:val="en-US" w:eastAsia="en-GB"/>
              </w:rPr>
              <w:t xml:space="preserve">    //@siclog "Step 2" </w:t>
            </w:r>
            <w:proofErr w:type="spellStart"/>
            <w:r w:rsidRPr="00F42580">
              <w:rPr>
                <w:rFonts w:ascii="Arial" w:hAnsi="Arial"/>
                <w:bCs/>
                <w:lang w:val="en-US" w:eastAsia="en-GB"/>
              </w:rPr>
              <w:t>siclog</w:t>
            </w:r>
            <w:proofErr w:type="spellEnd"/>
            <w:r w:rsidRPr="00F42580">
              <w:rPr>
                <w:rFonts w:ascii="Arial" w:hAnsi="Arial"/>
                <w:bCs/>
                <w:lang w:val="en-US" w:eastAsia="en-GB"/>
              </w:rPr>
              <w:t>@</w:t>
            </w:r>
          </w:p>
          <w:p w14:paraId="6338D43B" w14:textId="77777777" w:rsidR="00E36C2A" w:rsidRPr="00F42580" w:rsidRDefault="00E36C2A" w:rsidP="00DB67B2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F42580">
              <w:rPr>
                <w:rFonts w:ascii="Arial" w:hAnsi="Arial"/>
                <w:bCs/>
                <w:lang w:val="en-US" w:eastAsia="en-GB"/>
              </w:rPr>
              <w:t xml:space="preserve">    //The UE transmits an REGISTRATION REQUEST message indicating "mobility registration updating".</w:t>
            </w:r>
          </w:p>
          <w:p w14:paraId="1632BD98" w14:textId="77777777" w:rsidR="00E36C2A" w:rsidRPr="00F42580" w:rsidRDefault="00E36C2A" w:rsidP="00DB67B2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F42580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 w:rsidRPr="00F42580">
              <w:rPr>
                <w:rFonts w:ascii="Arial" w:hAnsi="Arial"/>
                <w:bCs/>
                <w:lang w:val="en-US" w:eastAsia="en-GB"/>
              </w:rPr>
              <w:t>v_ReceivedMsg</w:t>
            </w:r>
            <w:proofErr w:type="spellEnd"/>
            <w:r w:rsidRPr="00F42580">
              <w:rPr>
                <w:rFonts w:ascii="Arial" w:hAnsi="Arial"/>
                <w:bCs/>
                <w:lang w:val="en-US" w:eastAsia="en-GB"/>
              </w:rPr>
              <w:t xml:space="preserve"> := </w:t>
            </w:r>
            <w:proofErr w:type="spellStart"/>
            <w:r w:rsidRPr="00F42580">
              <w:rPr>
                <w:rFonts w:ascii="Arial" w:hAnsi="Arial"/>
                <w:bCs/>
                <w:lang w:val="en-US" w:eastAsia="en-GB"/>
              </w:rPr>
              <w:t>f_NR_RRC_ConnEst_DefWithNas</w:t>
            </w:r>
            <w:proofErr w:type="spellEnd"/>
            <w:r w:rsidRPr="00F42580">
              <w:rPr>
                <w:rFonts w:ascii="Arial" w:hAnsi="Arial"/>
                <w:bCs/>
                <w:lang w:val="en-US" w:eastAsia="en-GB"/>
              </w:rPr>
              <w:t xml:space="preserve"> (</w:t>
            </w:r>
            <w:proofErr w:type="spellStart"/>
            <w:r w:rsidRPr="00F42580">
              <w:rPr>
                <w:rFonts w:ascii="Arial" w:hAnsi="Arial"/>
                <w:bCs/>
                <w:lang w:val="en-US" w:eastAsia="en-GB"/>
              </w:rPr>
              <w:t>v_NGC_NASCellB</w:t>
            </w:r>
            <w:proofErr w:type="spellEnd"/>
            <w:r w:rsidRPr="00F42580">
              <w:rPr>
                <w:rFonts w:ascii="Arial" w:hAnsi="Arial"/>
                <w:bCs/>
                <w:lang w:val="en-US" w:eastAsia="en-GB"/>
              </w:rPr>
              <w:t xml:space="preserve">, </w:t>
            </w:r>
            <w:proofErr w:type="spellStart"/>
            <w:r w:rsidRPr="00F42580">
              <w:rPr>
                <w:rFonts w:ascii="Arial" w:hAnsi="Arial"/>
                <w:bCs/>
                <w:lang w:val="en-US" w:eastAsia="en-GB"/>
              </w:rPr>
              <w:t>tsc_NR_RRC_TI_Def</w:t>
            </w:r>
            <w:proofErr w:type="spellEnd"/>
            <w:r w:rsidRPr="00F42580">
              <w:rPr>
                <w:rFonts w:ascii="Arial" w:hAnsi="Arial"/>
                <w:bCs/>
                <w:lang w:val="en-US" w:eastAsia="en-GB"/>
              </w:rPr>
              <w:t xml:space="preserve">, ?, </w:t>
            </w:r>
            <w:proofErr w:type="spellStart"/>
            <w:r w:rsidRPr="00F42580">
              <w:rPr>
                <w:rFonts w:ascii="Arial" w:hAnsi="Arial"/>
                <w:bCs/>
                <w:lang w:val="en-US" w:eastAsia="en-GB"/>
              </w:rPr>
              <w:t>tsc_SHT_IntegrityProtected</w:t>
            </w:r>
            <w:proofErr w:type="spellEnd"/>
            <w:r w:rsidRPr="00F42580">
              <w:rPr>
                <w:rFonts w:ascii="Arial" w:hAnsi="Arial"/>
                <w:bCs/>
                <w:lang w:val="en-US" w:eastAsia="en-GB"/>
              </w:rPr>
              <w:t>);</w:t>
            </w:r>
          </w:p>
          <w:p w14:paraId="33A021BF" w14:textId="77777777" w:rsidR="00E36C2A" w:rsidRPr="00F42580" w:rsidRDefault="00E36C2A" w:rsidP="00DB67B2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F42580">
              <w:rPr>
                <w:rFonts w:ascii="Arial" w:hAnsi="Arial"/>
                <w:bCs/>
                <w:lang w:val="en-US" w:eastAsia="en-GB"/>
              </w:rPr>
              <w:t xml:space="preserve">    if (not </w:t>
            </w:r>
            <w:proofErr w:type="spellStart"/>
            <w:r w:rsidRPr="00F42580">
              <w:rPr>
                <w:rFonts w:ascii="Arial" w:hAnsi="Arial"/>
                <w:bCs/>
                <w:lang w:val="en-US" w:eastAsia="en-GB"/>
              </w:rPr>
              <w:t>f_Check_NG_RegistrationReqMsg</w:t>
            </w:r>
            <w:proofErr w:type="spellEnd"/>
            <w:r w:rsidRPr="00F42580">
              <w:rPr>
                <w:rFonts w:ascii="Arial" w:hAnsi="Arial"/>
                <w:bCs/>
                <w:lang w:val="en-US" w:eastAsia="en-GB"/>
              </w:rPr>
              <w:t xml:space="preserve"> (</w:t>
            </w:r>
            <w:proofErr w:type="spellStart"/>
            <w:r w:rsidRPr="00F42580">
              <w:rPr>
                <w:rFonts w:ascii="Arial" w:hAnsi="Arial"/>
                <w:bCs/>
                <w:lang w:val="en-US" w:eastAsia="en-GB"/>
              </w:rPr>
              <w:t>v_GMM_MobilityInfo</w:t>
            </w:r>
            <w:proofErr w:type="spellEnd"/>
            <w:r w:rsidRPr="00F42580">
              <w:rPr>
                <w:rFonts w:ascii="Arial" w:hAnsi="Arial"/>
                <w:bCs/>
                <w:lang w:val="en-US" w:eastAsia="en-GB"/>
              </w:rPr>
              <w:t xml:space="preserve">, </w:t>
            </w:r>
            <w:proofErr w:type="spellStart"/>
            <w:r w:rsidRPr="00F42580">
              <w:rPr>
                <w:rFonts w:ascii="Arial" w:hAnsi="Arial"/>
                <w:bCs/>
                <w:lang w:val="en-US" w:eastAsia="en-GB"/>
              </w:rPr>
              <w:t>v_ReceivedMsg.Pdu</w:t>
            </w:r>
            <w:proofErr w:type="spellEnd"/>
            <w:r w:rsidRPr="00F42580">
              <w:rPr>
                <w:rFonts w:ascii="Arial" w:hAnsi="Arial"/>
                <w:bCs/>
                <w:lang w:val="en-US" w:eastAsia="en-GB"/>
              </w:rPr>
              <w:t>, Mobility,</w:t>
            </w:r>
          </w:p>
          <w:p w14:paraId="213B78B3" w14:textId="77777777" w:rsidR="00E36C2A" w:rsidRPr="00F42580" w:rsidRDefault="00E36C2A" w:rsidP="00DB67B2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F42580">
              <w:rPr>
                <w:rFonts w:ascii="Arial" w:hAnsi="Arial"/>
                <w:bCs/>
                <w:lang w:val="en-US" w:eastAsia="en-GB"/>
              </w:rPr>
              <w:t xml:space="preserve">                                           f_NR5GC_GetMobileIdGUTI (</w:t>
            </w:r>
            <w:proofErr w:type="spellStart"/>
            <w:r w:rsidRPr="00F42580">
              <w:rPr>
                <w:rFonts w:ascii="Arial" w:hAnsi="Arial"/>
                <w:bCs/>
                <w:lang w:val="en-US" w:eastAsia="en-GB"/>
              </w:rPr>
              <w:t>v_NGC_NASCellA</w:t>
            </w:r>
            <w:proofErr w:type="spellEnd"/>
            <w:r w:rsidRPr="00F42580">
              <w:rPr>
                <w:rFonts w:ascii="Arial" w:hAnsi="Arial"/>
                <w:bCs/>
                <w:lang w:val="en-US" w:eastAsia="en-GB"/>
              </w:rPr>
              <w:t>, omit),/* @sic R5s190761 change 4.1 sic@ */</w:t>
            </w:r>
          </w:p>
          <w:p w14:paraId="01923C7B" w14:textId="77777777" w:rsidR="00E36C2A" w:rsidRPr="00F42580" w:rsidRDefault="00E36C2A" w:rsidP="00DB67B2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F42580">
              <w:rPr>
                <w:rFonts w:ascii="Arial" w:hAnsi="Arial"/>
                <w:bCs/>
                <w:lang w:val="en-US" w:eastAsia="en-GB"/>
              </w:rPr>
              <w:t xml:space="preserve">                                           </w:t>
            </w:r>
            <w:proofErr w:type="spellStart"/>
            <w:r w:rsidRPr="00F42580">
              <w:rPr>
                <w:rFonts w:ascii="Arial" w:hAnsi="Arial"/>
                <w:bCs/>
                <w:lang w:val="en-US" w:eastAsia="en-GB"/>
              </w:rPr>
              <w:t>f_NR_SecurityKSIamf_Get</w:t>
            </w:r>
            <w:proofErr w:type="spellEnd"/>
            <w:r w:rsidRPr="00F42580">
              <w:rPr>
                <w:rFonts w:ascii="Arial" w:hAnsi="Arial"/>
                <w:bCs/>
                <w:lang w:val="en-US" w:eastAsia="en-GB"/>
              </w:rPr>
              <w:t>(),</w:t>
            </w:r>
          </w:p>
          <w:p w14:paraId="6226D8CE" w14:textId="77777777" w:rsidR="00E36C2A" w:rsidRPr="00F42580" w:rsidRDefault="00E36C2A" w:rsidP="00DB67B2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F42580">
              <w:rPr>
                <w:rFonts w:ascii="Arial" w:hAnsi="Arial"/>
                <w:bCs/>
                <w:lang w:val="en-US" w:eastAsia="en-GB"/>
              </w:rPr>
              <w:t xml:space="preserve">                                           -,-,-,-,-,</w:t>
            </w:r>
          </w:p>
          <w:p w14:paraId="0758316E" w14:textId="77777777" w:rsidR="00E36C2A" w:rsidRPr="00F42580" w:rsidRDefault="00E36C2A" w:rsidP="00DB67B2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F42580">
              <w:rPr>
                <w:rFonts w:ascii="Arial" w:hAnsi="Arial"/>
                <w:bCs/>
                <w:lang w:val="en-US" w:eastAsia="en-GB"/>
              </w:rPr>
              <w:t xml:space="preserve">                                           </w:t>
            </w:r>
            <w:proofErr w:type="spellStart"/>
            <w:r w:rsidRPr="00F42580">
              <w:rPr>
                <w:rFonts w:ascii="Arial" w:hAnsi="Arial"/>
                <w:bCs/>
                <w:lang w:val="en-US" w:eastAsia="en-GB"/>
              </w:rPr>
              <w:t>f_LastVisited_TAI</w:t>
            </w:r>
            <w:proofErr w:type="spellEnd"/>
            <w:r w:rsidRPr="00F42580">
              <w:rPr>
                <w:rFonts w:ascii="Arial" w:hAnsi="Arial"/>
                <w:bCs/>
                <w:lang w:val="en-US" w:eastAsia="en-GB"/>
              </w:rPr>
              <w:t>(</w:t>
            </w:r>
            <w:proofErr w:type="spellStart"/>
            <w:r w:rsidRPr="00F42580">
              <w:rPr>
                <w:rFonts w:ascii="Arial" w:hAnsi="Arial"/>
                <w:bCs/>
                <w:lang w:val="en-US" w:eastAsia="en-GB"/>
              </w:rPr>
              <w:t>v_NGC_NASCellA</w:t>
            </w:r>
            <w:proofErr w:type="spellEnd"/>
            <w:r w:rsidRPr="00F42580">
              <w:rPr>
                <w:rFonts w:ascii="Arial" w:hAnsi="Arial"/>
                <w:bCs/>
                <w:lang w:val="en-US" w:eastAsia="en-GB"/>
              </w:rPr>
              <w:t>))) {</w:t>
            </w:r>
          </w:p>
          <w:p w14:paraId="5D6CF8B0" w14:textId="77777777" w:rsidR="00E36C2A" w:rsidRPr="00F42580" w:rsidRDefault="00E36C2A" w:rsidP="00DB67B2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F42580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 w:rsidRPr="00F42580">
              <w:rPr>
                <w:rFonts w:ascii="Arial" w:hAnsi="Arial"/>
                <w:bCs/>
                <w:lang w:val="en-US" w:eastAsia="en-GB"/>
              </w:rPr>
              <w:t>f_NR_SetVerdictFailOrInconc</w:t>
            </w:r>
            <w:proofErr w:type="spellEnd"/>
            <w:r w:rsidRPr="00F42580">
              <w:rPr>
                <w:rFonts w:ascii="Arial" w:hAnsi="Arial"/>
                <w:bCs/>
                <w:lang w:val="en-US" w:eastAsia="en-GB"/>
              </w:rPr>
              <w:t>(__FILE__, __LINE__, "Registration Request Message Failed");</w:t>
            </w:r>
          </w:p>
          <w:p w14:paraId="388D6CD4" w14:textId="77777777" w:rsidR="00E36C2A" w:rsidRPr="00F42580" w:rsidRDefault="00E36C2A" w:rsidP="00DB67B2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F42580">
              <w:rPr>
                <w:rFonts w:ascii="Arial" w:hAnsi="Arial"/>
                <w:bCs/>
                <w:lang w:val="en-US" w:eastAsia="en-GB"/>
              </w:rPr>
              <w:t xml:space="preserve">    }</w:t>
            </w:r>
          </w:p>
          <w:p w14:paraId="2494C248" w14:textId="77777777" w:rsidR="00E36C2A" w:rsidRPr="00F42580" w:rsidRDefault="00E36C2A" w:rsidP="00DB67B2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F42580">
              <w:rPr>
                <w:rFonts w:ascii="Arial" w:hAnsi="Arial"/>
                <w:bCs/>
                <w:lang w:val="en-US" w:eastAsia="en-GB"/>
              </w:rPr>
              <w:t xml:space="preserve">    //@siclog "Step 3-4" </w:t>
            </w:r>
            <w:proofErr w:type="spellStart"/>
            <w:r w:rsidRPr="00F42580">
              <w:rPr>
                <w:rFonts w:ascii="Arial" w:hAnsi="Arial"/>
                <w:bCs/>
                <w:lang w:val="en-US" w:eastAsia="en-GB"/>
              </w:rPr>
              <w:t>siclog</w:t>
            </w:r>
            <w:proofErr w:type="spellEnd"/>
            <w:r w:rsidRPr="00F42580">
              <w:rPr>
                <w:rFonts w:ascii="Arial" w:hAnsi="Arial"/>
                <w:bCs/>
                <w:lang w:val="en-US" w:eastAsia="en-GB"/>
              </w:rPr>
              <w:t>@</w:t>
            </w:r>
          </w:p>
          <w:p w14:paraId="79EDFFA5" w14:textId="77777777" w:rsidR="00E36C2A" w:rsidRPr="00F42580" w:rsidRDefault="00E36C2A" w:rsidP="00DB67B2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F42580">
              <w:rPr>
                <w:rFonts w:ascii="Arial" w:hAnsi="Arial"/>
                <w:bCs/>
                <w:lang w:val="en-US" w:eastAsia="en-GB"/>
              </w:rPr>
              <w:t xml:space="preserve">    //The SS transmits an AUTHENTICATION REQUEST message to establish a new security context.</w:t>
            </w:r>
          </w:p>
          <w:p w14:paraId="3A7565B0" w14:textId="77777777" w:rsidR="00E36C2A" w:rsidRPr="00F42580" w:rsidRDefault="00E36C2A" w:rsidP="00DB67B2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F42580">
              <w:rPr>
                <w:rFonts w:ascii="Arial" w:hAnsi="Arial"/>
                <w:bCs/>
                <w:lang w:val="en-US" w:eastAsia="en-GB"/>
              </w:rPr>
              <w:t xml:space="preserve">    //The UE transmits an AUTHENTICATION RESPONSE message.</w:t>
            </w:r>
          </w:p>
          <w:p w14:paraId="44CAD772" w14:textId="77777777" w:rsidR="00E36C2A" w:rsidRPr="00F42580" w:rsidRDefault="00E36C2A" w:rsidP="00DB67B2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F42580">
              <w:rPr>
                <w:rFonts w:ascii="Arial" w:hAnsi="Arial"/>
                <w:bCs/>
                <w:lang w:val="en-US" w:eastAsia="en-GB"/>
              </w:rPr>
              <w:t xml:space="preserve">    </w:t>
            </w:r>
          </w:p>
          <w:p w14:paraId="34B80755" w14:textId="77777777" w:rsidR="00E36C2A" w:rsidRPr="00F42580" w:rsidRDefault="00E36C2A" w:rsidP="00DB67B2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F42580">
              <w:rPr>
                <w:rFonts w:ascii="Arial" w:hAnsi="Arial"/>
                <w:bCs/>
                <w:lang w:val="en-US" w:eastAsia="en-GB"/>
              </w:rPr>
              <w:t xml:space="preserve">    if (px_NAS_5GC_AuthenticationType == AKA_5G) {</w:t>
            </w:r>
          </w:p>
          <w:p w14:paraId="12FE1655" w14:textId="77777777" w:rsidR="00E36C2A" w:rsidRPr="00F42580" w:rsidRDefault="00E36C2A" w:rsidP="00DB67B2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F42580">
              <w:rPr>
                <w:rFonts w:ascii="Arial" w:hAnsi="Arial"/>
                <w:bCs/>
                <w:lang w:val="en-US" w:eastAsia="en-GB"/>
              </w:rPr>
              <w:t xml:space="preserve">      f_NR_Authentication5G_AKA(</w:t>
            </w:r>
            <w:proofErr w:type="spellStart"/>
            <w:r w:rsidRPr="00F42580">
              <w:rPr>
                <w:rFonts w:ascii="Arial" w:hAnsi="Arial"/>
                <w:bCs/>
                <w:lang w:val="en-US" w:eastAsia="en-GB"/>
              </w:rPr>
              <w:t>v_NGC_NASCellB</w:t>
            </w:r>
            <w:proofErr w:type="spellEnd"/>
            <w:r w:rsidRPr="00F42580">
              <w:rPr>
                <w:rFonts w:ascii="Arial" w:hAnsi="Arial"/>
                <w:bCs/>
                <w:lang w:val="en-US" w:eastAsia="en-GB"/>
              </w:rPr>
              <w:t xml:space="preserve">, </w:t>
            </w:r>
            <w:proofErr w:type="spellStart"/>
            <w:r w:rsidRPr="00F42580">
              <w:rPr>
                <w:rFonts w:ascii="Arial" w:hAnsi="Arial"/>
                <w:bCs/>
                <w:lang w:val="en-US" w:eastAsia="en-GB"/>
              </w:rPr>
              <w:t>tsc_SHT_NoSecurityProtection</w:t>
            </w:r>
            <w:proofErr w:type="spellEnd"/>
            <w:r w:rsidRPr="00F42580">
              <w:rPr>
                <w:rFonts w:ascii="Arial" w:hAnsi="Arial"/>
                <w:bCs/>
                <w:lang w:val="en-US" w:eastAsia="en-GB"/>
              </w:rPr>
              <w:t xml:space="preserve">, </w:t>
            </w:r>
            <w:proofErr w:type="spellStart"/>
            <w:r w:rsidRPr="00F42580">
              <w:rPr>
                <w:rFonts w:ascii="Arial" w:hAnsi="Arial"/>
                <w:bCs/>
                <w:lang w:val="en-US" w:eastAsia="en-GB"/>
              </w:rPr>
              <w:t>tsc_SHT_IntegrityProtected</w:t>
            </w:r>
            <w:proofErr w:type="spellEnd"/>
            <w:r w:rsidRPr="00F42580">
              <w:rPr>
                <w:rFonts w:ascii="Arial" w:hAnsi="Arial"/>
                <w:bCs/>
                <w:lang w:val="en-US" w:eastAsia="en-GB"/>
              </w:rPr>
              <w:t xml:space="preserve">, </w:t>
            </w:r>
            <w:proofErr w:type="spellStart"/>
            <w:r w:rsidRPr="00F42580">
              <w:rPr>
                <w:rFonts w:ascii="Arial" w:hAnsi="Arial"/>
                <w:bCs/>
                <w:lang w:val="en-US" w:eastAsia="en-GB"/>
              </w:rPr>
              <w:t>v_PLMN</w:t>
            </w:r>
            <w:proofErr w:type="spellEnd"/>
            <w:r w:rsidRPr="00F42580">
              <w:rPr>
                <w:rFonts w:ascii="Arial" w:hAnsi="Arial"/>
                <w:bCs/>
                <w:lang w:val="en-US" w:eastAsia="en-GB"/>
              </w:rPr>
              <w:t>);/* @sic R5s190761 change 4.1 sic@ */</w:t>
            </w:r>
          </w:p>
          <w:p w14:paraId="38AB752D" w14:textId="77777777" w:rsidR="00E36C2A" w:rsidRPr="00F42580" w:rsidRDefault="00E36C2A" w:rsidP="00DB67B2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F42580">
              <w:rPr>
                <w:rFonts w:ascii="Arial" w:hAnsi="Arial"/>
                <w:bCs/>
                <w:lang w:val="en-US" w:eastAsia="en-GB"/>
              </w:rPr>
              <w:t xml:space="preserve">    } else {</w:t>
            </w:r>
          </w:p>
          <w:p w14:paraId="24BAFEF7" w14:textId="77777777" w:rsidR="00E36C2A" w:rsidRPr="00F42580" w:rsidRDefault="00E36C2A" w:rsidP="00DB67B2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F42580">
              <w:rPr>
                <w:rFonts w:ascii="Arial" w:hAnsi="Arial"/>
                <w:bCs/>
                <w:lang w:val="en-US" w:eastAsia="en-GB"/>
              </w:rPr>
              <w:t xml:space="preserve">      </w:t>
            </w:r>
            <w:proofErr w:type="spellStart"/>
            <w:r w:rsidRPr="00F42580">
              <w:rPr>
                <w:rFonts w:ascii="Arial" w:hAnsi="Arial"/>
                <w:bCs/>
                <w:lang w:val="en-US" w:eastAsia="en-GB"/>
              </w:rPr>
              <w:t>f_NR_AuthenticationEAP_AKA</w:t>
            </w:r>
            <w:proofErr w:type="spellEnd"/>
            <w:r w:rsidRPr="00F42580">
              <w:rPr>
                <w:rFonts w:ascii="Arial" w:hAnsi="Arial"/>
                <w:bCs/>
                <w:lang w:val="en-US" w:eastAsia="en-GB"/>
              </w:rPr>
              <w:t>(</w:t>
            </w:r>
            <w:proofErr w:type="spellStart"/>
            <w:r w:rsidRPr="00F42580">
              <w:rPr>
                <w:rFonts w:ascii="Arial" w:hAnsi="Arial"/>
                <w:bCs/>
                <w:lang w:val="en-US" w:eastAsia="en-GB"/>
              </w:rPr>
              <w:t>v_NGC_NASCellB</w:t>
            </w:r>
            <w:proofErr w:type="spellEnd"/>
            <w:r w:rsidRPr="00F42580">
              <w:rPr>
                <w:rFonts w:ascii="Arial" w:hAnsi="Arial"/>
                <w:bCs/>
                <w:lang w:val="en-US" w:eastAsia="en-GB"/>
              </w:rPr>
              <w:t xml:space="preserve">, </w:t>
            </w:r>
            <w:proofErr w:type="spellStart"/>
            <w:r w:rsidRPr="00F42580">
              <w:rPr>
                <w:rFonts w:ascii="Arial" w:hAnsi="Arial"/>
                <w:bCs/>
                <w:lang w:val="en-US" w:eastAsia="en-GB"/>
              </w:rPr>
              <w:t>tsc_SHT_NoSecurityProtection</w:t>
            </w:r>
            <w:proofErr w:type="spellEnd"/>
            <w:r w:rsidRPr="00F42580">
              <w:rPr>
                <w:rFonts w:ascii="Arial" w:hAnsi="Arial"/>
                <w:bCs/>
                <w:lang w:val="en-US" w:eastAsia="en-GB"/>
              </w:rPr>
              <w:t xml:space="preserve">, </w:t>
            </w:r>
            <w:proofErr w:type="spellStart"/>
            <w:r w:rsidRPr="00F42580">
              <w:rPr>
                <w:rFonts w:ascii="Arial" w:hAnsi="Arial"/>
                <w:bCs/>
                <w:lang w:val="en-US" w:eastAsia="en-GB"/>
              </w:rPr>
              <w:t>tsc_SHT_IntegrityProtected</w:t>
            </w:r>
            <w:proofErr w:type="spellEnd"/>
            <w:r w:rsidRPr="00F42580">
              <w:rPr>
                <w:rFonts w:ascii="Arial" w:hAnsi="Arial"/>
                <w:bCs/>
                <w:lang w:val="en-US" w:eastAsia="en-GB"/>
              </w:rPr>
              <w:t xml:space="preserve">, </w:t>
            </w:r>
            <w:proofErr w:type="spellStart"/>
            <w:r w:rsidRPr="00F42580">
              <w:rPr>
                <w:rFonts w:ascii="Arial" w:hAnsi="Arial"/>
                <w:bCs/>
                <w:lang w:val="en-US" w:eastAsia="en-GB"/>
              </w:rPr>
              <w:t>v_PLMN</w:t>
            </w:r>
            <w:proofErr w:type="spellEnd"/>
            <w:r w:rsidRPr="00F42580">
              <w:rPr>
                <w:rFonts w:ascii="Arial" w:hAnsi="Arial"/>
                <w:bCs/>
                <w:lang w:val="en-US" w:eastAsia="en-GB"/>
              </w:rPr>
              <w:t>);/* @sic R5s190761 change 4.1 sic@ */</w:t>
            </w:r>
          </w:p>
          <w:p w14:paraId="34D40560" w14:textId="77777777" w:rsidR="00E36C2A" w:rsidRPr="00F42580" w:rsidRDefault="00E36C2A" w:rsidP="00DB67B2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F42580">
              <w:rPr>
                <w:rFonts w:ascii="Arial" w:hAnsi="Arial"/>
                <w:bCs/>
                <w:lang w:val="en-US" w:eastAsia="en-GB"/>
              </w:rPr>
              <w:t xml:space="preserve">    }</w:t>
            </w:r>
          </w:p>
          <w:p w14:paraId="44DEFDD4" w14:textId="77777777" w:rsidR="00E36C2A" w:rsidRPr="00F42580" w:rsidRDefault="00E36C2A" w:rsidP="00DB67B2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F42580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 w:rsidRPr="00F42580">
              <w:rPr>
                <w:rFonts w:ascii="Arial" w:hAnsi="Arial"/>
                <w:bCs/>
                <w:lang w:val="en-US" w:eastAsia="en-GB"/>
              </w:rPr>
              <w:t>v_SecurityParams</w:t>
            </w:r>
            <w:proofErr w:type="spellEnd"/>
            <w:r w:rsidRPr="00F42580">
              <w:rPr>
                <w:rFonts w:ascii="Arial" w:hAnsi="Arial"/>
                <w:bCs/>
                <w:lang w:val="en-US" w:eastAsia="en-GB"/>
              </w:rPr>
              <w:t xml:space="preserve"> := f_NR5GC_Security_Get();</w:t>
            </w:r>
          </w:p>
          <w:p w14:paraId="39BC9292" w14:textId="77777777" w:rsidR="00E36C2A" w:rsidRPr="00F42580" w:rsidRDefault="00E36C2A" w:rsidP="00DB67B2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F42580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 w:rsidRPr="00F42580">
              <w:rPr>
                <w:rFonts w:ascii="Arial" w:hAnsi="Arial"/>
                <w:bCs/>
                <w:lang w:val="en-US" w:eastAsia="en-GB"/>
              </w:rPr>
              <w:t>v_ABBA</w:t>
            </w:r>
            <w:proofErr w:type="spellEnd"/>
            <w:r w:rsidRPr="00F42580">
              <w:rPr>
                <w:rFonts w:ascii="Arial" w:hAnsi="Arial"/>
                <w:bCs/>
                <w:lang w:val="en-US" w:eastAsia="en-GB"/>
              </w:rPr>
              <w:t xml:space="preserve"> := </w:t>
            </w:r>
            <w:proofErr w:type="spellStart"/>
            <w:r w:rsidRPr="00F42580">
              <w:rPr>
                <w:rFonts w:ascii="Arial" w:hAnsi="Arial"/>
                <w:bCs/>
                <w:lang w:val="en-US" w:eastAsia="en-GB"/>
              </w:rPr>
              <w:t>cs_ABBA</w:t>
            </w:r>
            <w:proofErr w:type="spellEnd"/>
            <w:r w:rsidRPr="00F42580">
              <w:rPr>
                <w:rFonts w:ascii="Arial" w:hAnsi="Arial"/>
                <w:bCs/>
                <w:lang w:val="en-US" w:eastAsia="en-GB"/>
              </w:rPr>
              <w:t>(</w:t>
            </w:r>
            <w:proofErr w:type="spellStart"/>
            <w:r w:rsidRPr="00F42580">
              <w:rPr>
                <w:rFonts w:ascii="Arial" w:hAnsi="Arial"/>
                <w:bCs/>
                <w:lang w:val="en-US" w:eastAsia="en-GB"/>
              </w:rPr>
              <w:t>v_SecurityParams.ABBA</w:t>
            </w:r>
            <w:proofErr w:type="spellEnd"/>
            <w:r w:rsidRPr="00F42580">
              <w:rPr>
                <w:rFonts w:ascii="Arial" w:hAnsi="Arial"/>
                <w:bCs/>
                <w:lang w:val="en-US" w:eastAsia="en-GB"/>
              </w:rPr>
              <w:t>);</w:t>
            </w:r>
          </w:p>
          <w:p w14:paraId="124FBBBD" w14:textId="77777777" w:rsidR="00E36C2A" w:rsidRPr="00F42580" w:rsidRDefault="00E36C2A" w:rsidP="00DB67B2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F42580">
              <w:rPr>
                <w:rFonts w:ascii="Arial" w:hAnsi="Arial"/>
                <w:bCs/>
                <w:lang w:val="en-US" w:eastAsia="en-GB"/>
              </w:rPr>
              <w:t xml:space="preserve">    //@siclog "Step 5" </w:t>
            </w:r>
            <w:proofErr w:type="spellStart"/>
            <w:r w:rsidRPr="00F42580">
              <w:rPr>
                <w:rFonts w:ascii="Arial" w:hAnsi="Arial"/>
                <w:bCs/>
                <w:lang w:val="en-US" w:eastAsia="en-GB"/>
              </w:rPr>
              <w:t>siclog</w:t>
            </w:r>
            <w:proofErr w:type="spellEnd"/>
            <w:r w:rsidRPr="00F42580">
              <w:rPr>
                <w:rFonts w:ascii="Arial" w:hAnsi="Arial"/>
                <w:bCs/>
                <w:lang w:val="en-US" w:eastAsia="en-GB"/>
              </w:rPr>
              <w:t>@</w:t>
            </w:r>
          </w:p>
          <w:p w14:paraId="17E20D31" w14:textId="77777777" w:rsidR="00E36C2A" w:rsidRPr="00F42580" w:rsidRDefault="00E36C2A" w:rsidP="00DB67B2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F42580">
              <w:rPr>
                <w:rFonts w:ascii="Arial" w:hAnsi="Arial"/>
                <w:bCs/>
                <w:lang w:val="en-US" w:eastAsia="en-GB"/>
              </w:rPr>
              <w:t xml:space="preserve">    //The SS transmits a REGISTRATION REJECT message including 5GMM cause value #10 (implicitly de-registered) prior to imitating a SMC to take into account the created during the steps 3-4 partial native 5G security context. (NOTE 1)</w:t>
            </w:r>
          </w:p>
          <w:p w14:paraId="5620C7DF" w14:textId="77777777" w:rsidR="00E36C2A" w:rsidRPr="00F42580" w:rsidRDefault="00E36C2A" w:rsidP="00DB67B2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F42580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 w:rsidRPr="00F42580">
              <w:rPr>
                <w:rFonts w:ascii="Arial" w:hAnsi="Arial"/>
                <w:bCs/>
                <w:lang w:val="en-US" w:eastAsia="en-GB"/>
              </w:rPr>
              <w:t>SRB.send</w:t>
            </w:r>
            <w:proofErr w:type="spellEnd"/>
            <w:r w:rsidRPr="00F42580">
              <w:rPr>
                <w:rFonts w:ascii="Arial" w:hAnsi="Arial"/>
                <w:bCs/>
                <w:lang w:val="en-US" w:eastAsia="en-GB"/>
              </w:rPr>
              <w:t>(</w:t>
            </w:r>
            <w:proofErr w:type="spellStart"/>
            <w:r w:rsidRPr="00F42580">
              <w:rPr>
                <w:rFonts w:ascii="Arial" w:hAnsi="Arial"/>
                <w:bCs/>
                <w:lang w:val="en-US" w:eastAsia="en-GB"/>
              </w:rPr>
              <w:t>cas_NR_SRB_NasPdu_REQ</w:t>
            </w:r>
            <w:proofErr w:type="spellEnd"/>
            <w:r w:rsidRPr="00F42580">
              <w:rPr>
                <w:rFonts w:ascii="Arial" w:hAnsi="Arial"/>
                <w:bCs/>
                <w:lang w:val="en-US" w:eastAsia="en-GB"/>
              </w:rPr>
              <w:t>(</w:t>
            </w:r>
            <w:proofErr w:type="spellStart"/>
            <w:r w:rsidRPr="00F42580">
              <w:rPr>
                <w:rFonts w:ascii="Arial" w:hAnsi="Arial"/>
                <w:bCs/>
                <w:lang w:val="en-US" w:eastAsia="en-GB"/>
              </w:rPr>
              <w:t>v_NGC_NASCellB</w:t>
            </w:r>
            <w:proofErr w:type="spellEnd"/>
            <w:r w:rsidRPr="00F42580">
              <w:rPr>
                <w:rFonts w:ascii="Arial" w:hAnsi="Arial"/>
                <w:bCs/>
                <w:lang w:val="en-US" w:eastAsia="en-GB"/>
              </w:rPr>
              <w:t>,</w:t>
            </w:r>
          </w:p>
          <w:p w14:paraId="42A0A342" w14:textId="77777777" w:rsidR="00E36C2A" w:rsidRPr="00F42580" w:rsidRDefault="00E36C2A" w:rsidP="00DB67B2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F42580">
              <w:rPr>
                <w:rFonts w:ascii="Arial" w:hAnsi="Arial"/>
                <w:bCs/>
                <w:lang w:val="en-US" w:eastAsia="en-GB"/>
              </w:rPr>
              <w:t xml:space="preserve">                                   tsc_NR_RbId_SRB1, // No SRB2 so must be on SRB1</w:t>
            </w:r>
          </w:p>
          <w:p w14:paraId="27A3EE60" w14:textId="77777777" w:rsidR="00E36C2A" w:rsidRPr="00F42580" w:rsidRDefault="00E36C2A" w:rsidP="00DB67B2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F42580">
              <w:rPr>
                <w:rFonts w:ascii="Arial" w:hAnsi="Arial"/>
                <w:bCs/>
                <w:lang w:val="en-US" w:eastAsia="en-GB"/>
              </w:rPr>
              <w:t xml:space="preserve">                                   </w:t>
            </w:r>
            <w:proofErr w:type="spellStart"/>
            <w:r w:rsidRPr="00F42580">
              <w:rPr>
                <w:rFonts w:ascii="Arial" w:hAnsi="Arial"/>
                <w:bCs/>
                <w:lang w:val="en-US" w:eastAsia="en-GB"/>
              </w:rPr>
              <w:t>cs_TimingInfo_Now</w:t>
            </w:r>
            <w:proofErr w:type="spellEnd"/>
            <w:r w:rsidRPr="00F42580">
              <w:rPr>
                <w:rFonts w:ascii="Arial" w:hAnsi="Arial"/>
                <w:bCs/>
                <w:lang w:val="en-US" w:eastAsia="en-GB"/>
              </w:rPr>
              <w:t>,</w:t>
            </w:r>
          </w:p>
          <w:p w14:paraId="56FC92B8" w14:textId="77777777" w:rsidR="00E36C2A" w:rsidRPr="00F42580" w:rsidRDefault="00E36C2A" w:rsidP="00DB67B2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F42580">
              <w:rPr>
                <w:rFonts w:ascii="Arial" w:hAnsi="Arial"/>
                <w:bCs/>
                <w:lang w:val="en-US" w:eastAsia="en-GB"/>
              </w:rPr>
              <w:t xml:space="preserve">                                   </w:t>
            </w:r>
            <w:proofErr w:type="spellStart"/>
            <w:r w:rsidRPr="00F42580">
              <w:rPr>
                <w:rFonts w:ascii="Arial" w:hAnsi="Arial"/>
                <w:bCs/>
                <w:lang w:val="en-US" w:eastAsia="en-GB"/>
              </w:rPr>
              <w:t>cs_NG_NAS_Request</w:t>
            </w:r>
            <w:proofErr w:type="spellEnd"/>
            <w:r w:rsidRPr="00F42580">
              <w:rPr>
                <w:rFonts w:ascii="Arial" w:hAnsi="Arial"/>
                <w:bCs/>
                <w:lang w:val="en-US" w:eastAsia="en-GB"/>
              </w:rPr>
              <w:t>(</w:t>
            </w:r>
            <w:proofErr w:type="spellStart"/>
            <w:r w:rsidRPr="00F42580">
              <w:rPr>
                <w:rFonts w:ascii="Arial" w:hAnsi="Arial"/>
                <w:bCs/>
                <w:lang w:val="en-US" w:eastAsia="en-GB"/>
              </w:rPr>
              <w:t>tsc_SHT_IntegrityProtected_Ciphered</w:t>
            </w:r>
            <w:proofErr w:type="spellEnd"/>
            <w:r w:rsidRPr="00F42580">
              <w:rPr>
                <w:rFonts w:ascii="Arial" w:hAnsi="Arial"/>
                <w:bCs/>
                <w:lang w:val="en-US" w:eastAsia="en-GB"/>
              </w:rPr>
              <w:t xml:space="preserve">, </w:t>
            </w:r>
            <w:proofErr w:type="spellStart"/>
            <w:r w:rsidRPr="00F42580">
              <w:rPr>
                <w:rFonts w:ascii="Arial" w:hAnsi="Arial"/>
                <w:bCs/>
                <w:lang w:val="en-US" w:eastAsia="en-GB"/>
              </w:rPr>
              <w:t>cs_NG_REGISTRATION_REJECT</w:t>
            </w:r>
            <w:proofErr w:type="spellEnd"/>
            <w:r w:rsidRPr="00F42580">
              <w:rPr>
                <w:rFonts w:ascii="Arial" w:hAnsi="Arial"/>
                <w:bCs/>
                <w:lang w:val="en-US" w:eastAsia="en-GB"/>
              </w:rPr>
              <w:t>(</w:t>
            </w:r>
            <w:proofErr w:type="spellStart"/>
            <w:r w:rsidRPr="00F42580">
              <w:rPr>
                <w:rFonts w:ascii="Arial" w:hAnsi="Arial"/>
                <w:bCs/>
                <w:lang w:val="en-US" w:eastAsia="en-GB"/>
              </w:rPr>
              <w:t>cs_GMM_GSM_Cause</w:t>
            </w:r>
            <w:proofErr w:type="spellEnd"/>
            <w:r w:rsidRPr="00F42580">
              <w:rPr>
                <w:rFonts w:ascii="Arial" w:hAnsi="Arial"/>
                <w:bCs/>
                <w:lang w:val="en-US" w:eastAsia="en-GB"/>
              </w:rPr>
              <w:t xml:space="preserve"> (omit, '00001010'B)))));/* @sic R5-196755 sic@ */</w:t>
            </w:r>
          </w:p>
          <w:p w14:paraId="32957F60" w14:textId="77777777" w:rsidR="00E36C2A" w:rsidRPr="00F42580" w:rsidRDefault="00E36C2A" w:rsidP="00DB67B2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</w:p>
          <w:p w14:paraId="2C445A3F" w14:textId="77777777" w:rsidR="00E36C2A" w:rsidRPr="00F42580" w:rsidRDefault="00E36C2A" w:rsidP="00DB67B2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F42580">
              <w:rPr>
                <w:rFonts w:ascii="Arial" w:hAnsi="Arial"/>
                <w:bCs/>
                <w:lang w:val="en-US" w:eastAsia="en-GB"/>
              </w:rPr>
              <w:t xml:space="preserve">    //@siclog "Step 6" </w:t>
            </w:r>
            <w:proofErr w:type="spellStart"/>
            <w:r w:rsidRPr="00F42580">
              <w:rPr>
                <w:rFonts w:ascii="Arial" w:hAnsi="Arial"/>
                <w:bCs/>
                <w:lang w:val="en-US" w:eastAsia="en-GB"/>
              </w:rPr>
              <w:t>siclog</w:t>
            </w:r>
            <w:proofErr w:type="spellEnd"/>
            <w:r w:rsidRPr="00F42580">
              <w:rPr>
                <w:rFonts w:ascii="Arial" w:hAnsi="Arial"/>
                <w:bCs/>
                <w:lang w:val="en-US" w:eastAsia="en-GB"/>
              </w:rPr>
              <w:t>@</w:t>
            </w:r>
          </w:p>
          <w:p w14:paraId="5546EA98" w14:textId="77777777" w:rsidR="00E36C2A" w:rsidRPr="00F42580" w:rsidRDefault="00E36C2A" w:rsidP="00DB67B2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F42580">
              <w:rPr>
                <w:rFonts w:ascii="Arial" w:hAnsi="Arial"/>
                <w:bCs/>
                <w:lang w:val="en-US" w:eastAsia="en-GB"/>
              </w:rPr>
              <w:t xml:space="preserve">    //SS releases the RRC connection.</w:t>
            </w:r>
          </w:p>
          <w:p w14:paraId="1CA29C8B" w14:textId="77777777" w:rsidR="00E36C2A" w:rsidRPr="00F42580" w:rsidRDefault="00E36C2A" w:rsidP="00DB67B2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F42580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 w:rsidRPr="00F42580">
              <w:rPr>
                <w:rFonts w:ascii="Arial" w:hAnsi="Arial"/>
                <w:bCs/>
                <w:lang w:val="en-US" w:eastAsia="en-GB"/>
              </w:rPr>
              <w:t>f_NR_RRCRelease</w:t>
            </w:r>
            <w:proofErr w:type="spellEnd"/>
            <w:r w:rsidRPr="00F42580">
              <w:rPr>
                <w:rFonts w:ascii="Arial" w:hAnsi="Arial"/>
                <w:bCs/>
                <w:lang w:val="en-US" w:eastAsia="en-GB"/>
              </w:rPr>
              <w:t>(</w:t>
            </w:r>
            <w:proofErr w:type="spellStart"/>
            <w:r w:rsidRPr="00F42580">
              <w:rPr>
                <w:rFonts w:ascii="Arial" w:hAnsi="Arial"/>
                <w:bCs/>
                <w:lang w:val="en-US" w:eastAsia="en-GB"/>
              </w:rPr>
              <w:t>v_NGC_NASCellB</w:t>
            </w:r>
            <w:proofErr w:type="spellEnd"/>
            <w:r w:rsidRPr="00F42580">
              <w:rPr>
                <w:rFonts w:ascii="Arial" w:hAnsi="Arial"/>
                <w:bCs/>
                <w:lang w:val="en-US" w:eastAsia="en-GB"/>
              </w:rPr>
              <w:t>);</w:t>
            </w:r>
          </w:p>
          <w:p w14:paraId="255C3360" w14:textId="77777777" w:rsidR="00E36C2A" w:rsidRPr="00F42580" w:rsidRDefault="00E36C2A" w:rsidP="00DB67B2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F42580">
              <w:rPr>
                <w:rFonts w:ascii="Arial" w:hAnsi="Arial"/>
                <w:bCs/>
                <w:lang w:val="en-US" w:eastAsia="en-GB"/>
              </w:rPr>
              <w:t xml:space="preserve">    // Need to 'reset' all stored lists as all DRBs and PDU sessions no longer exist in UE</w:t>
            </w:r>
          </w:p>
          <w:p w14:paraId="5D2BAA29" w14:textId="77777777" w:rsidR="00E36C2A" w:rsidRPr="00F42580" w:rsidRDefault="00E36C2A" w:rsidP="00DB67B2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F42580">
              <w:rPr>
                <w:rFonts w:ascii="Arial" w:hAnsi="Arial"/>
                <w:bCs/>
                <w:lang w:val="en-US" w:eastAsia="en-GB"/>
              </w:rPr>
              <w:t xml:space="preserve">    f_NR5GC_MobileInfo_Init();//@sic R5s210059 sic@</w:t>
            </w:r>
          </w:p>
          <w:p w14:paraId="6F2BE140" w14:textId="77777777" w:rsidR="00E36C2A" w:rsidRPr="00F42580" w:rsidRDefault="00E36C2A" w:rsidP="00DB67B2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F42580">
              <w:rPr>
                <w:rFonts w:ascii="Arial" w:hAnsi="Arial"/>
                <w:bCs/>
                <w:lang w:val="en-US" w:eastAsia="en-GB"/>
              </w:rPr>
              <w:t xml:space="preserve">    //@siclog "Step 7-9" </w:t>
            </w:r>
            <w:proofErr w:type="spellStart"/>
            <w:r w:rsidRPr="00F42580">
              <w:rPr>
                <w:rFonts w:ascii="Arial" w:hAnsi="Arial"/>
                <w:bCs/>
                <w:lang w:val="en-US" w:eastAsia="en-GB"/>
              </w:rPr>
              <w:t>siclog</w:t>
            </w:r>
            <w:proofErr w:type="spellEnd"/>
            <w:r w:rsidRPr="00F42580">
              <w:rPr>
                <w:rFonts w:ascii="Arial" w:hAnsi="Arial"/>
                <w:bCs/>
                <w:lang w:val="en-US" w:eastAsia="en-GB"/>
              </w:rPr>
              <w:t>@</w:t>
            </w:r>
          </w:p>
          <w:p w14:paraId="016D45D8" w14:textId="77777777" w:rsidR="00E36C2A" w:rsidRPr="00F42580" w:rsidRDefault="00E36C2A" w:rsidP="00DB67B2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F42580">
              <w:rPr>
                <w:rFonts w:ascii="Arial" w:hAnsi="Arial"/>
                <w:bCs/>
                <w:lang w:val="en-US" w:eastAsia="en-GB"/>
              </w:rPr>
              <w:t xml:space="preserve">    //Steps 1-3 from the generic procedure for UE initial Registration as specified in TS 38.508-1 [4], subclause 4.5.2, Table 4.5.2.2-2 (connectivity NR) take place.</w:t>
            </w:r>
          </w:p>
          <w:p w14:paraId="581D3108" w14:textId="77777777" w:rsidR="00E36C2A" w:rsidRPr="00F42580" w:rsidRDefault="00E36C2A" w:rsidP="00DB67B2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F42580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 w:rsidRPr="00F42580">
              <w:rPr>
                <w:rFonts w:ascii="Arial" w:hAnsi="Arial"/>
                <w:bCs/>
                <w:lang w:val="en-US" w:eastAsia="en-GB"/>
              </w:rPr>
              <w:t>v_ReceivedMsg</w:t>
            </w:r>
            <w:proofErr w:type="spellEnd"/>
            <w:r w:rsidRPr="00F42580">
              <w:rPr>
                <w:rFonts w:ascii="Arial" w:hAnsi="Arial"/>
                <w:bCs/>
                <w:lang w:val="en-US" w:eastAsia="en-GB"/>
              </w:rPr>
              <w:t xml:space="preserve"> := </w:t>
            </w:r>
            <w:proofErr w:type="spellStart"/>
            <w:r w:rsidRPr="00F42580">
              <w:rPr>
                <w:rFonts w:ascii="Arial" w:hAnsi="Arial"/>
                <w:bCs/>
                <w:lang w:val="en-US" w:eastAsia="en-GB"/>
              </w:rPr>
              <w:t>f_NR_RRC_ConnEst_DefWithNas</w:t>
            </w:r>
            <w:proofErr w:type="spellEnd"/>
            <w:r w:rsidRPr="00F42580">
              <w:rPr>
                <w:rFonts w:ascii="Arial" w:hAnsi="Arial"/>
                <w:bCs/>
                <w:lang w:val="en-US" w:eastAsia="en-GB"/>
              </w:rPr>
              <w:t xml:space="preserve"> (</w:t>
            </w:r>
            <w:proofErr w:type="spellStart"/>
            <w:r w:rsidRPr="00F42580">
              <w:rPr>
                <w:rFonts w:ascii="Arial" w:hAnsi="Arial"/>
                <w:bCs/>
                <w:lang w:val="en-US" w:eastAsia="en-GB"/>
              </w:rPr>
              <w:t>v_NGC_NASCellB</w:t>
            </w:r>
            <w:proofErr w:type="spellEnd"/>
            <w:r w:rsidRPr="00F42580">
              <w:rPr>
                <w:rFonts w:ascii="Arial" w:hAnsi="Arial"/>
                <w:bCs/>
                <w:lang w:val="en-US" w:eastAsia="en-GB"/>
              </w:rPr>
              <w:t xml:space="preserve">, </w:t>
            </w:r>
            <w:proofErr w:type="spellStart"/>
            <w:r w:rsidRPr="00F42580">
              <w:rPr>
                <w:rFonts w:ascii="Arial" w:hAnsi="Arial"/>
                <w:bCs/>
                <w:lang w:val="en-US" w:eastAsia="en-GB"/>
              </w:rPr>
              <w:t>tsc_NR_RRC_TI_Def</w:t>
            </w:r>
            <w:proofErr w:type="spellEnd"/>
            <w:r w:rsidRPr="00F42580">
              <w:rPr>
                <w:rFonts w:ascii="Arial" w:hAnsi="Arial"/>
                <w:bCs/>
                <w:lang w:val="en-US" w:eastAsia="en-GB"/>
              </w:rPr>
              <w:t xml:space="preserve">, ?, </w:t>
            </w:r>
            <w:proofErr w:type="spellStart"/>
            <w:r w:rsidRPr="00F42580">
              <w:rPr>
                <w:rFonts w:ascii="Arial" w:hAnsi="Arial"/>
                <w:bCs/>
                <w:lang w:val="en-US" w:eastAsia="en-GB"/>
              </w:rPr>
              <w:t>tsc_SHT_IntegrityProtected</w:t>
            </w:r>
            <w:proofErr w:type="spellEnd"/>
            <w:r w:rsidRPr="00F42580">
              <w:rPr>
                <w:rFonts w:ascii="Arial" w:hAnsi="Arial"/>
                <w:bCs/>
                <w:lang w:val="en-US" w:eastAsia="en-GB"/>
              </w:rPr>
              <w:t>);</w:t>
            </w:r>
          </w:p>
          <w:p w14:paraId="72EED745" w14:textId="77777777" w:rsidR="00E36C2A" w:rsidRPr="00F42580" w:rsidRDefault="00E36C2A" w:rsidP="00DB67B2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F42580">
              <w:rPr>
                <w:rFonts w:ascii="Arial" w:hAnsi="Arial"/>
                <w:bCs/>
                <w:lang w:val="en-US" w:eastAsia="en-GB"/>
              </w:rPr>
              <w:t xml:space="preserve">    //@siclog "Step 10" </w:t>
            </w:r>
            <w:proofErr w:type="spellStart"/>
            <w:r w:rsidRPr="00F42580">
              <w:rPr>
                <w:rFonts w:ascii="Arial" w:hAnsi="Arial"/>
                <w:bCs/>
                <w:lang w:val="en-US" w:eastAsia="en-GB"/>
              </w:rPr>
              <w:t>siclog</w:t>
            </w:r>
            <w:proofErr w:type="spellEnd"/>
            <w:r w:rsidRPr="00F42580">
              <w:rPr>
                <w:rFonts w:ascii="Arial" w:hAnsi="Arial"/>
                <w:bCs/>
                <w:lang w:val="en-US" w:eastAsia="en-GB"/>
              </w:rPr>
              <w:t>@</w:t>
            </w:r>
          </w:p>
          <w:p w14:paraId="4FC575CA" w14:textId="77777777" w:rsidR="00E36C2A" w:rsidRPr="00F42580" w:rsidRDefault="00E36C2A" w:rsidP="00DB67B2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F42580">
              <w:rPr>
                <w:rFonts w:ascii="Arial" w:hAnsi="Arial"/>
                <w:bCs/>
                <w:lang w:val="en-US" w:eastAsia="en-GB"/>
              </w:rPr>
              <w:t xml:space="preserve">    //Check: Does the UE send a REGISTRATION REQUEST message, 5GS registration type IE set to Initial registration?</w:t>
            </w:r>
          </w:p>
          <w:p w14:paraId="6544ACCF" w14:textId="77777777" w:rsidR="00E36C2A" w:rsidRPr="00F42580" w:rsidRDefault="00E36C2A" w:rsidP="00DB67B2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F42580">
              <w:rPr>
                <w:rFonts w:ascii="Arial" w:hAnsi="Arial"/>
                <w:bCs/>
                <w:lang w:val="en-US" w:eastAsia="en-GB"/>
              </w:rPr>
              <w:t xml:space="preserve">    if (not </w:t>
            </w:r>
            <w:proofErr w:type="spellStart"/>
            <w:r w:rsidRPr="00F42580">
              <w:rPr>
                <w:rFonts w:ascii="Arial" w:hAnsi="Arial"/>
                <w:bCs/>
                <w:lang w:val="en-US" w:eastAsia="en-GB"/>
              </w:rPr>
              <w:t>f_Check_NG_RegistrationReqMsg</w:t>
            </w:r>
            <w:proofErr w:type="spellEnd"/>
            <w:r w:rsidRPr="00F42580">
              <w:rPr>
                <w:rFonts w:ascii="Arial" w:hAnsi="Arial"/>
                <w:bCs/>
                <w:lang w:val="en-US" w:eastAsia="en-GB"/>
              </w:rPr>
              <w:t xml:space="preserve"> (</w:t>
            </w:r>
            <w:proofErr w:type="spellStart"/>
            <w:r w:rsidRPr="00F42580">
              <w:rPr>
                <w:rFonts w:ascii="Arial" w:hAnsi="Arial"/>
                <w:bCs/>
                <w:lang w:val="en-US" w:eastAsia="en-GB"/>
              </w:rPr>
              <w:t>v_GMM_MobilityInfo</w:t>
            </w:r>
            <w:proofErr w:type="spellEnd"/>
            <w:r w:rsidRPr="00F42580">
              <w:rPr>
                <w:rFonts w:ascii="Arial" w:hAnsi="Arial"/>
                <w:bCs/>
                <w:lang w:val="en-US" w:eastAsia="en-GB"/>
              </w:rPr>
              <w:t xml:space="preserve">, </w:t>
            </w:r>
            <w:proofErr w:type="spellStart"/>
            <w:r w:rsidRPr="00F42580">
              <w:rPr>
                <w:rFonts w:ascii="Arial" w:hAnsi="Arial"/>
                <w:bCs/>
                <w:lang w:val="en-US" w:eastAsia="en-GB"/>
              </w:rPr>
              <w:t>v_ReceivedMsg.Pdu</w:t>
            </w:r>
            <w:proofErr w:type="spellEnd"/>
            <w:r w:rsidRPr="00F42580">
              <w:rPr>
                <w:rFonts w:ascii="Arial" w:hAnsi="Arial"/>
                <w:bCs/>
                <w:lang w:val="en-US" w:eastAsia="en-GB"/>
              </w:rPr>
              <w:t xml:space="preserve">, </w:t>
            </w:r>
            <w:proofErr w:type="spellStart"/>
            <w:r w:rsidRPr="00F42580">
              <w:rPr>
                <w:rFonts w:ascii="Arial" w:hAnsi="Arial"/>
                <w:bCs/>
                <w:lang w:val="en-US" w:eastAsia="en-GB"/>
              </w:rPr>
              <w:t>Initial_NoSecurity</w:t>
            </w:r>
            <w:proofErr w:type="spellEnd"/>
            <w:r w:rsidRPr="00F42580">
              <w:rPr>
                <w:rFonts w:ascii="Arial" w:hAnsi="Arial"/>
                <w:bCs/>
                <w:lang w:val="en-US" w:eastAsia="en-GB"/>
              </w:rPr>
              <w:t>,</w:t>
            </w:r>
          </w:p>
          <w:p w14:paraId="16A666A8" w14:textId="77777777" w:rsidR="00E36C2A" w:rsidRPr="00F42580" w:rsidRDefault="00E36C2A" w:rsidP="00DB67B2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F42580">
              <w:rPr>
                <w:rFonts w:ascii="Arial" w:hAnsi="Arial"/>
                <w:bCs/>
                <w:lang w:val="en-US" w:eastAsia="en-GB"/>
              </w:rPr>
              <w:t xml:space="preserve">                                                               f_NR5GC_GetMobileIdGUTI (</w:t>
            </w:r>
            <w:proofErr w:type="spellStart"/>
            <w:r w:rsidRPr="00F42580">
              <w:rPr>
                <w:rFonts w:ascii="Arial" w:hAnsi="Arial"/>
                <w:bCs/>
                <w:lang w:val="en-US" w:eastAsia="en-GB"/>
              </w:rPr>
              <w:t>v_NGC_NASCellB</w:t>
            </w:r>
            <w:proofErr w:type="spellEnd"/>
            <w:r w:rsidRPr="00F42580">
              <w:rPr>
                <w:rFonts w:ascii="Arial" w:hAnsi="Arial"/>
                <w:bCs/>
                <w:lang w:val="en-US" w:eastAsia="en-GB"/>
              </w:rPr>
              <w:t>, omit),/* @sic R5s190761 change 4.1 sic@ */</w:t>
            </w:r>
          </w:p>
          <w:p w14:paraId="08BCEC43" w14:textId="77777777" w:rsidR="00E36C2A" w:rsidRPr="00F42580" w:rsidRDefault="00E36C2A" w:rsidP="00DB67B2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F42580">
              <w:rPr>
                <w:rFonts w:ascii="Arial" w:hAnsi="Arial"/>
                <w:bCs/>
                <w:lang w:val="en-US" w:eastAsia="en-GB"/>
              </w:rPr>
              <w:t xml:space="preserve">                                                               </w:t>
            </w:r>
            <w:proofErr w:type="spellStart"/>
            <w:r w:rsidRPr="00F42580">
              <w:rPr>
                <w:rFonts w:ascii="Arial" w:hAnsi="Arial"/>
                <w:bCs/>
                <w:lang w:val="en-US" w:eastAsia="en-GB"/>
              </w:rPr>
              <w:t>v_KeySetId</w:t>
            </w:r>
            <w:proofErr w:type="spellEnd"/>
            <w:r w:rsidRPr="00F42580">
              <w:rPr>
                <w:rFonts w:ascii="Arial" w:hAnsi="Arial"/>
                <w:bCs/>
                <w:lang w:val="en-US" w:eastAsia="en-GB"/>
              </w:rPr>
              <w:t>,/* @sic R5s190761 change 4.1 sic@ */</w:t>
            </w:r>
          </w:p>
          <w:p w14:paraId="52C086C7" w14:textId="77777777" w:rsidR="00E36C2A" w:rsidRPr="00F42580" w:rsidRDefault="00E36C2A" w:rsidP="00DB67B2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F42580">
              <w:rPr>
                <w:rFonts w:ascii="Arial" w:hAnsi="Arial"/>
                <w:bCs/>
                <w:lang w:val="en-US" w:eastAsia="en-GB"/>
              </w:rPr>
              <w:lastRenderedPageBreak/>
              <w:t xml:space="preserve">                                                               -,omit,-,-,-,</w:t>
            </w:r>
            <w:proofErr w:type="spellStart"/>
            <w:r w:rsidRPr="00F42580">
              <w:rPr>
                <w:rFonts w:ascii="Arial" w:hAnsi="Arial"/>
                <w:bCs/>
                <w:lang w:val="en-US" w:eastAsia="en-GB"/>
              </w:rPr>
              <w:t>cr_NG_TAI</w:t>
            </w:r>
            <w:proofErr w:type="spellEnd"/>
            <w:r w:rsidRPr="00F42580">
              <w:rPr>
                <w:rFonts w:ascii="Arial" w:hAnsi="Arial"/>
                <w:bCs/>
                <w:lang w:val="en-US" w:eastAsia="en-GB"/>
              </w:rPr>
              <w:t>(</w:t>
            </w:r>
            <w:proofErr w:type="spellStart"/>
            <w:r w:rsidRPr="00F42580">
              <w:rPr>
                <w:rFonts w:ascii="Arial" w:hAnsi="Arial"/>
                <w:bCs/>
                <w:lang w:val="en-US" w:eastAsia="en-GB"/>
              </w:rPr>
              <w:t>v_PLMN</w:t>
            </w:r>
            <w:proofErr w:type="spellEnd"/>
            <w:r w:rsidRPr="00F42580">
              <w:rPr>
                <w:rFonts w:ascii="Arial" w:hAnsi="Arial"/>
                <w:bCs/>
                <w:lang w:val="en-US" w:eastAsia="en-GB"/>
              </w:rPr>
              <w:t>, bit2oct(</w:t>
            </w:r>
            <w:proofErr w:type="spellStart"/>
            <w:r w:rsidRPr="00F42580">
              <w:rPr>
                <w:rFonts w:ascii="Arial" w:hAnsi="Arial"/>
                <w:bCs/>
                <w:lang w:val="en-US" w:eastAsia="en-GB"/>
              </w:rPr>
              <w:t>v_TAC</w:t>
            </w:r>
            <w:proofErr w:type="spellEnd"/>
            <w:r w:rsidRPr="00F42580">
              <w:rPr>
                <w:rFonts w:ascii="Arial" w:hAnsi="Arial"/>
                <w:bCs/>
                <w:lang w:val="en-US" w:eastAsia="en-GB"/>
              </w:rPr>
              <w:t>)))) {</w:t>
            </w:r>
          </w:p>
          <w:p w14:paraId="3EFF623A" w14:textId="77777777" w:rsidR="00E36C2A" w:rsidRPr="00F42580" w:rsidRDefault="00E36C2A" w:rsidP="00DB67B2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F42580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 w:rsidRPr="00F42580">
              <w:rPr>
                <w:rFonts w:ascii="Arial" w:hAnsi="Arial"/>
                <w:bCs/>
                <w:lang w:val="en-US" w:eastAsia="en-GB"/>
              </w:rPr>
              <w:t>f_NR_SetVerdictFailOrInconc</w:t>
            </w:r>
            <w:proofErr w:type="spellEnd"/>
            <w:r w:rsidRPr="00F42580">
              <w:rPr>
                <w:rFonts w:ascii="Arial" w:hAnsi="Arial"/>
                <w:bCs/>
                <w:lang w:val="en-US" w:eastAsia="en-GB"/>
              </w:rPr>
              <w:t>(__FILE__, __LINE__, "Step 10 Failed");</w:t>
            </w:r>
          </w:p>
          <w:p w14:paraId="66680E0E" w14:textId="77777777" w:rsidR="00E36C2A" w:rsidRPr="00F42580" w:rsidRDefault="00E36C2A" w:rsidP="00DB67B2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F42580">
              <w:rPr>
                <w:rFonts w:ascii="Arial" w:hAnsi="Arial"/>
                <w:bCs/>
                <w:lang w:val="en-US" w:eastAsia="en-GB"/>
              </w:rPr>
              <w:t xml:space="preserve">    }</w:t>
            </w:r>
          </w:p>
          <w:p w14:paraId="40F017C3" w14:textId="77777777" w:rsidR="00E36C2A" w:rsidRPr="00F42580" w:rsidRDefault="00E36C2A" w:rsidP="00DB67B2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</w:p>
          <w:p w14:paraId="55CC6429" w14:textId="77777777" w:rsidR="00E36C2A" w:rsidRPr="00F42580" w:rsidRDefault="00E36C2A" w:rsidP="00DB67B2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F42580">
              <w:rPr>
                <w:rFonts w:ascii="Arial" w:hAnsi="Arial"/>
                <w:bCs/>
                <w:lang w:val="en-US" w:eastAsia="en-GB"/>
              </w:rPr>
              <w:t xml:space="preserve">    //@siclog "Step 11" </w:t>
            </w:r>
            <w:proofErr w:type="spellStart"/>
            <w:r w:rsidRPr="00F42580">
              <w:rPr>
                <w:rFonts w:ascii="Arial" w:hAnsi="Arial"/>
                <w:bCs/>
                <w:lang w:val="en-US" w:eastAsia="en-GB"/>
              </w:rPr>
              <w:t>siclog</w:t>
            </w:r>
            <w:proofErr w:type="spellEnd"/>
            <w:r w:rsidRPr="00F42580">
              <w:rPr>
                <w:rFonts w:ascii="Arial" w:hAnsi="Arial"/>
                <w:bCs/>
                <w:lang w:val="en-US" w:eastAsia="en-GB"/>
              </w:rPr>
              <w:t>@</w:t>
            </w:r>
          </w:p>
          <w:p w14:paraId="1D2B6E4F" w14:textId="77777777" w:rsidR="00E36C2A" w:rsidRPr="00F42580" w:rsidRDefault="00E36C2A" w:rsidP="00DB67B2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F42580">
              <w:rPr>
                <w:rFonts w:ascii="Arial" w:hAnsi="Arial"/>
                <w:bCs/>
                <w:lang w:val="en-US" w:eastAsia="en-GB"/>
              </w:rPr>
              <w:t xml:space="preserve">    //The SS transmits a SECURITY MODE COMMAND message indicating the </w:t>
            </w:r>
            <w:proofErr w:type="spellStart"/>
            <w:r w:rsidRPr="00F42580">
              <w:rPr>
                <w:rFonts w:ascii="Arial" w:hAnsi="Arial"/>
                <w:bCs/>
                <w:lang w:val="en-US" w:eastAsia="en-GB"/>
              </w:rPr>
              <w:t>ngKSI</w:t>
            </w:r>
            <w:proofErr w:type="spellEnd"/>
            <w:r w:rsidRPr="00F42580">
              <w:rPr>
                <w:rFonts w:ascii="Arial" w:hAnsi="Arial"/>
                <w:bCs/>
                <w:lang w:val="en-US" w:eastAsia="en-GB"/>
              </w:rPr>
              <w:t xml:space="preserve"> of the partial native 5G security context assigned in the AUTHENTICATION REQUEST message sent in step 3.</w:t>
            </w:r>
          </w:p>
          <w:p w14:paraId="26339861" w14:textId="77777777" w:rsidR="00E36C2A" w:rsidRPr="00F42580" w:rsidRDefault="00E36C2A" w:rsidP="00DB67B2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F42580">
              <w:rPr>
                <w:rFonts w:ascii="Arial" w:hAnsi="Arial"/>
                <w:bCs/>
                <w:lang w:val="en-US" w:eastAsia="en-GB"/>
              </w:rPr>
              <w:t xml:space="preserve">    if (px_NAS_5GC_AuthenticationType == AKA_5G) {// only send EAP message and ABBA for </w:t>
            </w:r>
            <w:proofErr w:type="spellStart"/>
            <w:r w:rsidRPr="00F42580">
              <w:rPr>
                <w:rFonts w:ascii="Arial" w:hAnsi="Arial"/>
                <w:bCs/>
                <w:lang w:val="en-US" w:eastAsia="en-GB"/>
              </w:rPr>
              <w:t>for</w:t>
            </w:r>
            <w:proofErr w:type="spellEnd"/>
            <w:r w:rsidRPr="00F42580">
              <w:rPr>
                <w:rFonts w:ascii="Arial" w:hAnsi="Arial"/>
                <w:bCs/>
                <w:lang w:val="en-US" w:eastAsia="en-GB"/>
              </w:rPr>
              <w:t xml:space="preserve"> EAP authentication</w:t>
            </w:r>
          </w:p>
          <w:p w14:paraId="24698640" w14:textId="77777777" w:rsidR="00E36C2A" w:rsidRPr="00F42580" w:rsidRDefault="00E36C2A" w:rsidP="00DB67B2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F42580">
              <w:rPr>
                <w:rFonts w:ascii="Arial" w:hAnsi="Arial"/>
                <w:bCs/>
                <w:lang w:val="en-US" w:eastAsia="en-GB"/>
              </w:rPr>
              <w:t xml:space="preserve">      </w:t>
            </w:r>
            <w:proofErr w:type="spellStart"/>
            <w:r w:rsidRPr="00F42580">
              <w:rPr>
                <w:rFonts w:ascii="Arial" w:hAnsi="Arial"/>
                <w:bCs/>
                <w:lang w:val="en-US" w:eastAsia="en-GB"/>
              </w:rPr>
              <w:t>v_EAP</w:t>
            </w:r>
            <w:proofErr w:type="spellEnd"/>
            <w:r w:rsidRPr="00F42580">
              <w:rPr>
                <w:rFonts w:ascii="Arial" w:hAnsi="Arial"/>
                <w:bCs/>
                <w:lang w:val="en-US" w:eastAsia="en-GB"/>
              </w:rPr>
              <w:t xml:space="preserve"> := omit;</w:t>
            </w:r>
          </w:p>
          <w:p w14:paraId="7F5003E3" w14:textId="77777777" w:rsidR="00E36C2A" w:rsidRPr="00F42580" w:rsidRDefault="00E36C2A" w:rsidP="00DB67B2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F42580">
              <w:rPr>
                <w:rFonts w:ascii="Arial" w:hAnsi="Arial"/>
                <w:bCs/>
                <w:lang w:val="en-US" w:eastAsia="en-GB"/>
              </w:rPr>
              <w:t xml:space="preserve">      </w:t>
            </w:r>
            <w:proofErr w:type="spellStart"/>
            <w:r w:rsidRPr="00F42580">
              <w:rPr>
                <w:rFonts w:ascii="Arial" w:hAnsi="Arial"/>
                <w:bCs/>
                <w:lang w:val="en-US" w:eastAsia="en-GB"/>
              </w:rPr>
              <w:t>v_ABBA</w:t>
            </w:r>
            <w:proofErr w:type="spellEnd"/>
            <w:r w:rsidRPr="00F42580">
              <w:rPr>
                <w:rFonts w:ascii="Arial" w:hAnsi="Arial"/>
                <w:bCs/>
                <w:lang w:val="en-US" w:eastAsia="en-GB"/>
              </w:rPr>
              <w:t xml:space="preserve"> := omit;</w:t>
            </w:r>
          </w:p>
          <w:p w14:paraId="3BB215F9" w14:textId="77777777" w:rsidR="00E36C2A" w:rsidRPr="00F42580" w:rsidRDefault="00E36C2A" w:rsidP="00DB67B2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F42580">
              <w:rPr>
                <w:rFonts w:ascii="Arial" w:hAnsi="Arial"/>
                <w:bCs/>
                <w:lang w:val="en-US" w:eastAsia="en-GB"/>
              </w:rPr>
              <w:t xml:space="preserve">    }</w:t>
            </w:r>
          </w:p>
          <w:p w14:paraId="3A01CAB3" w14:textId="77777777" w:rsidR="00E36C2A" w:rsidRPr="00F42580" w:rsidRDefault="00E36C2A" w:rsidP="00DB67B2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</w:p>
          <w:p w14:paraId="71C9F550" w14:textId="77777777" w:rsidR="00E36C2A" w:rsidRPr="00F42580" w:rsidRDefault="00E36C2A" w:rsidP="00DB67B2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F42580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 w:rsidRPr="00F42580">
              <w:rPr>
                <w:rFonts w:ascii="Arial" w:hAnsi="Arial"/>
                <w:bCs/>
                <w:lang w:val="en-US" w:eastAsia="en-GB"/>
              </w:rPr>
              <w:t>f_SS_NG_NAS_ConfigureSecurity</w:t>
            </w:r>
            <w:proofErr w:type="spellEnd"/>
            <w:r w:rsidRPr="00F42580">
              <w:rPr>
                <w:rFonts w:ascii="Arial" w:hAnsi="Arial"/>
                <w:bCs/>
                <w:lang w:val="en-US" w:eastAsia="en-GB"/>
              </w:rPr>
              <w:t xml:space="preserve">(NASCTRL, </w:t>
            </w:r>
            <w:proofErr w:type="spellStart"/>
            <w:r w:rsidRPr="00F42580">
              <w:rPr>
                <w:rFonts w:ascii="Arial" w:hAnsi="Arial"/>
                <w:bCs/>
                <w:lang w:val="en-US" w:eastAsia="en-GB"/>
              </w:rPr>
              <w:t>v_SecurityParams.NAS_Integrity</w:t>
            </w:r>
            <w:proofErr w:type="spellEnd"/>
            <w:r w:rsidRPr="00F42580">
              <w:rPr>
                <w:rFonts w:ascii="Arial" w:hAnsi="Arial"/>
                <w:bCs/>
                <w:lang w:val="en-US" w:eastAsia="en-GB"/>
              </w:rPr>
              <w:t xml:space="preserve">, </w:t>
            </w:r>
            <w:proofErr w:type="spellStart"/>
            <w:r w:rsidRPr="00F42580">
              <w:rPr>
                <w:rFonts w:ascii="Arial" w:hAnsi="Arial"/>
                <w:bCs/>
                <w:lang w:val="en-US" w:eastAsia="en-GB"/>
              </w:rPr>
              <w:t>v_SecurityParams.NAS_Ciphering</w:t>
            </w:r>
            <w:proofErr w:type="spellEnd"/>
            <w:r w:rsidRPr="00F42580">
              <w:rPr>
                <w:rFonts w:ascii="Arial" w:hAnsi="Arial"/>
                <w:bCs/>
                <w:lang w:val="en-US" w:eastAsia="en-GB"/>
              </w:rPr>
              <w:t>, true); /* download security keys and reset NAS COUNT */</w:t>
            </w:r>
          </w:p>
          <w:p w14:paraId="6BD4F86B" w14:textId="77777777" w:rsidR="00E36C2A" w:rsidRPr="00F42580" w:rsidRDefault="00E36C2A" w:rsidP="00DB67B2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</w:p>
          <w:p w14:paraId="644B1289" w14:textId="77777777" w:rsidR="00E36C2A" w:rsidRPr="00F42580" w:rsidRDefault="00E36C2A" w:rsidP="00DB67B2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F42580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 w:rsidRPr="00F42580">
              <w:rPr>
                <w:rFonts w:ascii="Arial" w:hAnsi="Arial"/>
                <w:bCs/>
                <w:lang w:val="en-US" w:eastAsia="en-GB"/>
              </w:rPr>
              <w:t>v_MsgToSend</w:t>
            </w:r>
            <w:proofErr w:type="spellEnd"/>
            <w:r w:rsidRPr="00F42580">
              <w:rPr>
                <w:rFonts w:ascii="Arial" w:hAnsi="Arial"/>
                <w:bCs/>
                <w:lang w:val="en-US" w:eastAsia="en-GB"/>
              </w:rPr>
              <w:t xml:space="preserve"> := </w:t>
            </w:r>
            <w:proofErr w:type="spellStart"/>
            <w:r w:rsidRPr="00F42580">
              <w:rPr>
                <w:rFonts w:ascii="Arial" w:hAnsi="Arial"/>
                <w:bCs/>
                <w:lang w:val="en-US" w:eastAsia="en-GB"/>
              </w:rPr>
              <w:t>f_Get_NG_SecurityModeCmdMsg</w:t>
            </w:r>
            <w:proofErr w:type="spellEnd"/>
            <w:r w:rsidRPr="00F42580">
              <w:rPr>
                <w:rFonts w:ascii="Arial" w:hAnsi="Arial"/>
                <w:bCs/>
                <w:lang w:val="en-US" w:eastAsia="en-GB"/>
              </w:rPr>
              <w:t>(</w:t>
            </w:r>
            <w:proofErr w:type="spellStart"/>
            <w:r w:rsidRPr="00F42580">
              <w:rPr>
                <w:rFonts w:ascii="Arial" w:hAnsi="Arial"/>
                <w:bCs/>
                <w:lang w:val="en-US" w:eastAsia="en-GB"/>
              </w:rPr>
              <w:t>v_SecurityParams</w:t>
            </w:r>
            <w:proofErr w:type="spellEnd"/>
            <w:r w:rsidRPr="00F42580">
              <w:rPr>
                <w:rFonts w:ascii="Arial" w:hAnsi="Arial"/>
                <w:bCs/>
                <w:lang w:val="en-US" w:eastAsia="en-GB"/>
              </w:rPr>
              <w:t>,</w:t>
            </w:r>
          </w:p>
          <w:p w14:paraId="2F1300BD" w14:textId="77777777" w:rsidR="00E36C2A" w:rsidRPr="00F42580" w:rsidRDefault="00E36C2A" w:rsidP="00DB67B2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F42580">
              <w:rPr>
                <w:rFonts w:ascii="Arial" w:hAnsi="Arial"/>
                <w:bCs/>
                <w:lang w:val="en-US" w:eastAsia="en-GB"/>
              </w:rPr>
              <w:t xml:space="preserve">                                               </w:t>
            </w:r>
            <w:proofErr w:type="spellStart"/>
            <w:r w:rsidRPr="00F42580">
              <w:rPr>
                <w:rFonts w:ascii="Arial" w:hAnsi="Arial"/>
                <w:bCs/>
                <w:lang w:val="en-US" w:eastAsia="en-GB"/>
              </w:rPr>
              <w:t>Initial_Secure</w:t>
            </w:r>
            <w:proofErr w:type="spellEnd"/>
            <w:r w:rsidRPr="00F42580">
              <w:rPr>
                <w:rFonts w:ascii="Arial" w:hAnsi="Arial"/>
                <w:bCs/>
                <w:lang w:val="en-US" w:eastAsia="en-GB"/>
              </w:rPr>
              <w:t>,</w:t>
            </w:r>
          </w:p>
          <w:p w14:paraId="07102CE1" w14:textId="77777777" w:rsidR="00E36C2A" w:rsidRPr="00F42580" w:rsidRDefault="00E36C2A" w:rsidP="00DB67B2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F42580">
              <w:rPr>
                <w:rFonts w:ascii="Arial" w:hAnsi="Arial"/>
                <w:bCs/>
                <w:lang w:val="en-US" w:eastAsia="en-GB"/>
              </w:rPr>
              <w:t xml:space="preserve">                                               </w:t>
            </w:r>
            <w:proofErr w:type="spellStart"/>
            <w:r w:rsidRPr="00F42580">
              <w:rPr>
                <w:rFonts w:ascii="Arial" w:hAnsi="Arial"/>
                <w:bCs/>
                <w:lang w:val="en-US" w:eastAsia="en-GB"/>
              </w:rPr>
              <w:t>v_GMM_MobilityInfo</w:t>
            </w:r>
            <w:proofErr w:type="spellEnd"/>
            <w:r w:rsidRPr="00F42580">
              <w:rPr>
                <w:rFonts w:ascii="Arial" w:hAnsi="Arial"/>
                <w:bCs/>
                <w:lang w:val="en-US" w:eastAsia="en-GB"/>
              </w:rPr>
              <w:t>,</w:t>
            </w:r>
          </w:p>
          <w:p w14:paraId="12965B87" w14:textId="77777777" w:rsidR="00E36C2A" w:rsidRPr="00F42580" w:rsidRDefault="00E36C2A" w:rsidP="00DB67B2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F42580">
              <w:rPr>
                <w:rFonts w:ascii="Arial" w:hAnsi="Arial"/>
                <w:bCs/>
                <w:lang w:val="en-US" w:eastAsia="en-GB"/>
              </w:rPr>
              <w:t xml:space="preserve">                                               false,</w:t>
            </w:r>
          </w:p>
          <w:p w14:paraId="2D420ED4" w14:textId="77777777" w:rsidR="00E36C2A" w:rsidRPr="00F42580" w:rsidRDefault="00E36C2A" w:rsidP="00DB67B2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F42580">
              <w:rPr>
                <w:rFonts w:ascii="Arial" w:hAnsi="Arial"/>
                <w:bCs/>
                <w:lang w:val="en-US" w:eastAsia="en-GB"/>
              </w:rPr>
              <w:t xml:space="preserve">                                               omit,</w:t>
            </w:r>
          </w:p>
          <w:p w14:paraId="5A3FAB1D" w14:textId="77777777" w:rsidR="00E36C2A" w:rsidRPr="00F42580" w:rsidRDefault="00E36C2A" w:rsidP="00DB67B2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F42580">
              <w:rPr>
                <w:rFonts w:ascii="Arial" w:hAnsi="Arial"/>
                <w:bCs/>
                <w:lang w:val="en-US" w:eastAsia="en-GB"/>
              </w:rPr>
              <w:t xml:space="preserve">                                               </w:t>
            </w:r>
            <w:proofErr w:type="spellStart"/>
            <w:r w:rsidRPr="00F42580">
              <w:rPr>
                <w:rFonts w:ascii="Arial" w:hAnsi="Arial"/>
                <w:bCs/>
                <w:lang w:val="en-US" w:eastAsia="en-GB"/>
              </w:rPr>
              <w:t>v_EAP</w:t>
            </w:r>
            <w:proofErr w:type="spellEnd"/>
            <w:r w:rsidRPr="00F42580">
              <w:rPr>
                <w:rFonts w:ascii="Arial" w:hAnsi="Arial"/>
                <w:bCs/>
                <w:lang w:val="en-US" w:eastAsia="en-GB"/>
              </w:rPr>
              <w:t>,</w:t>
            </w:r>
          </w:p>
          <w:p w14:paraId="5794580B" w14:textId="77777777" w:rsidR="00E36C2A" w:rsidRPr="00F42580" w:rsidRDefault="00E36C2A" w:rsidP="00DB67B2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F42580">
              <w:rPr>
                <w:rFonts w:ascii="Arial" w:hAnsi="Arial"/>
                <w:bCs/>
                <w:lang w:val="en-US" w:eastAsia="en-GB"/>
              </w:rPr>
              <w:t xml:space="preserve">                                               </w:t>
            </w:r>
            <w:proofErr w:type="spellStart"/>
            <w:r w:rsidRPr="00F42580">
              <w:rPr>
                <w:rFonts w:ascii="Arial" w:hAnsi="Arial"/>
                <w:bCs/>
                <w:lang w:val="en-US" w:eastAsia="en-GB"/>
              </w:rPr>
              <w:t>v_ABBA</w:t>
            </w:r>
            <w:proofErr w:type="spellEnd"/>
            <w:r w:rsidRPr="00F42580">
              <w:rPr>
                <w:rFonts w:ascii="Arial" w:hAnsi="Arial"/>
                <w:bCs/>
                <w:lang w:val="en-US" w:eastAsia="en-GB"/>
              </w:rPr>
              <w:t>);</w:t>
            </w:r>
          </w:p>
          <w:p w14:paraId="71027609" w14:textId="77777777" w:rsidR="00E36C2A" w:rsidRPr="00F42580" w:rsidRDefault="00E36C2A" w:rsidP="00DB67B2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F42580">
              <w:rPr>
                <w:rFonts w:ascii="Arial" w:hAnsi="Arial"/>
                <w:bCs/>
                <w:lang w:val="en-US" w:eastAsia="en-GB"/>
              </w:rPr>
              <w:t xml:space="preserve">    // send SECURITY MODE COMMAND</w:t>
            </w:r>
          </w:p>
          <w:p w14:paraId="06772186" w14:textId="77777777" w:rsidR="00E36C2A" w:rsidRPr="00F42580" w:rsidRDefault="00E36C2A" w:rsidP="00DB67B2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F42580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 w:rsidRPr="00F42580">
              <w:rPr>
                <w:rFonts w:ascii="Arial" w:hAnsi="Arial"/>
                <w:bCs/>
                <w:lang w:val="en-US" w:eastAsia="en-GB"/>
              </w:rPr>
              <w:t>SRB.send</w:t>
            </w:r>
            <w:proofErr w:type="spellEnd"/>
            <w:r w:rsidRPr="00F42580">
              <w:rPr>
                <w:rFonts w:ascii="Arial" w:hAnsi="Arial"/>
                <w:bCs/>
                <w:lang w:val="en-US" w:eastAsia="en-GB"/>
              </w:rPr>
              <w:t>(</w:t>
            </w:r>
            <w:proofErr w:type="spellStart"/>
            <w:r w:rsidRPr="00F42580">
              <w:rPr>
                <w:rFonts w:ascii="Arial" w:hAnsi="Arial"/>
                <w:bCs/>
                <w:lang w:val="en-US" w:eastAsia="en-GB"/>
              </w:rPr>
              <w:t>cas_NR_SRB_NasPdu_REQ</w:t>
            </w:r>
            <w:proofErr w:type="spellEnd"/>
            <w:r w:rsidRPr="00F42580">
              <w:rPr>
                <w:rFonts w:ascii="Arial" w:hAnsi="Arial"/>
                <w:bCs/>
                <w:lang w:val="en-US" w:eastAsia="en-GB"/>
              </w:rPr>
              <w:t>(</w:t>
            </w:r>
            <w:proofErr w:type="spellStart"/>
            <w:r w:rsidRPr="00F42580">
              <w:rPr>
                <w:rFonts w:ascii="Arial" w:hAnsi="Arial"/>
                <w:bCs/>
                <w:lang w:val="en-US" w:eastAsia="en-GB"/>
              </w:rPr>
              <w:t>v_NGC_NASCellB</w:t>
            </w:r>
            <w:proofErr w:type="spellEnd"/>
            <w:r w:rsidRPr="00F42580">
              <w:rPr>
                <w:rFonts w:ascii="Arial" w:hAnsi="Arial"/>
                <w:bCs/>
                <w:lang w:val="en-US" w:eastAsia="en-GB"/>
              </w:rPr>
              <w:t xml:space="preserve">, tsc_NR_RbId_SRB1, -, </w:t>
            </w:r>
            <w:proofErr w:type="spellStart"/>
            <w:r w:rsidRPr="00F42580">
              <w:rPr>
                <w:rFonts w:ascii="Arial" w:hAnsi="Arial"/>
                <w:bCs/>
                <w:lang w:val="en-US" w:eastAsia="en-GB"/>
              </w:rPr>
              <w:t>cs_NG_NAS_Request</w:t>
            </w:r>
            <w:proofErr w:type="spellEnd"/>
            <w:r w:rsidRPr="00F42580">
              <w:rPr>
                <w:rFonts w:ascii="Arial" w:hAnsi="Arial"/>
                <w:bCs/>
                <w:lang w:val="en-US" w:eastAsia="en-GB"/>
              </w:rPr>
              <w:t>(</w:t>
            </w:r>
            <w:proofErr w:type="spellStart"/>
            <w:r w:rsidRPr="00F42580">
              <w:rPr>
                <w:rFonts w:ascii="Arial" w:hAnsi="Arial"/>
                <w:bCs/>
                <w:lang w:val="en-US" w:eastAsia="en-GB"/>
              </w:rPr>
              <w:t>tsc_SHT_IntegrityProtected_NewSecurityContext</w:t>
            </w:r>
            <w:proofErr w:type="spellEnd"/>
            <w:r w:rsidRPr="00F42580">
              <w:rPr>
                <w:rFonts w:ascii="Arial" w:hAnsi="Arial"/>
                <w:bCs/>
                <w:lang w:val="en-US" w:eastAsia="en-GB"/>
              </w:rPr>
              <w:t xml:space="preserve">, </w:t>
            </w:r>
            <w:proofErr w:type="spellStart"/>
            <w:r w:rsidRPr="00F42580">
              <w:rPr>
                <w:rFonts w:ascii="Arial" w:hAnsi="Arial"/>
                <w:bCs/>
                <w:lang w:val="en-US" w:eastAsia="en-GB"/>
              </w:rPr>
              <w:t>v_MsgToSend</w:t>
            </w:r>
            <w:proofErr w:type="spellEnd"/>
            <w:r w:rsidRPr="00F42580">
              <w:rPr>
                <w:rFonts w:ascii="Arial" w:hAnsi="Arial"/>
                <w:bCs/>
                <w:lang w:val="en-US" w:eastAsia="en-GB"/>
              </w:rPr>
              <w:t>)));</w:t>
            </w:r>
          </w:p>
          <w:p w14:paraId="234DB4AC" w14:textId="77777777" w:rsidR="00E36C2A" w:rsidRPr="00F42580" w:rsidRDefault="00E36C2A" w:rsidP="00DB67B2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F42580">
              <w:rPr>
                <w:rFonts w:ascii="Arial" w:hAnsi="Arial"/>
                <w:bCs/>
                <w:lang w:val="en-US" w:eastAsia="en-GB"/>
              </w:rPr>
              <w:t xml:space="preserve">    //@siclog "Step 12" </w:t>
            </w:r>
            <w:proofErr w:type="spellStart"/>
            <w:r w:rsidRPr="00F42580">
              <w:rPr>
                <w:rFonts w:ascii="Arial" w:hAnsi="Arial"/>
                <w:bCs/>
                <w:lang w:val="en-US" w:eastAsia="en-GB"/>
              </w:rPr>
              <w:t>siclog</w:t>
            </w:r>
            <w:proofErr w:type="spellEnd"/>
            <w:r w:rsidRPr="00F42580">
              <w:rPr>
                <w:rFonts w:ascii="Arial" w:hAnsi="Arial"/>
                <w:bCs/>
                <w:lang w:val="en-US" w:eastAsia="en-GB"/>
              </w:rPr>
              <w:t>@</w:t>
            </w:r>
          </w:p>
          <w:p w14:paraId="7718FDA7" w14:textId="77777777" w:rsidR="00E36C2A" w:rsidRPr="00F42580" w:rsidRDefault="00E36C2A" w:rsidP="00DB67B2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F42580">
              <w:rPr>
                <w:rFonts w:ascii="Arial" w:hAnsi="Arial"/>
                <w:bCs/>
                <w:lang w:val="en-US" w:eastAsia="en-GB"/>
              </w:rPr>
              <w:t xml:space="preserve">    //The UE transmits a SECURITY MODE REJECT message.</w:t>
            </w:r>
          </w:p>
          <w:p w14:paraId="14C7E156" w14:textId="77777777" w:rsidR="00E36C2A" w:rsidRPr="00F42580" w:rsidRDefault="00E36C2A" w:rsidP="00DB67B2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F42580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 w:rsidRPr="00F42580">
              <w:rPr>
                <w:rFonts w:ascii="Arial" w:hAnsi="Arial"/>
                <w:bCs/>
                <w:lang w:val="en-US" w:eastAsia="en-GB"/>
              </w:rPr>
              <w:t>SRB.receive</w:t>
            </w:r>
            <w:proofErr w:type="spellEnd"/>
            <w:r w:rsidRPr="00F42580">
              <w:rPr>
                <w:rFonts w:ascii="Arial" w:hAnsi="Arial"/>
                <w:bCs/>
                <w:lang w:val="en-US" w:eastAsia="en-GB"/>
              </w:rPr>
              <w:t>(</w:t>
            </w:r>
            <w:proofErr w:type="spellStart"/>
            <w:r w:rsidRPr="00F42580">
              <w:rPr>
                <w:rFonts w:ascii="Arial" w:hAnsi="Arial"/>
                <w:bCs/>
                <w:lang w:val="en-US" w:eastAsia="en-GB"/>
              </w:rPr>
              <w:t>car_NR_SRB_NasPdu_IND</w:t>
            </w:r>
            <w:proofErr w:type="spellEnd"/>
            <w:r w:rsidRPr="00F42580">
              <w:rPr>
                <w:rFonts w:ascii="Arial" w:hAnsi="Arial"/>
                <w:bCs/>
                <w:lang w:val="en-US" w:eastAsia="en-GB"/>
              </w:rPr>
              <w:t>(</w:t>
            </w:r>
            <w:proofErr w:type="spellStart"/>
            <w:r w:rsidRPr="00F42580">
              <w:rPr>
                <w:rFonts w:ascii="Arial" w:hAnsi="Arial"/>
                <w:bCs/>
                <w:lang w:val="en-US" w:eastAsia="en-GB"/>
              </w:rPr>
              <w:t>v_NGC_NASCellB</w:t>
            </w:r>
            <w:proofErr w:type="spellEnd"/>
            <w:r w:rsidRPr="00F42580">
              <w:rPr>
                <w:rFonts w:ascii="Arial" w:hAnsi="Arial"/>
                <w:bCs/>
                <w:lang w:val="en-US" w:eastAsia="en-GB"/>
              </w:rPr>
              <w:t>,</w:t>
            </w:r>
          </w:p>
          <w:p w14:paraId="531C68D9" w14:textId="77777777" w:rsidR="00E36C2A" w:rsidRPr="00F42580" w:rsidRDefault="00E36C2A" w:rsidP="00DB67B2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F42580">
              <w:rPr>
                <w:rFonts w:ascii="Arial" w:hAnsi="Arial"/>
                <w:bCs/>
                <w:lang w:val="en-US" w:eastAsia="en-GB"/>
              </w:rPr>
              <w:t xml:space="preserve">                                      tsc_NR_RbId_SRB1,</w:t>
            </w:r>
          </w:p>
          <w:p w14:paraId="03EF270D" w14:textId="77777777" w:rsidR="00E36C2A" w:rsidRPr="00F42580" w:rsidRDefault="00E36C2A" w:rsidP="00DB67B2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F42580">
              <w:rPr>
                <w:rFonts w:ascii="Arial" w:hAnsi="Arial"/>
                <w:bCs/>
                <w:lang w:val="en-US" w:eastAsia="en-GB"/>
              </w:rPr>
              <w:t xml:space="preserve">                                      </w:t>
            </w:r>
            <w:proofErr w:type="spellStart"/>
            <w:r w:rsidRPr="00F42580">
              <w:rPr>
                <w:rFonts w:ascii="Arial" w:hAnsi="Arial"/>
                <w:bCs/>
                <w:lang w:val="en-US" w:eastAsia="en-GB"/>
              </w:rPr>
              <w:t>cr_NG_NAS_Ind</w:t>
            </w:r>
            <w:proofErr w:type="spellEnd"/>
            <w:r w:rsidRPr="00F42580">
              <w:rPr>
                <w:rFonts w:ascii="Arial" w:hAnsi="Arial"/>
                <w:bCs/>
                <w:lang w:val="en-US" w:eastAsia="en-GB"/>
              </w:rPr>
              <w:t>(</w:t>
            </w:r>
            <w:proofErr w:type="spellStart"/>
            <w:r w:rsidRPr="00F42580">
              <w:rPr>
                <w:rFonts w:ascii="Arial" w:hAnsi="Arial"/>
                <w:bCs/>
                <w:lang w:val="en-US" w:eastAsia="en-GB"/>
              </w:rPr>
              <w:t>tsc_SHT_IntegrityProtected</w:t>
            </w:r>
            <w:proofErr w:type="spellEnd"/>
            <w:r w:rsidRPr="00F42580">
              <w:rPr>
                <w:rFonts w:ascii="Arial" w:hAnsi="Arial"/>
                <w:bCs/>
                <w:lang w:val="en-US" w:eastAsia="en-GB"/>
              </w:rPr>
              <w:t xml:space="preserve">))) -&gt; value </w:t>
            </w:r>
            <w:proofErr w:type="spellStart"/>
            <w:r w:rsidRPr="00F42580">
              <w:rPr>
                <w:rFonts w:ascii="Arial" w:hAnsi="Arial"/>
                <w:bCs/>
                <w:lang w:val="en-US" w:eastAsia="en-GB"/>
              </w:rPr>
              <w:t>v_ReceivedAsp</w:t>
            </w:r>
            <w:proofErr w:type="spellEnd"/>
            <w:r w:rsidRPr="00F42580">
              <w:rPr>
                <w:rFonts w:ascii="Arial" w:hAnsi="Arial"/>
                <w:bCs/>
                <w:lang w:val="en-US" w:eastAsia="en-GB"/>
              </w:rPr>
              <w:t>;/* @sic R5s190761 change 4.1 sic@ */</w:t>
            </w:r>
          </w:p>
          <w:p w14:paraId="08B9C583" w14:textId="77777777" w:rsidR="00E36C2A" w:rsidRPr="00F42580" w:rsidRDefault="00E36C2A" w:rsidP="00DB67B2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F42580">
              <w:rPr>
                <w:rFonts w:ascii="Arial" w:hAnsi="Arial"/>
                <w:bCs/>
                <w:lang w:val="en-US" w:eastAsia="en-GB"/>
              </w:rPr>
              <w:t xml:space="preserve">    if (not match (</w:t>
            </w:r>
            <w:proofErr w:type="spellStart"/>
            <w:r w:rsidRPr="00F42580">
              <w:rPr>
                <w:rFonts w:ascii="Arial" w:hAnsi="Arial"/>
                <w:bCs/>
                <w:lang w:val="en-US" w:eastAsia="en-GB"/>
              </w:rPr>
              <w:t>v_ReceivedAsp.Signalling.Nas</w:t>
            </w:r>
            <w:proofErr w:type="spellEnd"/>
            <w:r w:rsidRPr="00F42580">
              <w:rPr>
                <w:rFonts w:ascii="Arial" w:hAnsi="Arial"/>
                <w:bCs/>
                <w:lang w:val="en-US" w:eastAsia="en-GB"/>
              </w:rPr>
              <w:t>[0].</w:t>
            </w:r>
            <w:proofErr w:type="spellStart"/>
            <w:r w:rsidRPr="00F42580">
              <w:rPr>
                <w:rFonts w:ascii="Arial" w:hAnsi="Arial"/>
                <w:bCs/>
                <w:lang w:val="en-US" w:eastAsia="en-GB"/>
              </w:rPr>
              <w:t>Pdu.Msg</w:t>
            </w:r>
            <w:proofErr w:type="spellEnd"/>
            <w:r w:rsidRPr="00F42580">
              <w:rPr>
                <w:rFonts w:ascii="Arial" w:hAnsi="Arial"/>
                <w:bCs/>
                <w:lang w:val="en-US" w:eastAsia="en-GB"/>
              </w:rPr>
              <w:t xml:space="preserve">, </w:t>
            </w:r>
            <w:proofErr w:type="spellStart"/>
            <w:r w:rsidRPr="00F42580">
              <w:rPr>
                <w:rFonts w:ascii="Arial" w:hAnsi="Arial"/>
                <w:bCs/>
                <w:lang w:val="en-US" w:eastAsia="en-GB"/>
              </w:rPr>
              <w:t>cr_NG_SECURITY_MODE_REJECT</w:t>
            </w:r>
            <w:proofErr w:type="spellEnd"/>
            <w:r w:rsidRPr="00F42580">
              <w:rPr>
                <w:rFonts w:ascii="Arial" w:hAnsi="Arial"/>
                <w:bCs/>
                <w:lang w:val="en-US" w:eastAsia="en-GB"/>
              </w:rPr>
              <w:t>(</w:t>
            </w:r>
            <w:proofErr w:type="spellStart"/>
            <w:r w:rsidRPr="00F42580">
              <w:rPr>
                <w:rFonts w:ascii="Arial" w:hAnsi="Arial"/>
                <w:bCs/>
                <w:lang w:val="en-US" w:eastAsia="en-GB"/>
              </w:rPr>
              <w:t>cr_GMM_GSM_Cause</w:t>
            </w:r>
            <w:proofErr w:type="spellEnd"/>
            <w:r w:rsidRPr="00F42580">
              <w:rPr>
                <w:rFonts w:ascii="Arial" w:hAnsi="Arial"/>
                <w:bCs/>
                <w:lang w:val="en-US" w:eastAsia="en-GB"/>
              </w:rPr>
              <w:t>(omit, '00011000'B)))) {</w:t>
            </w:r>
          </w:p>
          <w:p w14:paraId="59DAF75F" w14:textId="77777777" w:rsidR="00E36C2A" w:rsidRPr="00F42580" w:rsidRDefault="00E36C2A" w:rsidP="00DB67B2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F42580">
              <w:rPr>
                <w:rFonts w:ascii="Arial" w:hAnsi="Arial"/>
                <w:bCs/>
                <w:lang w:val="en-US" w:eastAsia="en-GB"/>
              </w:rPr>
              <w:t xml:space="preserve">      </w:t>
            </w:r>
            <w:proofErr w:type="spellStart"/>
            <w:r w:rsidRPr="00F42580">
              <w:rPr>
                <w:rFonts w:ascii="Arial" w:hAnsi="Arial"/>
                <w:bCs/>
                <w:lang w:val="en-US" w:eastAsia="en-GB"/>
              </w:rPr>
              <w:t>f_NR_SetVerdictFailOrInconc</w:t>
            </w:r>
            <w:proofErr w:type="spellEnd"/>
            <w:r w:rsidRPr="00F42580">
              <w:rPr>
                <w:rFonts w:ascii="Arial" w:hAnsi="Arial"/>
                <w:bCs/>
                <w:lang w:val="en-US" w:eastAsia="en-GB"/>
              </w:rPr>
              <w:t>(__FILE__, __LINE__, "Step 12");</w:t>
            </w:r>
          </w:p>
          <w:p w14:paraId="4050EDF9" w14:textId="77777777" w:rsidR="00E36C2A" w:rsidRPr="00F42580" w:rsidRDefault="00E36C2A" w:rsidP="00DB67B2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F42580">
              <w:rPr>
                <w:rFonts w:ascii="Arial" w:hAnsi="Arial"/>
                <w:bCs/>
                <w:lang w:val="en-US" w:eastAsia="en-GB"/>
              </w:rPr>
              <w:t xml:space="preserve">    } else {</w:t>
            </w:r>
          </w:p>
          <w:p w14:paraId="7BC649F6" w14:textId="77777777" w:rsidR="00E36C2A" w:rsidRPr="00F42580" w:rsidRDefault="00E36C2A" w:rsidP="00DB67B2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F42580">
              <w:rPr>
                <w:rFonts w:ascii="Arial" w:hAnsi="Arial"/>
                <w:bCs/>
                <w:lang w:val="en-US" w:eastAsia="en-GB"/>
              </w:rPr>
              <w:t xml:space="preserve">      </w:t>
            </w:r>
            <w:proofErr w:type="spellStart"/>
            <w:r w:rsidRPr="00F42580">
              <w:rPr>
                <w:rFonts w:ascii="Arial" w:hAnsi="Arial"/>
                <w:bCs/>
                <w:lang w:val="en-US" w:eastAsia="en-GB"/>
              </w:rPr>
              <w:t>f_NR_PreliminaryPass</w:t>
            </w:r>
            <w:proofErr w:type="spellEnd"/>
            <w:r w:rsidRPr="00F42580">
              <w:rPr>
                <w:rFonts w:ascii="Arial" w:hAnsi="Arial"/>
                <w:bCs/>
                <w:lang w:val="en-US" w:eastAsia="en-GB"/>
              </w:rPr>
              <w:t>(__FILE__, __LINE__, "Step 12");</w:t>
            </w:r>
          </w:p>
          <w:p w14:paraId="011060C6" w14:textId="77777777" w:rsidR="00E36C2A" w:rsidRPr="00F42580" w:rsidRDefault="00E36C2A" w:rsidP="00DB67B2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F42580">
              <w:rPr>
                <w:rFonts w:ascii="Arial" w:hAnsi="Arial"/>
                <w:bCs/>
                <w:lang w:val="en-US" w:eastAsia="en-GB"/>
              </w:rPr>
              <w:t xml:space="preserve">    }</w:t>
            </w:r>
          </w:p>
          <w:p w14:paraId="6C5D4FE3" w14:textId="77777777" w:rsidR="00E36C2A" w:rsidRPr="00F42580" w:rsidRDefault="00E36C2A" w:rsidP="00DB67B2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F42580">
              <w:rPr>
                <w:rFonts w:ascii="Arial" w:hAnsi="Arial"/>
                <w:bCs/>
                <w:lang w:val="en-US" w:eastAsia="en-GB"/>
              </w:rPr>
              <w:t xml:space="preserve">    //@siclog "13-27a1" </w:t>
            </w:r>
            <w:proofErr w:type="spellStart"/>
            <w:r w:rsidRPr="00F42580">
              <w:rPr>
                <w:rFonts w:ascii="Arial" w:hAnsi="Arial"/>
                <w:bCs/>
                <w:lang w:val="en-US" w:eastAsia="en-GB"/>
              </w:rPr>
              <w:t>siclog</w:t>
            </w:r>
            <w:proofErr w:type="spellEnd"/>
            <w:r w:rsidRPr="00F42580">
              <w:rPr>
                <w:rFonts w:ascii="Arial" w:hAnsi="Arial"/>
                <w:bCs/>
                <w:lang w:val="en-US" w:eastAsia="en-GB"/>
              </w:rPr>
              <w:t>@</w:t>
            </w:r>
          </w:p>
          <w:p w14:paraId="52CEAE00" w14:textId="77777777" w:rsidR="00E36C2A" w:rsidRPr="00F42580" w:rsidRDefault="00E36C2A" w:rsidP="00DB67B2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F42580">
              <w:rPr>
                <w:rFonts w:ascii="Arial" w:hAnsi="Arial"/>
                <w:bCs/>
                <w:lang w:val="en-US" w:eastAsia="en-GB"/>
              </w:rPr>
              <w:t xml:space="preserve">    //Steps 5-19a1 from the generic procedure for UE initial Registration as specified in TS 38.508-1 [4], subclause 4.5.2, Table 4.5.2.2-2 (connectivity NR) take place.</w:t>
            </w:r>
          </w:p>
          <w:p w14:paraId="5DF62903" w14:textId="77777777" w:rsidR="00E36C2A" w:rsidRPr="00F42580" w:rsidRDefault="00E36C2A" w:rsidP="00DB67B2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F42580">
              <w:rPr>
                <w:rFonts w:ascii="Arial" w:hAnsi="Arial"/>
                <w:bCs/>
                <w:lang w:val="en-US" w:eastAsia="en-GB"/>
              </w:rPr>
              <w:t xml:space="preserve">    /* @sic R5s190761 change 4.1 sic@ */</w:t>
            </w:r>
          </w:p>
          <w:p w14:paraId="47905153" w14:textId="77777777" w:rsidR="00E36C2A" w:rsidRPr="00F42580" w:rsidRDefault="00E36C2A" w:rsidP="00DB67B2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F42580">
              <w:rPr>
                <w:rFonts w:ascii="Arial" w:hAnsi="Arial"/>
                <w:bCs/>
                <w:lang w:val="en-US" w:eastAsia="en-GB"/>
              </w:rPr>
              <w:t xml:space="preserve">    vc_NR5GC_Global.Security := </w:t>
            </w:r>
            <w:proofErr w:type="spellStart"/>
            <w:r w:rsidRPr="00F42580">
              <w:rPr>
                <w:rFonts w:ascii="Arial" w:hAnsi="Arial"/>
                <w:bCs/>
                <w:lang w:val="en-US" w:eastAsia="en-GB"/>
              </w:rPr>
              <w:t>v_SecurityParams_save</w:t>
            </w:r>
            <w:proofErr w:type="spellEnd"/>
            <w:r w:rsidRPr="00F42580">
              <w:rPr>
                <w:rFonts w:ascii="Arial" w:hAnsi="Arial"/>
                <w:bCs/>
                <w:lang w:val="en-US" w:eastAsia="en-GB"/>
              </w:rPr>
              <w:t>;</w:t>
            </w:r>
          </w:p>
          <w:p w14:paraId="068CB2F3" w14:textId="77777777" w:rsidR="00E36C2A" w:rsidRPr="00F42580" w:rsidRDefault="00E36C2A" w:rsidP="00DB67B2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F42580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 w:rsidRPr="00F42580">
              <w:rPr>
                <w:rFonts w:ascii="Arial" w:hAnsi="Arial"/>
                <w:bCs/>
                <w:lang w:val="en-US" w:eastAsia="en-GB"/>
              </w:rPr>
              <w:t>vc_NR_Global.Security</w:t>
            </w:r>
            <w:proofErr w:type="spellEnd"/>
            <w:r w:rsidRPr="00F42580">
              <w:rPr>
                <w:rFonts w:ascii="Arial" w:hAnsi="Arial"/>
                <w:bCs/>
                <w:lang w:val="en-US" w:eastAsia="en-GB"/>
              </w:rPr>
              <w:t xml:space="preserve"> := </w:t>
            </w:r>
            <w:proofErr w:type="spellStart"/>
            <w:r w:rsidRPr="00F42580">
              <w:rPr>
                <w:rFonts w:ascii="Arial" w:hAnsi="Arial"/>
                <w:bCs/>
                <w:lang w:val="en-US" w:eastAsia="en-GB"/>
              </w:rPr>
              <w:t>v_RRC_SecurityParams_save</w:t>
            </w:r>
            <w:proofErr w:type="spellEnd"/>
            <w:r w:rsidRPr="00F42580">
              <w:rPr>
                <w:rFonts w:ascii="Arial" w:hAnsi="Arial"/>
                <w:bCs/>
                <w:lang w:val="en-US" w:eastAsia="en-GB"/>
              </w:rPr>
              <w:t>;</w:t>
            </w:r>
          </w:p>
          <w:p w14:paraId="5EB9C6ED" w14:textId="77777777" w:rsidR="00E36C2A" w:rsidRPr="00F42580" w:rsidRDefault="00E36C2A" w:rsidP="00DB67B2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F42580">
              <w:rPr>
                <w:rFonts w:ascii="Arial" w:hAnsi="Arial"/>
                <w:bCs/>
                <w:lang w:val="en-US" w:eastAsia="en-GB"/>
              </w:rPr>
              <w:t xml:space="preserve">    f_SS_NG_NAS_CountSet(NASCTRL,f_NasSecurity_IncrementCOUNT(v_NasCountInfo_save.DL), </w:t>
            </w:r>
            <w:proofErr w:type="spellStart"/>
            <w:r w:rsidRPr="00F42580">
              <w:rPr>
                <w:rFonts w:ascii="Arial" w:hAnsi="Arial"/>
                <w:bCs/>
                <w:lang w:val="en-US" w:eastAsia="en-GB"/>
              </w:rPr>
              <w:t>f_NasSecurity_IncrementCOUNT</w:t>
            </w:r>
            <w:proofErr w:type="spellEnd"/>
            <w:r w:rsidRPr="00F42580">
              <w:rPr>
                <w:rFonts w:ascii="Arial" w:hAnsi="Arial"/>
                <w:bCs/>
                <w:lang w:val="en-US" w:eastAsia="en-GB"/>
              </w:rPr>
              <w:t>(</w:t>
            </w:r>
            <w:proofErr w:type="spellStart"/>
            <w:r w:rsidRPr="00F42580">
              <w:rPr>
                <w:rFonts w:ascii="Arial" w:hAnsi="Arial"/>
                <w:bCs/>
                <w:lang w:val="en-US" w:eastAsia="en-GB"/>
              </w:rPr>
              <w:t>v_NasCountInfo_save.UL</w:t>
            </w:r>
            <w:proofErr w:type="spellEnd"/>
            <w:r w:rsidRPr="00F42580">
              <w:rPr>
                <w:rFonts w:ascii="Arial" w:hAnsi="Arial"/>
                <w:bCs/>
                <w:lang w:val="en-US" w:eastAsia="en-GB"/>
              </w:rPr>
              <w:t>));</w:t>
            </w:r>
          </w:p>
          <w:p w14:paraId="18116A36" w14:textId="77777777" w:rsidR="00E36C2A" w:rsidRPr="00F42580" w:rsidRDefault="00E36C2A" w:rsidP="00DB67B2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</w:p>
          <w:p w14:paraId="6F24539C" w14:textId="77777777" w:rsidR="00E36C2A" w:rsidRPr="00F42580" w:rsidRDefault="00E36C2A" w:rsidP="00DB67B2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F42580">
              <w:rPr>
                <w:rFonts w:ascii="Arial" w:hAnsi="Arial"/>
                <w:bCs/>
                <w:lang w:val="en-US" w:eastAsia="en-GB"/>
              </w:rPr>
              <w:t xml:space="preserve">    f_NR5GC_RRC_Idle_Steps5_20 (v_GMM_MobilityInfo,v_NGC_NASCellB,v_ReceivedMsg,TESTMode_OFF,noRrcConnectionRelease);</w:t>
            </w:r>
          </w:p>
          <w:p w14:paraId="5FA87823" w14:textId="77777777" w:rsidR="00E36C2A" w:rsidRPr="00F42580" w:rsidRDefault="00E36C2A" w:rsidP="00DB67B2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F42580">
              <w:rPr>
                <w:rFonts w:ascii="Arial" w:hAnsi="Arial"/>
                <w:bCs/>
                <w:lang w:val="en-US" w:eastAsia="en-GB"/>
              </w:rPr>
              <w:t xml:space="preserve">  }//End of 9_1_5_2_8 test body</w:t>
            </w:r>
          </w:p>
          <w:p w14:paraId="5D15C947" w14:textId="77777777" w:rsidR="00E36C2A" w:rsidRPr="00F42580" w:rsidRDefault="00E36C2A" w:rsidP="00DB67B2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F42580">
              <w:rPr>
                <w:rFonts w:ascii="Arial" w:hAnsi="Arial"/>
                <w:bCs/>
                <w:lang w:val="en-US" w:eastAsia="en-GB"/>
              </w:rPr>
              <w:t xml:space="preserve">  </w:t>
            </w:r>
          </w:p>
          <w:p w14:paraId="27D79E95" w14:textId="77777777" w:rsidR="00E36C2A" w:rsidRPr="00F42580" w:rsidRDefault="00E36C2A" w:rsidP="00DB67B2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F42580">
              <w:rPr>
                <w:rFonts w:ascii="Arial" w:hAnsi="Arial"/>
                <w:bCs/>
                <w:lang w:val="en-US" w:eastAsia="en-GB"/>
              </w:rPr>
              <w:t xml:space="preserve">  //TC_9_1_5_2_9 : Void @sic R5-211333 sic@</w:t>
            </w:r>
          </w:p>
          <w:p w14:paraId="15EB824A" w14:textId="77777777" w:rsidR="00E36C2A" w:rsidRPr="00F42580" w:rsidRDefault="00E36C2A" w:rsidP="00DB67B2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F42580">
              <w:rPr>
                <w:rFonts w:ascii="Arial" w:hAnsi="Arial"/>
                <w:bCs/>
                <w:lang w:val="en-US" w:eastAsia="en-GB"/>
              </w:rPr>
              <w:t xml:space="preserve">  </w:t>
            </w:r>
          </w:p>
          <w:p w14:paraId="06F2014A" w14:textId="77777777" w:rsidR="00E36C2A" w:rsidRDefault="00E36C2A" w:rsidP="00DB67B2">
            <w:pPr>
              <w:spacing w:after="0"/>
              <w:ind w:firstLine="233"/>
              <w:rPr>
                <w:rFonts w:ascii="Arial" w:hAnsi="Arial"/>
                <w:b/>
                <w:lang w:val="en-US" w:eastAsia="en-GB"/>
              </w:rPr>
            </w:pPr>
            <w:r w:rsidRPr="00F42580">
              <w:rPr>
                <w:rFonts w:ascii="Arial" w:hAnsi="Arial"/>
                <w:bCs/>
                <w:lang w:val="en-US" w:eastAsia="en-GB"/>
              </w:rPr>
              <w:t xml:space="preserve">  }//End of Module</w:t>
            </w:r>
          </w:p>
        </w:tc>
      </w:tr>
    </w:tbl>
    <w:p w14:paraId="5A6EEF97" w14:textId="77777777" w:rsidR="00E36C2A" w:rsidRDefault="00E36C2A" w:rsidP="00E36C2A">
      <w:pPr>
        <w:spacing w:after="0"/>
        <w:rPr>
          <w:rFonts w:ascii="Arial" w:hAnsi="Arial"/>
          <w:b/>
          <w:lang w:eastAsia="en-GB"/>
        </w:rPr>
      </w:pPr>
    </w:p>
    <w:p w14:paraId="6CEA5915" w14:textId="77777777" w:rsidR="00E36C2A" w:rsidRDefault="00E36C2A" w:rsidP="00E36C2A">
      <w:pPr>
        <w:spacing w:after="0"/>
        <w:rPr>
          <w:rFonts w:ascii="Arial" w:hAnsi="Arial"/>
          <w:b/>
          <w:lang w:eastAsia="en-GB"/>
        </w:rPr>
      </w:pPr>
    </w:p>
    <w:p w14:paraId="756863AD" w14:textId="77777777" w:rsidR="00E36C2A" w:rsidRDefault="00E36C2A" w:rsidP="00E36C2A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E36C2A" w14:paraId="081E304E" w14:textId="77777777" w:rsidTr="00DB67B2">
        <w:trPr>
          <w:trHeight w:val="279"/>
        </w:trPr>
        <w:tc>
          <w:tcPr>
            <w:tcW w:w="9855" w:type="dxa"/>
          </w:tcPr>
          <w:p w14:paraId="40C4D72A" w14:textId="77777777" w:rsidR="00E36C2A" w:rsidRPr="002D5EB6" w:rsidRDefault="00E36C2A" w:rsidP="00DB67B2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>function fl_TC_9_1_5_2_8_TestBody() runs on NR5GC_PTC</w:t>
            </w:r>
          </w:p>
          <w:p w14:paraId="5A7F2EB6" w14:textId="77777777" w:rsidR="00E36C2A" w:rsidRPr="002D5EB6" w:rsidRDefault="00E36C2A" w:rsidP="00DB67B2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{</w:t>
            </w:r>
          </w:p>
          <w:p w14:paraId="5C2FEEC2" w14:textId="77777777" w:rsidR="00E36C2A" w:rsidRPr="002D5EB6" w:rsidRDefault="00E36C2A" w:rsidP="00DB67B2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var </w:t>
            </w:r>
            <w:proofErr w:type="spellStart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>NR_CellId_Type</w:t>
            </w:r>
            <w:proofErr w:type="spellEnd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</w:t>
            </w:r>
            <w:proofErr w:type="spellStart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>v_NGC_NASCellA</w:t>
            </w:r>
            <w:proofErr w:type="spellEnd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:= f_NR5GC_MapNASCell(</w:t>
            </w:r>
            <w:proofErr w:type="spellStart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>ngc_CellA</w:t>
            </w:r>
            <w:proofErr w:type="spellEnd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, </w:t>
            </w:r>
            <w:proofErr w:type="spellStart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>NG_AllCellsOnSamePLMN</w:t>
            </w:r>
            <w:proofErr w:type="spellEnd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>);</w:t>
            </w:r>
          </w:p>
          <w:p w14:paraId="35E75EDF" w14:textId="77777777" w:rsidR="00E36C2A" w:rsidRPr="002D5EB6" w:rsidRDefault="00E36C2A" w:rsidP="00DB67B2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lastRenderedPageBreak/>
              <w:t xml:space="preserve">    var </w:t>
            </w:r>
            <w:proofErr w:type="spellStart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>NR_CellId_Type</w:t>
            </w:r>
            <w:proofErr w:type="spellEnd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</w:t>
            </w:r>
            <w:proofErr w:type="spellStart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>v_NGC_NASCellB</w:t>
            </w:r>
            <w:proofErr w:type="spellEnd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:= f_NR5GC_MapNASCell(</w:t>
            </w:r>
            <w:proofErr w:type="spellStart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>ngc_CellB</w:t>
            </w:r>
            <w:proofErr w:type="spellEnd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, </w:t>
            </w:r>
            <w:proofErr w:type="spellStart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>NG_AllCellsOnSamePLMN</w:t>
            </w:r>
            <w:proofErr w:type="spellEnd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>);</w:t>
            </w:r>
          </w:p>
          <w:p w14:paraId="082F550D" w14:textId="77777777" w:rsidR="00E36C2A" w:rsidRPr="002D5EB6" w:rsidRDefault="00E36C2A" w:rsidP="00DB67B2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var </w:t>
            </w:r>
            <w:proofErr w:type="spellStart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>PLMN_Identity</w:t>
            </w:r>
            <w:proofErr w:type="spellEnd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</w:t>
            </w:r>
            <w:proofErr w:type="spellStart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>v_ASN_PLMN</w:t>
            </w:r>
            <w:proofErr w:type="spellEnd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:= </w:t>
            </w:r>
            <w:proofErr w:type="spellStart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>f_NR_CellInfo_GetPLMN</w:t>
            </w:r>
            <w:proofErr w:type="spellEnd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(</w:t>
            </w:r>
            <w:proofErr w:type="spellStart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>v_NGC_NASCellB</w:t>
            </w:r>
            <w:proofErr w:type="spellEnd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>);</w:t>
            </w:r>
          </w:p>
          <w:p w14:paraId="1ADE8481" w14:textId="77777777" w:rsidR="00E36C2A" w:rsidRPr="002D5EB6" w:rsidRDefault="00E36C2A" w:rsidP="00DB67B2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var </w:t>
            </w:r>
            <w:proofErr w:type="spellStart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>GMM_MobilityInfo_Type</w:t>
            </w:r>
            <w:proofErr w:type="spellEnd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</w:t>
            </w:r>
            <w:proofErr w:type="spellStart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>v_GMM_MobilityInfo</w:t>
            </w:r>
            <w:proofErr w:type="spellEnd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>;</w:t>
            </w:r>
          </w:p>
          <w:p w14:paraId="658E05DA" w14:textId="77777777" w:rsidR="00E36C2A" w:rsidRPr="002D5EB6" w:rsidRDefault="00E36C2A" w:rsidP="00DB67B2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var </w:t>
            </w:r>
            <w:proofErr w:type="spellStart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>NG_NAS_MSG_Indication_Type</w:t>
            </w:r>
            <w:proofErr w:type="spellEnd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</w:t>
            </w:r>
            <w:proofErr w:type="spellStart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>v_ReceivedMsg</w:t>
            </w:r>
            <w:proofErr w:type="spellEnd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>;</w:t>
            </w:r>
          </w:p>
          <w:p w14:paraId="148376DB" w14:textId="77777777" w:rsidR="00E36C2A" w:rsidRPr="002D5EB6" w:rsidRDefault="00E36C2A" w:rsidP="00DB67B2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var </w:t>
            </w:r>
            <w:proofErr w:type="spellStart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>NAS_PlmnId</w:t>
            </w:r>
            <w:proofErr w:type="spellEnd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</w:t>
            </w:r>
            <w:proofErr w:type="spellStart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>v_PLMN</w:t>
            </w:r>
            <w:proofErr w:type="spellEnd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:= f_NR_Asn2Nas_PlmnId(</w:t>
            </w:r>
            <w:proofErr w:type="spellStart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>v_ASN_PLMN</w:t>
            </w:r>
            <w:proofErr w:type="spellEnd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>);</w:t>
            </w:r>
          </w:p>
          <w:p w14:paraId="1273704D" w14:textId="77777777" w:rsidR="00E36C2A" w:rsidRPr="002D5EB6" w:rsidRDefault="00E36C2A" w:rsidP="00DB67B2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var </w:t>
            </w:r>
            <w:proofErr w:type="spellStart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>TrackingAreaCode</w:t>
            </w:r>
            <w:proofErr w:type="spellEnd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</w:t>
            </w:r>
            <w:proofErr w:type="spellStart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>v_TAC</w:t>
            </w:r>
            <w:proofErr w:type="spellEnd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:= </w:t>
            </w:r>
            <w:proofErr w:type="spellStart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>f_NR_CellInfo_GetTAC</w:t>
            </w:r>
            <w:proofErr w:type="spellEnd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>(</w:t>
            </w:r>
            <w:proofErr w:type="spellStart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>v_NGC_NASCellA</w:t>
            </w:r>
            <w:proofErr w:type="spellEnd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>);/* @sic R5s190761 change 4.1 sic@ */</w:t>
            </w:r>
          </w:p>
          <w:p w14:paraId="71A7EB0C" w14:textId="77777777" w:rsidR="00E36C2A" w:rsidRPr="002D5EB6" w:rsidRDefault="00E36C2A" w:rsidP="00DB67B2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var </w:t>
            </w:r>
            <w:proofErr w:type="spellStart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>NG_NAS_SecurityParams_Type</w:t>
            </w:r>
            <w:proofErr w:type="spellEnd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</w:t>
            </w:r>
            <w:proofErr w:type="spellStart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>v_SecurityParams</w:t>
            </w:r>
            <w:proofErr w:type="spellEnd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>;</w:t>
            </w:r>
          </w:p>
          <w:p w14:paraId="51F12A96" w14:textId="77777777" w:rsidR="00E36C2A" w:rsidRPr="002D5EB6" w:rsidRDefault="00E36C2A" w:rsidP="00DB67B2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var template (omit) </w:t>
            </w:r>
            <w:proofErr w:type="spellStart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>EAP_Message</w:t>
            </w:r>
            <w:proofErr w:type="spellEnd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</w:t>
            </w:r>
            <w:proofErr w:type="spellStart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>v_EAP</w:t>
            </w:r>
            <w:proofErr w:type="spellEnd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:= </w:t>
            </w:r>
            <w:proofErr w:type="spellStart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>cs_EAP_Message</w:t>
            </w:r>
            <w:proofErr w:type="spellEnd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>(bit2oct(</w:t>
            </w:r>
            <w:proofErr w:type="spellStart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>encvalue</w:t>
            </w:r>
            <w:proofErr w:type="spellEnd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>(</w:t>
            </w:r>
            <w:proofErr w:type="spellStart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>cs_EAP_Success</w:t>
            </w:r>
            <w:proofErr w:type="spellEnd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>)));</w:t>
            </w:r>
          </w:p>
          <w:p w14:paraId="2BFBA6D1" w14:textId="77777777" w:rsidR="00E36C2A" w:rsidRPr="002D5EB6" w:rsidRDefault="00E36C2A" w:rsidP="00DB67B2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var template (omit) ABBA </w:t>
            </w:r>
            <w:proofErr w:type="spellStart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>v_ABBA</w:t>
            </w:r>
            <w:proofErr w:type="spellEnd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>;</w:t>
            </w:r>
          </w:p>
          <w:p w14:paraId="703B7019" w14:textId="77777777" w:rsidR="00E36C2A" w:rsidRPr="002D5EB6" w:rsidRDefault="00E36C2A" w:rsidP="00DB67B2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var NR_SRB_COMMON_IND </w:t>
            </w:r>
            <w:proofErr w:type="spellStart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>v_ReceivedAsp</w:t>
            </w:r>
            <w:proofErr w:type="spellEnd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>;</w:t>
            </w:r>
          </w:p>
          <w:p w14:paraId="3348568F" w14:textId="77777777" w:rsidR="00E36C2A" w:rsidRPr="002D5EB6" w:rsidRDefault="00E36C2A" w:rsidP="00DB67B2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var template (value) </w:t>
            </w:r>
            <w:proofErr w:type="spellStart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>NG_NAS_DL_Message_Type</w:t>
            </w:r>
            <w:proofErr w:type="spellEnd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</w:t>
            </w:r>
            <w:proofErr w:type="spellStart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>v_MsgToSend</w:t>
            </w:r>
            <w:proofErr w:type="spellEnd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>;</w:t>
            </w:r>
          </w:p>
          <w:p w14:paraId="792D7FF1" w14:textId="77777777" w:rsidR="00E36C2A" w:rsidRPr="002D5EB6" w:rsidRDefault="00E36C2A" w:rsidP="00DB67B2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/* @sic R5s190761 change 4.1 sic@ */</w:t>
            </w:r>
          </w:p>
          <w:p w14:paraId="61923224" w14:textId="77777777" w:rsidR="00E36C2A" w:rsidRPr="002D5EB6" w:rsidRDefault="00E36C2A" w:rsidP="00DB67B2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var template (present) </w:t>
            </w:r>
            <w:proofErr w:type="spellStart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>NAS_KsiValue</w:t>
            </w:r>
            <w:proofErr w:type="spellEnd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</w:t>
            </w:r>
            <w:proofErr w:type="spellStart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>v_KeySetId</w:t>
            </w:r>
            <w:proofErr w:type="spellEnd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:= </w:t>
            </w:r>
            <w:proofErr w:type="spellStart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>f_NR_SecurityKSIamf_Get</w:t>
            </w:r>
            <w:proofErr w:type="spellEnd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>();</w:t>
            </w:r>
          </w:p>
          <w:p w14:paraId="409A7701" w14:textId="77777777" w:rsidR="00E36C2A" w:rsidRPr="002D5EB6" w:rsidRDefault="00E36C2A" w:rsidP="00DB67B2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var </w:t>
            </w:r>
            <w:proofErr w:type="spellStart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>NR_SecurityParams_Type</w:t>
            </w:r>
            <w:proofErr w:type="spellEnd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</w:t>
            </w:r>
            <w:proofErr w:type="spellStart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>v_RRC_SecurityParams_save</w:t>
            </w:r>
            <w:proofErr w:type="spellEnd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:= </w:t>
            </w:r>
            <w:proofErr w:type="spellStart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>f_NR_Security_Get</w:t>
            </w:r>
            <w:proofErr w:type="spellEnd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>();</w:t>
            </w:r>
          </w:p>
          <w:p w14:paraId="00D438BC" w14:textId="77777777" w:rsidR="00E36C2A" w:rsidRPr="002D5EB6" w:rsidRDefault="00E36C2A" w:rsidP="00DB67B2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var </w:t>
            </w:r>
            <w:proofErr w:type="spellStart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>NG_NAS_SecurityParams_Type</w:t>
            </w:r>
            <w:proofErr w:type="spellEnd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</w:t>
            </w:r>
            <w:proofErr w:type="spellStart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>v_SecurityParams_save</w:t>
            </w:r>
            <w:proofErr w:type="spellEnd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:= f_NR5GC_Security_Get();</w:t>
            </w:r>
          </w:p>
          <w:p w14:paraId="68912FD4" w14:textId="77777777" w:rsidR="00E36C2A" w:rsidRPr="002D5EB6" w:rsidRDefault="00E36C2A" w:rsidP="00DB67B2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var </w:t>
            </w:r>
            <w:proofErr w:type="spellStart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>NasCountInfo_Type</w:t>
            </w:r>
            <w:proofErr w:type="spellEnd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</w:t>
            </w:r>
            <w:proofErr w:type="spellStart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>v_NasCountInfo_save</w:t>
            </w:r>
            <w:proofErr w:type="spellEnd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:= </w:t>
            </w:r>
            <w:proofErr w:type="spellStart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>f_SS_NG_NAS_CountGet</w:t>
            </w:r>
            <w:proofErr w:type="spellEnd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>(NASCTRL);</w:t>
            </w:r>
          </w:p>
          <w:p w14:paraId="0AFC994E" w14:textId="77777777" w:rsidR="00E36C2A" w:rsidRPr="002D5EB6" w:rsidRDefault="00E36C2A" w:rsidP="00DB67B2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</w:p>
          <w:p w14:paraId="1791FC56" w14:textId="77777777" w:rsidR="00E36C2A" w:rsidRPr="002D5EB6" w:rsidRDefault="00E36C2A" w:rsidP="00DB67B2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//@siclog "Step 1" </w:t>
            </w:r>
            <w:proofErr w:type="spellStart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>siclog</w:t>
            </w:r>
            <w:proofErr w:type="spellEnd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>@</w:t>
            </w:r>
          </w:p>
          <w:p w14:paraId="568A2F28" w14:textId="77777777" w:rsidR="00E36C2A" w:rsidRPr="002D5EB6" w:rsidRDefault="00E36C2A" w:rsidP="00DB67B2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//The SS configures: - NGC Cell B as "Serving cell"  - NGC Cell A as "Non-Suitable "Off" cell".</w:t>
            </w:r>
          </w:p>
          <w:p w14:paraId="0E3FE90D" w14:textId="77777777" w:rsidR="00E36C2A" w:rsidRPr="002D5EB6" w:rsidRDefault="00E36C2A" w:rsidP="00DB67B2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</w:t>
            </w:r>
            <w:proofErr w:type="spellStart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>f_NR_SetCellPower</w:t>
            </w:r>
            <w:proofErr w:type="spellEnd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(</w:t>
            </w:r>
            <w:proofErr w:type="spellStart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>v_NGC_NASCellB</w:t>
            </w:r>
            <w:proofErr w:type="spellEnd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>, tsc_NR_ServingCellSSS_EPRE_FR1, tsc_NR_ServingCellSSS_EPRE_FR2);</w:t>
            </w:r>
          </w:p>
          <w:p w14:paraId="44DC5131" w14:textId="77777777" w:rsidR="00E36C2A" w:rsidRPr="002D5EB6" w:rsidRDefault="00E36C2A" w:rsidP="00DB67B2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</w:t>
            </w:r>
            <w:proofErr w:type="spellStart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>f_NR_SetCellPower</w:t>
            </w:r>
            <w:proofErr w:type="spellEnd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(</w:t>
            </w:r>
            <w:proofErr w:type="spellStart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>v_NGC_NASCellA</w:t>
            </w:r>
            <w:proofErr w:type="spellEnd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, </w:t>
            </w:r>
            <w:proofErr w:type="spellStart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>tsc_NR_NonSuitableOffCellSSS_EPRE</w:t>
            </w:r>
            <w:proofErr w:type="spellEnd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, </w:t>
            </w:r>
            <w:proofErr w:type="spellStart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>tsc_NR_NonSuitableOffCellSSS_EPRE</w:t>
            </w:r>
            <w:proofErr w:type="spellEnd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>);</w:t>
            </w:r>
          </w:p>
          <w:p w14:paraId="5323AADA" w14:textId="77777777" w:rsidR="00E36C2A" w:rsidRPr="002D5EB6" w:rsidRDefault="00E36C2A" w:rsidP="00DB67B2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</w:p>
          <w:p w14:paraId="1A5E562C" w14:textId="77777777" w:rsidR="00E36C2A" w:rsidRPr="002D5EB6" w:rsidRDefault="00E36C2A" w:rsidP="00DB67B2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</w:p>
          <w:p w14:paraId="301C9BD2" w14:textId="77777777" w:rsidR="00E36C2A" w:rsidRPr="002D5EB6" w:rsidRDefault="00E36C2A" w:rsidP="00DB67B2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//---need a prose to establish the </w:t>
            </w:r>
            <w:proofErr w:type="spellStart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>RRCConnection</w:t>
            </w:r>
            <w:proofErr w:type="spellEnd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>.</w:t>
            </w:r>
          </w:p>
          <w:p w14:paraId="549285DA" w14:textId="77777777" w:rsidR="00E36C2A" w:rsidRPr="002D5EB6" w:rsidRDefault="00E36C2A" w:rsidP="00DB67B2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//@siclog "Step 2" </w:t>
            </w:r>
            <w:proofErr w:type="spellStart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>siclog</w:t>
            </w:r>
            <w:proofErr w:type="spellEnd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>@</w:t>
            </w:r>
          </w:p>
          <w:p w14:paraId="1425EFBD" w14:textId="77777777" w:rsidR="00E36C2A" w:rsidRPr="002D5EB6" w:rsidRDefault="00E36C2A" w:rsidP="00DB67B2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//The UE transmits an REGISTRATION REQUEST message indicating "mobility registration updating".</w:t>
            </w:r>
          </w:p>
          <w:p w14:paraId="0E6ADC96" w14:textId="77777777" w:rsidR="00E36C2A" w:rsidRPr="002D5EB6" w:rsidRDefault="00E36C2A" w:rsidP="00DB67B2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</w:t>
            </w:r>
            <w:proofErr w:type="spellStart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>v_ReceivedMsg</w:t>
            </w:r>
            <w:proofErr w:type="spellEnd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:= </w:t>
            </w:r>
            <w:proofErr w:type="spellStart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>f_NR_RRC_ConnEst_DefWithNas</w:t>
            </w:r>
            <w:proofErr w:type="spellEnd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(</w:t>
            </w:r>
            <w:proofErr w:type="spellStart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>v_NGC_NASCellB</w:t>
            </w:r>
            <w:proofErr w:type="spellEnd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, </w:t>
            </w:r>
            <w:proofErr w:type="spellStart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>tsc_NR_RRC_TI_Def</w:t>
            </w:r>
            <w:proofErr w:type="spellEnd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, ?, </w:t>
            </w:r>
            <w:proofErr w:type="spellStart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>tsc_SHT_IntegrityProtected</w:t>
            </w:r>
            <w:proofErr w:type="spellEnd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>);</w:t>
            </w:r>
          </w:p>
          <w:p w14:paraId="349D1F70" w14:textId="77777777" w:rsidR="00E36C2A" w:rsidRPr="002D5EB6" w:rsidRDefault="00E36C2A" w:rsidP="00DB67B2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if (not </w:t>
            </w:r>
            <w:proofErr w:type="spellStart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>f_Check_NG_RegistrationReqMsg</w:t>
            </w:r>
            <w:proofErr w:type="spellEnd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(</w:t>
            </w:r>
            <w:proofErr w:type="spellStart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>v_GMM_MobilityInfo</w:t>
            </w:r>
            <w:proofErr w:type="spellEnd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, </w:t>
            </w:r>
            <w:proofErr w:type="spellStart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>v_ReceivedMsg.Pdu</w:t>
            </w:r>
            <w:proofErr w:type="spellEnd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>, Mobility,</w:t>
            </w:r>
          </w:p>
          <w:p w14:paraId="0ACBE754" w14:textId="77777777" w:rsidR="00E36C2A" w:rsidRPr="002D5EB6" w:rsidRDefault="00E36C2A" w:rsidP="00DB67B2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                                     f_NR5GC_GetMobileIdGUTI (</w:t>
            </w:r>
            <w:proofErr w:type="spellStart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>v_NGC_NASCellA</w:t>
            </w:r>
            <w:proofErr w:type="spellEnd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>, omit),/* @sic R5s190761 change 4.1 sic@ */</w:t>
            </w:r>
          </w:p>
          <w:p w14:paraId="4B763A9C" w14:textId="77777777" w:rsidR="00E36C2A" w:rsidRPr="002D5EB6" w:rsidRDefault="00E36C2A" w:rsidP="00DB67B2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                                     </w:t>
            </w:r>
            <w:proofErr w:type="spellStart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>f_NR_SecurityKSIamf_Get</w:t>
            </w:r>
            <w:proofErr w:type="spellEnd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>(),</w:t>
            </w:r>
          </w:p>
          <w:p w14:paraId="11B35C40" w14:textId="77777777" w:rsidR="00E36C2A" w:rsidRPr="002D5EB6" w:rsidRDefault="00E36C2A" w:rsidP="00DB67B2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                                     -,-,-,-,-,</w:t>
            </w:r>
          </w:p>
          <w:p w14:paraId="28E6B41B" w14:textId="77777777" w:rsidR="00E36C2A" w:rsidRPr="002D5EB6" w:rsidRDefault="00E36C2A" w:rsidP="00DB67B2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                                     </w:t>
            </w:r>
            <w:proofErr w:type="spellStart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>f_LastVisited_TAI</w:t>
            </w:r>
            <w:proofErr w:type="spellEnd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>(</w:t>
            </w:r>
            <w:proofErr w:type="spellStart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>v_NGC_NASCellA</w:t>
            </w:r>
            <w:proofErr w:type="spellEnd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>))) {</w:t>
            </w:r>
          </w:p>
          <w:p w14:paraId="359833C5" w14:textId="77777777" w:rsidR="00E36C2A" w:rsidRPr="002D5EB6" w:rsidRDefault="00E36C2A" w:rsidP="00DB67B2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</w:t>
            </w:r>
            <w:proofErr w:type="spellStart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>f_NR_SetVerdictFailOrInconc</w:t>
            </w:r>
            <w:proofErr w:type="spellEnd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>(__FILE__, __LINE__, "Registration Request Message Failed");</w:t>
            </w:r>
          </w:p>
          <w:p w14:paraId="2B06DCBE" w14:textId="77777777" w:rsidR="00E36C2A" w:rsidRPr="002D5EB6" w:rsidRDefault="00E36C2A" w:rsidP="00DB67B2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}</w:t>
            </w:r>
          </w:p>
          <w:p w14:paraId="414F2623" w14:textId="77777777" w:rsidR="00E36C2A" w:rsidRPr="002D5EB6" w:rsidRDefault="00E36C2A" w:rsidP="00DB67B2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//@siclog "Step 3-4" </w:t>
            </w:r>
            <w:proofErr w:type="spellStart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>siclog</w:t>
            </w:r>
            <w:proofErr w:type="spellEnd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>@</w:t>
            </w:r>
          </w:p>
          <w:p w14:paraId="1476E0A3" w14:textId="77777777" w:rsidR="00E36C2A" w:rsidRPr="002D5EB6" w:rsidRDefault="00E36C2A" w:rsidP="00DB67B2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//The SS transmits an AUTHENTICATION REQUEST message to establish a new security context.</w:t>
            </w:r>
          </w:p>
          <w:p w14:paraId="2F94917A" w14:textId="77777777" w:rsidR="00E36C2A" w:rsidRPr="002D5EB6" w:rsidRDefault="00E36C2A" w:rsidP="00DB67B2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//The UE transmits an AUTHENTICATION RESPONSE message.</w:t>
            </w:r>
          </w:p>
          <w:p w14:paraId="719DBB00" w14:textId="77777777" w:rsidR="00E36C2A" w:rsidRPr="002D5EB6" w:rsidRDefault="00E36C2A" w:rsidP="00DB67B2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</w:t>
            </w:r>
          </w:p>
          <w:p w14:paraId="4B1BEC5B" w14:textId="77777777" w:rsidR="00E36C2A" w:rsidRPr="002D5EB6" w:rsidRDefault="00E36C2A" w:rsidP="00DB67B2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if (px_NAS_5GC_AuthenticationType == AKA_5G) {</w:t>
            </w:r>
          </w:p>
          <w:p w14:paraId="0947348E" w14:textId="77777777" w:rsidR="00E36C2A" w:rsidRPr="002D5EB6" w:rsidRDefault="00E36C2A" w:rsidP="00DB67B2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f_NR_Authentication5G_AKA(</w:t>
            </w:r>
            <w:proofErr w:type="spellStart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>v_NGC_NASCellB</w:t>
            </w:r>
            <w:proofErr w:type="spellEnd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, </w:t>
            </w:r>
            <w:proofErr w:type="spellStart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>tsc_SHT_NoSecurityProtection</w:t>
            </w:r>
            <w:proofErr w:type="spellEnd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, </w:t>
            </w:r>
            <w:proofErr w:type="spellStart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>tsc_SHT_IntegrityProtected</w:t>
            </w:r>
            <w:proofErr w:type="spellEnd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, </w:t>
            </w:r>
            <w:proofErr w:type="spellStart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>v_PLMN</w:t>
            </w:r>
            <w:proofErr w:type="spellEnd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>);/* @sic R5s190761 change 4.1 sic@ */</w:t>
            </w:r>
          </w:p>
          <w:p w14:paraId="0BB7E8BB" w14:textId="77777777" w:rsidR="00E36C2A" w:rsidRPr="002D5EB6" w:rsidRDefault="00E36C2A" w:rsidP="00DB67B2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} else {</w:t>
            </w:r>
          </w:p>
          <w:p w14:paraId="296809CE" w14:textId="77777777" w:rsidR="00E36C2A" w:rsidRPr="002D5EB6" w:rsidRDefault="00E36C2A" w:rsidP="00DB67B2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</w:t>
            </w:r>
            <w:proofErr w:type="spellStart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>f_NR_AuthenticationEAP_AKA</w:t>
            </w:r>
            <w:proofErr w:type="spellEnd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>(</w:t>
            </w:r>
            <w:proofErr w:type="spellStart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>v_NGC_NASCellB</w:t>
            </w:r>
            <w:proofErr w:type="spellEnd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, </w:t>
            </w:r>
            <w:proofErr w:type="spellStart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>tsc_SHT_NoSecurityProtection</w:t>
            </w:r>
            <w:proofErr w:type="spellEnd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, </w:t>
            </w:r>
            <w:proofErr w:type="spellStart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>tsc_SHT_IntegrityProtected</w:t>
            </w:r>
            <w:proofErr w:type="spellEnd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, </w:t>
            </w:r>
            <w:proofErr w:type="spellStart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>v_PLMN</w:t>
            </w:r>
            <w:proofErr w:type="spellEnd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>);/* @sic R5s190761 change 4.1 sic@ */</w:t>
            </w:r>
          </w:p>
          <w:p w14:paraId="174CDC56" w14:textId="77777777" w:rsidR="00E36C2A" w:rsidRPr="002D5EB6" w:rsidRDefault="00E36C2A" w:rsidP="00DB67B2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}</w:t>
            </w:r>
          </w:p>
          <w:p w14:paraId="7AAD8111" w14:textId="77777777" w:rsidR="00E36C2A" w:rsidRPr="002D5EB6" w:rsidRDefault="00E36C2A" w:rsidP="00DB67B2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</w:t>
            </w:r>
            <w:proofErr w:type="spellStart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>v_SecurityParams</w:t>
            </w:r>
            <w:proofErr w:type="spellEnd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:= f_NR5GC_Security_Get();</w:t>
            </w:r>
          </w:p>
          <w:p w14:paraId="6D3D615C" w14:textId="77777777" w:rsidR="00E36C2A" w:rsidRPr="002D5EB6" w:rsidRDefault="00E36C2A" w:rsidP="00DB67B2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</w:t>
            </w:r>
            <w:proofErr w:type="spellStart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>v_ABBA</w:t>
            </w:r>
            <w:proofErr w:type="spellEnd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:= </w:t>
            </w:r>
            <w:proofErr w:type="spellStart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>cs_ABBA</w:t>
            </w:r>
            <w:proofErr w:type="spellEnd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>(</w:t>
            </w:r>
            <w:proofErr w:type="spellStart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>v_SecurityParams.ABBA</w:t>
            </w:r>
            <w:proofErr w:type="spellEnd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>);</w:t>
            </w:r>
          </w:p>
          <w:p w14:paraId="66CCEDBF" w14:textId="77777777" w:rsidR="00E36C2A" w:rsidRPr="002D5EB6" w:rsidRDefault="00E36C2A" w:rsidP="00DB67B2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//@siclog "Step 5" </w:t>
            </w:r>
            <w:proofErr w:type="spellStart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>siclog</w:t>
            </w:r>
            <w:proofErr w:type="spellEnd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>@</w:t>
            </w:r>
          </w:p>
          <w:p w14:paraId="5EC9A4CE" w14:textId="77777777" w:rsidR="00E36C2A" w:rsidRPr="002D5EB6" w:rsidRDefault="00E36C2A" w:rsidP="00DB67B2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lastRenderedPageBreak/>
              <w:t xml:space="preserve">    //The SS transmits a REGISTRATION REJECT message including 5GMM cause value #10 (implicitly de-registered) prior to imitating a SMC to take into account the created during the steps 3-4 partial native 5G security context. (NOTE 1)</w:t>
            </w:r>
          </w:p>
          <w:p w14:paraId="78C46CAB" w14:textId="77777777" w:rsidR="00E36C2A" w:rsidRPr="002D5EB6" w:rsidRDefault="00E36C2A" w:rsidP="00DB67B2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</w:t>
            </w:r>
            <w:proofErr w:type="spellStart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>SRB.send</w:t>
            </w:r>
            <w:proofErr w:type="spellEnd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>(</w:t>
            </w:r>
            <w:proofErr w:type="spellStart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>cas_NR_SRB_NasPdu_REQ</w:t>
            </w:r>
            <w:proofErr w:type="spellEnd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>(</w:t>
            </w:r>
            <w:proofErr w:type="spellStart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>v_NGC_NASCellB</w:t>
            </w:r>
            <w:proofErr w:type="spellEnd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>,</w:t>
            </w:r>
          </w:p>
          <w:p w14:paraId="2289C34D" w14:textId="77777777" w:rsidR="00E36C2A" w:rsidRPr="002D5EB6" w:rsidRDefault="00E36C2A" w:rsidP="00DB67B2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                             tsc_NR_RbId_SRB1, // No SRB2 so must be on SRB1</w:t>
            </w:r>
          </w:p>
          <w:p w14:paraId="1A161919" w14:textId="77777777" w:rsidR="00E36C2A" w:rsidRPr="002D5EB6" w:rsidRDefault="00E36C2A" w:rsidP="00DB67B2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                             </w:t>
            </w:r>
            <w:proofErr w:type="spellStart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>cs_TimingInfo_Now</w:t>
            </w:r>
            <w:proofErr w:type="spellEnd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>,</w:t>
            </w:r>
          </w:p>
          <w:p w14:paraId="5CCD896E" w14:textId="77777777" w:rsidR="00E36C2A" w:rsidRPr="002D5EB6" w:rsidRDefault="00E36C2A" w:rsidP="00DB67B2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                             </w:t>
            </w:r>
            <w:proofErr w:type="spellStart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>cs_NG_NAS_Request</w:t>
            </w:r>
            <w:proofErr w:type="spellEnd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>(</w:t>
            </w:r>
            <w:proofErr w:type="spellStart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>tsc_SHT_IntegrityProtected_Ciphered</w:t>
            </w:r>
            <w:proofErr w:type="spellEnd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, </w:t>
            </w:r>
            <w:proofErr w:type="spellStart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>cs_NG_REGISTRATION_REJECT</w:t>
            </w:r>
            <w:proofErr w:type="spellEnd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>(</w:t>
            </w:r>
            <w:proofErr w:type="spellStart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>cs_GMM_GSM_Cause</w:t>
            </w:r>
            <w:proofErr w:type="spellEnd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(omit, '00001010'B)))));/* @sic R5-196755 sic@ */</w:t>
            </w:r>
          </w:p>
          <w:p w14:paraId="541E2763" w14:textId="77777777" w:rsidR="00E36C2A" w:rsidRPr="002D5EB6" w:rsidRDefault="00E36C2A" w:rsidP="00DB67B2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</w:p>
          <w:p w14:paraId="23D9E66B" w14:textId="77777777" w:rsidR="00E36C2A" w:rsidRPr="002D5EB6" w:rsidRDefault="00E36C2A" w:rsidP="00DB67B2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//@siclog "Step 6" </w:t>
            </w:r>
            <w:proofErr w:type="spellStart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>siclog</w:t>
            </w:r>
            <w:proofErr w:type="spellEnd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>@</w:t>
            </w:r>
          </w:p>
          <w:p w14:paraId="79696E76" w14:textId="77777777" w:rsidR="00E36C2A" w:rsidRPr="002D5EB6" w:rsidRDefault="00E36C2A" w:rsidP="00DB67B2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//SS releases the RRC connection.</w:t>
            </w:r>
          </w:p>
          <w:p w14:paraId="5CBF8BAB" w14:textId="77777777" w:rsidR="00E36C2A" w:rsidRPr="002D5EB6" w:rsidRDefault="00E36C2A" w:rsidP="00DB67B2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</w:t>
            </w:r>
            <w:proofErr w:type="spellStart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>f_NR_RRCRelease</w:t>
            </w:r>
            <w:proofErr w:type="spellEnd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>(</w:t>
            </w:r>
            <w:proofErr w:type="spellStart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>v_NGC_NASCellB</w:t>
            </w:r>
            <w:proofErr w:type="spellEnd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>);</w:t>
            </w:r>
          </w:p>
          <w:p w14:paraId="3B5E010E" w14:textId="77777777" w:rsidR="00E36C2A" w:rsidRPr="002D5EB6" w:rsidRDefault="00E36C2A" w:rsidP="00DB67B2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// Need to 'reset' all stored lists as all DRBs and PDU sessions no longer exist in UE</w:t>
            </w:r>
          </w:p>
          <w:p w14:paraId="205B3913" w14:textId="11B8A5DA" w:rsidR="00E36C2A" w:rsidRDefault="00E36C2A" w:rsidP="00DB67B2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f_NR5GC_MobileInfo_Init();//@sic R5s210059 sic@</w:t>
            </w:r>
          </w:p>
          <w:p w14:paraId="73BF5B5B" w14:textId="0F20B6FC" w:rsidR="00E36C2A" w:rsidRDefault="00E36C2A" w:rsidP="00DB67B2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</w:p>
          <w:p w14:paraId="7BD22CCA" w14:textId="77777777" w:rsidR="00E36C2A" w:rsidRPr="002D5EB6" w:rsidRDefault="00E36C2A" w:rsidP="00E36C2A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highlight w:val="yellow"/>
                <w:lang w:val="en-US" w:eastAsia="en-GB"/>
              </w:rPr>
            </w:pPr>
            <w:r w:rsidRPr="002D5EB6">
              <w:rPr>
                <w:rFonts w:ascii="Arial" w:hAnsi="Arial" w:cs="Arial"/>
                <w:sz w:val="21"/>
                <w:szCs w:val="22"/>
                <w:highlight w:val="yellow"/>
                <w:lang w:val="en-US" w:eastAsia="en-GB"/>
              </w:rPr>
              <w:t xml:space="preserve">    </w:t>
            </w:r>
            <w:proofErr w:type="spellStart"/>
            <w:r w:rsidRPr="002D5EB6">
              <w:rPr>
                <w:rFonts w:ascii="Arial" w:hAnsi="Arial" w:cs="Arial"/>
                <w:sz w:val="21"/>
                <w:szCs w:val="22"/>
                <w:highlight w:val="yellow"/>
                <w:lang w:val="en-US" w:eastAsia="en-GB"/>
              </w:rPr>
              <w:t>f_IMS_IPCAN_SendCoOrdMsg</w:t>
            </w:r>
            <w:proofErr w:type="spellEnd"/>
            <w:r w:rsidRPr="002D5EB6">
              <w:rPr>
                <w:rFonts w:ascii="Arial" w:hAnsi="Arial" w:cs="Arial"/>
                <w:sz w:val="21"/>
                <w:szCs w:val="22"/>
                <w:highlight w:val="yellow"/>
                <w:lang w:val="en-US" w:eastAsia="en-GB"/>
              </w:rPr>
              <w:t xml:space="preserve">(IMS[f_PDN_PdnIndex2Integer(PDN_1)], </w:t>
            </w:r>
            <w:proofErr w:type="spellStart"/>
            <w:r w:rsidRPr="002D5EB6">
              <w:rPr>
                <w:rFonts w:ascii="Arial" w:hAnsi="Arial" w:cs="Arial"/>
                <w:sz w:val="21"/>
                <w:szCs w:val="22"/>
                <w:highlight w:val="yellow"/>
                <w:lang w:val="en-US" w:eastAsia="en-GB"/>
              </w:rPr>
              <w:t>cms_IPCAN_IMS_Reset</w:t>
            </w:r>
            <w:proofErr w:type="spellEnd"/>
            <w:r w:rsidRPr="002D5EB6">
              <w:rPr>
                <w:rFonts w:ascii="Arial" w:hAnsi="Arial" w:cs="Arial"/>
                <w:sz w:val="21"/>
                <w:szCs w:val="22"/>
                <w:highlight w:val="yellow"/>
                <w:lang w:val="en-US" w:eastAsia="en-GB"/>
              </w:rPr>
              <w:t xml:space="preserve">);    </w:t>
            </w:r>
          </w:p>
          <w:p w14:paraId="490D2AA8" w14:textId="77777777" w:rsidR="00E36C2A" w:rsidRPr="002D5EB6" w:rsidRDefault="00E36C2A" w:rsidP="00E36C2A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2D5EB6">
              <w:rPr>
                <w:rFonts w:ascii="Arial" w:hAnsi="Arial" w:cs="Arial"/>
                <w:sz w:val="21"/>
                <w:szCs w:val="22"/>
                <w:highlight w:val="yellow"/>
                <w:lang w:val="en-US" w:eastAsia="en-GB"/>
              </w:rPr>
              <w:t xml:space="preserve">   </w:t>
            </w:r>
          </w:p>
          <w:p w14:paraId="6AA29F9D" w14:textId="77777777" w:rsidR="00E36C2A" w:rsidRPr="002D5EB6" w:rsidRDefault="00E36C2A" w:rsidP="00DB67B2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</w:p>
          <w:p w14:paraId="66A95036" w14:textId="77777777" w:rsidR="00E36C2A" w:rsidRPr="002D5EB6" w:rsidRDefault="00E36C2A" w:rsidP="00DB67B2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//@siclog "Step 7-9" </w:t>
            </w:r>
            <w:proofErr w:type="spellStart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>siclog</w:t>
            </w:r>
            <w:proofErr w:type="spellEnd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>@</w:t>
            </w:r>
          </w:p>
          <w:p w14:paraId="08771E4F" w14:textId="77777777" w:rsidR="00E36C2A" w:rsidRPr="002D5EB6" w:rsidRDefault="00E36C2A" w:rsidP="00DB67B2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//Steps 1-3 from the generic procedure for UE initial Registration as specified in TS 38.508-1 [4], subclause 4.5.2, Table 4.5.2.2-2 (connectivity NR) take place.</w:t>
            </w:r>
          </w:p>
          <w:p w14:paraId="5CD26562" w14:textId="77777777" w:rsidR="00E36C2A" w:rsidRPr="002D5EB6" w:rsidRDefault="00E36C2A" w:rsidP="00DB67B2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</w:t>
            </w:r>
            <w:proofErr w:type="spellStart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>v_ReceivedMsg</w:t>
            </w:r>
            <w:proofErr w:type="spellEnd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:= </w:t>
            </w:r>
            <w:proofErr w:type="spellStart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>f_NR_RRC_ConnEst_DefWithNas</w:t>
            </w:r>
            <w:proofErr w:type="spellEnd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(</w:t>
            </w:r>
            <w:proofErr w:type="spellStart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>v_NGC_NASCellB</w:t>
            </w:r>
            <w:proofErr w:type="spellEnd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, </w:t>
            </w:r>
            <w:proofErr w:type="spellStart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>tsc_NR_RRC_TI_Def</w:t>
            </w:r>
            <w:proofErr w:type="spellEnd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, ?, </w:t>
            </w:r>
            <w:proofErr w:type="spellStart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>tsc_SHT_IntegrityProtected</w:t>
            </w:r>
            <w:proofErr w:type="spellEnd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>);</w:t>
            </w:r>
          </w:p>
          <w:p w14:paraId="0E8852A5" w14:textId="77777777" w:rsidR="00E36C2A" w:rsidRPr="002D5EB6" w:rsidRDefault="00E36C2A" w:rsidP="00DB67B2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//@siclog "Step 10" </w:t>
            </w:r>
            <w:proofErr w:type="spellStart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>siclog</w:t>
            </w:r>
            <w:proofErr w:type="spellEnd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>@</w:t>
            </w:r>
          </w:p>
          <w:p w14:paraId="1ED748F4" w14:textId="77777777" w:rsidR="00E36C2A" w:rsidRPr="002D5EB6" w:rsidRDefault="00E36C2A" w:rsidP="00DB67B2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//Check: Does the UE send a REGISTRATION REQUEST message, 5GS registration type IE set to Initial registration?</w:t>
            </w:r>
          </w:p>
          <w:p w14:paraId="44167748" w14:textId="77777777" w:rsidR="00E36C2A" w:rsidRPr="002D5EB6" w:rsidRDefault="00E36C2A" w:rsidP="00DB67B2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if (not </w:t>
            </w:r>
            <w:proofErr w:type="spellStart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>f_Check_NG_RegistrationReqMsg</w:t>
            </w:r>
            <w:proofErr w:type="spellEnd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(</w:t>
            </w:r>
            <w:proofErr w:type="spellStart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>v_GMM_MobilityInfo</w:t>
            </w:r>
            <w:proofErr w:type="spellEnd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, </w:t>
            </w:r>
            <w:proofErr w:type="spellStart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>v_ReceivedMsg.Pdu</w:t>
            </w:r>
            <w:proofErr w:type="spellEnd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, </w:t>
            </w:r>
            <w:proofErr w:type="spellStart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>Initial_NoSecurity</w:t>
            </w:r>
            <w:proofErr w:type="spellEnd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>,</w:t>
            </w:r>
          </w:p>
          <w:p w14:paraId="2CEAD94D" w14:textId="77777777" w:rsidR="00E36C2A" w:rsidRPr="002D5EB6" w:rsidRDefault="00E36C2A" w:rsidP="00DB67B2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                                                         f_NR5GC_GetMobileIdGUTI (</w:t>
            </w:r>
            <w:proofErr w:type="spellStart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>v_NGC_NASCellB</w:t>
            </w:r>
            <w:proofErr w:type="spellEnd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>, omit),/* @sic R5s190761 change 4.1 sic@ */</w:t>
            </w:r>
          </w:p>
          <w:p w14:paraId="489F3823" w14:textId="77777777" w:rsidR="00E36C2A" w:rsidRPr="002D5EB6" w:rsidRDefault="00E36C2A" w:rsidP="00DB67B2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                                                         </w:t>
            </w:r>
            <w:proofErr w:type="spellStart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>v_KeySetId</w:t>
            </w:r>
            <w:proofErr w:type="spellEnd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>,/* @sic R5s190761 change 4.1 sic@ */</w:t>
            </w:r>
          </w:p>
          <w:p w14:paraId="1F397667" w14:textId="77777777" w:rsidR="00E36C2A" w:rsidRPr="002D5EB6" w:rsidRDefault="00E36C2A" w:rsidP="00DB67B2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                                                         -,omit,-,-,-,</w:t>
            </w:r>
            <w:proofErr w:type="spellStart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>cr_NG_TAI</w:t>
            </w:r>
            <w:proofErr w:type="spellEnd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>(</w:t>
            </w:r>
            <w:proofErr w:type="spellStart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>v_PLMN</w:t>
            </w:r>
            <w:proofErr w:type="spellEnd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>, bit2oct(</w:t>
            </w:r>
            <w:proofErr w:type="spellStart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>v_TAC</w:t>
            </w:r>
            <w:proofErr w:type="spellEnd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>)))) {</w:t>
            </w:r>
          </w:p>
          <w:p w14:paraId="7A7FFF2B" w14:textId="77777777" w:rsidR="00E36C2A" w:rsidRPr="002D5EB6" w:rsidRDefault="00E36C2A" w:rsidP="00DB67B2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</w:t>
            </w:r>
            <w:proofErr w:type="spellStart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>f_NR_SetVerdictFailOrInconc</w:t>
            </w:r>
            <w:proofErr w:type="spellEnd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>(__FILE__, __LINE__, "Step 10 Failed");</w:t>
            </w:r>
          </w:p>
          <w:p w14:paraId="1B6D05D7" w14:textId="77777777" w:rsidR="00E36C2A" w:rsidRPr="002D5EB6" w:rsidRDefault="00E36C2A" w:rsidP="00DB67B2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}</w:t>
            </w:r>
          </w:p>
          <w:p w14:paraId="4085CE44" w14:textId="77777777" w:rsidR="00E36C2A" w:rsidRPr="002D5EB6" w:rsidRDefault="00E36C2A" w:rsidP="00DB67B2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</w:p>
          <w:p w14:paraId="6846D347" w14:textId="77777777" w:rsidR="00E36C2A" w:rsidRPr="002D5EB6" w:rsidRDefault="00E36C2A" w:rsidP="00DB67B2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//@siclog "Step 11" </w:t>
            </w:r>
            <w:proofErr w:type="spellStart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>siclog</w:t>
            </w:r>
            <w:proofErr w:type="spellEnd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>@</w:t>
            </w:r>
          </w:p>
          <w:p w14:paraId="00243D10" w14:textId="77777777" w:rsidR="00E36C2A" w:rsidRPr="002D5EB6" w:rsidRDefault="00E36C2A" w:rsidP="00DB67B2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//The SS transmits a SECURITY MODE COMMAND message indicating the </w:t>
            </w:r>
            <w:proofErr w:type="spellStart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>ngKSI</w:t>
            </w:r>
            <w:proofErr w:type="spellEnd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of the partial native 5G security context assigned in the AUTHENTICATION REQUEST message sent in step 3.</w:t>
            </w:r>
          </w:p>
          <w:p w14:paraId="0947425E" w14:textId="77777777" w:rsidR="00E36C2A" w:rsidRPr="002D5EB6" w:rsidRDefault="00E36C2A" w:rsidP="00DB67B2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if (px_NAS_5GC_AuthenticationType == AKA_5G) {// only send EAP message and ABBA for </w:t>
            </w:r>
            <w:proofErr w:type="spellStart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>for</w:t>
            </w:r>
            <w:proofErr w:type="spellEnd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EAP authentication</w:t>
            </w:r>
          </w:p>
          <w:p w14:paraId="0DC9C26E" w14:textId="77777777" w:rsidR="00E36C2A" w:rsidRPr="002D5EB6" w:rsidRDefault="00E36C2A" w:rsidP="00DB67B2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</w:t>
            </w:r>
            <w:proofErr w:type="spellStart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>v_EAP</w:t>
            </w:r>
            <w:proofErr w:type="spellEnd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:= omit;</w:t>
            </w:r>
          </w:p>
          <w:p w14:paraId="1034B33F" w14:textId="77777777" w:rsidR="00E36C2A" w:rsidRPr="002D5EB6" w:rsidRDefault="00E36C2A" w:rsidP="00DB67B2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</w:t>
            </w:r>
            <w:proofErr w:type="spellStart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>v_ABBA</w:t>
            </w:r>
            <w:proofErr w:type="spellEnd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:= omit;</w:t>
            </w:r>
          </w:p>
          <w:p w14:paraId="50CD3271" w14:textId="77777777" w:rsidR="00E36C2A" w:rsidRPr="002D5EB6" w:rsidRDefault="00E36C2A" w:rsidP="00DB67B2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}</w:t>
            </w:r>
          </w:p>
          <w:p w14:paraId="6B15043C" w14:textId="77777777" w:rsidR="00E36C2A" w:rsidRPr="002D5EB6" w:rsidRDefault="00E36C2A" w:rsidP="00DB67B2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</w:p>
          <w:p w14:paraId="2050589A" w14:textId="77777777" w:rsidR="00E36C2A" w:rsidRPr="002D5EB6" w:rsidRDefault="00E36C2A" w:rsidP="00DB67B2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</w:t>
            </w:r>
            <w:proofErr w:type="spellStart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>f_SS_NG_NAS_ConfigureSecurity</w:t>
            </w:r>
            <w:proofErr w:type="spellEnd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(NASCTRL, </w:t>
            </w:r>
            <w:proofErr w:type="spellStart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>v_SecurityParams.NAS_Integrity</w:t>
            </w:r>
            <w:proofErr w:type="spellEnd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, </w:t>
            </w:r>
            <w:proofErr w:type="spellStart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>v_SecurityParams.NAS_Ciphering</w:t>
            </w:r>
            <w:proofErr w:type="spellEnd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>, true); /* download security keys and reset NAS COUNT */</w:t>
            </w:r>
          </w:p>
          <w:p w14:paraId="4563C783" w14:textId="77777777" w:rsidR="00E36C2A" w:rsidRPr="002D5EB6" w:rsidRDefault="00E36C2A" w:rsidP="00DB67B2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</w:p>
          <w:p w14:paraId="1FE9D5F1" w14:textId="77777777" w:rsidR="00E36C2A" w:rsidRPr="002D5EB6" w:rsidRDefault="00E36C2A" w:rsidP="00DB67B2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</w:t>
            </w:r>
            <w:proofErr w:type="spellStart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>v_MsgToSend</w:t>
            </w:r>
            <w:proofErr w:type="spellEnd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:= </w:t>
            </w:r>
            <w:proofErr w:type="spellStart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>f_Get_NG_SecurityModeCmdMsg</w:t>
            </w:r>
            <w:proofErr w:type="spellEnd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>(</w:t>
            </w:r>
            <w:proofErr w:type="spellStart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>v_SecurityParams</w:t>
            </w:r>
            <w:proofErr w:type="spellEnd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>,</w:t>
            </w:r>
          </w:p>
          <w:p w14:paraId="68C140DC" w14:textId="77777777" w:rsidR="00E36C2A" w:rsidRPr="002D5EB6" w:rsidRDefault="00E36C2A" w:rsidP="00DB67B2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                                         </w:t>
            </w:r>
            <w:proofErr w:type="spellStart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>Initial_Secure</w:t>
            </w:r>
            <w:proofErr w:type="spellEnd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>,</w:t>
            </w:r>
          </w:p>
          <w:p w14:paraId="58E22E9B" w14:textId="77777777" w:rsidR="00E36C2A" w:rsidRPr="002D5EB6" w:rsidRDefault="00E36C2A" w:rsidP="00DB67B2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                                         </w:t>
            </w:r>
            <w:proofErr w:type="spellStart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>v_GMM_MobilityInfo</w:t>
            </w:r>
            <w:proofErr w:type="spellEnd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>,</w:t>
            </w:r>
          </w:p>
          <w:p w14:paraId="7822E5B8" w14:textId="77777777" w:rsidR="00E36C2A" w:rsidRPr="002D5EB6" w:rsidRDefault="00E36C2A" w:rsidP="00DB67B2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                                         false,</w:t>
            </w:r>
          </w:p>
          <w:p w14:paraId="6DD3B5E2" w14:textId="77777777" w:rsidR="00E36C2A" w:rsidRPr="002D5EB6" w:rsidRDefault="00E36C2A" w:rsidP="00DB67B2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                                         omit,</w:t>
            </w:r>
          </w:p>
          <w:p w14:paraId="6DF58A9F" w14:textId="77777777" w:rsidR="00E36C2A" w:rsidRPr="002D5EB6" w:rsidRDefault="00E36C2A" w:rsidP="00DB67B2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                                         </w:t>
            </w:r>
            <w:proofErr w:type="spellStart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>v_EAP</w:t>
            </w:r>
            <w:proofErr w:type="spellEnd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>,</w:t>
            </w:r>
          </w:p>
          <w:p w14:paraId="7FD3E8C6" w14:textId="77777777" w:rsidR="00E36C2A" w:rsidRPr="002D5EB6" w:rsidRDefault="00E36C2A" w:rsidP="00DB67B2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                                         </w:t>
            </w:r>
            <w:proofErr w:type="spellStart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>v_ABBA</w:t>
            </w:r>
            <w:proofErr w:type="spellEnd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>);</w:t>
            </w:r>
          </w:p>
          <w:p w14:paraId="7F95ED3C" w14:textId="77777777" w:rsidR="00E36C2A" w:rsidRPr="002D5EB6" w:rsidRDefault="00E36C2A" w:rsidP="00DB67B2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// send SECURITY MODE COMMAND</w:t>
            </w:r>
          </w:p>
          <w:p w14:paraId="35BB19FF" w14:textId="77777777" w:rsidR="00E36C2A" w:rsidRPr="002D5EB6" w:rsidRDefault="00E36C2A" w:rsidP="00DB67B2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</w:t>
            </w:r>
            <w:proofErr w:type="spellStart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>SRB.send</w:t>
            </w:r>
            <w:proofErr w:type="spellEnd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>(</w:t>
            </w:r>
            <w:proofErr w:type="spellStart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>cas_NR_SRB_NasPdu_REQ</w:t>
            </w:r>
            <w:proofErr w:type="spellEnd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>(</w:t>
            </w:r>
            <w:proofErr w:type="spellStart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>v_NGC_NASCellB</w:t>
            </w:r>
            <w:proofErr w:type="spellEnd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, tsc_NR_RbId_SRB1, -, </w:t>
            </w:r>
            <w:proofErr w:type="spellStart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>cs_NG_NAS_Request</w:t>
            </w:r>
            <w:proofErr w:type="spellEnd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>(</w:t>
            </w:r>
            <w:proofErr w:type="spellStart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>tsc_SHT_IntegrityProtected_NewSecurityContext</w:t>
            </w:r>
            <w:proofErr w:type="spellEnd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, </w:t>
            </w:r>
            <w:proofErr w:type="spellStart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>v_MsgToSend</w:t>
            </w:r>
            <w:proofErr w:type="spellEnd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>)));</w:t>
            </w:r>
          </w:p>
          <w:p w14:paraId="65E12792" w14:textId="77777777" w:rsidR="00E36C2A" w:rsidRPr="002D5EB6" w:rsidRDefault="00E36C2A" w:rsidP="00DB67B2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lastRenderedPageBreak/>
              <w:t xml:space="preserve">    //@siclog "Step 12" </w:t>
            </w:r>
            <w:proofErr w:type="spellStart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>siclog</w:t>
            </w:r>
            <w:proofErr w:type="spellEnd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>@</w:t>
            </w:r>
          </w:p>
          <w:p w14:paraId="09B80760" w14:textId="77777777" w:rsidR="00E36C2A" w:rsidRPr="002D5EB6" w:rsidRDefault="00E36C2A" w:rsidP="00DB67B2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//The UE transmits a SECURITY MODE REJECT message.</w:t>
            </w:r>
          </w:p>
          <w:p w14:paraId="73FFA099" w14:textId="77777777" w:rsidR="00E36C2A" w:rsidRPr="002D5EB6" w:rsidRDefault="00E36C2A" w:rsidP="00DB67B2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</w:t>
            </w:r>
            <w:proofErr w:type="spellStart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>SRB.receive</w:t>
            </w:r>
            <w:proofErr w:type="spellEnd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>(</w:t>
            </w:r>
            <w:proofErr w:type="spellStart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>car_NR_SRB_NasPdu_IND</w:t>
            </w:r>
            <w:proofErr w:type="spellEnd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>(</w:t>
            </w:r>
            <w:proofErr w:type="spellStart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>v_NGC_NASCellB</w:t>
            </w:r>
            <w:proofErr w:type="spellEnd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>,</w:t>
            </w:r>
          </w:p>
          <w:p w14:paraId="30C10CA9" w14:textId="77777777" w:rsidR="00E36C2A" w:rsidRPr="002D5EB6" w:rsidRDefault="00E36C2A" w:rsidP="00DB67B2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                                tsc_NR_RbId_SRB1,</w:t>
            </w:r>
          </w:p>
          <w:p w14:paraId="790F8BA1" w14:textId="77777777" w:rsidR="00E36C2A" w:rsidRPr="002D5EB6" w:rsidRDefault="00E36C2A" w:rsidP="00DB67B2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                                </w:t>
            </w:r>
            <w:proofErr w:type="spellStart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>cr_NG_NAS_Ind</w:t>
            </w:r>
            <w:proofErr w:type="spellEnd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>(</w:t>
            </w:r>
            <w:proofErr w:type="spellStart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>tsc_SHT_IntegrityProtected</w:t>
            </w:r>
            <w:proofErr w:type="spellEnd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))) -&gt; value </w:t>
            </w:r>
            <w:proofErr w:type="spellStart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>v_ReceivedAsp</w:t>
            </w:r>
            <w:proofErr w:type="spellEnd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>;/* @sic R5s190761 change 4.1 sic@ */</w:t>
            </w:r>
          </w:p>
          <w:p w14:paraId="646C9054" w14:textId="77777777" w:rsidR="00E36C2A" w:rsidRPr="002D5EB6" w:rsidRDefault="00E36C2A" w:rsidP="00DB67B2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if (not match (</w:t>
            </w:r>
            <w:proofErr w:type="spellStart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>v_ReceivedAsp.Signalling.Nas</w:t>
            </w:r>
            <w:proofErr w:type="spellEnd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>[0].</w:t>
            </w:r>
            <w:proofErr w:type="spellStart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>Pdu.Msg</w:t>
            </w:r>
            <w:proofErr w:type="spellEnd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, </w:t>
            </w:r>
            <w:proofErr w:type="spellStart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>cr_NG_SECURITY_MODE_REJECT</w:t>
            </w:r>
            <w:proofErr w:type="spellEnd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>(</w:t>
            </w:r>
            <w:proofErr w:type="spellStart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>cr_GMM_GSM_Cause</w:t>
            </w:r>
            <w:proofErr w:type="spellEnd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>(omit, '00011000'B)))) {</w:t>
            </w:r>
          </w:p>
          <w:p w14:paraId="33E9D5A3" w14:textId="77777777" w:rsidR="00E36C2A" w:rsidRPr="002D5EB6" w:rsidRDefault="00E36C2A" w:rsidP="00DB67B2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</w:t>
            </w:r>
            <w:proofErr w:type="spellStart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>f_NR_SetVerdictFailOrInconc</w:t>
            </w:r>
            <w:proofErr w:type="spellEnd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>(__FILE__, __LINE__, "Step 12");</w:t>
            </w:r>
          </w:p>
          <w:p w14:paraId="2CB59001" w14:textId="77777777" w:rsidR="00E36C2A" w:rsidRPr="002D5EB6" w:rsidRDefault="00E36C2A" w:rsidP="00DB67B2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} else {</w:t>
            </w:r>
          </w:p>
          <w:p w14:paraId="4C623C45" w14:textId="77777777" w:rsidR="00E36C2A" w:rsidRPr="002D5EB6" w:rsidRDefault="00E36C2A" w:rsidP="00DB67B2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</w:t>
            </w:r>
            <w:proofErr w:type="spellStart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>f_NR_PreliminaryPass</w:t>
            </w:r>
            <w:proofErr w:type="spellEnd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>(__FILE__, __LINE__, "Step 12");</w:t>
            </w:r>
          </w:p>
          <w:p w14:paraId="6FAF0EF6" w14:textId="77777777" w:rsidR="00E36C2A" w:rsidRPr="002D5EB6" w:rsidRDefault="00E36C2A" w:rsidP="00DB67B2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}</w:t>
            </w:r>
          </w:p>
          <w:p w14:paraId="29DDE2CA" w14:textId="77777777" w:rsidR="00E36C2A" w:rsidRPr="002D5EB6" w:rsidRDefault="00E36C2A" w:rsidP="00DB67B2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</w:t>
            </w:r>
          </w:p>
          <w:p w14:paraId="405216C1" w14:textId="77777777" w:rsidR="00E36C2A" w:rsidRPr="002D5EB6" w:rsidRDefault="00E36C2A" w:rsidP="00DB67B2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</w:t>
            </w:r>
          </w:p>
          <w:p w14:paraId="283FCCDF" w14:textId="77777777" w:rsidR="00E36C2A" w:rsidRPr="002D5EB6" w:rsidRDefault="00E36C2A" w:rsidP="00DB67B2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  //@siclog "13-27a1" </w:t>
            </w:r>
            <w:proofErr w:type="spellStart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>siclog</w:t>
            </w:r>
            <w:proofErr w:type="spellEnd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>@</w:t>
            </w:r>
          </w:p>
          <w:p w14:paraId="32A349EC" w14:textId="77777777" w:rsidR="00E36C2A" w:rsidRPr="002D5EB6" w:rsidRDefault="00E36C2A" w:rsidP="00DB67B2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//Steps 5-19a1 from the generic procedure for UE initial Registration as specified in TS 38.508-1 [4], subclause 4.5.2, Table 4.5.2.2-2 (connectivity NR) take place.</w:t>
            </w:r>
          </w:p>
          <w:p w14:paraId="3D57C471" w14:textId="77777777" w:rsidR="00E36C2A" w:rsidRPr="002D5EB6" w:rsidRDefault="00E36C2A" w:rsidP="00DB67B2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/* @sic R5s190761 change 4.1 sic@ */</w:t>
            </w:r>
          </w:p>
          <w:p w14:paraId="6B17F77E" w14:textId="77777777" w:rsidR="00E36C2A" w:rsidRPr="002D5EB6" w:rsidRDefault="00E36C2A" w:rsidP="00DB67B2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vc_NR5GC_Global.Security := </w:t>
            </w:r>
            <w:proofErr w:type="spellStart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>v_SecurityParams_save</w:t>
            </w:r>
            <w:proofErr w:type="spellEnd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>;</w:t>
            </w:r>
          </w:p>
          <w:p w14:paraId="117E91D1" w14:textId="77777777" w:rsidR="00E36C2A" w:rsidRPr="002D5EB6" w:rsidRDefault="00E36C2A" w:rsidP="00DB67B2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</w:t>
            </w:r>
            <w:proofErr w:type="spellStart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>vc_NR_Global.Security</w:t>
            </w:r>
            <w:proofErr w:type="spellEnd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:= </w:t>
            </w:r>
            <w:proofErr w:type="spellStart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>v_RRC_SecurityParams_save</w:t>
            </w:r>
            <w:proofErr w:type="spellEnd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>;</w:t>
            </w:r>
          </w:p>
          <w:p w14:paraId="3FACA7E9" w14:textId="77777777" w:rsidR="00E36C2A" w:rsidRPr="002D5EB6" w:rsidRDefault="00E36C2A" w:rsidP="00DB67B2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f_SS_NG_NAS_CountSet(NASCTRL,f_NasSecurity_IncrementCOUNT(v_NasCountInfo_save.DL), </w:t>
            </w:r>
            <w:proofErr w:type="spellStart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>f_NasSecurity_IncrementCOUNT</w:t>
            </w:r>
            <w:proofErr w:type="spellEnd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>(</w:t>
            </w:r>
            <w:proofErr w:type="spellStart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>v_NasCountInfo_save.UL</w:t>
            </w:r>
            <w:proofErr w:type="spellEnd"/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>));</w:t>
            </w:r>
          </w:p>
          <w:p w14:paraId="5DB27D32" w14:textId="77777777" w:rsidR="00E36C2A" w:rsidRPr="002D5EB6" w:rsidRDefault="00E36C2A" w:rsidP="00DB67B2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</w:p>
          <w:p w14:paraId="2379C20E" w14:textId="77777777" w:rsidR="00E36C2A" w:rsidRPr="002D5EB6" w:rsidRDefault="00E36C2A" w:rsidP="00DB67B2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f_NR5GC_RRC_Idle_Steps5_20 (v_GMM_MobilityInfo,v_NGC_NASCellB,v_ReceivedMsg,TESTMode_OFF,noRrcConnectionRelease);</w:t>
            </w:r>
          </w:p>
          <w:p w14:paraId="1116533A" w14:textId="77777777" w:rsidR="00E36C2A" w:rsidRPr="002D5EB6" w:rsidRDefault="00E36C2A" w:rsidP="00DB67B2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}//End of 9_1_5_2_8 test body</w:t>
            </w:r>
          </w:p>
          <w:p w14:paraId="20839E21" w14:textId="77777777" w:rsidR="00E36C2A" w:rsidRPr="002D5EB6" w:rsidRDefault="00E36C2A" w:rsidP="00DB67B2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</w:t>
            </w:r>
          </w:p>
          <w:p w14:paraId="74562B75" w14:textId="77777777" w:rsidR="00E36C2A" w:rsidRPr="002D5EB6" w:rsidRDefault="00E36C2A" w:rsidP="00DB67B2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//TC_9_1_5_2_9 : Void @sic R5-211333 sic@</w:t>
            </w:r>
          </w:p>
          <w:p w14:paraId="28CE0EAF" w14:textId="77777777" w:rsidR="00E36C2A" w:rsidRPr="002D5EB6" w:rsidRDefault="00E36C2A" w:rsidP="00DB67B2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</w:t>
            </w:r>
          </w:p>
          <w:p w14:paraId="041607B3" w14:textId="77777777" w:rsidR="00E36C2A" w:rsidRDefault="00E36C2A" w:rsidP="00DB67B2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2D5EB6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}//End of Module</w:t>
            </w:r>
          </w:p>
          <w:p w14:paraId="5C321360" w14:textId="77777777" w:rsidR="00E36C2A" w:rsidRDefault="00E36C2A" w:rsidP="00DB67B2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</w:p>
        </w:tc>
      </w:tr>
    </w:tbl>
    <w:p w14:paraId="092FDF6E" w14:textId="2F3C7A9D" w:rsidR="00E36C2A" w:rsidRDefault="00E36C2A" w:rsidP="00E36C2A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b/>
          <w:lang w:val="en-US" w:eastAsia="zh-CN"/>
        </w:rPr>
      </w:pPr>
      <w:bookmarkStart w:id="8" w:name="_Toc93426998"/>
      <w:r>
        <w:rPr>
          <w:b/>
          <w:lang w:val="en-US"/>
        </w:rPr>
        <w:lastRenderedPageBreak/>
        <w:t>2.</w:t>
      </w:r>
      <w:r w:rsidR="00B95809">
        <w:rPr>
          <w:b/>
          <w:lang w:val="en-US"/>
        </w:rPr>
        <w:t>2</w:t>
      </w:r>
      <w:r>
        <w:rPr>
          <w:b/>
          <w:lang w:val="en-US"/>
        </w:rPr>
        <w:t xml:space="preserve"> </w:t>
      </w:r>
      <w:r>
        <w:rPr>
          <w:b/>
          <w:lang w:val="pt-BR"/>
        </w:rPr>
        <w:t xml:space="preserve">Change </w:t>
      </w:r>
      <w:r w:rsidR="00B95809">
        <w:rPr>
          <w:b/>
          <w:lang w:val="en-US"/>
        </w:rPr>
        <w:t>2</w:t>
      </w:r>
      <w:bookmarkEnd w:id="8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E36C2A" w14:paraId="353B6E18" w14:textId="77777777" w:rsidTr="00DB67B2">
        <w:trPr>
          <w:trHeight w:val="447"/>
        </w:trPr>
        <w:tc>
          <w:tcPr>
            <w:tcW w:w="1985" w:type="dxa"/>
          </w:tcPr>
          <w:p w14:paraId="0C9B3031" w14:textId="77777777" w:rsidR="00E36C2A" w:rsidRDefault="00E36C2A" w:rsidP="00DB67B2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 w:hint="eastAsia"/>
                <w:b/>
                <w:lang w:val="en-US" w:eastAsia="zh-CN"/>
              </w:rPr>
              <w:t>Function</w:t>
            </w:r>
            <w:r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3894883D" w14:textId="77777777" w:rsidR="00E36C2A" w:rsidRDefault="00E36C2A" w:rsidP="00DB67B2">
            <w:pPr>
              <w:spacing w:after="0"/>
              <w:rPr>
                <w:rFonts w:ascii="Arial" w:hAnsi="Arial" w:cs="Arial"/>
                <w:color w:val="000000"/>
                <w:lang w:eastAsia="zh-CN"/>
              </w:rPr>
            </w:pPr>
            <w:r w:rsidRPr="00810E28">
              <w:rPr>
                <w:rFonts w:ascii="Arial" w:hAnsi="Arial" w:cs="Arial"/>
                <w:sz w:val="21"/>
                <w:szCs w:val="22"/>
                <w:lang w:val="en-US" w:eastAsia="en-GB"/>
              </w:rPr>
              <w:t>fl_TC_9_1_5_2_7_TestBody</w:t>
            </w:r>
          </w:p>
        </w:tc>
      </w:tr>
      <w:tr w:rsidR="00E36C2A" w14:paraId="3E380F80" w14:textId="77777777" w:rsidTr="00DB67B2">
        <w:trPr>
          <w:trHeight w:val="549"/>
        </w:trPr>
        <w:tc>
          <w:tcPr>
            <w:tcW w:w="1985" w:type="dxa"/>
          </w:tcPr>
          <w:p w14:paraId="43FB51B4" w14:textId="77777777" w:rsidR="00E36C2A" w:rsidRDefault="00E36C2A" w:rsidP="00DB67B2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1B7A4F11" w14:textId="309A63E8" w:rsidR="00E36C2A" w:rsidRDefault="00E36C2A" w:rsidP="00DB67B2">
            <w:pPr>
              <w:pStyle w:val="CRCoverPage"/>
              <w:spacing w:after="0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 xml:space="preserve">At Step 3 </w:t>
            </w:r>
            <w:r w:rsidRPr="003278BB">
              <w:t>The SS transmits a REGISTRATION REJECT message including 5GMM cause value #9 (UE identity cannot be derived by the network)</w:t>
            </w:r>
            <w:r>
              <w:t xml:space="preserve"> </w:t>
            </w:r>
            <w:r>
              <w:rPr>
                <w:rFonts w:cs="Arial"/>
                <w:color w:val="000000"/>
                <w:lang w:eastAsia="zh-CN"/>
              </w:rPr>
              <w:t xml:space="preserve">and </w:t>
            </w:r>
            <w:r w:rsidR="00B61874">
              <w:rPr>
                <w:rFonts w:cs="Arial"/>
                <w:color w:val="000000"/>
                <w:lang w:eastAsia="zh-CN"/>
              </w:rPr>
              <w:t>so</w:t>
            </w:r>
            <w:r>
              <w:rPr>
                <w:rFonts w:cs="Arial"/>
                <w:color w:val="000000"/>
                <w:lang w:eastAsia="zh-CN"/>
              </w:rPr>
              <w:t xml:space="preserve"> an IMS enabled UE will perform IMS registration again during the step 5 for initial Registration procedure.</w:t>
            </w:r>
          </w:p>
        </w:tc>
      </w:tr>
      <w:tr w:rsidR="00E36C2A" w14:paraId="0C410EEE" w14:textId="77777777" w:rsidTr="00DB67B2">
        <w:tc>
          <w:tcPr>
            <w:tcW w:w="1985" w:type="dxa"/>
          </w:tcPr>
          <w:p w14:paraId="07B7708E" w14:textId="77777777" w:rsidR="00E36C2A" w:rsidRDefault="00E36C2A" w:rsidP="00DB67B2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23659CE7" w14:textId="0A688DCD" w:rsidR="00E36C2A" w:rsidRDefault="00E36C2A" w:rsidP="00DB67B2">
            <w:pPr>
              <w:pStyle w:val="CRCoverPage"/>
              <w:spacing w:after="0"/>
              <w:rPr>
                <w:rFonts w:cs="Arial"/>
                <w:color w:val="000000"/>
                <w:lang w:eastAsia="zh-CN"/>
              </w:rPr>
            </w:pPr>
            <w:r>
              <w:rPr>
                <w:bCs/>
                <w:lang w:val="en-US" w:eastAsia="en-GB"/>
              </w:rPr>
              <w:t xml:space="preserve">Reset IMS component to allow </w:t>
            </w:r>
            <w:r w:rsidR="00B61874">
              <w:rPr>
                <w:bCs/>
                <w:lang w:val="en-US" w:eastAsia="en-GB"/>
              </w:rPr>
              <w:t xml:space="preserve">new </w:t>
            </w:r>
            <w:r>
              <w:rPr>
                <w:bCs/>
                <w:lang w:val="en-US" w:eastAsia="en-GB"/>
              </w:rPr>
              <w:t>IMS registration.</w:t>
            </w:r>
          </w:p>
        </w:tc>
      </w:tr>
      <w:tr w:rsidR="00E36C2A" w14:paraId="73696604" w14:textId="77777777" w:rsidTr="00DB67B2">
        <w:tc>
          <w:tcPr>
            <w:tcW w:w="1985" w:type="dxa"/>
          </w:tcPr>
          <w:p w14:paraId="36E67F1A" w14:textId="77777777" w:rsidR="00E36C2A" w:rsidRDefault="00E36C2A" w:rsidP="00DB67B2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43A6DC97" w14:textId="77777777" w:rsidR="00E36C2A" w:rsidRDefault="00E36C2A" w:rsidP="00DB67B2">
            <w:pPr>
              <w:spacing w:after="0"/>
              <w:rPr>
                <w:rFonts w:ascii="Arial" w:hAnsi="Arial" w:cs="Arial"/>
                <w:color w:val="000000"/>
              </w:rPr>
            </w:pPr>
            <w:r w:rsidRPr="002D5EB6">
              <w:rPr>
                <w:rFonts w:ascii="Arial" w:hAnsi="Arial" w:cs="Arial"/>
                <w:color w:val="000000"/>
              </w:rPr>
              <w:t>Mobility_Registration_NR5GC.ttcn</w:t>
            </w:r>
          </w:p>
        </w:tc>
      </w:tr>
      <w:tr w:rsidR="00E36C2A" w14:paraId="4E815B1F" w14:textId="77777777" w:rsidTr="00DB67B2">
        <w:tc>
          <w:tcPr>
            <w:tcW w:w="1985" w:type="dxa"/>
          </w:tcPr>
          <w:p w14:paraId="2D7BAD80" w14:textId="77777777" w:rsidR="00E36C2A" w:rsidRDefault="00E36C2A" w:rsidP="00DB67B2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7CBBDFB0" w14:textId="77777777" w:rsidR="00E36C2A" w:rsidRDefault="00E36C2A" w:rsidP="00DB67B2">
            <w:pPr>
              <w:rPr>
                <w:rFonts w:ascii="Arial" w:hAnsi="Arial"/>
                <w:highlight w:val="cyan"/>
              </w:rPr>
            </w:pPr>
          </w:p>
        </w:tc>
      </w:tr>
    </w:tbl>
    <w:p w14:paraId="53919B96" w14:textId="77777777" w:rsidR="00E36C2A" w:rsidRDefault="00E36C2A" w:rsidP="00E36C2A"/>
    <w:p w14:paraId="140AB5D7" w14:textId="77777777" w:rsidR="00E36C2A" w:rsidRDefault="00E36C2A" w:rsidP="00E36C2A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E36C2A" w14:paraId="6B859CB4" w14:textId="77777777" w:rsidTr="00DB67B2">
        <w:tc>
          <w:tcPr>
            <w:tcW w:w="9855" w:type="dxa"/>
          </w:tcPr>
          <w:p w14:paraId="79EEC59B" w14:textId="77777777" w:rsidR="00E36C2A" w:rsidRPr="00810E28" w:rsidRDefault="00E36C2A" w:rsidP="00DB67B2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810E28">
              <w:rPr>
                <w:rFonts w:ascii="Arial" w:hAnsi="Arial"/>
                <w:bCs/>
                <w:lang w:val="en-US" w:eastAsia="en-GB"/>
              </w:rPr>
              <w:t>function fl_TC_9_1_5_2_7_TestBody() runs on NR5GC_PTC</w:t>
            </w:r>
          </w:p>
          <w:p w14:paraId="581FB69B" w14:textId="77777777" w:rsidR="00E36C2A" w:rsidRPr="00810E28" w:rsidRDefault="00E36C2A" w:rsidP="00DB67B2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810E28">
              <w:rPr>
                <w:rFonts w:ascii="Arial" w:hAnsi="Arial"/>
                <w:bCs/>
                <w:lang w:val="en-US" w:eastAsia="en-GB"/>
              </w:rPr>
              <w:t xml:space="preserve">  {</w:t>
            </w:r>
          </w:p>
          <w:p w14:paraId="53AD3658" w14:textId="77777777" w:rsidR="00E36C2A" w:rsidRPr="00810E28" w:rsidRDefault="00E36C2A" w:rsidP="00DB67B2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810E28">
              <w:rPr>
                <w:rFonts w:ascii="Arial" w:hAnsi="Arial"/>
                <w:bCs/>
                <w:lang w:val="en-US" w:eastAsia="en-GB"/>
              </w:rPr>
              <w:t xml:space="preserve">    var </w:t>
            </w:r>
            <w:proofErr w:type="spellStart"/>
            <w:r w:rsidRPr="00810E28">
              <w:rPr>
                <w:rFonts w:ascii="Arial" w:hAnsi="Arial"/>
                <w:bCs/>
                <w:lang w:val="en-US" w:eastAsia="en-GB"/>
              </w:rPr>
              <w:t>NR_CellId_Type</w:t>
            </w:r>
            <w:proofErr w:type="spellEnd"/>
            <w:r w:rsidRPr="00810E28">
              <w:rPr>
                <w:rFonts w:ascii="Arial" w:hAnsi="Arial"/>
                <w:bCs/>
                <w:lang w:val="en-US" w:eastAsia="en-GB"/>
              </w:rPr>
              <w:t xml:space="preserve"> </w:t>
            </w:r>
            <w:proofErr w:type="spellStart"/>
            <w:r w:rsidRPr="00810E28">
              <w:rPr>
                <w:rFonts w:ascii="Arial" w:hAnsi="Arial"/>
                <w:bCs/>
                <w:lang w:val="en-US" w:eastAsia="en-GB"/>
              </w:rPr>
              <w:t>v_NGC_NASCellA</w:t>
            </w:r>
            <w:proofErr w:type="spellEnd"/>
            <w:r w:rsidRPr="00810E28">
              <w:rPr>
                <w:rFonts w:ascii="Arial" w:hAnsi="Arial"/>
                <w:bCs/>
                <w:lang w:val="en-US" w:eastAsia="en-GB"/>
              </w:rPr>
              <w:t xml:space="preserve"> := f_NR5GC_MapNASCell(</w:t>
            </w:r>
            <w:proofErr w:type="spellStart"/>
            <w:r w:rsidRPr="00810E28">
              <w:rPr>
                <w:rFonts w:ascii="Arial" w:hAnsi="Arial"/>
                <w:bCs/>
                <w:lang w:val="en-US" w:eastAsia="en-GB"/>
              </w:rPr>
              <w:t>ngc_CellA</w:t>
            </w:r>
            <w:proofErr w:type="spellEnd"/>
            <w:r w:rsidRPr="00810E28">
              <w:rPr>
                <w:rFonts w:ascii="Arial" w:hAnsi="Arial"/>
                <w:bCs/>
                <w:lang w:val="en-US" w:eastAsia="en-GB"/>
              </w:rPr>
              <w:t xml:space="preserve">, </w:t>
            </w:r>
            <w:proofErr w:type="spellStart"/>
            <w:r w:rsidRPr="00810E28">
              <w:rPr>
                <w:rFonts w:ascii="Arial" w:hAnsi="Arial"/>
                <w:bCs/>
                <w:lang w:val="en-US" w:eastAsia="en-GB"/>
              </w:rPr>
              <w:t>NG_AllCellsOnSamePLMN</w:t>
            </w:r>
            <w:proofErr w:type="spellEnd"/>
            <w:r w:rsidRPr="00810E28">
              <w:rPr>
                <w:rFonts w:ascii="Arial" w:hAnsi="Arial"/>
                <w:bCs/>
                <w:lang w:val="en-US" w:eastAsia="en-GB"/>
              </w:rPr>
              <w:t>);</w:t>
            </w:r>
          </w:p>
          <w:p w14:paraId="370AA63C" w14:textId="77777777" w:rsidR="00E36C2A" w:rsidRPr="00810E28" w:rsidRDefault="00E36C2A" w:rsidP="00DB67B2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810E28">
              <w:rPr>
                <w:rFonts w:ascii="Arial" w:hAnsi="Arial"/>
                <w:bCs/>
                <w:lang w:val="en-US" w:eastAsia="en-GB"/>
              </w:rPr>
              <w:t xml:space="preserve">    var </w:t>
            </w:r>
            <w:proofErr w:type="spellStart"/>
            <w:r w:rsidRPr="00810E28">
              <w:rPr>
                <w:rFonts w:ascii="Arial" w:hAnsi="Arial"/>
                <w:bCs/>
                <w:lang w:val="en-US" w:eastAsia="en-GB"/>
              </w:rPr>
              <w:t>GMM_MobilityInfo_Type</w:t>
            </w:r>
            <w:proofErr w:type="spellEnd"/>
            <w:r w:rsidRPr="00810E28">
              <w:rPr>
                <w:rFonts w:ascii="Arial" w:hAnsi="Arial"/>
                <w:bCs/>
                <w:lang w:val="en-US" w:eastAsia="en-GB"/>
              </w:rPr>
              <w:t xml:space="preserve"> </w:t>
            </w:r>
            <w:proofErr w:type="spellStart"/>
            <w:r w:rsidRPr="00810E28">
              <w:rPr>
                <w:rFonts w:ascii="Arial" w:hAnsi="Arial"/>
                <w:bCs/>
                <w:lang w:val="en-US" w:eastAsia="en-GB"/>
              </w:rPr>
              <w:t>v_GMM_MobilityInfo</w:t>
            </w:r>
            <w:proofErr w:type="spellEnd"/>
            <w:r w:rsidRPr="00810E28">
              <w:rPr>
                <w:rFonts w:ascii="Arial" w:hAnsi="Arial"/>
                <w:bCs/>
                <w:lang w:val="en-US" w:eastAsia="en-GB"/>
              </w:rPr>
              <w:t>;</w:t>
            </w:r>
          </w:p>
          <w:p w14:paraId="2E982497" w14:textId="77777777" w:rsidR="00E36C2A" w:rsidRPr="00810E28" w:rsidRDefault="00E36C2A" w:rsidP="00DB67B2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810E28">
              <w:rPr>
                <w:rFonts w:ascii="Arial" w:hAnsi="Arial"/>
                <w:bCs/>
                <w:lang w:val="en-US" w:eastAsia="en-GB"/>
              </w:rPr>
              <w:t xml:space="preserve">    var </w:t>
            </w:r>
            <w:proofErr w:type="spellStart"/>
            <w:r w:rsidRPr="00810E28">
              <w:rPr>
                <w:rFonts w:ascii="Arial" w:hAnsi="Arial"/>
                <w:bCs/>
                <w:lang w:val="en-US" w:eastAsia="en-GB"/>
              </w:rPr>
              <w:t>NG_NAS_MSG_Indication_Type</w:t>
            </w:r>
            <w:proofErr w:type="spellEnd"/>
            <w:r w:rsidRPr="00810E28">
              <w:rPr>
                <w:rFonts w:ascii="Arial" w:hAnsi="Arial"/>
                <w:bCs/>
                <w:lang w:val="en-US" w:eastAsia="en-GB"/>
              </w:rPr>
              <w:t xml:space="preserve"> </w:t>
            </w:r>
            <w:proofErr w:type="spellStart"/>
            <w:r w:rsidRPr="00810E28">
              <w:rPr>
                <w:rFonts w:ascii="Arial" w:hAnsi="Arial"/>
                <w:bCs/>
                <w:lang w:val="en-US" w:eastAsia="en-GB"/>
              </w:rPr>
              <w:t>v_ReceivedMsg</w:t>
            </w:r>
            <w:proofErr w:type="spellEnd"/>
            <w:r w:rsidRPr="00810E28">
              <w:rPr>
                <w:rFonts w:ascii="Arial" w:hAnsi="Arial"/>
                <w:bCs/>
                <w:lang w:val="en-US" w:eastAsia="en-GB"/>
              </w:rPr>
              <w:t>;</w:t>
            </w:r>
          </w:p>
          <w:p w14:paraId="1DC071B3" w14:textId="77777777" w:rsidR="00E36C2A" w:rsidRPr="00810E28" w:rsidRDefault="00E36C2A" w:rsidP="00DB67B2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810E28">
              <w:rPr>
                <w:rFonts w:ascii="Arial" w:hAnsi="Arial"/>
                <w:bCs/>
                <w:lang w:val="en-US" w:eastAsia="en-GB"/>
              </w:rPr>
              <w:t xml:space="preserve">    var float v_T3512_delay := </w:t>
            </w:r>
            <w:proofErr w:type="spellStart"/>
            <w:r w:rsidRPr="00810E28">
              <w:rPr>
                <w:rFonts w:ascii="Arial" w:hAnsi="Arial"/>
                <w:bCs/>
                <w:lang w:val="en-US" w:eastAsia="en-GB"/>
              </w:rPr>
              <w:t>f_NR_SetTimerToleranceMin</w:t>
            </w:r>
            <w:proofErr w:type="spellEnd"/>
            <w:r w:rsidRPr="00810E28">
              <w:rPr>
                <w:rFonts w:ascii="Arial" w:hAnsi="Arial"/>
                <w:bCs/>
                <w:lang w:val="en-US" w:eastAsia="en-GB"/>
              </w:rPr>
              <w:t>(</w:t>
            </w:r>
            <w:proofErr w:type="spellStart"/>
            <w:r w:rsidRPr="00810E28">
              <w:rPr>
                <w:rFonts w:ascii="Arial" w:hAnsi="Arial"/>
                <w:bCs/>
                <w:lang w:val="en-US" w:eastAsia="en-GB"/>
              </w:rPr>
              <w:t>v_NGC_NASCellA</w:t>
            </w:r>
            <w:proofErr w:type="spellEnd"/>
            <w:r w:rsidRPr="00810E28">
              <w:rPr>
                <w:rFonts w:ascii="Arial" w:hAnsi="Arial"/>
                <w:bCs/>
                <w:lang w:val="en-US" w:eastAsia="en-GB"/>
              </w:rPr>
              <w:t>, nasTimer,25.0);</w:t>
            </w:r>
          </w:p>
          <w:p w14:paraId="7AD6A662" w14:textId="77777777" w:rsidR="00E36C2A" w:rsidRPr="00810E28" w:rsidRDefault="00E36C2A" w:rsidP="00DB67B2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</w:p>
          <w:p w14:paraId="17B9ECF3" w14:textId="77777777" w:rsidR="00E36C2A" w:rsidRPr="00810E28" w:rsidRDefault="00E36C2A" w:rsidP="00DB67B2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810E28">
              <w:rPr>
                <w:rFonts w:ascii="Arial" w:hAnsi="Arial"/>
                <w:bCs/>
                <w:lang w:val="en-US" w:eastAsia="en-GB"/>
              </w:rPr>
              <w:lastRenderedPageBreak/>
              <w:t xml:space="preserve">    //@siclog "Step 1" </w:t>
            </w:r>
            <w:proofErr w:type="spellStart"/>
            <w:r w:rsidRPr="00810E28">
              <w:rPr>
                <w:rFonts w:ascii="Arial" w:hAnsi="Arial"/>
                <w:bCs/>
                <w:lang w:val="en-US" w:eastAsia="en-GB"/>
              </w:rPr>
              <w:t>siclog</w:t>
            </w:r>
            <w:proofErr w:type="spellEnd"/>
            <w:r w:rsidRPr="00810E28">
              <w:rPr>
                <w:rFonts w:ascii="Arial" w:hAnsi="Arial"/>
                <w:bCs/>
                <w:lang w:val="en-US" w:eastAsia="en-GB"/>
              </w:rPr>
              <w:t>@</w:t>
            </w:r>
          </w:p>
          <w:p w14:paraId="52C3D6C1" w14:textId="77777777" w:rsidR="00E36C2A" w:rsidRPr="00810E28" w:rsidRDefault="00E36C2A" w:rsidP="00DB67B2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810E28">
              <w:rPr>
                <w:rFonts w:ascii="Arial" w:hAnsi="Arial"/>
                <w:bCs/>
                <w:lang w:val="en-US" w:eastAsia="en-GB"/>
              </w:rPr>
              <w:t xml:space="preserve">    //Wait for 25 seconds (expiry of T3512 periodic registration update timer, the value of 30 sec is provided during the initial registration in the Preamble).</w:t>
            </w:r>
          </w:p>
          <w:p w14:paraId="3E1297F5" w14:textId="77777777" w:rsidR="00E36C2A" w:rsidRPr="00810E28" w:rsidRDefault="00E36C2A" w:rsidP="00DB67B2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810E28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 w:rsidRPr="00810E28">
              <w:rPr>
                <w:rFonts w:ascii="Arial" w:hAnsi="Arial"/>
                <w:bCs/>
                <w:lang w:val="en-US" w:eastAsia="en-GB"/>
              </w:rPr>
              <w:t>f_Delay</w:t>
            </w:r>
            <w:proofErr w:type="spellEnd"/>
            <w:r w:rsidRPr="00810E28">
              <w:rPr>
                <w:rFonts w:ascii="Arial" w:hAnsi="Arial"/>
                <w:bCs/>
                <w:lang w:val="en-US" w:eastAsia="en-GB"/>
              </w:rPr>
              <w:t>(v_T3512_delay);</w:t>
            </w:r>
          </w:p>
          <w:p w14:paraId="6A5C76C8" w14:textId="77777777" w:rsidR="00E36C2A" w:rsidRPr="00810E28" w:rsidRDefault="00E36C2A" w:rsidP="00DB67B2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810E28">
              <w:rPr>
                <w:rFonts w:ascii="Arial" w:hAnsi="Arial"/>
                <w:bCs/>
                <w:lang w:val="en-US" w:eastAsia="en-GB"/>
              </w:rPr>
              <w:t xml:space="preserve">    //@siclog "Step 2" </w:t>
            </w:r>
            <w:proofErr w:type="spellStart"/>
            <w:r w:rsidRPr="00810E28">
              <w:rPr>
                <w:rFonts w:ascii="Arial" w:hAnsi="Arial"/>
                <w:bCs/>
                <w:lang w:val="en-US" w:eastAsia="en-GB"/>
              </w:rPr>
              <w:t>siclog</w:t>
            </w:r>
            <w:proofErr w:type="spellEnd"/>
            <w:r w:rsidRPr="00810E28">
              <w:rPr>
                <w:rFonts w:ascii="Arial" w:hAnsi="Arial"/>
                <w:bCs/>
                <w:lang w:val="en-US" w:eastAsia="en-GB"/>
              </w:rPr>
              <w:t>@</w:t>
            </w:r>
          </w:p>
          <w:p w14:paraId="7845BC42" w14:textId="77777777" w:rsidR="00E36C2A" w:rsidRPr="00810E28" w:rsidRDefault="00E36C2A" w:rsidP="00DB67B2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810E28">
              <w:rPr>
                <w:rFonts w:ascii="Arial" w:hAnsi="Arial"/>
                <w:bCs/>
                <w:lang w:val="en-US" w:eastAsia="en-GB"/>
              </w:rPr>
              <w:t xml:space="preserve">    //The UE transmit a REGISTRATION REQUEST message with the 5GS registration type IE indicating "periodic registration updating".</w:t>
            </w:r>
          </w:p>
          <w:p w14:paraId="26541582" w14:textId="77777777" w:rsidR="00E36C2A" w:rsidRPr="00810E28" w:rsidRDefault="00E36C2A" w:rsidP="00DB67B2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810E28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 w:rsidRPr="00810E28">
              <w:rPr>
                <w:rFonts w:ascii="Arial" w:hAnsi="Arial"/>
                <w:bCs/>
                <w:lang w:val="en-US" w:eastAsia="en-GB"/>
              </w:rPr>
              <w:t>v_ReceivedMsg</w:t>
            </w:r>
            <w:proofErr w:type="spellEnd"/>
            <w:r w:rsidRPr="00810E28">
              <w:rPr>
                <w:rFonts w:ascii="Arial" w:hAnsi="Arial"/>
                <w:bCs/>
                <w:lang w:val="en-US" w:eastAsia="en-GB"/>
              </w:rPr>
              <w:t xml:space="preserve"> := </w:t>
            </w:r>
            <w:proofErr w:type="spellStart"/>
            <w:r w:rsidRPr="00810E28">
              <w:rPr>
                <w:rFonts w:ascii="Arial" w:hAnsi="Arial"/>
                <w:bCs/>
                <w:lang w:val="en-US" w:eastAsia="en-GB"/>
              </w:rPr>
              <w:t>f_NR_RRC_ConnEst_DefWithNas</w:t>
            </w:r>
            <w:proofErr w:type="spellEnd"/>
            <w:r w:rsidRPr="00810E28">
              <w:rPr>
                <w:rFonts w:ascii="Arial" w:hAnsi="Arial"/>
                <w:bCs/>
                <w:lang w:val="en-US" w:eastAsia="en-GB"/>
              </w:rPr>
              <w:t xml:space="preserve"> (</w:t>
            </w:r>
            <w:proofErr w:type="spellStart"/>
            <w:r w:rsidRPr="00810E28">
              <w:rPr>
                <w:rFonts w:ascii="Arial" w:hAnsi="Arial"/>
                <w:bCs/>
                <w:lang w:val="en-US" w:eastAsia="en-GB"/>
              </w:rPr>
              <w:t>v_NGC_NASCellA</w:t>
            </w:r>
            <w:proofErr w:type="spellEnd"/>
            <w:r w:rsidRPr="00810E28">
              <w:rPr>
                <w:rFonts w:ascii="Arial" w:hAnsi="Arial"/>
                <w:bCs/>
                <w:lang w:val="en-US" w:eastAsia="en-GB"/>
              </w:rPr>
              <w:t xml:space="preserve">, </w:t>
            </w:r>
            <w:proofErr w:type="spellStart"/>
            <w:r w:rsidRPr="00810E28">
              <w:rPr>
                <w:rFonts w:ascii="Arial" w:hAnsi="Arial"/>
                <w:bCs/>
                <w:lang w:val="en-US" w:eastAsia="en-GB"/>
              </w:rPr>
              <w:t>tsc_NR_RRC_TI_Def</w:t>
            </w:r>
            <w:proofErr w:type="spellEnd"/>
            <w:r w:rsidRPr="00810E28">
              <w:rPr>
                <w:rFonts w:ascii="Arial" w:hAnsi="Arial"/>
                <w:bCs/>
                <w:lang w:val="en-US" w:eastAsia="en-GB"/>
              </w:rPr>
              <w:t xml:space="preserve">, ?, </w:t>
            </w:r>
            <w:proofErr w:type="spellStart"/>
            <w:r w:rsidRPr="00810E28">
              <w:rPr>
                <w:rFonts w:ascii="Arial" w:hAnsi="Arial"/>
                <w:bCs/>
                <w:lang w:val="en-US" w:eastAsia="en-GB"/>
              </w:rPr>
              <w:t>tsc_SHT_IntegrityProtected</w:t>
            </w:r>
            <w:proofErr w:type="spellEnd"/>
            <w:r w:rsidRPr="00810E28">
              <w:rPr>
                <w:rFonts w:ascii="Arial" w:hAnsi="Arial"/>
                <w:bCs/>
                <w:lang w:val="en-US" w:eastAsia="en-GB"/>
              </w:rPr>
              <w:t>);</w:t>
            </w:r>
          </w:p>
          <w:p w14:paraId="02C9D480" w14:textId="77777777" w:rsidR="00E36C2A" w:rsidRPr="00810E28" w:rsidRDefault="00E36C2A" w:rsidP="00DB67B2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810E28">
              <w:rPr>
                <w:rFonts w:ascii="Arial" w:hAnsi="Arial"/>
                <w:bCs/>
                <w:lang w:val="en-US" w:eastAsia="en-GB"/>
              </w:rPr>
              <w:t xml:space="preserve">    if (not </w:t>
            </w:r>
            <w:proofErr w:type="spellStart"/>
            <w:r w:rsidRPr="00810E28">
              <w:rPr>
                <w:rFonts w:ascii="Arial" w:hAnsi="Arial"/>
                <w:bCs/>
                <w:lang w:val="en-US" w:eastAsia="en-GB"/>
              </w:rPr>
              <w:t>f_Check_NG_RegistrationReqMsg</w:t>
            </w:r>
            <w:proofErr w:type="spellEnd"/>
            <w:r w:rsidRPr="00810E28">
              <w:rPr>
                <w:rFonts w:ascii="Arial" w:hAnsi="Arial"/>
                <w:bCs/>
                <w:lang w:val="en-US" w:eastAsia="en-GB"/>
              </w:rPr>
              <w:t xml:space="preserve"> (</w:t>
            </w:r>
            <w:proofErr w:type="spellStart"/>
            <w:r w:rsidRPr="00810E28">
              <w:rPr>
                <w:rFonts w:ascii="Arial" w:hAnsi="Arial"/>
                <w:bCs/>
                <w:lang w:val="en-US" w:eastAsia="en-GB"/>
              </w:rPr>
              <w:t>v_GMM_MobilityInfo</w:t>
            </w:r>
            <w:proofErr w:type="spellEnd"/>
            <w:r w:rsidRPr="00810E28">
              <w:rPr>
                <w:rFonts w:ascii="Arial" w:hAnsi="Arial"/>
                <w:bCs/>
                <w:lang w:val="en-US" w:eastAsia="en-GB"/>
              </w:rPr>
              <w:t xml:space="preserve">, </w:t>
            </w:r>
            <w:proofErr w:type="spellStart"/>
            <w:r w:rsidRPr="00810E28">
              <w:rPr>
                <w:rFonts w:ascii="Arial" w:hAnsi="Arial"/>
                <w:bCs/>
                <w:lang w:val="en-US" w:eastAsia="en-GB"/>
              </w:rPr>
              <w:t>v_ReceivedMsg.Pdu</w:t>
            </w:r>
            <w:proofErr w:type="spellEnd"/>
            <w:r w:rsidRPr="00810E28">
              <w:rPr>
                <w:rFonts w:ascii="Arial" w:hAnsi="Arial"/>
                <w:bCs/>
                <w:lang w:val="en-US" w:eastAsia="en-GB"/>
              </w:rPr>
              <w:t>, Periodic,</w:t>
            </w:r>
          </w:p>
          <w:p w14:paraId="13E9F5CA" w14:textId="77777777" w:rsidR="00E36C2A" w:rsidRPr="00810E28" w:rsidRDefault="00E36C2A" w:rsidP="00DB67B2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810E28">
              <w:rPr>
                <w:rFonts w:ascii="Arial" w:hAnsi="Arial"/>
                <w:bCs/>
                <w:lang w:val="en-US" w:eastAsia="en-GB"/>
              </w:rPr>
              <w:t xml:space="preserve">                                           f_NR5GC_GetMobileIdGUTI (</w:t>
            </w:r>
            <w:proofErr w:type="spellStart"/>
            <w:r w:rsidRPr="00810E28">
              <w:rPr>
                <w:rFonts w:ascii="Arial" w:hAnsi="Arial"/>
                <w:bCs/>
                <w:lang w:val="en-US" w:eastAsia="en-GB"/>
              </w:rPr>
              <w:t>v_NGC_NASCellA</w:t>
            </w:r>
            <w:proofErr w:type="spellEnd"/>
            <w:r w:rsidRPr="00810E28">
              <w:rPr>
                <w:rFonts w:ascii="Arial" w:hAnsi="Arial"/>
                <w:bCs/>
                <w:lang w:val="en-US" w:eastAsia="en-GB"/>
              </w:rPr>
              <w:t xml:space="preserve">, omit), </w:t>
            </w:r>
            <w:proofErr w:type="spellStart"/>
            <w:r w:rsidRPr="00810E28">
              <w:rPr>
                <w:rFonts w:ascii="Arial" w:hAnsi="Arial"/>
                <w:bCs/>
                <w:lang w:val="en-US" w:eastAsia="en-GB"/>
              </w:rPr>
              <w:t>f_NR_SecurityKSIamf_Get</w:t>
            </w:r>
            <w:proofErr w:type="spellEnd"/>
            <w:r w:rsidRPr="00810E28">
              <w:rPr>
                <w:rFonts w:ascii="Arial" w:hAnsi="Arial"/>
                <w:bCs/>
                <w:lang w:val="en-US" w:eastAsia="en-GB"/>
              </w:rPr>
              <w:t>(),</w:t>
            </w:r>
          </w:p>
          <w:p w14:paraId="1186FE36" w14:textId="77777777" w:rsidR="00E36C2A" w:rsidRPr="00810E28" w:rsidRDefault="00E36C2A" w:rsidP="00DB67B2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810E28">
              <w:rPr>
                <w:rFonts w:ascii="Arial" w:hAnsi="Arial"/>
                <w:bCs/>
                <w:lang w:val="en-US" w:eastAsia="en-GB"/>
              </w:rPr>
              <w:t xml:space="preserve">                                           -, -, -, -, -, </w:t>
            </w:r>
            <w:proofErr w:type="spellStart"/>
            <w:r w:rsidRPr="00810E28">
              <w:rPr>
                <w:rFonts w:ascii="Arial" w:hAnsi="Arial"/>
                <w:bCs/>
                <w:lang w:val="en-US" w:eastAsia="en-GB"/>
              </w:rPr>
              <w:t>f_LastVisited_TAI</w:t>
            </w:r>
            <w:proofErr w:type="spellEnd"/>
            <w:r w:rsidRPr="00810E28">
              <w:rPr>
                <w:rFonts w:ascii="Arial" w:hAnsi="Arial"/>
                <w:bCs/>
                <w:lang w:val="en-US" w:eastAsia="en-GB"/>
              </w:rPr>
              <w:t>(</w:t>
            </w:r>
            <w:proofErr w:type="spellStart"/>
            <w:r w:rsidRPr="00810E28">
              <w:rPr>
                <w:rFonts w:ascii="Arial" w:hAnsi="Arial"/>
                <w:bCs/>
                <w:lang w:val="en-US" w:eastAsia="en-GB"/>
              </w:rPr>
              <w:t>v_NGC_NASCellA</w:t>
            </w:r>
            <w:proofErr w:type="spellEnd"/>
            <w:r w:rsidRPr="00810E28">
              <w:rPr>
                <w:rFonts w:ascii="Arial" w:hAnsi="Arial"/>
                <w:bCs/>
                <w:lang w:val="en-US" w:eastAsia="en-GB"/>
              </w:rPr>
              <w:t>))) {</w:t>
            </w:r>
          </w:p>
          <w:p w14:paraId="02D30E1A" w14:textId="77777777" w:rsidR="00E36C2A" w:rsidRPr="00810E28" w:rsidRDefault="00E36C2A" w:rsidP="00DB67B2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810E28">
              <w:rPr>
                <w:rFonts w:ascii="Arial" w:hAnsi="Arial"/>
                <w:bCs/>
                <w:lang w:val="en-US" w:eastAsia="en-GB"/>
              </w:rPr>
              <w:t xml:space="preserve">      </w:t>
            </w:r>
            <w:proofErr w:type="spellStart"/>
            <w:r w:rsidRPr="00810E28">
              <w:rPr>
                <w:rFonts w:ascii="Arial" w:hAnsi="Arial"/>
                <w:bCs/>
                <w:lang w:val="en-US" w:eastAsia="en-GB"/>
              </w:rPr>
              <w:t>f_NR_SetVerdictFailOrInconc</w:t>
            </w:r>
            <w:proofErr w:type="spellEnd"/>
            <w:r w:rsidRPr="00810E28">
              <w:rPr>
                <w:rFonts w:ascii="Arial" w:hAnsi="Arial"/>
                <w:bCs/>
                <w:lang w:val="en-US" w:eastAsia="en-GB"/>
              </w:rPr>
              <w:t>(__FILE__, __LINE__, "Registration Request Message Failed");</w:t>
            </w:r>
          </w:p>
          <w:p w14:paraId="75D09C90" w14:textId="77777777" w:rsidR="00E36C2A" w:rsidRPr="00810E28" w:rsidRDefault="00E36C2A" w:rsidP="00DB67B2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810E28">
              <w:rPr>
                <w:rFonts w:ascii="Arial" w:hAnsi="Arial"/>
                <w:bCs/>
                <w:lang w:val="en-US" w:eastAsia="en-GB"/>
              </w:rPr>
              <w:t xml:space="preserve">    }</w:t>
            </w:r>
          </w:p>
          <w:p w14:paraId="5F132518" w14:textId="77777777" w:rsidR="00E36C2A" w:rsidRPr="00810E28" w:rsidRDefault="00E36C2A" w:rsidP="00DB67B2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810E28">
              <w:rPr>
                <w:rFonts w:ascii="Arial" w:hAnsi="Arial"/>
                <w:bCs/>
                <w:lang w:val="en-US" w:eastAsia="en-GB"/>
              </w:rPr>
              <w:t xml:space="preserve">    //</w:t>
            </w:r>
            <w:proofErr w:type="spellStart"/>
            <w:r w:rsidRPr="00810E28">
              <w:rPr>
                <w:rFonts w:ascii="Arial" w:hAnsi="Arial"/>
                <w:bCs/>
                <w:lang w:val="en-US" w:eastAsia="en-GB"/>
              </w:rPr>
              <w:t>siclog</w:t>
            </w:r>
            <w:proofErr w:type="spellEnd"/>
            <w:r w:rsidRPr="00810E28">
              <w:rPr>
                <w:rFonts w:ascii="Arial" w:hAnsi="Arial"/>
                <w:bCs/>
                <w:lang w:val="en-US" w:eastAsia="en-GB"/>
              </w:rPr>
              <w:t xml:space="preserve"> "Step 3" </w:t>
            </w:r>
            <w:proofErr w:type="spellStart"/>
            <w:r w:rsidRPr="00810E28">
              <w:rPr>
                <w:rFonts w:ascii="Arial" w:hAnsi="Arial"/>
                <w:bCs/>
                <w:lang w:val="en-US" w:eastAsia="en-GB"/>
              </w:rPr>
              <w:t>siclog</w:t>
            </w:r>
            <w:proofErr w:type="spellEnd"/>
            <w:r w:rsidRPr="00810E28">
              <w:rPr>
                <w:rFonts w:ascii="Arial" w:hAnsi="Arial"/>
                <w:bCs/>
                <w:lang w:val="en-US" w:eastAsia="en-GB"/>
              </w:rPr>
              <w:t>@</w:t>
            </w:r>
          </w:p>
          <w:p w14:paraId="7C82DFF5" w14:textId="77777777" w:rsidR="00E36C2A" w:rsidRPr="00810E28" w:rsidRDefault="00E36C2A" w:rsidP="00DB67B2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810E28">
              <w:rPr>
                <w:rFonts w:ascii="Arial" w:hAnsi="Arial"/>
                <w:bCs/>
                <w:lang w:val="en-US" w:eastAsia="en-GB"/>
              </w:rPr>
              <w:t xml:space="preserve">    //The SS transmits a REGISTRATION REJECT message including 5GMM cause value #9 (UE identity cannot be derived by the network).</w:t>
            </w:r>
          </w:p>
          <w:p w14:paraId="43D6BCD4" w14:textId="77777777" w:rsidR="00E36C2A" w:rsidRPr="00810E28" w:rsidRDefault="00E36C2A" w:rsidP="00DB67B2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810E28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 w:rsidRPr="00810E28">
              <w:rPr>
                <w:rFonts w:ascii="Arial" w:hAnsi="Arial"/>
                <w:bCs/>
                <w:lang w:val="en-US" w:eastAsia="en-GB"/>
              </w:rPr>
              <w:t>SRB.send</w:t>
            </w:r>
            <w:proofErr w:type="spellEnd"/>
            <w:r w:rsidRPr="00810E28">
              <w:rPr>
                <w:rFonts w:ascii="Arial" w:hAnsi="Arial"/>
                <w:bCs/>
                <w:lang w:val="en-US" w:eastAsia="en-GB"/>
              </w:rPr>
              <w:t>(</w:t>
            </w:r>
            <w:proofErr w:type="spellStart"/>
            <w:r w:rsidRPr="00810E28">
              <w:rPr>
                <w:rFonts w:ascii="Arial" w:hAnsi="Arial"/>
                <w:bCs/>
                <w:lang w:val="en-US" w:eastAsia="en-GB"/>
              </w:rPr>
              <w:t>cas_NR_SRB_NasPdu_REQ</w:t>
            </w:r>
            <w:proofErr w:type="spellEnd"/>
            <w:r w:rsidRPr="00810E28">
              <w:rPr>
                <w:rFonts w:ascii="Arial" w:hAnsi="Arial"/>
                <w:bCs/>
                <w:lang w:val="en-US" w:eastAsia="en-GB"/>
              </w:rPr>
              <w:t>(</w:t>
            </w:r>
            <w:proofErr w:type="spellStart"/>
            <w:r w:rsidRPr="00810E28">
              <w:rPr>
                <w:rFonts w:ascii="Arial" w:hAnsi="Arial"/>
                <w:bCs/>
                <w:lang w:val="en-US" w:eastAsia="en-GB"/>
              </w:rPr>
              <w:t>v_NGC_NASCellA</w:t>
            </w:r>
            <w:proofErr w:type="spellEnd"/>
            <w:r w:rsidRPr="00810E28">
              <w:rPr>
                <w:rFonts w:ascii="Arial" w:hAnsi="Arial"/>
                <w:bCs/>
                <w:lang w:val="en-US" w:eastAsia="en-GB"/>
              </w:rPr>
              <w:t>,</w:t>
            </w:r>
          </w:p>
          <w:p w14:paraId="2016F08D" w14:textId="77777777" w:rsidR="00E36C2A" w:rsidRPr="00810E28" w:rsidRDefault="00E36C2A" w:rsidP="00DB67B2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810E28">
              <w:rPr>
                <w:rFonts w:ascii="Arial" w:hAnsi="Arial"/>
                <w:bCs/>
                <w:lang w:val="en-US" w:eastAsia="en-GB"/>
              </w:rPr>
              <w:t xml:space="preserve">                                   tsc_NR_RbId_SRB1, // No SRB2 so must be on SRB1</w:t>
            </w:r>
          </w:p>
          <w:p w14:paraId="2B171B67" w14:textId="77777777" w:rsidR="00E36C2A" w:rsidRPr="00810E28" w:rsidRDefault="00E36C2A" w:rsidP="00DB67B2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810E28">
              <w:rPr>
                <w:rFonts w:ascii="Arial" w:hAnsi="Arial"/>
                <w:bCs/>
                <w:lang w:val="en-US" w:eastAsia="en-GB"/>
              </w:rPr>
              <w:t xml:space="preserve">                                   </w:t>
            </w:r>
            <w:proofErr w:type="spellStart"/>
            <w:r w:rsidRPr="00810E28">
              <w:rPr>
                <w:rFonts w:ascii="Arial" w:hAnsi="Arial"/>
                <w:bCs/>
                <w:lang w:val="en-US" w:eastAsia="en-GB"/>
              </w:rPr>
              <w:t>cs_TimingInfo_Now</w:t>
            </w:r>
            <w:proofErr w:type="spellEnd"/>
            <w:r w:rsidRPr="00810E28">
              <w:rPr>
                <w:rFonts w:ascii="Arial" w:hAnsi="Arial"/>
                <w:bCs/>
                <w:lang w:val="en-US" w:eastAsia="en-GB"/>
              </w:rPr>
              <w:t>,</w:t>
            </w:r>
          </w:p>
          <w:p w14:paraId="30831184" w14:textId="77777777" w:rsidR="00E36C2A" w:rsidRPr="00810E28" w:rsidRDefault="00E36C2A" w:rsidP="00DB67B2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810E28">
              <w:rPr>
                <w:rFonts w:ascii="Arial" w:hAnsi="Arial"/>
                <w:bCs/>
                <w:lang w:val="en-US" w:eastAsia="en-GB"/>
              </w:rPr>
              <w:t xml:space="preserve">                                   </w:t>
            </w:r>
            <w:proofErr w:type="spellStart"/>
            <w:r w:rsidRPr="00810E28">
              <w:rPr>
                <w:rFonts w:ascii="Arial" w:hAnsi="Arial"/>
                <w:bCs/>
                <w:lang w:val="en-US" w:eastAsia="en-GB"/>
              </w:rPr>
              <w:t>cs_NG_NAS_Request</w:t>
            </w:r>
            <w:proofErr w:type="spellEnd"/>
            <w:r w:rsidRPr="00810E28">
              <w:rPr>
                <w:rFonts w:ascii="Arial" w:hAnsi="Arial"/>
                <w:bCs/>
                <w:lang w:val="en-US" w:eastAsia="en-GB"/>
              </w:rPr>
              <w:t>(</w:t>
            </w:r>
            <w:proofErr w:type="spellStart"/>
            <w:r w:rsidRPr="00810E28">
              <w:rPr>
                <w:rFonts w:ascii="Arial" w:hAnsi="Arial"/>
                <w:bCs/>
                <w:lang w:val="en-US" w:eastAsia="en-GB"/>
              </w:rPr>
              <w:t>tsc_SHT_IntegrityProtected_Ciphered</w:t>
            </w:r>
            <w:proofErr w:type="spellEnd"/>
            <w:r w:rsidRPr="00810E28">
              <w:rPr>
                <w:rFonts w:ascii="Arial" w:hAnsi="Arial"/>
                <w:bCs/>
                <w:lang w:val="en-US" w:eastAsia="en-GB"/>
              </w:rPr>
              <w:t xml:space="preserve">, </w:t>
            </w:r>
            <w:proofErr w:type="spellStart"/>
            <w:r w:rsidRPr="00810E28">
              <w:rPr>
                <w:rFonts w:ascii="Arial" w:hAnsi="Arial"/>
                <w:bCs/>
                <w:lang w:val="en-US" w:eastAsia="en-GB"/>
              </w:rPr>
              <w:t>cs_NG_REGISTRATION_REJECT</w:t>
            </w:r>
            <w:proofErr w:type="spellEnd"/>
            <w:r w:rsidRPr="00810E28">
              <w:rPr>
                <w:rFonts w:ascii="Arial" w:hAnsi="Arial"/>
                <w:bCs/>
                <w:lang w:val="en-US" w:eastAsia="en-GB"/>
              </w:rPr>
              <w:t>(</w:t>
            </w:r>
            <w:proofErr w:type="spellStart"/>
            <w:r w:rsidRPr="00810E28">
              <w:rPr>
                <w:rFonts w:ascii="Arial" w:hAnsi="Arial"/>
                <w:bCs/>
                <w:lang w:val="en-US" w:eastAsia="en-GB"/>
              </w:rPr>
              <w:t>cs_GMM_GSM_Cause</w:t>
            </w:r>
            <w:proofErr w:type="spellEnd"/>
            <w:r w:rsidRPr="00810E28">
              <w:rPr>
                <w:rFonts w:ascii="Arial" w:hAnsi="Arial"/>
                <w:bCs/>
                <w:lang w:val="en-US" w:eastAsia="en-GB"/>
              </w:rPr>
              <w:t xml:space="preserve"> (omit, '00001001'B)))));</w:t>
            </w:r>
          </w:p>
          <w:p w14:paraId="2F43B94A" w14:textId="77777777" w:rsidR="00E36C2A" w:rsidRPr="00810E28" w:rsidRDefault="00E36C2A" w:rsidP="00DB67B2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</w:p>
          <w:p w14:paraId="54281889" w14:textId="77777777" w:rsidR="00E36C2A" w:rsidRPr="00810E28" w:rsidRDefault="00E36C2A" w:rsidP="00DB67B2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810E28">
              <w:rPr>
                <w:rFonts w:ascii="Arial" w:hAnsi="Arial"/>
                <w:bCs/>
                <w:lang w:val="en-US" w:eastAsia="en-GB"/>
              </w:rPr>
              <w:t xml:space="preserve">    //</w:t>
            </w:r>
            <w:proofErr w:type="spellStart"/>
            <w:r w:rsidRPr="00810E28">
              <w:rPr>
                <w:rFonts w:ascii="Arial" w:hAnsi="Arial"/>
                <w:bCs/>
                <w:lang w:val="en-US" w:eastAsia="en-GB"/>
              </w:rPr>
              <w:t>siclog</w:t>
            </w:r>
            <w:proofErr w:type="spellEnd"/>
            <w:r w:rsidRPr="00810E28">
              <w:rPr>
                <w:rFonts w:ascii="Arial" w:hAnsi="Arial"/>
                <w:bCs/>
                <w:lang w:val="en-US" w:eastAsia="en-GB"/>
              </w:rPr>
              <w:t xml:space="preserve"> "Step 4" </w:t>
            </w:r>
            <w:proofErr w:type="spellStart"/>
            <w:r w:rsidRPr="00810E28">
              <w:rPr>
                <w:rFonts w:ascii="Arial" w:hAnsi="Arial"/>
                <w:bCs/>
                <w:lang w:val="en-US" w:eastAsia="en-GB"/>
              </w:rPr>
              <w:t>siclog</w:t>
            </w:r>
            <w:proofErr w:type="spellEnd"/>
            <w:r w:rsidRPr="00810E28">
              <w:rPr>
                <w:rFonts w:ascii="Arial" w:hAnsi="Arial"/>
                <w:bCs/>
                <w:lang w:val="en-US" w:eastAsia="en-GB"/>
              </w:rPr>
              <w:t>@</w:t>
            </w:r>
          </w:p>
          <w:p w14:paraId="214212A4" w14:textId="77777777" w:rsidR="00E36C2A" w:rsidRPr="00810E28" w:rsidRDefault="00E36C2A" w:rsidP="00DB67B2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810E28">
              <w:rPr>
                <w:rFonts w:ascii="Arial" w:hAnsi="Arial"/>
                <w:bCs/>
                <w:lang w:val="en-US" w:eastAsia="en-GB"/>
              </w:rPr>
              <w:t xml:space="preserve">    //SS releases the RRC connection.</w:t>
            </w:r>
          </w:p>
          <w:p w14:paraId="7ED1F35E" w14:textId="77777777" w:rsidR="00E36C2A" w:rsidRPr="00810E28" w:rsidRDefault="00E36C2A" w:rsidP="00DB67B2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810E28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 w:rsidRPr="00810E28">
              <w:rPr>
                <w:rFonts w:ascii="Arial" w:hAnsi="Arial"/>
                <w:bCs/>
                <w:lang w:val="en-US" w:eastAsia="en-GB"/>
              </w:rPr>
              <w:t>f_NR_RRCRelease</w:t>
            </w:r>
            <w:proofErr w:type="spellEnd"/>
            <w:r w:rsidRPr="00810E28">
              <w:rPr>
                <w:rFonts w:ascii="Arial" w:hAnsi="Arial"/>
                <w:bCs/>
                <w:lang w:val="en-US" w:eastAsia="en-GB"/>
              </w:rPr>
              <w:t>(</w:t>
            </w:r>
            <w:proofErr w:type="spellStart"/>
            <w:r w:rsidRPr="00810E28">
              <w:rPr>
                <w:rFonts w:ascii="Arial" w:hAnsi="Arial"/>
                <w:bCs/>
                <w:lang w:val="en-US" w:eastAsia="en-GB"/>
              </w:rPr>
              <w:t>v_NGC_NASCellA</w:t>
            </w:r>
            <w:proofErr w:type="spellEnd"/>
            <w:r w:rsidRPr="00810E28">
              <w:rPr>
                <w:rFonts w:ascii="Arial" w:hAnsi="Arial"/>
                <w:bCs/>
                <w:lang w:val="en-US" w:eastAsia="en-GB"/>
              </w:rPr>
              <w:t>);</w:t>
            </w:r>
          </w:p>
          <w:p w14:paraId="57725C87" w14:textId="77777777" w:rsidR="00E36C2A" w:rsidRPr="00810E28" w:rsidRDefault="00E36C2A" w:rsidP="00DB67B2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810E28">
              <w:rPr>
                <w:rFonts w:ascii="Arial" w:hAnsi="Arial"/>
                <w:bCs/>
                <w:lang w:val="en-US" w:eastAsia="en-GB"/>
              </w:rPr>
              <w:t xml:space="preserve">    // Need to 'reset' all stored lists as all DRBs and PDU sessions no longer exist in UE</w:t>
            </w:r>
          </w:p>
          <w:p w14:paraId="595478CA" w14:textId="77777777" w:rsidR="00E36C2A" w:rsidRPr="00810E28" w:rsidRDefault="00E36C2A" w:rsidP="00DB67B2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810E28">
              <w:rPr>
                <w:rFonts w:ascii="Arial" w:hAnsi="Arial"/>
                <w:bCs/>
                <w:lang w:val="en-US" w:eastAsia="en-GB"/>
              </w:rPr>
              <w:t xml:space="preserve">    f_NR5GC_MobileInfo_Init();//@sic R5s210059 sic@</w:t>
            </w:r>
          </w:p>
          <w:p w14:paraId="18AABDBE" w14:textId="77777777" w:rsidR="00E36C2A" w:rsidRPr="00810E28" w:rsidRDefault="00E36C2A" w:rsidP="00DB67B2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810E28">
              <w:rPr>
                <w:rFonts w:ascii="Arial" w:hAnsi="Arial"/>
                <w:bCs/>
                <w:lang w:val="en-US" w:eastAsia="en-GB"/>
              </w:rPr>
              <w:t xml:space="preserve">    //</w:t>
            </w:r>
            <w:proofErr w:type="spellStart"/>
            <w:r w:rsidRPr="00810E28">
              <w:rPr>
                <w:rFonts w:ascii="Arial" w:hAnsi="Arial"/>
                <w:bCs/>
                <w:lang w:val="en-US" w:eastAsia="en-GB"/>
              </w:rPr>
              <w:t>siclog</w:t>
            </w:r>
            <w:proofErr w:type="spellEnd"/>
            <w:r w:rsidRPr="00810E28">
              <w:rPr>
                <w:rFonts w:ascii="Arial" w:hAnsi="Arial"/>
                <w:bCs/>
                <w:lang w:val="en-US" w:eastAsia="en-GB"/>
              </w:rPr>
              <w:t xml:space="preserve"> "Step 5" </w:t>
            </w:r>
            <w:proofErr w:type="spellStart"/>
            <w:r w:rsidRPr="00810E28">
              <w:rPr>
                <w:rFonts w:ascii="Arial" w:hAnsi="Arial"/>
                <w:bCs/>
                <w:lang w:val="en-US" w:eastAsia="en-GB"/>
              </w:rPr>
              <w:t>siclog</w:t>
            </w:r>
            <w:proofErr w:type="spellEnd"/>
            <w:r w:rsidRPr="00810E28">
              <w:rPr>
                <w:rFonts w:ascii="Arial" w:hAnsi="Arial"/>
                <w:bCs/>
                <w:lang w:val="en-US" w:eastAsia="en-GB"/>
              </w:rPr>
              <w:t>@</w:t>
            </w:r>
          </w:p>
          <w:p w14:paraId="693DEC20" w14:textId="77777777" w:rsidR="00E36C2A" w:rsidRPr="00810E28" w:rsidRDefault="00E36C2A" w:rsidP="00DB67B2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810E28">
              <w:rPr>
                <w:rFonts w:ascii="Arial" w:hAnsi="Arial"/>
                <w:bCs/>
                <w:lang w:val="en-US" w:eastAsia="en-GB"/>
              </w:rPr>
              <w:t xml:space="preserve">    //Check: Does the UE perform initial registration on NGC Cell A as specified in TS 38.508-1 [4], Table 4.5.2.2-2? The UE does not provide 5G-GUTI, last visited registered TAI or </w:t>
            </w:r>
            <w:proofErr w:type="spellStart"/>
            <w:r w:rsidRPr="00810E28">
              <w:rPr>
                <w:rFonts w:ascii="Arial" w:hAnsi="Arial"/>
                <w:bCs/>
                <w:lang w:val="en-US" w:eastAsia="en-GB"/>
              </w:rPr>
              <w:t>ngKSI</w:t>
            </w:r>
            <w:proofErr w:type="spellEnd"/>
            <w:r w:rsidRPr="00810E28">
              <w:rPr>
                <w:rFonts w:ascii="Arial" w:hAnsi="Arial"/>
                <w:bCs/>
                <w:lang w:val="en-US" w:eastAsia="en-GB"/>
              </w:rPr>
              <w:t>.</w:t>
            </w:r>
          </w:p>
          <w:p w14:paraId="07987A1F" w14:textId="77777777" w:rsidR="00E36C2A" w:rsidRPr="00810E28" w:rsidRDefault="00E36C2A" w:rsidP="00DB67B2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810E28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 w:rsidRPr="00810E28">
              <w:rPr>
                <w:rFonts w:ascii="Arial" w:hAnsi="Arial"/>
                <w:bCs/>
                <w:lang w:val="en-US" w:eastAsia="en-GB"/>
              </w:rPr>
              <w:t>v_ReceivedMsg</w:t>
            </w:r>
            <w:proofErr w:type="spellEnd"/>
            <w:r w:rsidRPr="00810E28">
              <w:rPr>
                <w:rFonts w:ascii="Arial" w:hAnsi="Arial"/>
                <w:bCs/>
                <w:lang w:val="en-US" w:eastAsia="en-GB"/>
              </w:rPr>
              <w:t xml:space="preserve"> := </w:t>
            </w:r>
            <w:proofErr w:type="spellStart"/>
            <w:r w:rsidRPr="00810E28">
              <w:rPr>
                <w:rFonts w:ascii="Arial" w:hAnsi="Arial"/>
                <w:bCs/>
                <w:lang w:val="en-US" w:eastAsia="en-GB"/>
              </w:rPr>
              <w:t>f_NR_RRC_ConnEst_DefWithNas</w:t>
            </w:r>
            <w:proofErr w:type="spellEnd"/>
            <w:r w:rsidRPr="00810E28">
              <w:rPr>
                <w:rFonts w:ascii="Arial" w:hAnsi="Arial"/>
                <w:bCs/>
                <w:lang w:val="en-US" w:eastAsia="en-GB"/>
              </w:rPr>
              <w:t xml:space="preserve"> (</w:t>
            </w:r>
            <w:proofErr w:type="spellStart"/>
            <w:r w:rsidRPr="00810E28">
              <w:rPr>
                <w:rFonts w:ascii="Arial" w:hAnsi="Arial"/>
                <w:bCs/>
                <w:lang w:val="en-US" w:eastAsia="en-GB"/>
              </w:rPr>
              <w:t>v_NGC_NASCellA</w:t>
            </w:r>
            <w:proofErr w:type="spellEnd"/>
            <w:r w:rsidRPr="00810E28">
              <w:rPr>
                <w:rFonts w:ascii="Arial" w:hAnsi="Arial"/>
                <w:bCs/>
                <w:lang w:val="en-US" w:eastAsia="en-GB"/>
              </w:rPr>
              <w:t>,</w:t>
            </w:r>
          </w:p>
          <w:p w14:paraId="7F91995A" w14:textId="77777777" w:rsidR="00E36C2A" w:rsidRPr="00810E28" w:rsidRDefault="00E36C2A" w:rsidP="00DB67B2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810E28">
              <w:rPr>
                <w:rFonts w:ascii="Arial" w:hAnsi="Arial"/>
                <w:bCs/>
                <w:lang w:val="en-US" w:eastAsia="en-GB"/>
              </w:rPr>
              <w:t xml:space="preserve">                                                  </w:t>
            </w:r>
            <w:proofErr w:type="spellStart"/>
            <w:r w:rsidRPr="00810E28">
              <w:rPr>
                <w:rFonts w:ascii="Arial" w:hAnsi="Arial"/>
                <w:bCs/>
                <w:lang w:val="en-US" w:eastAsia="en-GB"/>
              </w:rPr>
              <w:t>tsc_NR_RRC_TI_Def</w:t>
            </w:r>
            <w:proofErr w:type="spellEnd"/>
            <w:r w:rsidRPr="00810E28">
              <w:rPr>
                <w:rFonts w:ascii="Arial" w:hAnsi="Arial"/>
                <w:bCs/>
                <w:lang w:val="en-US" w:eastAsia="en-GB"/>
              </w:rPr>
              <w:t>, ?,</w:t>
            </w:r>
          </w:p>
          <w:p w14:paraId="0FB50457" w14:textId="77777777" w:rsidR="00E36C2A" w:rsidRPr="00810E28" w:rsidRDefault="00E36C2A" w:rsidP="00DB67B2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810E28">
              <w:rPr>
                <w:rFonts w:ascii="Arial" w:hAnsi="Arial"/>
                <w:bCs/>
                <w:lang w:val="en-US" w:eastAsia="en-GB"/>
              </w:rPr>
              <w:t xml:space="preserve">                                                  </w:t>
            </w:r>
            <w:proofErr w:type="spellStart"/>
            <w:r w:rsidRPr="00810E28">
              <w:rPr>
                <w:rFonts w:ascii="Arial" w:hAnsi="Arial"/>
                <w:bCs/>
                <w:lang w:val="en-US" w:eastAsia="en-GB"/>
              </w:rPr>
              <w:t>tsc_SHT_NoSecurityProtection</w:t>
            </w:r>
            <w:proofErr w:type="spellEnd"/>
            <w:r w:rsidRPr="00810E28">
              <w:rPr>
                <w:rFonts w:ascii="Arial" w:hAnsi="Arial"/>
                <w:bCs/>
                <w:lang w:val="en-US" w:eastAsia="en-GB"/>
              </w:rPr>
              <w:t>);</w:t>
            </w:r>
          </w:p>
          <w:p w14:paraId="2E742DC9" w14:textId="77777777" w:rsidR="00E36C2A" w:rsidRPr="00810E28" w:rsidRDefault="00E36C2A" w:rsidP="00DB67B2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810E28">
              <w:rPr>
                <w:rFonts w:ascii="Arial" w:hAnsi="Arial"/>
                <w:bCs/>
                <w:lang w:val="en-US" w:eastAsia="en-GB"/>
              </w:rPr>
              <w:t xml:space="preserve">    if (not </w:t>
            </w:r>
            <w:proofErr w:type="spellStart"/>
            <w:r w:rsidRPr="00810E28">
              <w:rPr>
                <w:rFonts w:ascii="Arial" w:hAnsi="Arial"/>
                <w:bCs/>
                <w:lang w:val="en-US" w:eastAsia="en-GB"/>
              </w:rPr>
              <w:t>f_Check_NG_RegistrationReqMsg</w:t>
            </w:r>
            <w:proofErr w:type="spellEnd"/>
            <w:r w:rsidRPr="00810E28">
              <w:rPr>
                <w:rFonts w:ascii="Arial" w:hAnsi="Arial"/>
                <w:bCs/>
                <w:lang w:val="en-US" w:eastAsia="en-GB"/>
              </w:rPr>
              <w:t xml:space="preserve"> (</w:t>
            </w:r>
            <w:proofErr w:type="spellStart"/>
            <w:r w:rsidRPr="00810E28">
              <w:rPr>
                <w:rFonts w:ascii="Arial" w:hAnsi="Arial"/>
                <w:bCs/>
                <w:lang w:val="en-US" w:eastAsia="en-GB"/>
              </w:rPr>
              <w:t>v_GMM_MobilityInfo</w:t>
            </w:r>
            <w:proofErr w:type="spellEnd"/>
            <w:r w:rsidRPr="00810E28">
              <w:rPr>
                <w:rFonts w:ascii="Arial" w:hAnsi="Arial"/>
                <w:bCs/>
                <w:lang w:val="en-US" w:eastAsia="en-GB"/>
              </w:rPr>
              <w:t xml:space="preserve">, </w:t>
            </w:r>
            <w:proofErr w:type="spellStart"/>
            <w:r w:rsidRPr="00810E28">
              <w:rPr>
                <w:rFonts w:ascii="Arial" w:hAnsi="Arial"/>
                <w:bCs/>
                <w:lang w:val="en-US" w:eastAsia="en-GB"/>
              </w:rPr>
              <w:t>v_ReceivedMsg.Pdu</w:t>
            </w:r>
            <w:proofErr w:type="spellEnd"/>
            <w:r w:rsidRPr="00810E28">
              <w:rPr>
                <w:rFonts w:ascii="Arial" w:hAnsi="Arial"/>
                <w:bCs/>
                <w:lang w:val="en-US" w:eastAsia="en-GB"/>
              </w:rPr>
              <w:t xml:space="preserve">, </w:t>
            </w:r>
            <w:proofErr w:type="spellStart"/>
            <w:r w:rsidRPr="00810E28">
              <w:rPr>
                <w:rFonts w:ascii="Arial" w:hAnsi="Arial"/>
                <w:bCs/>
                <w:lang w:val="en-US" w:eastAsia="en-GB"/>
              </w:rPr>
              <w:t>Initial_NoSecurity</w:t>
            </w:r>
            <w:proofErr w:type="spellEnd"/>
            <w:r w:rsidRPr="00810E28">
              <w:rPr>
                <w:rFonts w:ascii="Arial" w:hAnsi="Arial"/>
                <w:bCs/>
                <w:lang w:val="en-US" w:eastAsia="en-GB"/>
              </w:rPr>
              <w:t>,</w:t>
            </w:r>
          </w:p>
          <w:p w14:paraId="3A0D49FE" w14:textId="77777777" w:rsidR="00E36C2A" w:rsidRPr="00810E28" w:rsidRDefault="00E36C2A" w:rsidP="00DB67B2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810E28">
              <w:rPr>
                <w:rFonts w:ascii="Arial" w:hAnsi="Arial"/>
                <w:bCs/>
                <w:lang w:val="en-US" w:eastAsia="en-GB"/>
              </w:rPr>
              <w:t xml:space="preserve">                                            </w:t>
            </w:r>
            <w:proofErr w:type="spellStart"/>
            <w:r w:rsidRPr="00810E28">
              <w:rPr>
                <w:rFonts w:ascii="Arial" w:hAnsi="Arial"/>
                <w:bCs/>
                <w:lang w:val="en-US" w:eastAsia="en-GB"/>
              </w:rPr>
              <w:t>cr_NG_MobileIdentitySUCI</w:t>
            </w:r>
            <w:proofErr w:type="spellEnd"/>
            <w:r w:rsidRPr="00810E28">
              <w:rPr>
                <w:rFonts w:ascii="Arial" w:hAnsi="Arial"/>
                <w:bCs/>
                <w:lang w:val="en-US" w:eastAsia="en-GB"/>
              </w:rPr>
              <w:t>(?,?),</w:t>
            </w:r>
          </w:p>
          <w:p w14:paraId="2ADC642D" w14:textId="77777777" w:rsidR="00E36C2A" w:rsidRPr="00810E28" w:rsidRDefault="00E36C2A" w:rsidP="00DB67B2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810E28">
              <w:rPr>
                <w:rFonts w:ascii="Arial" w:hAnsi="Arial"/>
                <w:bCs/>
                <w:lang w:val="en-US" w:eastAsia="en-GB"/>
              </w:rPr>
              <w:t xml:space="preserve">                                            '111'B )){//@sic R5-198772 R5s191081 sic@</w:t>
            </w:r>
          </w:p>
          <w:p w14:paraId="63FBD016" w14:textId="77777777" w:rsidR="00E36C2A" w:rsidRPr="00810E28" w:rsidRDefault="00E36C2A" w:rsidP="00DB67B2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810E28">
              <w:rPr>
                <w:rFonts w:ascii="Arial" w:hAnsi="Arial"/>
                <w:bCs/>
                <w:lang w:val="en-US" w:eastAsia="en-GB"/>
              </w:rPr>
              <w:t xml:space="preserve">        </w:t>
            </w:r>
            <w:proofErr w:type="spellStart"/>
            <w:r w:rsidRPr="00810E28">
              <w:rPr>
                <w:rFonts w:ascii="Arial" w:hAnsi="Arial"/>
                <w:bCs/>
                <w:lang w:val="en-US" w:eastAsia="en-GB"/>
              </w:rPr>
              <w:t>f_NR_SetVerdictFailOrInconc</w:t>
            </w:r>
            <w:proofErr w:type="spellEnd"/>
            <w:r w:rsidRPr="00810E28">
              <w:rPr>
                <w:rFonts w:ascii="Arial" w:hAnsi="Arial"/>
                <w:bCs/>
                <w:lang w:val="en-US" w:eastAsia="en-GB"/>
              </w:rPr>
              <w:t>(__FILE__, __LINE__, "Registration Request Message Failed");</w:t>
            </w:r>
          </w:p>
          <w:p w14:paraId="4E6ACF9B" w14:textId="77777777" w:rsidR="00E36C2A" w:rsidRPr="00810E28" w:rsidRDefault="00E36C2A" w:rsidP="00DB67B2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810E28">
              <w:rPr>
                <w:rFonts w:ascii="Arial" w:hAnsi="Arial"/>
                <w:bCs/>
                <w:lang w:val="en-US" w:eastAsia="en-GB"/>
              </w:rPr>
              <w:t xml:space="preserve">      }</w:t>
            </w:r>
          </w:p>
          <w:p w14:paraId="72AB518F" w14:textId="77777777" w:rsidR="00E36C2A" w:rsidRPr="00810E28" w:rsidRDefault="00E36C2A" w:rsidP="00DB67B2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810E28">
              <w:rPr>
                <w:rFonts w:ascii="Arial" w:hAnsi="Arial"/>
                <w:bCs/>
                <w:lang w:val="en-US" w:eastAsia="en-GB"/>
              </w:rPr>
              <w:t xml:space="preserve">      else {</w:t>
            </w:r>
          </w:p>
          <w:p w14:paraId="3164DC80" w14:textId="77777777" w:rsidR="00E36C2A" w:rsidRPr="00810E28" w:rsidRDefault="00E36C2A" w:rsidP="00DB67B2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810E28">
              <w:rPr>
                <w:rFonts w:ascii="Arial" w:hAnsi="Arial"/>
                <w:bCs/>
                <w:lang w:val="en-US" w:eastAsia="en-GB"/>
              </w:rPr>
              <w:t xml:space="preserve">      </w:t>
            </w:r>
            <w:proofErr w:type="spellStart"/>
            <w:r w:rsidRPr="00810E28">
              <w:rPr>
                <w:rFonts w:ascii="Arial" w:hAnsi="Arial"/>
                <w:bCs/>
                <w:lang w:val="en-US" w:eastAsia="en-GB"/>
              </w:rPr>
              <w:t>f_NR_PreliminaryPass</w:t>
            </w:r>
            <w:proofErr w:type="spellEnd"/>
            <w:r w:rsidRPr="00810E28">
              <w:rPr>
                <w:rFonts w:ascii="Arial" w:hAnsi="Arial"/>
                <w:bCs/>
                <w:lang w:val="en-US" w:eastAsia="en-GB"/>
              </w:rPr>
              <w:t xml:space="preserve"> (__FILE__, __LINE__, "Step 5");</w:t>
            </w:r>
          </w:p>
          <w:p w14:paraId="056BF697" w14:textId="77777777" w:rsidR="00E36C2A" w:rsidRPr="00810E28" w:rsidRDefault="00E36C2A" w:rsidP="00DB67B2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810E28">
              <w:rPr>
                <w:rFonts w:ascii="Arial" w:hAnsi="Arial"/>
                <w:bCs/>
                <w:lang w:val="en-US" w:eastAsia="en-GB"/>
              </w:rPr>
              <w:t xml:space="preserve">      }</w:t>
            </w:r>
          </w:p>
          <w:p w14:paraId="19DFBB66" w14:textId="77777777" w:rsidR="00E36C2A" w:rsidRPr="00810E28" w:rsidRDefault="00E36C2A" w:rsidP="00DB67B2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</w:p>
          <w:p w14:paraId="372508E7" w14:textId="77777777" w:rsidR="00E36C2A" w:rsidRPr="00810E28" w:rsidRDefault="00E36C2A" w:rsidP="00DB67B2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810E28">
              <w:rPr>
                <w:rFonts w:ascii="Arial" w:hAnsi="Arial"/>
                <w:bCs/>
                <w:lang w:val="en-US" w:eastAsia="en-GB"/>
              </w:rPr>
              <w:t xml:space="preserve">    f_NR5GC_RRC_Idle_Steps5_20 (</w:t>
            </w:r>
            <w:proofErr w:type="spellStart"/>
            <w:r w:rsidRPr="00810E28">
              <w:rPr>
                <w:rFonts w:ascii="Arial" w:hAnsi="Arial"/>
                <w:bCs/>
                <w:lang w:val="en-US" w:eastAsia="en-GB"/>
              </w:rPr>
              <w:t>v_GMM_MobilityInfo</w:t>
            </w:r>
            <w:proofErr w:type="spellEnd"/>
            <w:r w:rsidRPr="00810E28">
              <w:rPr>
                <w:rFonts w:ascii="Arial" w:hAnsi="Arial"/>
                <w:bCs/>
                <w:lang w:val="en-US" w:eastAsia="en-GB"/>
              </w:rPr>
              <w:t>,</w:t>
            </w:r>
          </w:p>
          <w:p w14:paraId="22D35F62" w14:textId="77777777" w:rsidR="00E36C2A" w:rsidRPr="00810E28" w:rsidRDefault="00E36C2A" w:rsidP="00DB67B2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810E28">
              <w:rPr>
                <w:rFonts w:ascii="Arial" w:hAnsi="Arial"/>
                <w:bCs/>
                <w:lang w:val="en-US" w:eastAsia="en-GB"/>
              </w:rPr>
              <w:t xml:space="preserve">                                </w:t>
            </w:r>
            <w:proofErr w:type="spellStart"/>
            <w:r w:rsidRPr="00810E28">
              <w:rPr>
                <w:rFonts w:ascii="Arial" w:hAnsi="Arial"/>
                <w:bCs/>
                <w:lang w:val="en-US" w:eastAsia="en-GB"/>
              </w:rPr>
              <w:t>v_NGC_NASCellA</w:t>
            </w:r>
            <w:proofErr w:type="spellEnd"/>
            <w:r w:rsidRPr="00810E28">
              <w:rPr>
                <w:rFonts w:ascii="Arial" w:hAnsi="Arial"/>
                <w:bCs/>
                <w:lang w:val="en-US" w:eastAsia="en-GB"/>
              </w:rPr>
              <w:t>,</w:t>
            </w:r>
          </w:p>
          <w:p w14:paraId="21FF07CC" w14:textId="77777777" w:rsidR="00E36C2A" w:rsidRPr="00810E28" w:rsidRDefault="00E36C2A" w:rsidP="00DB67B2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810E28">
              <w:rPr>
                <w:rFonts w:ascii="Arial" w:hAnsi="Arial"/>
                <w:bCs/>
                <w:lang w:val="en-US" w:eastAsia="en-GB"/>
              </w:rPr>
              <w:t xml:space="preserve">                                </w:t>
            </w:r>
            <w:proofErr w:type="spellStart"/>
            <w:r w:rsidRPr="00810E28">
              <w:rPr>
                <w:rFonts w:ascii="Arial" w:hAnsi="Arial"/>
                <w:bCs/>
                <w:lang w:val="en-US" w:eastAsia="en-GB"/>
              </w:rPr>
              <w:t>v_ReceivedMsg</w:t>
            </w:r>
            <w:proofErr w:type="spellEnd"/>
            <w:r w:rsidRPr="00810E28">
              <w:rPr>
                <w:rFonts w:ascii="Arial" w:hAnsi="Arial"/>
                <w:bCs/>
                <w:lang w:val="en-US" w:eastAsia="en-GB"/>
              </w:rPr>
              <w:t>,</w:t>
            </w:r>
          </w:p>
          <w:p w14:paraId="4FDAE4BD" w14:textId="77777777" w:rsidR="00E36C2A" w:rsidRPr="00810E28" w:rsidRDefault="00E36C2A" w:rsidP="00DB67B2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810E28">
              <w:rPr>
                <w:rFonts w:ascii="Arial" w:hAnsi="Arial"/>
                <w:bCs/>
                <w:lang w:val="en-US" w:eastAsia="en-GB"/>
              </w:rPr>
              <w:t xml:space="preserve">                                </w:t>
            </w:r>
            <w:proofErr w:type="spellStart"/>
            <w:r w:rsidRPr="00810E28">
              <w:rPr>
                <w:rFonts w:ascii="Arial" w:hAnsi="Arial"/>
                <w:bCs/>
                <w:lang w:val="en-US" w:eastAsia="en-GB"/>
              </w:rPr>
              <w:t>TESTMode_OFF</w:t>
            </w:r>
            <w:proofErr w:type="spellEnd"/>
            <w:r w:rsidRPr="00810E28">
              <w:rPr>
                <w:rFonts w:ascii="Arial" w:hAnsi="Arial"/>
                <w:bCs/>
                <w:lang w:val="en-US" w:eastAsia="en-GB"/>
              </w:rPr>
              <w:t>,</w:t>
            </w:r>
          </w:p>
          <w:p w14:paraId="1B861961" w14:textId="77777777" w:rsidR="00E36C2A" w:rsidRPr="00810E28" w:rsidRDefault="00E36C2A" w:rsidP="00DB67B2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810E28">
              <w:rPr>
                <w:rFonts w:ascii="Arial" w:hAnsi="Arial"/>
                <w:bCs/>
                <w:lang w:val="en-US" w:eastAsia="en-GB"/>
              </w:rPr>
              <w:t xml:space="preserve">                                -,</w:t>
            </w:r>
          </w:p>
          <w:p w14:paraId="0288553D" w14:textId="77777777" w:rsidR="00E36C2A" w:rsidRPr="00810E28" w:rsidRDefault="00E36C2A" w:rsidP="00DB67B2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810E28">
              <w:rPr>
                <w:rFonts w:ascii="Arial" w:hAnsi="Arial"/>
                <w:bCs/>
                <w:lang w:val="en-US" w:eastAsia="en-GB"/>
              </w:rPr>
              <w:t xml:space="preserve">                                </w:t>
            </w:r>
            <w:proofErr w:type="spellStart"/>
            <w:r w:rsidRPr="00810E28">
              <w:rPr>
                <w:rFonts w:ascii="Arial" w:hAnsi="Arial"/>
                <w:bCs/>
                <w:lang w:val="en-US" w:eastAsia="en-GB"/>
              </w:rPr>
              <w:t>Initial_NoSecurity</w:t>
            </w:r>
            <w:proofErr w:type="spellEnd"/>
            <w:r w:rsidRPr="00810E28">
              <w:rPr>
                <w:rFonts w:ascii="Arial" w:hAnsi="Arial"/>
                <w:bCs/>
                <w:lang w:val="en-US" w:eastAsia="en-GB"/>
              </w:rPr>
              <w:t>);//@sic R5-198772 R5s191081 sic@</w:t>
            </w:r>
          </w:p>
          <w:p w14:paraId="433AC513" w14:textId="77777777" w:rsidR="00E36C2A" w:rsidRPr="00810E28" w:rsidRDefault="00E36C2A" w:rsidP="00DB67B2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</w:p>
          <w:p w14:paraId="40A7416C" w14:textId="77777777" w:rsidR="00E36C2A" w:rsidRDefault="00E36C2A" w:rsidP="00DB67B2">
            <w:pPr>
              <w:spacing w:after="0"/>
              <w:ind w:firstLine="233"/>
              <w:rPr>
                <w:rFonts w:ascii="Arial" w:hAnsi="Arial"/>
                <w:b/>
                <w:lang w:val="en-US" w:eastAsia="en-GB"/>
              </w:rPr>
            </w:pPr>
            <w:r w:rsidRPr="00810E28">
              <w:rPr>
                <w:rFonts w:ascii="Arial" w:hAnsi="Arial"/>
                <w:bCs/>
                <w:lang w:val="en-US" w:eastAsia="en-GB"/>
              </w:rPr>
              <w:t xml:space="preserve">  }//End of 9_1_5_2_7 test body</w:t>
            </w:r>
          </w:p>
        </w:tc>
      </w:tr>
    </w:tbl>
    <w:p w14:paraId="7FD9A8BD" w14:textId="77777777" w:rsidR="00E36C2A" w:rsidRDefault="00E36C2A" w:rsidP="00E36C2A">
      <w:pPr>
        <w:spacing w:after="0"/>
        <w:rPr>
          <w:rFonts w:ascii="Arial" w:hAnsi="Arial"/>
          <w:b/>
          <w:lang w:eastAsia="en-GB"/>
        </w:rPr>
      </w:pPr>
    </w:p>
    <w:p w14:paraId="5C2B4488" w14:textId="77777777" w:rsidR="00E36C2A" w:rsidRDefault="00E36C2A" w:rsidP="00E36C2A">
      <w:pPr>
        <w:spacing w:after="0"/>
        <w:rPr>
          <w:rFonts w:ascii="Arial" w:hAnsi="Arial"/>
          <w:b/>
          <w:lang w:eastAsia="en-GB"/>
        </w:rPr>
      </w:pPr>
    </w:p>
    <w:p w14:paraId="02F10893" w14:textId="77777777" w:rsidR="00E36C2A" w:rsidRDefault="00E36C2A" w:rsidP="00E36C2A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E36C2A" w14:paraId="245D84DB" w14:textId="77777777" w:rsidTr="00DB67B2">
        <w:trPr>
          <w:trHeight w:val="279"/>
        </w:trPr>
        <w:tc>
          <w:tcPr>
            <w:tcW w:w="9855" w:type="dxa"/>
          </w:tcPr>
          <w:p w14:paraId="73E2A9D8" w14:textId="77777777" w:rsidR="00E36C2A" w:rsidRPr="00810E28" w:rsidRDefault="00E36C2A" w:rsidP="00DB67B2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810E28">
              <w:rPr>
                <w:rFonts w:ascii="Arial" w:hAnsi="Arial" w:cs="Arial"/>
                <w:sz w:val="21"/>
                <w:szCs w:val="22"/>
                <w:lang w:val="en-US" w:eastAsia="en-GB"/>
              </w:rPr>
              <w:t>function fl_TC_9_1_5_2_7_TestBody() runs on NR5GC_PTC</w:t>
            </w:r>
          </w:p>
          <w:p w14:paraId="599AB762" w14:textId="77777777" w:rsidR="00E36C2A" w:rsidRPr="00810E28" w:rsidRDefault="00E36C2A" w:rsidP="00DB67B2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810E28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{</w:t>
            </w:r>
          </w:p>
          <w:p w14:paraId="1F7A1B5F" w14:textId="77777777" w:rsidR="00E36C2A" w:rsidRPr="00810E28" w:rsidRDefault="00E36C2A" w:rsidP="00DB67B2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810E28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var </w:t>
            </w:r>
            <w:proofErr w:type="spellStart"/>
            <w:r w:rsidRPr="00810E28">
              <w:rPr>
                <w:rFonts w:ascii="Arial" w:hAnsi="Arial" w:cs="Arial"/>
                <w:sz w:val="21"/>
                <w:szCs w:val="22"/>
                <w:lang w:val="en-US" w:eastAsia="en-GB"/>
              </w:rPr>
              <w:t>NR_CellId_Type</w:t>
            </w:r>
            <w:proofErr w:type="spellEnd"/>
            <w:r w:rsidRPr="00810E28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</w:t>
            </w:r>
            <w:proofErr w:type="spellStart"/>
            <w:r w:rsidRPr="00810E28">
              <w:rPr>
                <w:rFonts w:ascii="Arial" w:hAnsi="Arial" w:cs="Arial"/>
                <w:sz w:val="21"/>
                <w:szCs w:val="22"/>
                <w:lang w:val="en-US" w:eastAsia="en-GB"/>
              </w:rPr>
              <w:t>v_NGC_NASCellA</w:t>
            </w:r>
            <w:proofErr w:type="spellEnd"/>
            <w:r w:rsidRPr="00810E28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:= f_NR5GC_MapNASCell(</w:t>
            </w:r>
            <w:proofErr w:type="spellStart"/>
            <w:r w:rsidRPr="00810E28">
              <w:rPr>
                <w:rFonts w:ascii="Arial" w:hAnsi="Arial" w:cs="Arial"/>
                <w:sz w:val="21"/>
                <w:szCs w:val="22"/>
                <w:lang w:val="en-US" w:eastAsia="en-GB"/>
              </w:rPr>
              <w:t>ngc_CellA</w:t>
            </w:r>
            <w:proofErr w:type="spellEnd"/>
            <w:r w:rsidRPr="00810E28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, </w:t>
            </w:r>
            <w:proofErr w:type="spellStart"/>
            <w:r w:rsidRPr="00810E28">
              <w:rPr>
                <w:rFonts w:ascii="Arial" w:hAnsi="Arial" w:cs="Arial"/>
                <w:sz w:val="21"/>
                <w:szCs w:val="22"/>
                <w:lang w:val="en-US" w:eastAsia="en-GB"/>
              </w:rPr>
              <w:t>NG_AllCellsOnSamePLMN</w:t>
            </w:r>
            <w:proofErr w:type="spellEnd"/>
            <w:r w:rsidRPr="00810E28">
              <w:rPr>
                <w:rFonts w:ascii="Arial" w:hAnsi="Arial" w:cs="Arial"/>
                <w:sz w:val="21"/>
                <w:szCs w:val="22"/>
                <w:lang w:val="en-US" w:eastAsia="en-GB"/>
              </w:rPr>
              <w:t>);</w:t>
            </w:r>
          </w:p>
          <w:p w14:paraId="2A78CD27" w14:textId="77777777" w:rsidR="00E36C2A" w:rsidRPr="00810E28" w:rsidRDefault="00E36C2A" w:rsidP="00DB67B2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810E28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var </w:t>
            </w:r>
            <w:proofErr w:type="spellStart"/>
            <w:r w:rsidRPr="00810E28">
              <w:rPr>
                <w:rFonts w:ascii="Arial" w:hAnsi="Arial" w:cs="Arial"/>
                <w:sz w:val="21"/>
                <w:szCs w:val="22"/>
                <w:lang w:val="en-US" w:eastAsia="en-GB"/>
              </w:rPr>
              <w:t>GMM_MobilityInfo_Type</w:t>
            </w:r>
            <w:proofErr w:type="spellEnd"/>
            <w:r w:rsidRPr="00810E28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</w:t>
            </w:r>
            <w:proofErr w:type="spellStart"/>
            <w:r w:rsidRPr="00810E28">
              <w:rPr>
                <w:rFonts w:ascii="Arial" w:hAnsi="Arial" w:cs="Arial"/>
                <w:sz w:val="21"/>
                <w:szCs w:val="22"/>
                <w:lang w:val="en-US" w:eastAsia="en-GB"/>
              </w:rPr>
              <w:t>v_GMM_MobilityInfo</w:t>
            </w:r>
            <w:proofErr w:type="spellEnd"/>
            <w:r w:rsidRPr="00810E28">
              <w:rPr>
                <w:rFonts w:ascii="Arial" w:hAnsi="Arial" w:cs="Arial"/>
                <w:sz w:val="21"/>
                <w:szCs w:val="22"/>
                <w:lang w:val="en-US" w:eastAsia="en-GB"/>
              </w:rPr>
              <w:t>;</w:t>
            </w:r>
          </w:p>
          <w:p w14:paraId="77630923" w14:textId="77777777" w:rsidR="00E36C2A" w:rsidRPr="00810E28" w:rsidRDefault="00E36C2A" w:rsidP="00DB67B2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810E28">
              <w:rPr>
                <w:rFonts w:ascii="Arial" w:hAnsi="Arial" w:cs="Arial"/>
                <w:sz w:val="21"/>
                <w:szCs w:val="22"/>
                <w:lang w:val="en-US" w:eastAsia="en-GB"/>
              </w:rPr>
              <w:lastRenderedPageBreak/>
              <w:t xml:space="preserve">    var </w:t>
            </w:r>
            <w:proofErr w:type="spellStart"/>
            <w:r w:rsidRPr="00810E28">
              <w:rPr>
                <w:rFonts w:ascii="Arial" w:hAnsi="Arial" w:cs="Arial"/>
                <w:sz w:val="21"/>
                <w:szCs w:val="22"/>
                <w:lang w:val="en-US" w:eastAsia="en-GB"/>
              </w:rPr>
              <w:t>NG_NAS_MSG_Indication_Type</w:t>
            </w:r>
            <w:proofErr w:type="spellEnd"/>
            <w:r w:rsidRPr="00810E28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</w:t>
            </w:r>
            <w:proofErr w:type="spellStart"/>
            <w:r w:rsidRPr="00810E28">
              <w:rPr>
                <w:rFonts w:ascii="Arial" w:hAnsi="Arial" w:cs="Arial"/>
                <w:sz w:val="21"/>
                <w:szCs w:val="22"/>
                <w:lang w:val="en-US" w:eastAsia="en-GB"/>
              </w:rPr>
              <w:t>v_ReceivedMsg</w:t>
            </w:r>
            <w:proofErr w:type="spellEnd"/>
            <w:r w:rsidRPr="00810E28">
              <w:rPr>
                <w:rFonts w:ascii="Arial" w:hAnsi="Arial" w:cs="Arial"/>
                <w:sz w:val="21"/>
                <w:szCs w:val="22"/>
                <w:lang w:val="en-US" w:eastAsia="en-GB"/>
              </w:rPr>
              <w:t>;</w:t>
            </w:r>
          </w:p>
          <w:p w14:paraId="2D6277DB" w14:textId="77777777" w:rsidR="00E36C2A" w:rsidRPr="00810E28" w:rsidRDefault="00E36C2A" w:rsidP="00DB67B2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810E28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var float v_T3512_delay := </w:t>
            </w:r>
            <w:proofErr w:type="spellStart"/>
            <w:r w:rsidRPr="00810E28">
              <w:rPr>
                <w:rFonts w:ascii="Arial" w:hAnsi="Arial" w:cs="Arial"/>
                <w:sz w:val="21"/>
                <w:szCs w:val="22"/>
                <w:lang w:val="en-US" w:eastAsia="en-GB"/>
              </w:rPr>
              <w:t>f_NR_SetTimerToleranceMin</w:t>
            </w:r>
            <w:proofErr w:type="spellEnd"/>
            <w:r w:rsidRPr="00810E28">
              <w:rPr>
                <w:rFonts w:ascii="Arial" w:hAnsi="Arial" w:cs="Arial"/>
                <w:sz w:val="21"/>
                <w:szCs w:val="22"/>
                <w:lang w:val="en-US" w:eastAsia="en-GB"/>
              </w:rPr>
              <w:t>(</w:t>
            </w:r>
            <w:proofErr w:type="spellStart"/>
            <w:r w:rsidRPr="00810E28">
              <w:rPr>
                <w:rFonts w:ascii="Arial" w:hAnsi="Arial" w:cs="Arial"/>
                <w:sz w:val="21"/>
                <w:szCs w:val="22"/>
                <w:lang w:val="en-US" w:eastAsia="en-GB"/>
              </w:rPr>
              <w:t>v_NGC_NASCellA</w:t>
            </w:r>
            <w:proofErr w:type="spellEnd"/>
            <w:r w:rsidRPr="00810E28">
              <w:rPr>
                <w:rFonts w:ascii="Arial" w:hAnsi="Arial" w:cs="Arial"/>
                <w:sz w:val="21"/>
                <w:szCs w:val="22"/>
                <w:lang w:val="en-US" w:eastAsia="en-GB"/>
              </w:rPr>
              <w:t>, nasTimer,25.0);</w:t>
            </w:r>
          </w:p>
          <w:p w14:paraId="359CD504" w14:textId="77777777" w:rsidR="00E36C2A" w:rsidRPr="00810E28" w:rsidRDefault="00E36C2A" w:rsidP="00DB67B2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</w:p>
          <w:p w14:paraId="5CA4C6BB" w14:textId="77777777" w:rsidR="00E36C2A" w:rsidRPr="00810E28" w:rsidRDefault="00E36C2A" w:rsidP="00DB67B2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810E28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</w:t>
            </w:r>
          </w:p>
          <w:p w14:paraId="3868CA54" w14:textId="77777777" w:rsidR="00E36C2A" w:rsidRPr="00810E28" w:rsidRDefault="00E36C2A" w:rsidP="00DB67B2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810E28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</w:t>
            </w:r>
          </w:p>
          <w:p w14:paraId="6E38162F" w14:textId="3B782F2E" w:rsidR="00E36C2A" w:rsidRPr="00810E28" w:rsidRDefault="00E36C2A" w:rsidP="00DB67B2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810E28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//@siclog "Step 1" </w:t>
            </w:r>
            <w:proofErr w:type="spellStart"/>
            <w:r w:rsidRPr="00810E28">
              <w:rPr>
                <w:rFonts w:ascii="Arial" w:hAnsi="Arial" w:cs="Arial"/>
                <w:sz w:val="21"/>
                <w:szCs w:val="22"/>
                <w:lang w:val="en-US" w:eastAsia="en-GB"/>
              </w:rPr>
              <w:t>siclog</w:t>
            </w:r>
            <w:proofErr w:type="spellEnd"/>
            <w:r w:rsidRPr="00810E28">
              <w:rPr>
                <w:rFonts w:ascii="Arial" w:hAnsi="Arial" w:cs="Arial"/>
                <w:sz w:val="21"/>
                <w:szCs w:val="22"/>
                <w:lang w:val="en-US" w:eastAsia="en-GB"/>
              </w:rPr>
              <w:t>@</w:t>
            </w:r>
          </w:p>
          <w:p w14:paraId="78B7F33F" w14:textId="77777777" w:rsidR="00E36C2A" w:rsidRPr="00810E28" w:rsidRDefault="00E36C2A" w:rsidP="00DB67B2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810E28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//Wait for 25 seconds (expiry of T3512 periodic registration update timer, the value of 30 sec is provided during the initial registration in the Preamble).</w:t>
            </w:r>
          </w:p>
          <w:p w14:paraId="43FBA090" w14:textId="77777777" w:rsidR="00E36C2A" w:rsidRPr="00810E28" w:rsidRDefault="00E36C2A" w:rsidP="00DB67B2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810E28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</w:t>
            </w:r>
            <w:proofErr w:type="spellStart"/>
            <w:r w:rsidRPr="00810E28">
              <w:rPr>
                <w:rFonts w:ascii="Arial" w:hAnsi="Arial" w:cs="Arial"/>
                <w:sz w:val="21"/>
                <w:szCs w:val="22"/>
                <w:lang w:val="en-US" w:eastAsia="en-GB"/>
              </w:rPr>
              <w:t>f_Delay</w:t>
            </w:r>
            <w:proofErr w:type="spellEnd"/>
            <w:r w:rsidRPr="00810E28">
              <w:rPr>
                <w:rFonts w:ascii="Arial" w:hAnsi="Arial" w:cs="Arial"/>
                <w:sz w:val="21"/>
                <w:szCs w:val="22"/>
                <w:lang w:val="en-US" w:eastAsia="en-GB"/>
              </w:rPr>
              <w:t>(v_T3512_delay);</w:t>
            </w:r>
          </w:p>
          <w:p w14:paraId="274B84B6" w14:textId="77777777" w:rsidR="00E36C2A" w:rsidRPr="00810E28" w:rsidRDefault="00E36C2A" w:rsidP="00DB67B2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810E28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//@siclog "Step 2" </w:t>
            </w:r>
            <w:proofErr w:type="spellStart"/>
            <w:r w:rsidRPr="00810E28">
              <w:rPr>
                <w:rFonts w:ascii="Arial" w:hAnsi="Arial" w:cs="Arial"/>
                <w:sz w:val="21"/>
                <w:szCs w:val="22"/>
                <w:lang w:val="en-US" w:eastAsia="en-GB"/>
              </w:rPr>
              <w:t>siclog</w:t>
            </w:r>
            <w:proofErr w:type="spellEnd"/>
            <w:r w:rsidRPr="00810E28">
              <w:rPr>
                <w:rFonts w:ascii="Arial" w:hAnsi="Arial" w:cs="Arial"/>
                <w:sz w:val="21"/>
                <w:szCs w:val="22"/>
                <w:lang w:val="en-US" w:eastAsia="en-GB"/>
              </w:rPr>
              <w:t>@</w:t>
            </w:r>
          </w:p>
          <w:p w14:paraId="172F1023" w14:textId="77777777" w:rsidR="00E36C2A" w:rsidRPr="00810E28" w:rsidRDefault="00E36C2A" w:rsidP="00DB67B2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810E28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//The UE transmit a REGISTRATION REQUEST message with the 5GS registration type IE indicating "periodic registration updating".</w:t>
            </w:r>
          </w:p>
          <w:p w14:paraId="038AD646" w14:textId="77777777" w:rsidR="00E36C2A" w:rsidRPr="00810E28" w:rsidRDefault="00E36C2A" w:rsidP="00DB67B2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810E28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</w:t>
            </w:r>
            <w:proofErr w:type="spellStart"/>
            <w:r w:rsidRPr="00810E28">
              <w:rPr>
                <w:rFonts w:ascii="Arial" w:hAnsi="Arial" w:cs="Arial"/>
                <w:sz w:val="21"/>
                <w:szCs w:val="22"/>
                <w:lang w:val="en-US" w:eastAsia="en-GB"/>
              </w:rPr>
              <w:t>v_ReceivedMsg</w:t>
            </w:r>
            <w:proofErr w:type="spellEnd"/>
            <w:r w:rsidRPr="00810E28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:= </w:t>
            </w:r>
            <w:proofErr w:type="spellStart"/>
            <w:r w:rsidRPr="00810E28">
              <w:rPr>
                <w:rFonts w:ascii="Arial" w:hAnsi="Arial" w:cs="Arial"/>
                <w:sz w:val="21"/>
                <w:szCs w:val="22"/>
                <w:lang w:val="en-US" w:eastAsia="en-GB"/>
              </w:rPr>
              <w:t>f_NR_RRC_ConnEst_DefWithNas</w:t>
            </w:r>
            <w:proofErr w:type="spellEnd"/>
            <w:r w:rsidRPr="00810E28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(</w:t>
            </w:r>
            <w:proofErr w:type="spellStart"/>
            <w:r w:rsidRPr="00810E28">
              <w:rPr>
                <w:rFonts w:ascii="Arial" w:hAnsi="Arial" w:cs="Arial"/>
                <w:sz w:val="21"/>
                <w:szCs w:val="22"/>
                <w:lang w:val="en-US" w:eastAsia="en-GB"/>
              </w:rPr>
              <w:t>v_NGC_NASCellA</w:t>
            </w:r>
            <w:proofErr w:type="spellEnd"/>
            <w:r w:rsidRPr="00810E28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, </w:t>
            </w:r>
            <w:proofErr w:type="spellStart"/>
            <w:r w:rsidRPr="00810E28">
              <w:rPr>
                <w:rFonts w:ascii="Arial" w:hAnsi="Arial" w:cs="Arial"/>
                <w:sz w:val="21"/>
                <w:szCs w:val="22"/>
                <w:lang w:val="en-US" w:eastAsia="en-GB"/>
              </w:rPr>
              <w:t>tsc_NR_RRC_TI_Def</w:t>
            </w:r>
            <w:proofErr w:type="spellEnd"/>
            <w:r w:rsidRPr="00810E28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, ?, </w:t>
            </w:r>
            <w:proofErr w:type="spellStart"/>
            <w:r w:rsidRPr="00810E28">
              <w:rPr>
                <w:rFonts w:ascii="Arial" w:hAnsi="Arial" w:cs="Arial"/>
                <w:sz w:val="21"/>
                <w:szCs w:val="22"/>
                <w:lang w:val="en-US" w:eastAsia="en-GB"/>
              </w:rPr>
              <w:t>tsc_SHT_IntegrityProtected</w:t>
            </w:r>
            <w:proofErr w:type="spellEnd"/>
            <w:r w:rsidRPr="00810E28">
              <w:rPr>
                <w:rFonts w:ascii="Arial" w:hAnsi="Arial" w:cs="Arial"/>
                <w:sz w:val="21"/>
                <w:szCs w:val="22"/>
                <w:lang w:val="en-US" w:eastAsia="en-GB"/>
              </w:rPr>
              <w:t>);</w:t>
            </w:r>
          </w:p>
          <w:p w14:paraId="004B00D1" w14:textId="77777777" w:rsidR="00E36C2A" w:rsidRPr="00810E28" w:rsidRDefault="00E36C2A" w:rsidP="00DB67B2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810E28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if (not </w:t>
            </w:r>
            <w:proofErr w:type="spellStart"/>
            <w:r w:rsidRPr="00810E28">
              <w:rPr>
                <w:rFonts w:ascii="Arial" w:hAnsi="Arial" w:cs="Arial"/>
                <w:sz w:val="21"/>
                <w:szCs w:val="22"/>
                <w:lang w:val="en-US" w:eastAsia="en-GB"/>
              </w:rPr>
              <w:t>f_Check_NG_RegistrationReqMsg</w:t>
            </w:r>
            <w:proofErr w:type="spellEnd"/>
            <w:r w:rsidRPr="00810E28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(</w:t>
            </w:r>
            <w:proofErr w:type="spellStart"/>
            <w:r w:rsidRPr="00810E28">
              <w:rPr>
                <w:rFonts w:ascii="Arial" w:hAnsi="Arial" w:cs="Arial"/>
                <w:sz w:val="21"/>
                <w:szCs w:val="22"/>
                <w:lang w:val="en-US" w:eastAsia="en-GB"/>
              </w:rPr>
              <w:t>v_GMM_MobilityInfo</w:t>
            </w:r>
            <w:proofErr w:type="spellEnd"/>
            <w:r w:rsidRPr="00810E28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, </w:t>
            </w:r>
            <w:proofErr w:type="spellStart"/>
            <w:r w:rsidRPr="00810E28">
              <w:rPr>
                <w:rFonts w:ascii="Arial" w:hAnsi="Arial" w:cs="Arial"/>
                <w:sz w:val="21"/>
                <w:szCs w:val="22"/>
                <w:lang w:val="en-US" w:eastAsia="en-GB"/>
              </w:rPr>
              <w:t>v_ReceivedMsg.Pdu</w:t>
            </w:r>
            <w:proofErr w:type="spellEnd"/>
            <w:r w:rsidRPr="00810E28">
              <w:rPr>
                <w:rFonts w:ascii="Arial" w:hAnsi="Arial" w:cs="Arial"/>
                <w:sz w:val="21"/>
                <w:szCs w:val="22"/>
                <w:lang w:val="en-US" w:eastAsia="en-GB"/>
              </w:rPr>
              <w:t>, Periodic,</w:t>
            </w:r>
          </w:p>
          <w:p w14:paraId="586B0D0B" w14:textId="77777777" w:rsidR="00E36C2A" w:rsidRPr="00810E28" w:rsidRDefault="00E36C2A" w:rsidP="00DB67B2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810E28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                                     f_NR5GC_GetMobileIdGUTI (</w:t>
            </w:r>
            <w:proofErr w:type="spellStart"/>
            <w:r w:rsidRPr="00810E28">
              <w:rPr>
                <w:rFonts w:ascii="Arial" w:hAnsi="Arial" w:cs="Arial"/>
                <w:sz w:val="21"/>
                <w:szCs w:val="22"/>
                <w:lang w:val="en-US" w:eastAsia="en-GB"/>
              </w:rPr>
              <w:t>v_NGC_NASCellA</w:t>
            </w:r>
            <w:proofErr w:type="spellEnd"/>
            <w:r w:rsidRPr="00810E28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, omit), </w:t>
            </w:r>
            <w:proofErr w:type="spellStart"/>
            <w:r w:rsidRPr="00810E28">
              <w:rPr>
                <w:rFonts w:ascii="Arial" w:hAnsi="Arial" w:cs="Arial"/>
                <w:sz w:val="21"/>
                <w:szCs w:val="22"/>
                <w:lang w:val="en-US" w:eastAsia="en-GB"/>
              </w:rPr>
              <w:t>f_NR_SecurityKSIamf_Get</w:t>
            </w:r>
            <w:proofErr w:type="spellEnd"/>
            <w:r w:rsidRPr="00810E28">
              <w:rPr>
                <w:rFonts w:ascii="Arial" w:hAnsi="Arial" w:cs="Arial"/>
                <w:sz w:val="21"/>
                <w:szCs w:val="22"/>
                <w:lang w:val="en-US" w:eastAsia="en-GB"/>
              </w:rPr>
              <w:t>(),</w:t>
            </w:r>
          </w:p>
          <w:p w14:paraId="1DE044E7" w14:textId="77777777" w:rsidR="00E36C2A" w:rsidRPr="00810E28" w:rsidRDefault="00E36C2A" w:rsidP="00DB67B2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810E28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                                     -, -, -, -, -, </w:t>
            </w:r>
            <w:proofErr w:type="spellStart"/>
            <w:r w:rsidRPr="00810E28">
              <w:rPr>
                <w:rFonts w:ascii="Arial" w:hAnsi="Arial" w:cs="Arial"/>
                <w:sz w:val="21"/>
                <w:szCs w:val="22"/>
                <w:lang w:val="en-US" w:eastAsia="en-GB"/>
              </w:rPr>
              <w:t>f_LastVisited_TAI</w:t>
            </w:r>
            <w:proofErr w:type="spellEnd"/>
            <w:r w:rsidRPr="00810E28">
              <w:rPr>
                <w:rFonts w:ascii="Arial" w:hAnsi="Arial" w:cs="Arial"/>
                <w:sz w:val="21"/>
                <w:szCs w:val="22"/>
                <w:lang w:val="en-US" w:eastAsia="en-GB"/>
              </w:rPr>
              <w:t>(</w:t>
            </w:r>
            <w:proofErr w:type="spellStart"/>
            <w:r w:rsidRPr="00810E28">
              <w:rPr>
                <w:rFonts w:ascii="Arial" w:hAnsi="Arial" w:cs="Arial"/>
                <w:sz w:val="21"/>
                <w:szCs w:val="22"/>
                <w:lang w:val="en-US" w:eastAsia="en-GB"/>
              </w:rPr>
              <w:t>v_NGC_NASCellA</w:t>
            </w:r>
            <w:proofErr w:type="spellEnd"/>
            <w:r w:rsidRPr="00810E28">
              <w:rPr>
                <w:rFonts w:ascii="Arial" w:hAnsi="Arial" w:cs="Arial"/>
                <w:sz w:val="21"/>
                <w:szCs w:val="22"/>
                <w:lang w:val="en-US" w:eastAsia="en-GB"/>
              </w:rPr>
              <w:t>))) {</w:t>
            </w:r>
          </w:p>
          <w:p w14:paraId="3FC014FB" w14:textId="77777777" w:rsidR="00E36C2A" w:rsidRPr="00810E28" w:rsidRDefault="00E36C2A" w:rsidP="00DB67B2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810E28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</w:t>
            </w:r>
            <w:proofErr w:type="spellStart"/>
            <w:r w:rsidRPr="00810E28">
              <w:rPr>
                <w:rFonts w:ascii="Arial" w:hAnsi="Arial" w:cs="Arial"/>
                <w:sz w:val="21"/>
                <w:szCs w:val="22"/>
                <w:lang w:val="en-US" w:eastAsia="en-GB"/>
              </w:rPr>
              <w:t>f_NR_SetVerdictFailOrInconc</w:t>
            </w:r>
            <w:proofErr w:type="spellEnd"/>
            <w:r w:rsidRPr="00810E28">
              <w:rPr>
                <w:rFonts w:ascii="Arial" w:hAnsi="Arial" w:cs="Arial"/>
                <w:sz w:val="21"/>
                <w:szCs w:val="22"/>
                <w:lang w:val="en-US" w:eastAsia="en-GB"/>
              </w:rPr>
              <w:t>(__FILE__, __LINE__, "Registration Request Message Failed");</w:t>
            </w:r>
          </w:p>
          <w:p w14:paraId="46F1AA77" w14:textId="77777777" w:rsidR="00E36C2A" w:rsidRPr="00810E28" w:rsidRDefault="00E36C2A" w:rsidP="00DB67B2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810E28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}</w:t>
            </w:r>
          </w:p>
          <w:p w14:paraId="4025636F" w14:textId="77777777" w:rsidR="00E36C2A" w:rsidRPr="00810E28" w:rsidRDefault="00E36C2A" w:rsidP="00DB67B2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810E28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//</w:t>
            </w:r>
            <w:proofErr w:type="spellStart"/>
            <w:r w:rsidRPr="00810E28">
              <w:rPr>
                <w:rFonts w:ascii="Arial" w:hAnsi="Arial" w:cs="Arial"/>
                <w:sz w:val="21"/>
                <w:szCs w:val="22"/>
                <w:lang w:val="en-US" w:eastAsia="en-GB"/>
              </w:rPr>
              <w:t>siclog</w:t>
            </w:r>
            <w:proofErr w:type="spellEnd"/>
            <w:r w:rsidRPr="00810E28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"Step 3" </w:t>
            </w:r>
            <w:proofErr w:type="spellStart"/>
            <w:r w:rsidRPr="00810E28">
              <w:rPr>
                <w:rFonts w:ascii="Arial" w:hAnsi="Arial" w:cs="Arial"/>
                <w:sz w:val="21"/>
                <w:szCs w:val="22"/>
                <w:lang w:val="en-US" w:eastAsia="en-GB"/>
              </w:rPr>
              <w:t>siclog</w:t>
            </w:r>
            <w:proofErr w:type="spellEnd"/>
            <w:r w:rsidRPr="00810E28">
              <w:rPr>
                <w:rFonts w:ascii="Arial" w:hAnsi="Arial" w:cs="Arial"/>
                <w:sz w:val="21"/>
                <w:szCs w:val="22"/>
                <w:lang w:val="en-US" w:eastAsia="en-GB"/>
              </w:rPr>
              <w:t>@</w:t>
            </w:r>
          </w:p>
          <w:p w14:paraId="756468BF" w14:textId="77777777" w:rsidR="00E36C2A" w:rsidRPr="00810E28" w:rsidRDefault="00E36C2A" w:rsidP="00DB67B2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810E28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//The SS transmits a REGISTRATION REJECT message including 5GMM cause value #9 (UE identity cannot be derived by the network).</w:t>
            </w:r>
          </w:p>
          <w:p w14:paraId="281355E8" w14:textId="77777777" w:rsidR="00E36C2A" w:rsidRPr="00810E28" w:rsidRDefault="00E36C2A" w:rsidP="00DB67B2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810E28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</w:t>
            </w:r>
            <w:proofErr w:type="spellStart"/>
            <w:r w:rsidRPr="00810E28">
              <w:rPr>
                <w:rFonts w:ascii="Arial" w:hAnsi="Arial" w:cs="Arial"/>
                <w:sz w:val="21"/>
                <w:szCs w:val="22"/>
                <w:lang w:val="en-US" w:eastAsia="en-GB"/>
              </w:rPr>
              <w:t>SRB.send</w:t>
            </w:r>
            <w:proofErr w:type="spellEnd"/>
            <w:r w:rsidRPr="00810E28">
              <w:rPr>
                <w:rFonts w:ascii="Arial" w:hAnsi="Arial" w:cs="Arial"/>
                <w:sz w:val="21"/>
                <w:szCs w:val="22"/>
                <w:lang w:val="en-US" w:eastAsia="en-GB"/>
              </w:rPr>
              <w:t>(</w:t>
            </w:r>
            <w:proofErr w:type="spellStart"/>
            <w:r w:rsidRPr="00810E28">
              <w:rPr>
                <w:rFonts w:ascii="Arial" w:hAnsi="Arial" w:cs="Arial"/>
                <w:sz w:val="21"/>
                <w:szCs w:val="22"/>
                <w:lang w:val="en-US" w:eastAsia="en-GB"/>
              </w:rPr>
              <w:t>cas_NR_SRB_NasPdu_REQ</w:t>
            </w:r>
            <w:proofErr w:type="spellEnd"/>
            <w:r w:rsidRPr="00810E28">
              <w:rPr>
                <w:rFonts w:ascii="Arial" w:hAnsi="Arial" w:cs="Arial"/>
                <w:sz w:val="21"/>
                <w:szCs w:val="22"/>
                <w:lang w:val="en-US" w:eastAsia="en-GB"/>
              </w:rPr>
              <w:t>(</w:t>
            </w:r>
            <w:proofErr w:type="spellStart"/>
            <w:r w:rsidRPr="00810E28">
              <w:rPr>
                <w:rFonts w:ascii="Arial" w:hAnsi="Arial" w:cs="Arial"/>
                <w:sz w:val="21"/>
                <w:szCs w:val="22"/>
                <w:lang w:val="en-US" w:eastAsia="en-GB"/>
              </w:rPr>
              <w:t>v_NGC_NASCellA</w:t>
            </w:r>
            <w:proofErr w:type="spellEnd"/>
            <w:r w:rsidRPr="00810E28">
              <w:rPr>
                <w:rFonts w:ascii="Arial" w:hAnsi="Arial" w:cs="Arial"/>
                <w:sz w:val="21"/>
                <w:szCs w:val="22"/>
                <w:lang w:val="en-US" w:eastAsia="en-GB"/>
              </w:rPr>
              <w:t>,</w:t>
            </w:r>
          </w:p>
          <w:p w14:paraId="08D37C20" w14:textId="77777777" w:rsidR="00E36C2A" w:rsidRPr="00810E28" w:rsidRDefault="00E36C2A" w:rsidP="00DB67B2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810E28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                             tsc_NR_RbId_SRB1, // No SRB2 so must be on SRB1</w:t>
            </w:r>
          </w:p>
          <w:p w14:paraId="344D9F1C" w14:textId="77777777" w:rsidR="00E36C2A" w:rsidRPr="00810E28" w:rsidRDefault="00E36C2A" w:rsidP="00DB67B2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810E28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                             </w:t>
            </w:r>
            <w:proofErr w:type="spellStart"/>
            <w:r w:rsidRPr="00810E28">
              <w:rPr>
                <w:rFonts w:ascii="Arial" w:hAnsi="Arial" w:cs="Arial"/>
                <w:sz w:val="21"/>
                <w:szCs w:val="22"/>
                <w:lang w:val="en-US" w:eastAsia="en-GB"/>
              </w:rPr>
              <w:t>cs_TimingInfo_Now</w:t>
            </w:r>
            <w:proofErr w:type="spellEnd"/>
            <w:r w:rsidRPr="00810E28">
              <w:rPr>
                <w:rFonts w:ascii="Arial" w:hAnsi="Arial" w:cs="Arial"/>
                <w:sz w:val="21"/>
                <w:szCs w:val="22"/>
                <w:lang w:val="en-US" w:eastAsia="en-GB"/>
              </w:rPr>
              <w:t>,</w:t>
            </w:r>
          </w:p>
          <w:p w14:paraId="20DDB397" w14:textId="77777777" w:rsidR="00E36C2A" w:rsidRPr="00810E28" w:rsidRDefault="00E36C2A" w:rsidP="00DB67B2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810E28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                             </w:t>
            </w:r>
            <w:proofErr w:type="spellStart"/>
            <w:r w:rsidRPr="00810E28">
              <w:rPr>
                <w:rFonts w:ascii="Arial" w:hAnsi="Arial" w:cs="Arial"/>
                <w:sz w:val="21"/>
                <w:szCs w:val="22"/>
                <w:lang w:val="en-US" w:eastAsia="en-GB"/>
              </w:rPr>
              <w:t>cs_NG_NAS_Request</w:t>
            </w:r>
            <w:proofErr w:type="spellEnd"/>
            <w:r w:rsidRPr="00810E28">
              <w:rPr>
                <w:rFonts w:ascii="Arial" w:hAnsi="Arial" w:cs="Arial"/>
                <w:sz w:val="21"/>
                <w:szCs w:val="22"/>
                <w:lang w:val="en-US" w:eastAsia="en-GB"/>
              </w:rPr>
              <w:t>(</w:t>
            </w:r>
            <w:proofErr w:type="spellStart"/>
            <w:r w:rsidRPr="00810E28">
              <w:rPr>
                <w:rFonts w:ascii="Arial" w:hAnsi="Arial" w:cs="Arial"/>
                <w:sz w:val="21"/>
                <w:szCs w:val="22"/>
                <w:lang w:val="en-US" w:eastAsia="en-GB"/>
              </w:rPr>
              <w:t>tsc_SHT_IntegrityProtected_Ciphered</w:t>
            </w:r>
            <w:proofErr w:type="spellEnd"/>
            <w:r w:rsidRPr="00810E28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, </w:t>
            </w:r>
            <w:proofErr w:type="spellStart"/>
            <w:r w:rsidRPr="00810E28">
              <w:rPr>
                <w:rFonts w:ascii="Arial" w:hAnsi="Arial" w:cs="Arial"/>
                <w:sz w:val="21"/>
                <w:szCs w:val="22"/>
                <w:lang w:val="en-US" w:eastAsia="en-GB"/>
              </w:rPr>
              <w:t>cs_NG_REGISTRATION_REJECT</w:t>
            </w:r>
            <w:proofErr w:type="spellEnd"/>
            <w:r w:rsidRPr="00810E28">
              <w:rPr>
                <w:rFonts w:ascii="Arial" w:hAnsi="Arial" w:cs="Arial"/>
                <w:sz w:val="21"/>
                <w:szCs w:val="22"/>
                <w:lang w:val="en-US" w:eastAsia="en-GB"/>
              </w:rPr>
              <w:t>(</w:t>
            </w:r>
            <w:proofErr w:type="spellStart"/>
            <w:r w:rsidRPr="00810E28">
              <w:rPr>
                <w:rFonts w:ascii="Arial" w:hAnsi="Arial" w:cs="Arial"/>
                <w:sz w:val="21"/>
                <w:szCs w:val="22"/>
                <w:lang w:val="en-US" w:eastAsia="en-GB"/>
              </w:rPr>
              <w:t>cs_GMM_GSM_Cause</w:t>
            </w:r>
            <w:proofErr w:type="spellEnd"/>
            <w:r w:rsidRPr="00810E28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(omit, '00001001'B)))));</w:t>
            </w:r>
          </w:p>
          <w:p w14:paraId="743F6718" w14:textId="77777777" w:rsidR="00E36C2A" w:rsidRPr="00810E28" w:rsidRDefault="00E36C2A" w:rsidP="00DB67B2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</w:p>
          <w:p w14:paraId="3F62E93F" w14:textId="77777777" w:rsidR="00E36C2A" w:rsidRPr="00810E28" w:rsidRDefault="00E36C2A" w:rsidP="00DB67B2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810E28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//</w:t>
            </w:r>
            <w:proofErr w:type="spellStart"/>
            <w:r w:rsidRPr="00810E28">
              <w:rPr>
                <w:rFonts w:ascii="Arial" w:hAnsi="Arial" w:cs="Arial"/>
                <w:sz w:val="21"/>
                <w:szCs w:val="22"/>
                <w:lang w:val="en-US" w:eastAsia="en-GB"/>
              </w:rPr>
              <w:t>siclog</w:t>
            </w:r>
            <w:proofErr w:type="spellEnd"/>
            <w:r w:rsidRPr="00810E28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"Step 4" </w:t>
            </w:r>
            <w:proofErr w:type="spellStart"/>
            <w:r w:rsidRPr="00810E28">
              <w:rPr>
                <w:rFonts w:ascii="Arial" w:hAnsi="Arial" w:cs="Arial"/>
                <w:sz w:val="21"/>
                <w:szCs w:val="22"/>
                <w:lang w:val="en-US" w:eastAsia="en-GB"/>
              </w:rPr>
              <w:t>siclog</w:t>
            </w:r>
            <w:proofErr w:type="spellEnd"/>
            <w:r w:rsidRPr="00810E28">
              <w:rPr>
                <w:rFonts w:ascii="Arial" w:hAnsi="Arial" w:cs="Arial"/>
                <w:sz w:val="21"/>
                <w:szCs w:val="22"/>
                <w:lang w:val="en-US" w:eastAsia="en-GB"/>
              </w:rPr>
              <w:t>@</w:t>
            </w:r>
          </w:p>
          <w:p w14:paraId="509AF485" w14:textId="77777777" w:rsidR="00E36C2A" w:rsidRPr="00810E28" w:rsidRDefault="00E36C2A" w:rsidP="00DB67B2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810E28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//SS releases the RRC connection.</w:t>
            </w:r>
          </w:p>
          <w:p w14:paraId="63A37BF7" w14:textId="77777777" w:rsidR="00E36C2A" w:rsidRPr="00810E28" w:rsidRDefault="00E36C2A" w:rsidP="00DB67B2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810E28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</w:t>
            </w:r>
            <w:proofErr w:type="spellStart"/>
            <w:r w:rsidRPr="00810E28">
              <w:rPr>
                <w:rFonts w:ascii="Arial" w:hAnsi="Arial" w:cs="Arial"/>
                <w:sz w:val="21"/>
                <w:szCs w:val="22"/>
                <w:lang w:val="en-US" w:eastAsia="en-GB"/>
              </w:rPr>
              <w:t>f_NR_RRCRelease</w:t>
            </w:r>
            <w:proofErr w:type="spellEnd"/>
            <w:r w:rsidRPr="00810E28">
              <w:rPr>
                <w:rFonts w:ascii="Arial" w:hAnsi="Arial" w:cs="Arial"/>
                <w:sz w:val="21"/>
                <w:szCs w:val="22"/>
                <w:lang w:val="en-US" w:eastAsia="en-GB"/>
              </w:rPr>
              <w:t>(</w:t>
            </w:r>
            <w:proofErr w:type="spellStart"/>
            <w:r w:rsidRPr="00810E28">
              <w:rPr>
                <w:rFonts w:ascii="Arial" w:hAnsi="Arial" w:cs="Arial"/>
                <w:sz w:val="21"/>
                <w:szCs w:val="22"/>
                <w:lang w:val="en-US" w:eastAsia="en-GB"/>
              </w:rPr>
              <w:t>v_NGC_NASCellA</w:t>
            </w:r>
            <w:proofErr w:type="spellEnd"/>
            <w:r w:rsidRPr="00810E28">
              <w:rPr>
                <w:rFonts w:ascii="Arial" w:hAnsi="Arial" w:cs="Arial"/>
                <w:sz w:val="21"/>
                <w:szCs w:val="22"/>
                <w:lang w:val="en-US" w:eastAsia="en-GB"/>
              </w:rPr>
              <w:t>);</w:t>
            </w:r>
          </w:p>
          <w:p w14:paraId="11D790EB" w14:textId="77777777" w:rsidR="00E36C2A" w:rsidRPr="00810E28" w:rsidRDefault="00E36C2A" w:rsidP="00DB67B2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810E28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</w:t>
            </w:r>
          </w:p>
          <w:p w14:paraId="15DF4737" w14:textId="77777777" w:rsidR="00E36C2A" w:rsidRPr="00810E28" w:rsidRDefault="00E36C2A" w:rsidP="00DB67B2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810E28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// Need to 'reset' all stored lists as all DRBs and PDU sessions no longer exist in UE</w:t>
            </w:r>
          </w:p>
          <w:p w14:paraId="31BBB32B" w14:textId="0CB6C14B" w:rsidR="00E36C2A" w:rsidRDefault="00E36C2A" w:rsidP="00DB67B2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810E28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f_NR5GC_MobileInfo_Init();//@sic R5s210059 sic@</w:t>
            </w:r>
          </w:p>
          <w:p w14:paraId="5A221BF5" w14:textId="7AB25C60" w:rsidR="00B61874" w:rsidRDefault="00B61874" w:rsidP="00DB67B2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</w:t>
            </w:r>
          </w:p>
          <w:p w14:paraId="278EBA19" w14:textId="2986283A" w:rsidR="00B61874" w:rsidRDefault="00B61874" w:rsidP="00DB67B2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</w:p>
          <w:p w14:paraId="34B6A852" w14:textId="77777777" w:rsidR="00B61874" w:rsidRPr="002D5EB6" w:rsidRDefault="00B61874" w:rsidP="00B61874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highlight w:val="yellow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</w:t>
            </w:r>
            <w:r w:rsidRPr="002D5EB6">
              <w:rPr>
                <w:rFonts w:ascii="Arial" w:hAnsi="Arial" w:cs="Arial"/>
                <w:sz w:val="21"/>
                <w:szCs w:val="22"/>
                <w:highlight w:val="yellow"/>
                <w:lang w:val="en-US" w:eastAsia="en-GB"/>
              </w:rPr>
              <w:t xml:space="preserve">    </w:t>
            </w:r>
            <w:proofErr w:type="spellStart"/>
            <w:r w:rsidRPr="002D5EB6">
              <w:rPr>
                <w:rFonts w:ascii="Arial" w:hAnsi="Arial" w:cs="Arial"/>
                <w:sz w:val="21"/>
                <w:szCs w:val="22"/>
                <w:highlight w:val="yellow"/>
                <w:lang w:val="en-US" w:eastAsia="en-GB"/>
              </w:rPr>
              <w:t>f_IMS_IPCAN_SendCoOrdMsg</w:t>
            </w:r>
            <w:proofErr w:type="spellEnd"/>
            <w:r w:rsidRPr="002D5EB6">
              <w:rPr>
                <w:rFonts w:ascii="Arial" w:hAnsi="Arial" w:cs="Arial"/>
                <w:sz w:val="21"/>
                <w:szCs w:val="22"/>
                <w:highlight w:val="yellow"/>
                <w:lang w:val="en-US" w:eastAsia="en-GB"/>
              </w:rPr>
              <w:t xml:space="preserve">(IMS[f_PDN_PdnIndex2Integer(PDN_1)], </w:t>
            </w:r>
            <w:proofErr w:type="spellStart"/>
            <w:r w:rsidRPr="002D5EB6">
              <w:rPr>
                <w:rFonts w:ascii="Arial" w:hAnsi="Arial" w:cs="Arial"/>
                <w:sz w:val="21"/>
                <w:szCs w:val="22"/>
                <w:highlight w:val="yellow"/>
                <w:lang w:val="en-US" w:eastAsia="en-GB"/>
              </w:rPr>
              <w:t>cms_IPCAN_IMS_Reset</w:t>
            </w:r>
            <w:proofErr w:type="spellEnd"/>
            <w:r w:rsidRPr="002D5EB6">
              <w:rPr>
                <w:rFonts w:ascii="Arial" w:hAnsi="Arial" w:cs="Arial"/>
                <w:sz w:val="21"/>
                <w:szCs w:val="22"/>
                <w:highlight w:val="yellow"/>
                <w:lang w:val="en-US" w:eastAsia="en-GB"/>
              </w:rPr>
              <w:t xml:space="preserve">);    </w:t>
            </w:r>
          </w:p>
          <w:p w14:paraId="5E641C31" w14:textId="77777777" w:rsidR="00B61874" w:rsidRPr="002D5EB6" w:rsidRDefault="00B61874" w:rsidP="00B61874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2D5EB6">
              <w:rPr>
                <w:rFonts w:ascii="Arial" w:hAnsi="Arial" w:cs="Arial"/>
                <w:sz w:val="21"/>
                <w:szCs w:val="22"/>
                <w:highlight w:val="yellow"/>
                <w:lang w:val="en-US" w:eastAsia="en-GB"/>
              </w:rPr>
              <w:t xml:space="preserve">   </w:t>
            </w:r>
          </w:p>
          <w:p w14:paraId="08D53637" w14:textId="07040417" w:rsidR="00E36C2A" w:rsidRPr="00810E28" w:rsidRDefault="00E36C2A" w:rsidP="00DB67B2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810E28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//</w:t>
            </w:r>
            <w:proofErr w:type="spellStart"/>
            <w:r w:rsidRPr="00810E28">
              <w:rPr>
                <w:rFonts w:ascii="Arial" w:hAnsi="Arial" w:cs="Arial"/>
                <w:sz w:val="21"/>
                <w:szCs w:val="22"/>
                <w:lang w:val="en-US" w:eastAsia="en-GB"/>
              </w:rPr>
              <w:t>siclog</w:t>
            </w:r>
            <w:proofErr w:type="spellEnd"/>
            <w:r w:rsidRPr="00810E28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"Step 5" </w:t>
            </w:r>
            <w:proofErr w:type="spellStart"/>
            <w:r w:rsidRPr="00810E28">
              <w:rPr>
                <w:rFonts w:ascii="Arial" w:hAnsi="Arial" w:cs="Arial"/>
                <w:sz w:val="21"/>
                <w:szCs w:val="22"/>
                <w:lang w:val="en-US" w:eastAsia="en-GB"/>
              </w:rPr>
              <w:t>siclog</w:t>
            </w:r>
            <w:proofErr w:type="spellEnd"/>
            <w:r w:rsidRPr="00810E28">
              <w:rPr>
                <w:rFonts w:ascii="Arial" w:hAnsi="Arial" w:cs="Arial"/>
                <w:sz w:val="21"/>
                <w:szCs w:val="22"/>
                <w:lang w:val="en-US" w:eastAsia="en-GB"/>
              </w:rPr>
              <w:t>@</w:t>
            </w:r>
          </w:p>
          <w:p w14:paraId="768D9B4B" w14:textId="77777777" w:rsidR="00E36C2A" w:rsidRPr="00810E28" w:rsidRDefault="00E36C2A" w:rsidP="00DB67B2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810E28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//Check: Does the UE perform initial registration on NGC Cell A as specified in TS 38.508-1 [4], Table 4.5.2.2-2? The UE does not provide 5G-GUTI, last visited registered TAI or </w:t>
            </w:r>
            <w:proofErr w:type="spellStart"/>
            <w:r w:rsidRPr="00810E28">
              <w:rPr>
                <w:rFonts w:ascii="Arial" w:hAnsi="Arial" w:cs="Arial"/>
                <w:sz w:val="21"/>
                <w:szCs w:val="22"/>
                <w:lang w:val="en-US" w:eastAsia="en-GB"/>
              </w:rPr>
              <w:t>ngKSI</w:t>
            </w:r>
            <w:proofErr w:type="spellEnd"/>
            <w:r w:rsidRPr="00810E28">
              <w:rPr>
                <w:rFonts w:ascii="Arial" w:hAnsi="Arial" w:cs="Arial"/>
                <w:sz w:val="21"/>
                <w:szCs w:val="22"/>
                <w:lang w:val="en-US" w:eastAsia="en-GB"/>
              </w:rPr>
              <w:t>.</w:t>
            </w:r>
          </w:p>
          <w:p w14:paraId="318B78BE" w14:textId="77777777" w:rsidR="00E36C2A" w:rsidRPr="00810E28" w:rsidRDefault="00E36C2A" w:rsidP="00DB67B2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810E28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</w:t>
            </w:r>
            <w:proofErr w:type="spellStart"/>
            <w:r w:rsidRPr="00810E28">
              <w:rPr>
                <w:rFonts w:ascii="Arial" w:hAnsi="Arial" w:cs="Arial"/>
                <w:sz w:val="21"/>
                <w:szCs w:val="22"/>
                <w:lang w:val="en-US" w:eastAsia="en-GB"/>
              </w:rPr>
              <w:t>v_ReceivedMsg</w:t>
            </w:r>
            <w:proofErr w:type="spellEnd"/>
            <w:r w:rsidRPr="00810E28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:= </w:t>
            </w:r>
            <w:proofErr w:type="spellStart"/>
            <w:r w:rsidRPr="00810E28">
              <w:rPr>
                <w:rFonts w:ascii="Arial" w:hAnsi="Arial" w:cs="Arial"/>
                <w:sz w:val="21"/>
                <w:szCs w:val="22"/>
                <w:lang w:val="en-US" w:eastAsia="en-GB"/>
              </w:rPr>
              <w:t>f_NR_RRC_ConnEst_DefWithNas</w:t>
            </w:r>
            <w:proofErr w:type="spellEnd"/>
            <w:r w:rsidRPr="00810E28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(</w:t>
            </w:r>
            <w:proofErr w:type="spellStart"/>
            <w:r w:rsidRPr="00810E28">
              <w:rPr>
                <w:rFonts w:ascii="Arial" w:hAnsi="Arial" w:cs="Arial"/>
                <w:sz w:val="21"/>
                <w:szCs w:val="22"/>
                <w:lang w:val="en-US" w:eastAsia="en-GB"/>
              </w:rPr>
              <w:t>v_NGC_NASCellA</w:t>
            </w:r>
            <w:proofErr w:type="spellEnd"/>
            <w:r w:rsidRPr="00810E28">
              <w:rPr>
                <w:rFonts w:ascii="Arial" w:hAnsi="Arial" w:cs="Arial"/>
                <w:sz w:val="21"/>
                <w:szCs w:val="22"/>
                <w:lang w:val="en-US" w:eastAsia="en-GB"/>
              </w:rPr>
              <w:t>,</w:t>
            </w:r>
          </w:p>
          <w:p w14:paraId="4EA3EB76" w14:textId="77777777" w:rsidR="00E36C2A" w:rsidRPr="00810E28" w:rsidRDefault="00E36C2A" w:rsidP="00DB67B2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810E28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                                            </w:t>
            </w:r>
            <w:proofErr w:type="spellStart"/>
            <w:r w:rsidRPr="00810E28">
              <w:rPr>
                <w:rFonts w:ascii="Arial" w:hAnsi="Arial" w:cs="Arial"/>
                <w:sz w:val="21"/>
                <w:szCs w:val="22"/>
                <w:lang w:val="en-US" w:eastAsia="en-GB"/>
              </w:rPr>
              <w:t>tsc_NR_RRC_TI_Def</w:t>
            </w:r>
            <w:proofErr w:type="spellEnd"/>
            <w:r w:rsidRPr="00810E28">
              <w:rPr>
                <w:rFonts w:ascii="Arial" w:hAnsi="Arial" w:cs="Arial"/>
                <w:sz w:val="21"/>
                <w:szCs w:val="22"/>
                <w:lang w:val="en-US" w:eastAsia="en-GB"/>
              </w:rPr>
              <w:t>, ?,</w:t>
            </w:r>
          </w:p>
          <w:p w14:paraId="018CF0ED" w14:textId="77777777" w:rsidR="00E36C2A" w:rsidRPr="00810E28" w:rsidRDefault="00E36C2A" w:rsidP="00DB67B2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810E28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                                            </w:t>
            </w:r>
            <w:proofErr w:type="spellStart"/>
            <w:r w:rsidRPr="00810E28">
              <w:rPr>
                <w:rFonts w:ascii="Arial" w:hAnsi="Arial" w:cs="Arial"/>
                <w:sz w:val="21"/>
                <w:szCs w:val="22"/>
                <w:lang w:val="en-US" w:eastAsia="en-GB"/>
              </w:rPr>
              <w:t>tsc_SHT_NoSecurityProtection</w:t>
            </w:r>
            <w:proofErr w:type="spellEnd"/>
            <w:r w:rsidRPr="00810E28">
              <w:rPr>
                <w:rFonts w:ascii="Arial" w:hAnsi="Arial" w:cs="Arial"/>
                <w:sz w:val="21"/>
                <w:szCs w:val="22"/>
                <w:lang w:val="en-US" w:eastAsia="en-GB"/>
              </w:rPr>
              <w:t>);</w:t>
            </w:r>
          </w:p>
          <w:p w14:paraId="17036C86" w14:textId="77777777" w:rsidR="00E36C2A" w:rsidRPr="00810E28" w:rsidRDefault="00E36C2A" w:rsidP="00DB67B2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810E28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if (not </w:t>
            </w:r>
            <w:proofErr w:type="spellStart"/>
            <w:r w:rsidRPr="00810E28">
              <w:rPr>
                <w:rFonts w:ascii="Arial" w:hAnsi="Arial" w:cs="Arial"/>
                <w:sz w:val="21"/>
                <w:szCs w:val="22"/>
                <w:lang w:val="en-US" w:eastAsia="en-GB"/>
              </w:rPr>
              <w:t>f_Check_NG_RegistrationReqMsg</w:t>
            </w:r>
            <w:proofErr w:type="spellEnd"/>
            <w:r w:rsidRPr="00810E28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(</w:t>
            </w:r>
            <w:proofErr w:type="spellStart"/>
            <w:r w:rsidRPr="00810E28">
              <w:rPr>
                <w:rFonts w:ascii="Arial" w:hAnsi="Arial" w:cs="Arial"/>
                <w:sz w:val="21"/>
                <w:szCs w:val="22"/>
                <w:lang w:val="en-US" w:eastAsia="en-GB"/>
              </w:rPr>
              <w:t>v_GMM_MobilityInfo</w:t>
            </w:r>
            <w:proofErr w:type="spellEnd"/>
            <w:r w:rsidRPr="00810E28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, </w:t>
            </w:r>
            <w:proofErr w:type="spellStart"/>
            <w:r w:rsidRPr="00810E28">
              <w:rPr>
                <w:rFonts w:ascii="Arial" w:hAnsi="Arial" w:cs="Arial"/>
                <w:sz w:val="21"/>
                <w:szCs w:val="22"/>
                <w:lang w:val="en-US" w:eastAsia="en-GB"/>
              </w:rPr>
              <w:t>v_ReceivedMsg.Pdu</w:t>
            </w:r>
            <w:proofErr w:type="spellEnd"/>
            <w:r w:rsidRPr="00810E28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, </w:t>
            </w:r>
            <w:proofErr w:type="spellStart"/>
            <w:r w:rsidRPr="00810E28">
              <w:rPr>
                <w:rFonts w:ascii="Arial" w:hAnsi="Arial" w:cs="Arial"/>
                <w:sz w:val="21"/>
                <w:szCs w:val="22"/>
                <w:lang w:val="en-US" w:eastAsia="en-GB"/>
              </w:rPr>
              <w:t>Initial_NoSecurity</w:t>
            </w:r>
            <w:proofErr w:type="spellEnd"/>
            <w:r w:rsidRPr="00810E28">
              <w:rPr>
                <w:rFonts w:ascii="Arial" w:hAnsi="Arial" w:cs="Arial"/>
                <w:sz w:val="21"/>
                <w:szCs w:val="22"/>
                <w:lang w:val="en-US" w:eastAsia="en-GB"/>
              </w:rPr>
              <w:t>,</w:t>
            </w:r>
          </w:p>
          <w:p w14:paraId="7966FB89" w14:textId="77777777" w:rsidR="00E36C2A" w:rsidRPr="00810E28" w:rsidRDefault="00E36C2A" w:rsidP="00DB67B2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810E28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                                      </w:t>
            </w:r>
            <w:proofErr w:type="spellStart"/>
            <w:r w:rsidRPr="00810E28">
              <w:rPr>
                <w:rFonts w:ascii="Arial" w:hAnsi="Arial" w:cs="Arial"/>
                <w:sz w:val="21"/>
                <w:szCs w:val="22"/>
                <w:lang w:val="en-US" w:eastAsia="en-GB"/>
              </w:rPr>
              <w:t>cr_NG_MobileIdentitySUCI</w:t>
            </w:r>
            <w:proofErr w:type="spellEnd"/>
            <w:r w:rsidRPr="00810E28">
              <w:rPr>
                <w:rFonts w:ascii="Arial" w:hAnsi="Arial" w:cs="Arial"/>
                <w:sz w:val="21"/>
                <w:szCs w:val="22"/>
                <w:lang w:val="en-US" w:eastAsia="en-GB"/>
              </w:rPr>
              <w:t>(?,?),</w:t>
            </w:r>
          </w:p>
          <w:p w14:paraId="7ECCBE93" w14:textId="77777777" w:rsidR="00E36C2A" w:rsidRPr="00810E28" w:rsidRDefault="00E36C2A" w:rsidP="00DB67B2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810E28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                                      '111'B )){//@sic R5-198772 R5s191081 sic@</w:t>
            </w:r>
          </w:p>
          <w:p w14:paraId="0FB8031E" w14:textId="77777777" w:rsidR="00E36C2A" w:rsidRPr="00810E28" w:rsidRDefault="00E36C2A" w:rsidP="00DB67B2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810E28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  </w:t>
            </w:r>
            <w:proofErr w:type="spellStart"/>
            <w:r w:rsidRPr="00810E28">
              <w:rPr>
                <w:rFonts w:ascii="Arial" w:hAnsi="Arial" w:cs="Arial"/>
                <w:sz w:val="21"/>
                <w:szCs w:val="22"/>
                <w:lang w:val="en-US" w:eastAsia="en-GB"/>
              </w:rPr>
              <w:t>f_NR_SetVerdictFailOrInconc</w:t>
            </w:r>
            <w:proofErr w:type="spellEnd"/>
            <w:r w:rsidRPr="00810E28">
              <w:rPr>
                <w:rFonts w:ascii="Arial" w:hAnsi="Arial" w:cs="Arial"/>
                <w:sz w:val="21"/>
                <w:szCs w:val="22"/>
                <w:lang w:val="en-US" w:eastAsia="en-GB"/>
              </w:rPr>
              <w:t>(__FILE__, __LINE__, "Registration Request Message Failed");</w:t>
            </w:r>
          </w:p>
          <w:p w14:paraId="215C572A" w14:textId="77777777" w:rsidR="00E36C2A" w:rsidRPr="00810E28" w:rsidRDefault="00E36C2A" w:rsidP="00DB67B2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810E28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}</w:t>
            </w:r>
          </w:p>
          <w:p w14:paraId="6E88A1C0" w14:textId="77777777" w:rsidR="00E36C2A" w:rsidRPr="00810E28" w:rsidRDefault="00E36C2A" w:rsidP="00DB67B2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810E28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else {</w:t>
            </w:r>
          </w:p>
          <w:p w14:paraId="0AB22522" w14:textId="77777777" w:rsidR="00E36C2A" w:rsidRPr="00810E28" w:rsidRDefault="00E36C2A" w:rsidP="00DB67B2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810E28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</w:t>
            </w:r>
            <w:proofErr w:type="spellStart"/>
            <w:r w:rsidRPr="00810E28">
              <w:rPr>
                <w:rFonts w:ascii="Arial" w:hAnsi="Arial" w:cs="Arial"/>
                <w:sz w:val="21"/>
                <w:szCs w:val="22"/>
                <w:lang w:val="en-US" w:eastAsia="en-GB"/>
              </w:rPr>
              <w:t>f_NR_PreliminaryPass</w:t>
            </w:r>
            <w:proofErr w:type="spellEnd"/>
            <w:r w:rsidRPr="00810E28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(__FILE__, __LINE__, "Step 5");</w:t>
            </w:r>
          </w:p>
          <w:p w14:paraId="6F474FDB" w14:textId="77777777" w:rsidR="00E36C2A" w:rsidRPr="00810E28" w:rsidRDefault="00E36C2A" w:rsidP="00DB67B2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810E28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}</w:t>
            </w:r>
          </w:p>
          <w:p w14:paraId="1DCF81D7" w14:textId="77777777" w:rsidR="00E36C2A" w:rsidRPr="00810E28" w:rsidRDefault="00E36C2A" w:rsidP="00DB67B2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</w:p>
          <w:p w14:paraId="3CB4E38E" w14:textId="77777777" w:rsidR="00E36C2A" w:rsidRPr="00810E28" w:rsidRDefault="00E36C2A" w:rsidP="00DB67B2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810E28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f_NR5GC_RRC_Idle_Steps5_20 (</w:t>
            </w:r>
            <w:proofErr w:type="spellStart"/>
            <w:r w:rsidRPr="00810E28">
              <w:rPr>
                <w:rFonts w:ascii="Arial" w:hAnsi="Arial" w:cs="Arial"/>
                <w:sz w:val="21"/>
                <w:szCs w:val="22"/>
                <w:lang w:val="en-US" w:eastAsia="en-GB"/>
              </w:rPr>
              <w:t>v_GMM_MobilityInfo</w:t>
            </w:r>
            <w:proofErr w:type="spellEnd"/>
            <w:r w:rsidRPr="00810E28">
              <w:rPr>
                <w:rFonts w:ascii="Arial" w:hAnsi="Arial" w:cs="Arial"/>
                <w:sz w:val="21"/>
                <w:szCs w:val="22"/>
                <w:lang w:val="en-US" w:eastAsia="en-GB"/>
              </w:rPr>
              <w:t>,</w:t>
            </w:r>
          </w:p>
          <w:p w14:paraId="028A9F3F" w14:textId="77777777" w:rsidR="00E36C2A" w:rsidRPr="00810E28" w:rsidRDefault="00E36C2A" w:rsidP="00DB67B2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810E28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                          </w:t>
            </w:r>
            <w:proofErr w:type="spellStart"/>
            <w:r w:rsidRPr="00810E28">
              <w:rPr>
                <w:rFonts w:ascii="Arial" w:hAnsi="Arial" w:cs="Arial"/>
                <w:sz w:val="21"/>
                <w:szCs w:val="22"/>
                <w:lang w:val="en-US" w:eastAsia="en-GB"/>
              </w:rPr>
              <w:t>v_NGC_NASCellA</w:t>
            </w:r>
            <w:proofErr w:type="spellEnd"/>
            <w:r w:rsidRPr="00810E28">
              <w:rPr>
                <w:rFonts w:ascii="Arial" w:hAnsi="Arial" w:cs="Arial"/>
                <w:sz w:val="21"/>
                <w:szCs w:val="22"/>
                <w:lang w:val="en-US" w:eastAsia="en-GB"/>
              </w:rPr>
              <w:t>,</w:t>
            </w:r>
          </w:p>
          <w:p w14:paraId="1B0BF381" w14:textId="77777777" w:rsidR="00E36C2A" w:rsidRPr="00810E28" w:rsidRDefault="00E36C2A" w:rsidP="00DB67B2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810E28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                          </w:t>
            </w:r>
            <w:proofErr w:type="spellStart"/>
            <w:r w:rsidRPr="00810E28">
              <w:rPr>
                <w:rFonts w:ascii="Arial" w:hAnsi="Arial" w:cs="Arial"/>
                <w:sz w:val="21"/>
                <w:szCs w:val="22"/>
                <w:lang w:val="en-US" w:eastAsia="en-GB"/>
              </w:rPr>
              <w:t>v_ReceivedMsg</w:t>
            </w:r>
            <w:proofErr w:type="spellEnd"/>
            <w:r w:rsidRPr="00810E28">
              <w:rPr>
                <w:rFonts w:ascii="Arial" w:hAnsi="Arial" w:cs="Arial"/>
                <w:sz w:val="21"/>
                <w:szCs w:val="22"/>
                <w:lang w:val="en-US" w:eastAsia="en-GB"/>
              </w:rPr>
              <w:t>,</w:t>
            </w:r>
          </w:p>
          <w:p w14:paraId="34895782" w14:textId="77777777" w:rsidR="00E36C2A" w:rsidRPr="00810E28" w:rsidRDefault="00E36C2A" w:rsidP="00DB67B2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810E28">
              <w:rPr>
                <w:rFonts w:ascii="Arial" w:hAnsi="Arial" w:cs="Arial"/>
                <w:sz w:val="21"/>
                <w:szCs w:val="22"/>
                <w:lang w:val="en-US" w:eastAsia="en-GB"/>
              </w:rPr>
              <w:lastRenderedPageBreak/>
              <w:t xml:space="preserve">                                </w:t>
            </w:r>
            <w:proofErr w:type="spellStart"/>
            <w:r w:rsidRPr="00810E28">
              <w:rPr>
                <w:rFonts w:ascii="Arial" w:hAnsi="Arial" w:cs="Arial"/>
                <w:sz w:val="21"/>
                <w:szCs w:val="22"/>
                <w:lang w:val="en-US" w:eastAsia="en-GB"/>
              </w:rPr>
              <w:t>TESTMode_OFF</w:t>
            </w:r>
            <w:proofErr w:type="spellEnd"/>
            <w:r w:rsidRPr="00810E28">
              <w:rPr>
                <w:rFonts w:ascii="Arial" w:hAnsi="Arial" w:cs="Arial"/>
                <w:sz w:val="21"/>
                <w:szCs w:val="22"/>
                <w:lang w:val="en-US" w:eastAsia="en-GB"/>
              </w:rPr>
              <w:t>,</w:t>
            </w:r>
          </w:p>
          <w:p w14:paraId="13EEF730" w14:textId="77777777" w:rsidR="00E36C2A" w:rsidRPr="00810E28" w:rsidRDefault="00E36C2A" w:rsidP="00DB67B2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810E28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                          -,</w:t>
            </w:r>
          </w:p>
          <w:p w14:paraId="518DA190" w14:textId="77777777" w:rsidR="00E36C2A" w:rsidRPr="00810E28" w:rsidRDefault="00E36C2A" w:rsidP="00DB67B2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810E28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                          </w:t>
            </w:r>
            <w:proofErr w:type="spellStart"/>
            <w:r w:rsidRPr="00810E28">
              <w:rPr>
                <w:rFonts w:ascii="Arial" w:hAnsi="Arial" w:cs="Arial"/>
                <w:sz w:val="21"/>
                <w:szCs w:val="22"/>
                <w:lang w:val="en-US" w:eastAsia="en-GB"/>
              </w:rPr>
              <w:t>Initial_NoSecurity</w:t>
            </w:r>
            <w:proofErr w:type="spellEnd"/>
            <w:r w:rsidRPr="00810E28">
              <w:rPr>
                <w:rFonts w:ascii="Arial" w:hAnsi="Arial" w:cs="Arial"/>
                <w:sz w:val="21"/>
                <w:szCs w:val="22"/>
                <w:lang w:val="en-US" w:eastAsia="en-GB"/>
              </w:rPr>
              <w:t>);//@sic R5-198772 R5s191081 sic@</w:t>
            </w:r>
          </w:p>
          <w:p w14:paraId="417BE2D6" w14:textId="77777777" w:rsidR="00E36C2A" w:rsidRPr="00810E28" w:rsidRDefault="00E36C2A" w:rsidP="00DB67B2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</w:p>
          <w:p w14:paraId="48B9F732" w14:textId="77777777" w:rsidR="00E36C2A" w:rsidRDefault="00E36C2A" w:rsidP="00DB67B2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810E28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}//End of 9_1_5_2_7 test body</w:t>
            </w:r>
          </w:p>
          <w:p w14:paraId="214D0FA2" w14:textId="77777777" w:rsidR="00E36C2A" w:rsidRDefault="00E36C2A" w:rsidP="00DB67B2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</w:p>
        </w:tc>
      </w:tr>
    </w:tbl>
    <w:p w14:paraId="32BE9895" w14:textId="77777777" w:rsidR="00E36C2A" w:rsidRDefault="00E36C2A" w:rsidP="00E36C2A">
      <w:pPr>
        <w:keepNext/>
        <w:keepLines/>
        <w:spacing w:before="180"/>
        <w:outlineLvl w:val="1"/>
        <w:rPr>
          <w:rFonts w:ascii="Arial" w:hAnsi="Arial"/>
          <w:b/>
          <w:lang w:eastAsia="en-GB"/>
        </w:rPr>
      </w:pPr>
    </w:p>
    <w:p w14:paraId="54F0497F" w14:textId="77777777" w:rsidR="00E36C2A" w:rsidRDefault="00E36C2A" w:rsidP="00E36C2A">
      <w:pPr>
        <w:keepNext/>
        <w:keepLines/>
        <w:spacing w:before="180"/>
        <w:outlineLvl w:val="1"/>
        <w:rPr>
          <w:rFonts w:ascii="Arial" w:hAnsi="Arial"/>
          <w:b/>
          <w:lang w:eastAsia="en-GB"/>
        </w:rPr>
      </w:pPr>
    </w:p>
    <w:p w14:paraId="7CC7FE6B" w14:textId="21405DE9" w:rsidR="00A15AEB" w:rsidRPr="00441AF6" w:rsidRDefault="00A15AEB" w:rsidP="00E36C2A">
      <w:pPr>
        <w:pStyle w:val="Heading2"/>
        <w:rPr>
          <w:rFonts w:ascii="Calibri" w:eastAsia="Calibri" w:hAnsi="Calibri" w:cs="Calibri"/>
          <w:sz w:val="22"/>
          <w:szCs w:val="22"/>
          <w:lang w:val="en-US" w:eastAsia="en-GB"/>
        </w:rPr>
      </w:pPr>
    </w:p>
    <w:p w14:paraId="1F785B24" w14:textId="77777777" w:rsidR="00A15AEB" w:rsidRDefault="00A15AEB" w:rsidP="00A15AEB">
      <w:pPr>
        <w:rPr>
          <w:rFonts w:ascii="Arial" w:hAnsi="Arial"/>
        </w:rPr>
      </w:pPr>
    </w:p>
    <w:p w14:paraId="217F8AB1" w14:textId="77777777" w:rsidR="00A15AEB" w:rsidRPr="00A15AEB" w:rsidRDefault="00A15AEB" w:rsidP="00A15AEB"/>
    <w:sectPr w:rsidR="00A15AEB" w:rsidRPr="00A15AE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3BC9F57" w14:textId="77777777" w:rsidR="0040422C" w:rsidRDefault="0040422C">
      <w:r>
        <w:separator/>
      </w:r>
    </w:p>
  </w:endnote>
  <w:endnote w:type="continuationSeparator" w:id="0">
    <w:p w14:paraId="7F31585F" w14:textId="77777777" w:rsidR="0040422C" w:rsidRDefault="004042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651E8F7" w14:textId="77777777" w:rsidR="0040422C" w:rsidRDefault="0040422C">
      <w:r>
        <w:separator/>
      </w:r>
    </w:p>
  </w:footnote>
  <w:footnote w:type="continuationSeparator" w:id="0">
    <w:p w14:paraId="4F67C15E" w14:textId="77777777" w:rsidR="0040422C" w:rsidRDefault="004042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A6252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7508E4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C2085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C7250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D8557A5"/>
    <w:multiLevelType w:val="hybridMultilevel"/>
    <w:tmpl w:val="4BCA0B78"/>
    <w:lvl w:ilvl="0" w:tplc="338E60D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0F6B2522"/>
    <w:multiLevelType w:val="hybridMultilevel"/>
    <w:tmpl w:val="DE30953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816B6D"/>
    <w:multiLevelType w:val="hybridMultilevel"/>
    <w:tmpl w:val="C962308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E2C44B5"/>
    <w:multiLevelType w:val="hybridMultilevel"/>
    <w:tmpl w:val="357E96FA"/>
    <w:lvl w:ilvl="0" w:tplc="CE62227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34FB49BD"/>
    <w:multiLevelType w:val="hybridMultilevel"/>
    <w:tmpl w:val="8B468ED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D144D9"/>
    <w:multiLevelType w:val="hybridMultilevel"/>
    <w:tmpl w:val="9D6A99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5EE7ED5"/>
    <w:multiLevelType w:val="hybridMultilevel"/>
    <w:tmpl w:val="DE30953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FC5793C"/>
    <w:multiLevelType w:val="hybridMultilevel"/>
    <w:tmpl w:val="9D6A99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9"/>
  </w:num>
  <w:num w:numId="5">
    <w:abstractNumId w:val="1"/>
  </w:num>
  <w:num w:numId="6">
    <w:abstractNumId w:val="8"/>
  </w:num>
  <w:num w:numId="7">
    <w:abstractNumId w:val="7"/>
  </w:num>
  <w:num w:numId="8">
    <w:abstractNumId w:val="2"/>
  </w:num>
  <w:num w:numId="9">
    <w:abstractNumId w:val="6"/>
  </w:num>
  <w:num w:numId="10">
    <w:abstractNumId w:val="0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3471"/>
    <w:rsid w:val="00064E00"/>
    <w:rsid w:val="000A6394"/>
    <w:rsid w:val="000B7FED"/>
    <w:rsid w:val="000C038A"/>
    <w:rsid w:val="000C6598"/>
    <w:rsid w:val="000D44B3"/>
    <w:rsid w:val="000F3A02"/>
    <w:rsid w:val="00134C93"/>
    <w:rsid w:val="00145D43"/>
    <w:rsid w:val="00157A30"/>
    <w:rsid w:val="0018528C"/>
    <w:rsid w:val="00192C46"/>
    <w:rsid w:val="001A08B3"/>
    <w:rsid w:val="001A09A3"/>
    <w:rsid w:val="001A433F"/>
    <w:rsid w:val="001A7B60"/>
    <w:rsid w:val="001B52F0"/>
    <w:rsid w:val="001B7A65"/>
    <w:rsid w:val="001E41F3"/>
    <w:rsid w:val="002118AB"/>
    <w:rsid w:val="002160BA"/>
    <w:rsid w:val="00232278"/>
    <w:rsid w:val="00233D2E"/>
    <w:rsid w:val="00256359"/>
    <w:rsid w:val="0025709B"/>
    <w:rsid w:val="0026004D"/>
    <w:rsid w:val="002640DD"/>
    <w:rsid w:val="00275D12"/>
    <w:rsid w:val="00284FEB"/>
    <w:rsid w:val="002860C4"/>
    <w:rsid w:val="002B5741"/>
    <w:rsid w:val="002D362B"/>
    <w:rsid w:val="002E472E"/>
    <w:rsid w:val="00305409"/>
    <w:rsid w:val="00317F09"/>
    <w:rsid w:val="00340248"/>
    <w:rsid w:val="00344D50"/>
    <w:rsid w:val="003609EF"/>
    <w:rsid w:val="00360E31"/>
    <w:rsid w:val="0036231A"/>
    <w:rsid w:val="00366AD3"/>
    <w:rsid w:val="00374DD4"/>
    <w:rsid w:val="00377F51"/>
    <w:rsid w:val="003A22C0"/>
    <w:rsid w:val="003A3CA7"/>
    <w:rsid w:val="003A41BC"/>
    <w:rsid w:val="003A5798"/>
    <w:rsid w:val="003E1A36"/>
    <w:rsid w:val="003F03E6"/>
    <w:rsid w:val="003F3F6C"/>
    <w:rsid w:val="0040422C"/>
    <w:rsid w:val="00410371"/>
    <w:rsid w:val="004242F1"/>
    <w:rsid w:val="0048393A"/>
    <w:rsid w:val="004B75B7"/>
    <w:rsid w:val="00514ACE"/>
    <w:rsid w:val="0051580D"/>
    <w:rsid w:val="00547111"/>
    <w:rsid w:val="00592D74"/>
    <w:rsid w:val="005A6FEB"/>
    <w:rsid w:val="005E2C44"/>
    <w:rsid w:val="00621188"/>
    <w:rsid w:val="006257ED"/>
    <w:rsid w:val="0064218F"/>
    <w:rsid w:val="00647D2A"/>
    <w:rsid w:val="00665C47"/>
    <w:rsid w:val="00695808"/>
    <w:rsid w:val="006B3C17"/>
    <w:rsid w:val="006B46FB"/>
    <w:rsid w:val="006E21FB"/>
    <w:rsid w:val="006F770C"/>
    <w:rsid w:val="007600A3"/>
    <w:rsid w:val="00792342"/>
    <w:rsid w:val="007977A8"/>
    <w:rsid w:val="007B512A"/>
    <w:rsid w:val="007C2097"/>
    <w:rsid w:val="007D6A07"/>
    <w:rsid w:val="007F7259"/>
    <w:rsid w:val="008040A8"/>
    <w:rsid w:val="008279FA"/>
    <w:rsid w:val="008535B7"/>
    <w:rsid w:val="008626E7"/>
    <w:rsid w:val="00870EE7"/>
    <w:rsid w:val="00872DE8"/>
    <w:rsid w:val="0088126C"/>
    <w:rsid w:val="008863B9"/>
    <w:rsid w:val="008A45A6"/>
    <w:rsid w:val="008B4F46"/>
    <w:rsid w:val="008F3789"/>
    <w:rsid w:val="008F686C"/>
    <w:rsid w:val="008F7BFE"/>
    <w:rsid w:val="009148DE"/>
    <w:rsid w:val="00937A5E"/>
    <w:rsid w:val="00941E30"/>
    <w:rsid w:val="009777D9"/>
    <w:rsid w:val="00991B88"/>
    <w:rsid w:val="009943F9"/>
    <w:rsid w:val="009A5753"/>
    <w:rsid w:val="009A579D"/>
    <w:rsid w:val="009B0C3B"/>
    <w:rsid w:val="009C3ADF"/>
    <w:rsid w:val="009E3297"/>
    <w:rsid w:val="009E3609"/>
    <w:rsid w:val="009E780A"/>
    <w:rsid w:val="009F25C1"/>
    <w:rsid w:val="009F734F"/>
    <w:rsid w:val="00A1055C"/>
    <w:rsid w:val="00A15AEB"/>
    <w:rsid w:val="00A246B6"/>
    <w:rsid w:val="00A364EE"/>
    <w:rsid w:val="00A47E70"/>
    <w:rsid w:val="00A47F04"/>
    <w:rsid w:val="00A50CF0"/>
    <w:rsid w:val="00A7671C"/>
    <w:rsid w:val="00A80F82"/>
    <w:rsid w:val="00AA2CBC"/>
    <w:rsid w:val="00AC5820"/>
    <w:rsid w:val="00AD1CD8"/>
    <w:rsid w:val="00AD4AFC"/>
    <w:rsid w:val="00AE2596"/>
    <w:rsid w:val="00B258BB"/>
    <w:rsid w:val="00B26DD1"/>
    <w:rsid w:val="00B61874"/>
    <w:rsid w:val="00B67B97"/>
    <w:rsid w:val="00B95809"/>
    <w:rsid w:val="00B968C8"/>
    <w:rsid w:val="00BA3EC5"/>
    <w:rsid w:val="00BA51D9"/>
    <w:rsid w:val="00BB5DFC"/>
    <w:rsid w:val="00BD279D"/>
    <w:rsid w:val="00BD6BB8"/>
    <w:rsid w:val="00C127A6"/>
    <w:rsid w:val="00C16369"/>
    <w:rsid w:val="00C462F9"/>
    <w:rsid w:val="00C66BA2"/>
    <w:rsid w:val="00C95985"/>
    <w:rsid w:val="00CC5026"/>
    <w:rsid w:val="00CC68D0"/>
    <w:rsid w:val="00CE4C66"/>
    <w:rsid w:val="00CF0524"/>
    <w:rsid w:val="00D03794"/>
    <w:rsid w:val="00D03F9A"/>
    <w:rsid w:val="00D06D51"/>
    <w:rsid w:val="00D24991"/>
    <w:rsid w:val="00D42C9F"/>
    <w:rsid w:val="00D50255"/>
    <w:rsid w:val="00D66520"/>
    <w:rsid w:val="00DD3821"/>
    <w:rsid w:val="00DE34CF"/>
    <w:rsid w:val="00DE7626"/>
    <w:rsid w:val="00E13F3D"/>
    <w:rsid w:val="00E259B2"/>
    <w:rsid w:val="00E34898"/>
    <w:rsid w:val="00E36C2A"/>
    <w:rsid w:val="00EB09B7"/>
    <w:rsid w:val="00EB6EC1"/>
    <w:rsid w:val="00EE7D7C"/>
    <w:rsid w:val="00F23CFB"/>
    <w:rsid w:val="00F25D98"/>
    <w:rsid w:val="00F26FAA"/>
    <w:rsid w:val="00F300FB"/>
    <w:rsid w:val="00FB6386"/>
    <w:rsid w:val="00FC6CC5"/>
    <w:rsid w:val="00FC7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398644"/>
  <w15:docId w15:val="{DFE59DF9-C346-4D45-B7C3-69F1F6006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CF0524"/>
    <w:rPr>
      <w:rFonts w:ascii="Arial" w:hAnsi="Arial"/>
      <w:sz w:val="32"/>
      <w:lang w:eastAsia="en-US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232278"/>
    <w:rPr>
      <w:rFonts w:ascii="Arial" w:hAnsi="Arial"/>
      <w:sz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Local\Microsoft\Windows\INetCache\Content.Outlook\IVXPX1OG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9A97E3-1B88-46D7-BFF6-1A6D319716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628</TotalTime>
  <Pages>11</Pages>
  <Words>3744</Words>
  <Characters>21342</Characters>
  <Application>Microsoft Office Word</Application>
  <DocSecurity>0</DocSecurity>
  <Lines>177</Lines>
  <Paragraphs>50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25036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Shaun Harry</cp:lastModifiedBy>
  <cp:revision>39</cp:revision>
  <cp:lastPrinted>1900-01-01T00:00:00Z</cp:lastPrinted>
  <dcterms:created xsi:type="dcterms:W3CDTF">2021-12-13T09:58:00Z</dcterms:created>
  <dcterms:modified xsi:type="dcterms:W3CDTF">2022-01-18T19:37:00Z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