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02932B" w14:textId="1F40C36C" w:rsidR="00722913" w:rsidRDefault="00722913" w:rsidP="001A49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</w:t>
      </w:r>
      <w:r>
        <w:rPr>
          <w:b/>
          <w:i/>
          <w:noProof/>
          <w:sz w:val="28"/>
        </w:rPr>
        <w:t>167</w:t>
      </w:r>
      <w:r>
        <w:rPr>
          <w:b/>
          <w:i/>
          <w:noProof/>
          <w:sz w:val="28"/>
        </w:rPr>
        <w:fldChar w:fldCharType="end"/>
      </w:r>
    </w:p>
    <w:p w14:paraId="1FD482BC" w14:textId="77777777" w:rsidR="00722913" w:rsidRDefault="00722913" w:rsidP="0072291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C848540" w:rsidR="001E41F3" w:rsidRPr="00410371" w:rsidRDefault="006673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DF4C90">
              <w:rPr>
                <w:b/>
                <w:noProof/>
                <w:sz w:val="28"/>
              </w:rPr>
              <w:t>20</w:t>
            </w:r>
            <w:r w:rsidR="00F10F0F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1597C611" w:rsidR="001E41F3" w:rsidRPr="00A1055C" w:rsidRDefault="00722913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70B256B2" w:rsidR="001E41F3" w:rsidRPr="00410371" w:rsidRDefault="006673E1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72291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DF0CD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A66B565" w:rsidR="001E41F3" w:rsidRDefault="00F10F0F" w:rsidP="00715499">
            <w:pPr>
              <w:pStyle w:val="CRCoverPage"/>
              <w:spacing w:after="0"/>
            </w:pPr>
            <w:r w:rsidRPr="00F10F0F">
              <w:t>Corrections for NR MAC test cases 7.1.1.5.x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4E2C340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64436">
              <w:rPr>
                <w:noProof/>
              </w:rPr>
              <w:t>11-</w:t>
            </w:r>
            <w:r w:rsidR="009F10D8">
              <w:rPr>
                <w:noProof/>
              </w:rPr>
              <w:t>26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609881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673E1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3942F0D6" w:rsidR="008D6A41" w:rsidRDefault="00F10F0F" w:rsidP="00FA66E0">
            <w:pPr>
              <w:pStyle w:val="CRCoverPage"/>
              <w:spacing w:after="0" w:line="259" w:lineRule="auto"/>
              <w:rPr>
                <w:noProof/>
              </w:rPr>
            </w:pPr>
            <w:r w:rsidRPr="00F10F0F">
              <w:rPr>
                <w:noProof/>
              </w:rPr>
              <w:t>LCID value ‘000101’ is fixed for RLC SDUs always on this case. For internet PDN TTCN is assigning DRB id 2 and LCID 5. For ims PDN, TTCN is assigning DRB id 1 and LCID 4. But, LCID 5(tsc_LCID_SCG_Bearer) is only used in construction of MAC PDU in case of DRBid=1 or DRBid=2. Hence, it will fail the TC if this TC will be executed with IMS as default dnn.</w:t>
            </w:r>
          </w:p>
        </w:tc>
      </w:tr>
      <w:tr w:rsidR="006408D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CEFFAE9" w14:textId="77777777" w:rsidTr="00CA742A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38834A" w14:textId="0D89AC24" w:rsidR="00F10F0F" w:rsidRDefault="00F10F0F" w:rsidP="00F10F0F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Instead of constant LCID, added conditional LCID value as per DRB id.</w:t>
            </w:r>
          </w:p>
          <w:p w14:paraId="321185C6" w14:textId="77777777" w:rsidR="00F10F0F" w:rsidRDefault="00F10F0F" w:rsidP="00F10F0F">
            <w:pPr>
              <w:pStyle w:val="CRCoverPage"/>
              <w:spacing w:after="0" w:line="259" w:lineRule="auto"/>
              <w:rPr>
                <w:noProof/>
              </w:rPr>
            </w:pPr>
          </w:p>
          <w:p w14:paraId="171ADF2A" w14:textId="6545D93D" w:rsidR="00FB31DA" w:rsidRPr="00D3537B" w:rsidRDefault="00F10F0F" w:rsidP="00F10F0F">
            <w:pPr>
              <w:pStyle w:val="CRCoverPage"/>
              <w:spacing w:after="0" w:line="259" w:lineRule="auto"/>
              <w:rPr>
                <w:noProof/>
              </w:rPr>
            </w:pPr>
            <w:r w:rsidRPr="00F10F0F">
              <w:rPr>
                <w:b/>
                <w:bCs/>
                <w:noProof/>
              </w:rPr>
              <w:t>Note</w:t>
            </w:r>
            <w:r>
              <w:rPr>
                <w:noProof/>
              </w:rPr>
              <w:t xml:space="preserve"> : Similar change was implemented for 7.1.1.2.1 under R5s211241</w:t>
            </w:r>
          </w:p>
        </w:tc>
      </w:tr>
      <w:tr w:rsidR="006408D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0685912" w:rsidR="006408D7" w:rsidRDefault="004D488B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</w:t>
            </w:r>
            <w:r w:rsidR="00FA66E0">
              <w:rPr>
                <w:noProof/>
              </w:rPr>
              <w:t>n</w:t>
            </w:r>
            <w:r>
              <w:rPr>
                <w:noProof/>
              </w:rPr>
              <w:t xml:space="preserve">formant </w:t>
            </w:r>
            <w:r w:rsidR="00DF4C90">
              <w:rPr>
                <w:noProof/>
              </w:rPr>
              <w:t xml:space="preserve">IMS-enabled </w:t>
            </w:r>
            <w:r>
              <w:rPr>
                <w:noProof/>
              </w:rPr>
              <w:t xml:space="preserve">UE </w:t>
            </w:r>
            <w:r w:rsidR="00DF4C90">
              <w:rPr>
                <w:noProof/>
              </w:rPr>
              <w:t xml:space="preserve">can fail </w:t>
            </w:r>
            <w:r w:rsidR="00F10F0F">
              <w:rPr>
                <w:noProof/>
              </w:rPr>
              <w:t>these test cases</w:t>
            </w:r>
          </w:p>
        </w:tc>
      </w:tr>
      <w:tr w:rsidR="006408D7" w14:paraId="669F3506" w14:textId="77777777" w:rsidTr="00547111">
        <w:tc>
          <w:tcPr>
            <w:tcW w:w="2694" w:type="dxa"/>
            <w:gridSpan w:val="2"/>
          </w:tcPr>
          <w:p w14:paraId="3DFD20C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36DC2541" w:rsidR="006408D7" w:rsidRDefault="00086B5E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8.</w:t>
            </w:r>
          </w:p>
        </w:tc>
      </w:tr>
      <w:tr w:rsidR="006408D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6E24DF2" w:rsidR="006408D7" w:rsidRDefault="00F10F0F" w:rsidP="006408D7">
            <w:pPr>
              <w:pStyle w:val="CRCoverPage"/>
              <w:spacing w:after="0"/>
              <w:rPr>
                <w:noProof/>
              </w:rPr>
            </w:pPr>
            <w:r w:rsidRPr="00F10F0F">
              <w:rPr>
                <w:noProof/>
              </w:rPr>
              <w:t>7.1.1.5.1.NR5GC, 7.1.1.5.2.NR5GC, 7.1.1.5.3.NR5GC, 7.1.1.5.4.NR5GC, 7.1.1.5.5.NR5GC</w:t>
            </w:r>
          </w:p>
        </w:tc>
      </w:tr>
      <w:tr w:rsidR="006408D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08D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690C64C9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AE61DA6" w:rsidR="006408D7" w:rsidRDefault="007707BB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53441EB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08D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408D7" w:rsidRPr="008863B9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408D7" w:rsidRPr="008863B9" w:rsidRDefault="006408D7" w:rsidP="00640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08D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8882935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5D0AB56F" w14:textId="0D85BEC3" w:rsidR="009F10D8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F10D8" w:rsidRPr="00E31A2A">
        <w:rPr>
          <w:rFonts w:cs="Arial"/>
          <w:iCs/>
        </w:rPr>
        <w:t>Table of Contents</w:t>
      </w:r>
      <w:r w:rsidR="009F10D8">
        <w:tab/>
      </w:r>
      <w:r w:rsidR="009F10D8">
        <w:fldChar w:fldCharType="begin"/>
      </w:r>
      <w:r w:rsidR="009F10D8">
        <w:instrText xml:space="preserve"> PAGEREF _Toc88829355 \h </w:instrText>
      </w:r>
      <w:r w:rsidR="009F10D8">
        <w:fldChar w:fldCharType="separate"/>
      </w:r>
      <w:r w:rsidR="009F10D8">
        <w:t>2</w:t>
      </w:r>
      <w:r w:rsidR="009F10D8">
        <w:fldChar w:fldCharType="end"/>
      </w:r>
    </w:p>
    <w:p w14:paraId="7EDF45A0" w14:textId="784BFD38" w:rsidR="009F10D8" w:rsidRDefault="009F10D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31A2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31A2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_Toc88829356 \h </w:instrText>
      </w:r>
      <w:r>
        <w:fldChar w:fldCharType="separate"/>
      </w:r>
      <w:r>
        <w:t>3</w:t>
      </w:r>
      <w:r>
        <w:fldChar w:fldCharType="end"/>
      </w:r>
    </w:p>
    <w:p w14:paraId="567F1751" w14:textId="28D0977E" w:rsidR="009F10D8" w:rsidRDefault="009F10D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31A2A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31A2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_Toc88829357 \h </w:instrText>
      </w:r>
      <w:r>
        <w:fldChar w:fldCharType="separate"/>
      </w:r>
      <w:r>
        <w:t>3</w:t>
      </w:r>
      <w:r>
        <w:fldChar w:fldCharType="end"/>
      </w:r>
    </w:p>
    <w:p w14:paraId="64AE5291" w14:textId="5DD1F861" w:rsidR="009F10D8" w:rsidRDefault="009F10D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rPr>
          <w:lang w:eastAsia="en-GB"/>
        </w:rPr>
        <w:t xml:space="preserve">2.1 Change </w:t>
      </w:r>
      <w:r w:rsidRPr="00E31A2A">
        <w:rPr>
          <w:rFonts w:eastAsia="SimSun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_Toc88829358 \h </w:instrText>
      </w:r>
      <w:r>
        <w:fldChar w:fldCharType="separate"/>
      </w:r>
      <w:r>
        <w:t>3</w:t>
      </w:r>
      <w:r>
        <w:fldChar w:fldCharType="end"/>
      </w:r>
    </w:p>
    <w:p w14:paraId="0EA28435" w14:textId="19D93CCC" w:rsidR="009F10D8" w:rsidRDefault="009F10D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rPr>
          <w:lang w:eastAsia="en-GB"/>
        </w:rPr>
        <w:t xml:space="preserve">2.2 Change </w:t>
      </w:r>
      <w:r w:rsidRPr="00E31A2A">
        <w:rPr>
          <w:rFonts w:eastAsia="SimSun"/>
          <w:lang w:val="en-US" w:eastAsia="zh-CN"/>
        </w:rPr>
        <w:t>2</w:t>
      </w:r>
      <w:r>
        <w:tab/>
      </w:r>
      <w:r>
        <w:fldChar w:fldCharType="begin"/>
      </w:r>
      <w:r>
        <w:instrText xml:space="preserve"> PAGEREF _Toc88829359 \h </w:instrText>
      </w:r>
      <w:r>
        <w:fldChar w:fldCharType="separate"/>
      </w:r>
      <w:r>
        <w:t>7</w:t>
      </w:r>
      <w:r>
        <w:fldChar w:fldCharType="end"/>
      </w:r>
    </w:p>
    <w:p w14:paraId="0BB69E94" w14:textId="161212A0" w:rsidR="009F10D8" w:rsidRDefault="009F10D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rPr>
          <w:lang w:eastAsia="en-GB"/>
        </w:rPr>
        <w:t xml:space="preserve">2. 3 Change </w:t>
      </w:r>
      <w:r w:rsidRPr="00E31A2A">
        <w:rPr>
          <w:rFonts w:eastAsia="SimSun"/>
          <w:lang w:val="en-US" w:eastAsia="zh-CN"/>
        </w:rPr>
        <w:t>3</w:t>
      </w:r>
      <w:r>
        <w:tab/>
      </w:r>
      <w:r>
        <w:fldChar w:fldCharType="begin"/>
      </w:r>
      <w:r>
        <w:instrText xml:space="preserve"> PAGEREF _Toc88829360 \h </w:instrText>
      </w:r>
      <w:r>
        <w:fldChar w:fldCharType="separate"/>
      </w:r>
      <w:r>
        <w:t>8</w:t>
      </w:r>
      <w:r>
        <w:fldChar w:fldCharType="end"/>
      </w:r>
    </w:p>
    <w:p w14:paraId="77EE4584" w14:textId="15F1DE98" w:rsidR="009F10D8" w:rsidRDefault="009F10D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31A2A">
        <w:rPr>
          <w:rFonts w:cs="Arial"/>
          <w:color w:val="000000"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31A2A">
        <w:rPr>
          <w:rFonts w:cs="Arial"/>
          <w:color w:val="000000"/>
          <w:lang w:eastAsia="en-GB"/>
        </w:rPr>
        <w:t xml:space="preserve">Change </w:t>
      </w:r>
      <w:r w:rsidRPr="00E31A2A">
        <w:rPr>
          <w:rFonts w:eastAsia="SimSun" w:cs="Arial"/>
          <w:color w:val="000000"/>
          <w:lang w:val="en-US" w:eastAsia="zh-CN"/>
        </w:rPr>
        <w:t>4</w:t>
      </w:r>
      <w:r>
        <w:tab/>
      </w:r>
      <w:r>
        <w:fldChar w:fldCharType="begin"/>
      </w:r>
      <w:r>
        <w:instrText xml:space="preserve"> PAGEREF _Toc88829361 \h </w:instrText>
      </w:r>
      <w:r>
        <w:fldChar w:fldCharType="separate"/>
      </w:r>
      <w:r>
        <w:t>10</w:t>
      </w:r>
      <w:r>
        <w:fldChar w:fldCharType="end"/>
      </w:r>
    </w:p>
    <w:p w14:paraId="0AEDCA2C" w14:textId="1FF494BC" w:rsidR="009F10D8" w:rsidRDefault="009F10D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31A2A">
        <w:rPr>
          <w:rFonts w:cs="Arial"/>
          <w:color w:val="000000"/>
        </w:rPr>
        <w:t>2.5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31A2A">
        <w:rPr>
          <w:rFonts w:cs="Arial"/>
          <w:color w:val="000000"/>
          <w:lang w:eastAsia="en-GB"/>
        </w:rPr>
        <w:t xml:space="preserve">Change </w:t>
      </w:r>
      <w:r w:rsidRPr="00E31A2A">
        <w:rPr>
          <w:rFonts w:eastAsia="SimSun" w:cs="Arial"/>
          <w:color w:val="000000"/>
          <w:lang w:val="en-US" w:eastAsia="zh-CN"/>
        </w:rPr>
        <w:t>5</w:t>
      </w:r>
      <w:r>
        <w:tab/>
      </w:r>
      <w:r>
        <w:fldChar w:fldCharType="begin"/>
      </w:r>
      <w:r>
        <w:instrText xml:space="preserve"> PAGEREF _Toc88829362 \h </w:instrText>
      </w:r>
      <w:r>
        <w:fldChar w:fldCharType="separate"/>
      </w:r>
      <w:r>
        <w:t>11</w:t>
      </w:r>
      <w:r>
        <w:fldChar w:fldCharType="end"/>
      </w:r>
    </w:p>
    <w:p w14:paraId="2E4D4796" w14:textId="5F71BF24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88829356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F6C73F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981DD0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2604441D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88829357"/>
      <w:r w:rsidRPr="00B22104">
        <w:rPr>
          <w:b/>
        </w:rPr>
        <w:t>Corrections required</w:t>
      </w:r>
      <w:bookmarkEnd w:id="5"/>
      <w:bookmarkEnd w:id="6"/>
      <w:bookmarkEnd w:id="7"/>
    </w:p>
    <w:p w14:paraId="6D037634" w14:textId="1245291C" w:rsidR="00F10F0F" w:rsidRDefault="009F10D8" w:rsidP="00F10F0F">
      <w:pPr>
        <w:pStyle w:val="Heading2"/>
        <w:rPr>
          <w:b/>
          <w:sz w:val="28"/>
          <w:szCs w:val="28"/>
        </w:rPr>
      </w:pPr>
      <w:bookmarkStart w:id="8" w:name="_Toc88829358"/>
      <w:r>
        <w:rPr>
          <w:lang w:eastAsia="en-GB"/>
        </w:rPr>
        <w:t xml:space="preserve">2.1 </w:t>
      </w:r>
      <w:r w:rsidR="00F10F0F">
        <w:rPr>
          <w:lang w:eastAsia="en-GB"/>
        </w:rPr>
        <w:t xml:space="preserve">Change </w:t>
      </w:r>
      <w:r w:rsidR="00F10F0F">
        <w:rPr>
          <w:rFonts w:eastAsia="SimSun" w:hint="eastAsia"/>
          <w:lang w:val="en-US" w:eastAsia="zh-CN"/>
        </w:rPr>
        <w:t>1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10F0F" w14:paraId="20284312" w14:textId="77777777" w:rsidTr="00E216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8B92" w14:textId="77777777" w:rsidR="00F10F0F" w:rsidRDefault="00F10F0F" w:rsidP="00E216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426C" w14:textId="77777777" w:rsidR="00F10F0F" w:rsidRPr="003861F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3861F1">
              <w:rPr>
                <w:rFonts w:ascii="Arial" w:hAnsi="Arial" w:cs="Arial"/>
                <w:lang w:eastAsia="en-GB"/>
              </w:rPr>
              <w:t>function f_TC_7_1_1_5_1_NR_TestBody(DRB_Identity p_NR_DRB_Id,</w:t>
            </w:r>
          </w:p>
          <w:p w14:paraId="50E5EFAB" w14:textId="77777777" w:rsidR="00F10F0F" w:rsidRPr="00B65B1E" w:rsidRDefault="00F10F0F" w:rsidP="00E21641">
            <w:pPr>
              <w:rPr>
                <w:rFonts w:ascii="Arial" w:hAnsi="Arial" w:cs="Arial"/>
                <w:lang w:val="en-US" w:eastAsia="en-GB"/>
              </w:rPr>
            </w:pPr>
            <w:r w:rsidRPr="003861F1">
              <w:rPr>
                <w:rFonts w:ascii="Arial" w:hAnsi="Arial" w:cs="Arial"/>
                <w:lang w:eastAsia="en-GB"/>
              </w:rPr>
              <w:t xml:space="preserve">                                   float p_WatchDog := 5.0)</w:t>
            </w:r>
          </w:p>
        </w:tc>
      </w:tr>
      <w:tr w:rsidR="00F10F0F" w14:paraId="367F91A4" w14:textId="77777777" w:rsidTr="00E2164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DC1C" w14:textId="77777777" w:rsidR="00F10F0F" w:rsidRDefault="00F10F0F" w:rsidP="00E216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FE75" w14:textId="77777777" w:rsidR="00F10F0F" w:rsidRPr="008D31B6" w:rsidRDefault="00F10F0F" w:rsidP="00E21641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 w:rsidRPr="00FA1E74">
              <w:rPr>
                <w:rFonts w:ascii="Arial" w:hAnsi="Arial" w:cs="Arial"/>
                <w:lang w:eastAsia="zh-CN"/>
              </w:rPr>
              <w:t>LCID value ‘000101’ is fixed for RLC SDUs always on this case. For internet PDN TTCN is assigning DRB id 2 and LCID 5. For ims PDN, TTCN is assigning DRB id 1 and LCID 4. But, LCID 5(tsc_LCID_SCG_Bearer) is only used in construction of MAC PDU in case of DRBid=1 or DRBid=2. Hence, it will fail the TC if this TC will be executed with IMS as default dnn.</w:t>
            </w:r>
          </w:p>
        </w:tc>
      </w:tr>
      <w:tr w:rsidR="00F10F0F" w14:paraId="1B6557E2" w14:textId="77777777" w:rsidTr="00E216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10D3" w14:textId="77777777" w:rsidR="00F10F0F" w:rsidRDefault="00F10F0F" w:rsidP="00E216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5D19" w14:textId="77777777" w:rsidR="00F10F0F" w:rsidRPr="0066224B" w:rsidRDefault="00F10F0F" w:rsidP="00E21641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</w:rPr>
              <w:t>Instead constant LCID, added conditional LCID value as per DRB id.</w:t>
            </w:r>
          </w:p>
        </w:tc>
      </w:tr>
      <w:tr w:rsidR="00F10F0F" w14:paraId="1F3A8A0B" w14:textId="77777777" w:rsidTr="00E216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3DBD" w14:textId="77777777" w:rsidR="00F10F0F" w:rsidRDefault="00F10F0F" w:rsidP="00E216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3DD3" w14:textId="77777777" w:rsidR="00F10F0F" w:rsidRDefault="00F10F0F" w:rsidP="00E21641">
            <w:pPr>
              <w:spacing w:after="0"/>
              <w:rPr>
                <w:rFonts w:ascii="Arial" w:hAnsi="Arial" w:cs="Arial"/>
                <w:lang w:eastAsia="en-GB"/>
              </w:rPr>
            </w:pPr>
            <w:r w:rsidRPr="006F070A">
              <w:rPr>
                <w:rFonts w:ascii="Arial" w:hAnsi="Arial" w:cs="Arial"/>
                <w:lang w:eastAsia="en-GB"/>
              </w:rPr>
              <w:t>DRX_MAC_TC_Common_NR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F10F0F" w14:paraId="3B08C399" w14:textId="77777777" w:rsidTr="00E216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78ED" w14:textId="77777777" w:rsidR="00F10F0F" w:rsidRDefault="00F10F0F" w:rsidP="00E216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E707" w14:textId="77777777" w:rsidR="00F10F0F" w:rsidRDefault="00F10F0F" w:rsidP="00E21641">
            <w:pPr>
              <w:rPr>
                <w:rFonts w:ascii="Arial" w:hAnsi="Arial"/>
                <w:lang w:eastAsia="zh-CN"/>
              </w:rPr>
            </w:pPr>
          </w:p>
        </w:tc>
      </w:tr>
    </w:tbl>
    <w:p w14:paraId="5A448611" w14:textId="77777777" w:rsidR="00F10F0F" w:rsidRDefault="00F10F0F" w:rsidP="00F10F0F">
      <w:pPr>
        <w:spacing w:after="0"/>
        <w:rPr>
          <w:rFonts w:ascii="Arial" w:hAnsi="Arial"/>
          <w:b/>
          <w:lang w:eastAsia="en-GB"/>
        </w:rPr>
      </w:pPr>
    </w:p>
    <w:p w14:paraId="11D830F1" w14:textId="77777777" w:rsidR="00F10F0F" w:rsidRDefault="00F10F0F" w:rsidP="00F10F0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10F0F" w14:paraId="1E22397B" w14:textId="77777777" w:rsidTr="00E2164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3D35" w14:textId="77777777" w:rsidR="00F10F0F" w:rsidRPr="003861F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3861F1">
              <w:rPr>
                <w:rFonts w:ascii="Arial" w:hAnsi="Arial" w:cs="Arial"/>
                <w:lang w:eastAsia="en-GB"/>
              </w:rPr>
              <w:t>function f_TC_7_1_1_5_1_NR_TestBody(DRB_Identity p_NR_DRB_Id,</w:t>
            </w:r>
          </w:p>
          <w:p w14:paraId="286AE1D0" w14:textId="77777777" w:rsidR="00F10F0F" w:rsidRPr="003861F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3861F1">
              <w:rPr>
                <w:rFonts w:ascii="Arial" w:hAnsi="Arial" w:cs="Arial"/>
                <w:lang w:eastAsia="en-GB"/>
              </w:rPr>
              <w:t xml:space="preserve">                                   float p_WatchDog := 5.0) runs on NR_BASE_PTC</w:t>
            </w:r>
          </w:p>
          <w:p w14:paraId="2765ADF3" w14:textId="77777777" w:rsidR="00F10F0F" w:rsidRPr="003861F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3861F1">
              <w:rPr>
                <w:rFonts w:ascii="Arial" w:hAnsi="Arial" w:cs="Arial"/>
                <w:lang w:eastAsia="en-GB"/>
              </w:rPr>
              <w:t xml:space="preserve"> {</w:t>
            </w:r>
          </w:p>
          <w:p w14:paraId="02CEFE66" w14:textId="77777777" w:rsidR="00F10F0F" w:rsidRPr="003861F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3861F1">
              <w:rPr>
                <w:rFonts w:ascii="Arial" w:hAnsi="Arial" w:cs="Arial"/>
                <w:lang w:eastAsia="en-GB"/>
              </w:rPr>
              <w:t xml:space="preserve">    const UInt_Type tsc_DrxStartOffset := 7; // in ms</w:t>
            </w:r>
          </w:p>
          <w:p w14:paraId="5A024E98" w14:textId="77777777" w:rsidR="00F10F0F" w:rsidRPr="003861F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3861F1">
              <w:rPr>
                <w:rFonts w:ascii="Arial" w:hAnsi="Arial" w:cs="Arial"/>
                <w:lang w:eastAsia="en-GB"/>
              </w:rPr>
              <w:t xml:space="preserve">    const UInt_Type tsc_OnDurationTimer := 20; // in ms</w:t>
            </w:r>
          </w:p>
          <w:p w14:paraId="258DF843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5279E10E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3861F1">
              <w:rPr>
                <w:rFonts w:ascii="Arial" w:hAnsi="Arial" w:cs="Arial"/>
                <w:lang w:eastAsia="en-GB"/>
              </w:rPr>
              <w:t>/* Skipping code */</w:t>
            </w:r>
          </w:p>
          <w:p w14:paraId="28BBB133" w14:textId="77777777" w:rsidR="00F10F0F" w:rsidRPr="003861F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4389C692" w14:textId="77777777" w:rsidR="00F10F0F" w:rsidRPr="003861F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3861F1">
              <w:rPr>
                <w:rFonts w:ascii="Arial" w:hAnsi="Arial" w:cs="Arial"/>
                <w:lang w:eastAsia="en-GB"/>
              </w:rPr>
              <w:t>// The other things in Step 3 automatically taken care by SS</w:t>
            </w:r>
            <w:r w:rsidRPr="003861F1">
              <w:rPr>
                <w:rFonts w:ascii="Arial" w:hAnsi="Arial" w:cs="Arial"/>
                <w:lang w:eastAsia="en-GB"/>
              </w:rPr>
              <w:br/>
              <w:t>t_Watchdog.start;</w:t>
            </w:r>
            <w:r w:rsidRPr="003861F1">
              <w:rPr>
                <w:rFonts w:ascii="Arial" w:hAnsi="Arial" w:cs="Arial"/>
                <w:lang w:eastAsia="en-GB"/>
              </w:rPr>
              <w:br/>
              <w:t>v_EncodedRlcPdu1 := f_NR_RLC_AMD_FullPDU_Encvalue(0, tsc_NR_P_NoPoll, f_NR_PDCP_PDU_Encvalue(cs_NR_PDCP_PDU_18B(0, crs_NR_PDCP_SDU_36B)));</w:t>
            </w:r>
            <w:r w:rsidRPr="003861F1">
              <w:rPr>
                <w:rFonts w:ascii="Arial" w:hAnsi="Arial" w:cs="Arial"/>
                <w:lang w:eastAsia="en-GB"/>
              </w:rPr>
              <w:br/>
              <w:t>v_SDU_SubPDUListDL := { cs_NR_MAC_SDU_SubPDU_LI8(tsc_LCID_SCG_Bearer, v_EncodedRlcPdu1) };</w:t>
            </w:r>
            <w:r w:rsidRPr="003861F1">
              <w:rPr>
                <w:rFonts w:ascii="Arial" w:hAnsi="Arial" w:cs="Arial"/>
                <w:lang w:eastAsia="en-GB"/>
              </w:rPr>
              <w:br/>
            </w:r>
            <w:r w:rsidRPr="003861F1">
              <w:rPr>
                <w:rFonts w:ascii="Arial" w:hAnsi="Arial" w:cs="Arial"/>
                <w:highlight w:val="yellow"/>
                <w:lang w:eastAsia="en-GB"/>
              </w:rPr>
              <w:t xml:space="preserve"> v_SDU_SubPDUListDL := { cs_NR_MAC_SDU_SubPDU_LI8(tsc_LCID_SCG_Bearer, v_EncodedRlcPdu1) };</w:t>
            </w:r>
          </w:p>
          <w:p w14:paraId="1793AF1A" w14:textId="77777777" w:rsidR="00F10F0F" w:rsidRPr="003861F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17B126AE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3861F1">
              <w:rPr>
                <w:rFonts w:ascii="Arial" w:hAnsi="Arial" w:cs="Arial"/>
                <w:lang w:eastAsia="en-GB"/>
              </w:rPr>
              <w:t>/* Skipping Code*/</w:t>
            </w:r>
          </w:p>
          <w:p w14:paraId="02259777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773050D2" w14:textId="77777777" w:rsidR="00F10F0F" w:rsidRPr="004307E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307E1">
              <w:rPr>
                <w:rFonts w:ascii="Arial" w:hAnsi="Arial" w:cs="Arial"/>
                <w:lang w:eastAsia="en-GB"/>
              </w:rPr>
              <w:t>//@siclog "Step 5" siclog@</w:t>
            </w:r>
          </w:p>
          <w:p w14:paraId="13998905" w14:textId="77777777" w:rsidR="00F10F0F" w:rsidRPr="004307E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307E1">
              <w:rPr>
                <w:rFonts w:ascii="Arial" w:hAnsi="Arial" w:cs="Arial"/>
                <w:lang w:eastAsia="en-GB"/>
              </w:rPr>
              <w:t xml:space="preserve">    v_Timing1 := f_NR_GetNextSendOccasion_7_1_1_5_X(nr_Cell1, v_LongDRXCycle, tsc_DrxStartOffset);</w:t>
            </w:r>
          </w:p>
          <w:p w14:paraId="042A519F" w14:textId="77777777" w:rsidR="00F10F0F" w:rsidRPr="004307E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307E1">
              <w:rPr>
                <w:rFonts w:ascii="Arial" w:hAnsi="Arial" w:cs="Arial"/>
                <w:lang w:eastAsia="en-GB"/>
              </w:rPr>
              <w:t xml:space="preserve">    // Last PDCCH occasion while On Duration Timer is running.</w:t>
            </w:r>
          </w:p>
          <w:p w14:paraId="6689FB34" w14:textId="77777777" w:rsidR="00F10F0F" w:rsidRPr="004307E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307E1">
              <w:rPr>
                <w:rFonts w:ascii="Arial" w:hAnsi="Arial" w:cs="Arial"/>
                <w:lang w:eastAsia="en-GB"/>
              </w:rPr>
              <w:t xml:space="preserve">    v_Timing1 := f_NR_SubFrameTiming_AddSlots(v_Timing1, (tsc_OnDurationTimer *v_SlotsInSubframe) - 1);</w:t>
            </w:r>
          </w:p>
          <w:p w14:paraId="5676EDCE" w14:textId="77777777" w:rsidR="00F10F0F" w:rsidRPr="004307E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307E1">
              <w:rPr>
                <w:rFonts w:ascii="Arial" w:hAnsi="Arial" w:cs="Arial"/>
                <w:lang w:eastAsia="en-GB"/>
              </w:rPr>
              <w:t xml:space="preserve">    // - the last slot during onDurationTimer</w:t>
            </w:r>
          </w:p>
          <w:p w14:paraId="2B8DD19A" w14:textId="77777777" w:rsidR="00F10F0F" w:rsidRPr="004307E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307E1">
              <w:rPr>
                <w:rFonts w:ascii="Arial" w:hAnsi="Arial" w:cs="Arial"/>
                <w:lang w:eastAsia="en-GB"/>
              </w:rPr>
              <w:t xml:space="preserve">    v_Timing1 := f_NR_LastDL_Slot(nr_Cell1,v_Timing1);</w:t>
            </w:r>
          </w:p>
          <w:p w14:paraId="7AAECBA5" w14:textId="77777777" w:rsidR="00F10F0F" w:rsidRPr="004307E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1EC77CD1" w14:textId="77777777" w:rsidR="00F10F0F" w:rsidRPr="004307E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307E1">
              <w:rPr>
                <w:rFonts w:ascii="Arial" w:hAnsi="Arial" w:cs="Arial"/>
                <w:lang w:eastAsia="en-GB"/>
              </w:rPr>
              <w:t xml:space="preserve">    v_EncodedRlcPdu1 := f_NR_RLC_AMD_FullPDU_Encvalue(1, tsc_NR_P_NoPoll, f_NR_PDCP_PDU_Encvalue(cs_NR_PDCP_PDU_18B(1, crs_NR_PDCP_SDU_36B)));</w:t>
            </w:r>
          </w:p>
          <w:p w14:paraId="660C2BC6" w14:textId="77777777" w:rsidR="00F10F0F" w:rsidRPr="004307E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4307E1">
              <w:rPr>
                <w:rFonts w:ascii="Arial" w:hAnsi="Arial" w:cs="Arial"/>
                <w:lang w:eastAsia="en-GB"/>
              </w:rPr>
              <w:lastRenderedPageBreak/>
              <w:t xml:space="preserve">  </w:t>
            </w:r>
            <w:r w:rsidRPr="004307E1">
              <w:rPr>
                <w:rFonts w:ascii="Arial" w:hAnsi="Arial" w:cs="Arial"/>
                <w:highlight w:val="yellow"/>
                <w:lang w:eastAsia="en-GB"/>
              </w:rPr>
              <w:t xml:space="preserve"> v_SDU_SubPDUListDL := { cs_NR_MAC_SDU_SubPDU_LI8(tsc_LCID_SCG_Bearer, v_EncodedRlcPdu1) };</w:t>
            </w:r>
          </w:p>
          <w:p w14:paraId="7BF84090" w14:textId="77777777" w:rsidR="00F10F0F" w:rsidRPr="004307E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307E1">
              <w:rPr>
                <w:rFonts w:ascii="Arial" w:hAnsi="Arial" w:cs="Arial"/>
                <w:lang w:eastAsia="en-GB"/>
              </w:rPr>
              <w:t xml:space="preserve">    v_MAC_PDUListDL := { cs_NR_DL_MAC_PDU_SDU_SubPDU_Padding(v_SDU_SubPDUListDL) };</w:t>
            </w:r>
          </w:p>
          <w:p w14:paraId="7DD1DB41" w14:textId="77777777" w:rsidR="00F10F0F" w:rsidRPr="003861F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307E1">
              <w:rPr>
                <w:rFonts w:ascii="Arial" w:hAnsi="Arial" w:cs="Arial"/>
                <w:lang w:eastAsia="en-GB"/>
              </w:rPr>
              <w:t xml:space="preserve">    DRB.send(cas_NR_DRB_COMMON_REQ_MAC_PDUList(nr_Cell1, p_NR_DRB_Id, cs_TimingInfo_NR(v_Timing1), v_MAC_PDUListDL));</w:t>
            </w:r>
          </w:p>
          <w:p w14:paraId="76D5520F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70B9F69E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//@siclog "Step 7" siclog@</w:t>
            </w:r>
          </w:p>
          <w:p w14:paraId="2936FE44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// preconfig SS</w:t>
            </w:r>
          </w:p>
          <w:p w14:paraId="3DC53BB6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v_Timing2 := f_NR_SubFrameTiming_AddSlots(v_Timing1, tsc_InactivityTimer * v_SlotsInSubframe ); //@sic R5s200711 R5s200833 sic@</w:t>
            </w:r>
          </w:p>
          <w:p w14:paraId="52909A1F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v_Timing2 := f_NR_LastDL_Slot(nr_Cell1,v_Timing2);</w:t>
            </w:r>
          </w:p>
          <w:p w14:paraId="10756B69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03A64DF3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//v_Timing2 := f_NR_SubFrameTiming_AddSlots(v_Timing1, tsc_InactivityTimer * f_NR_DRX_LastDL_Slot(nr_Cell1));</w:t>
            </w:r>
          </w:p>
          <w:p w14:paraId="1E091C9A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5E9AF1B2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// The other things in Step 7 automatically taken care by SS</w:t>
            </w:r>
          </w:p>
          <w:p w14:paraId="79372AE1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v_EncodedRlcPdu1 := f_NR_RLC_AMD_FullPDU_Encvalue(2, tsc_NR_P_NoPoll, f_NR_PDCP_PDU_Encvalue(cs_NR_PDCP_PDU_18B(2, crs_NR_PDCP_SDU_36B)));</w:t>
            </w:r>
          </w:p>
          <w:p w14:paraId="5474E52F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</w:t>
            </w:r>
            <w:r w:rsidRPr="006F12F9">
              <w:rPr>
                <w:rFonts w:ascii="Arial" w:hAnsi="Arial" w:cs="Arial"/>
                <w:highlight w:val="yellow"/>
                <w:lang w:eastAsia="en-GB"/>
              </w:rPr>
              <w:t>v_SDU_SubPDUListDL := { cs_NR_MAC_SDU_SubPDU_LI8(tsc_LCID_SCG_Bearer, v_EncodedRlcPdu1) };</w:t>
            </w:r>
          </w:p>
          <w:p w14:paraId="23892833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v_MAC_PDUListDL := { cs_NR_DL_MAC_PDU_SDU_SubPDU_Padding(v_SDU_SubPDUListDL) };</w:t>
            </w:r>
          </w:p>
          <w:p w14:paraId="5FD7E41F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DRB.send(cas_NR_DRB_COMMON_REQ_MAC_PDUList(nr_Cell1, p_NR_DRB_Id, cs_TimingInfo_NR(v_Timing2), v_MAC_PDUListDL)); //@sic R5s201481 sic@</w:t>
            </w:r>
          </w:p>
          <w:p w14:paraId="785770EB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t_Watchdog.start;</w:t>
            </w:r>
          </w:p>
          <w:p w14:paraId="4D93EAA5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/*Skipping Code */</w:t>
            </w:r>
          </w:p>
          <w:p w14:paraId="3E9D9EC6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// step 9 and 11 should be on one HARQ process</w:t>
            </w:r>
          </w:p>
          <w:p w14:paraId="3FE0DBCF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v_EncodedRlcPdu1 := f_NR_RLC_AMD_FullPDU_Encvalue(3, tsc_NR_P_NoPoll, f_NR_PDCP_PDU_Encvalue(cs_NR_PDCP_PDU_18B(3, crs_NR_PDCP_SDU_36B)));</w:t>
            </w:r>
          </w:p>
          <w:p w14:paraId="305D71C9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</w:t>
            </w:r>
            <w:r w:rsidRPr="006F12F9">
              <w:rPr>
                <w:rFonts w:ascii="Arial" w:hAnsi="Arial" w:cs="Arial"/>
                <w:highlight w:val="yellow"/>
                <w:lang w:eastAsia="en-GB"/>
              </w:rPr>
              <w:t>v_SDU_SubPDUListDL := { cs_NR_MAC_SDU_SubPDU_LI8(tsc_LCID_SCG_Bearer, v_EncodedRlcPdu1) };</w:t>
            </w:r>
          </w:p>
          <w:p w14:paraId="0BE300D8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v_MAC_PDUListDL := { cs_NR_DL_MAC_PDU_SDU_SubPDU_Padding(v_SDU_SubPDUListDL) };</w:t>
            </w:r>
          </w:p>
          <w:p w14:paraId="1EA40343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DRB.send(cas_NR_DRB_COMMON_REQ_MAC_PDUList(nr_Cell1, p_NR_DRB_Id, cs_TimingInfo_NR(v_Timing1), v_MAC_PDUListDL, cs_NR_HarqProcessAssignment));</w:t>
            </w:r>
            <w:r w:rsidRPr="003861F1">
              <w:rPr>
                <w:rFonts w:ascii="Arial" w:hAnsi="Arial" w:cs="Arial"/>
                <w:lang w:eastAsia="en-GB"/>
              </w:rPr>
              <w:t>}</w:t>
            </w:r>
          </w:p>
          <w:p w14:paraId="151DDBF0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58B3B50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/*skipping code */</w:t>
            </w:r>
          </w:p>
          <w:p w14:paraId="396F3D96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B9A6EF1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>// step 13 and 15 should be on one HARQ process</w:t>
            </w:r>
          </w:p>
          <w:p w14:paraId="6E9F1061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 xml:space="preserve">    v_EncodedRlcPdu1 := f_NR_RLC_AMD_FullPDU_Encvalue(4, tsc_NR_P_NoPoll, f_NR_PDCP_PDU_Encvalue(cs_NR_PDCP_PDU_18B(4, crs_NR_PDCP_SDU_36B)));</w:t>
            </w:r>
          </w:p>
          <w:p w14:paraId="67444AC1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835BEB">
              <w:rPr>
                <w:rFonts w:ascii="Arial" w:hAnsi="Arial" w:cs="Arial"/>
                <w:highlight w:val="yellow"/>
                <w:lang w:val="en-US" w:eastAsia="en-GB"/>
              </w:rPr>
              <w:t>v_SDU_SubPDUListDL := { cs_NR_MAC_SDU_SubPDU_LI8(tsc_LCID_SCG_Bearer, v_EncodedRlcPdu1) };</w:t>
            </w:r>
          </w:p>
          <w:p w14:paraId="41F4AF25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 xml:space="preserve">    v_MAC_PDUListDL := { cs_NR_DL_MAC_PDU_SDU_SubPDU_Padding(v_SDU_SubPDUListDL) };</w:t>
            </w:r>
          </w:p>
          <w:p w14:paraId="62F000E5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 xml:space="preserve">    DRB.send(cas_NR_DRB_COMMON_REQ_MAC_PDUList(nr_Cell1, p_NR_DRB_Id, cs_TimingInfo_NR(v_Timing1), v_MAC_PDUListDL, cs_NR_HarqProcessAssignment));</w:t>
            </w:r>
          </w:p>
          <w:p w14:paraId="2C5F44F5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DE536D4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/*Skipping Code */</w:t>
            </w:r>
          </w:p>
          <w:p w14:paraId="3D755C53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 xml:space="preserve">    //@siclog "Step 19" siclog@</w:t>
            </w:r>
          </w:p>
          <w:p w14:paraId="5A63B8EA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 xml:space="preserve">    // (tsc_NR_SlotOffsetK2 = )4 slots + (drx-HARQ-RTT-TimerUL ) 4 slots + (drx-RetransmissionTimerUL ) 12 slots =20 slots, a multiple of 5 slots</w:t>
            </w:r>
          </w:p>
          <w:p w14:paraId="3EB9BDE7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 xml:space="preserve">    //v_Timing2 := f_NR_SubFrameTiming_AddSlots(v_Timing1, 20);</w:t>
            </w:r>
          </w:p>
          <w:p w14:paraId="76B71909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 xml:space="preserve">    v_Timing2 := f_NR_SubFrameTiming_AddSlots(v_Timing1, tsc_NR_SlotOffsetK2 + tsc_DRX_HARQ_RTT_TimerUL + tsc_DRXRetransTimer_UL ); //@sic R5s200711 R5s200833 sic@</w:t>
            </w:r>
          </w:p>
          <w:p w14:paraId="69487177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 xml:space="preserve">    v_Timing2 := f_NR_LastDL_Slot(nr_Cell1,v_Timing2);</w:t>
            </w:r>
          </w:p>
          <w:p w14:paraId="1B35E489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D8D0A5F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 xml:space="preserve">    v_EncodedRlcPdu1 := f_NR_RLC_AMD_FullPDU_Encvalue(5, tsc_NR_P_NoPoll, f_NR_PDCP_PDU_Encvalue(cs_NR_PDCP_PDU_18B(5, crs_NR_PDCP_SDU_36B)));</w:t>
            </w:r>
          </w:p>
          <w:p w14:paraId="26D3DDF7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835BEB">
              <w:rPr>
                <w:rFonts w:ascii="Arial" w:hAnsi="Arial" w:cs="Arial"/>
                <w:highlight w:val="yellow"/>
                <w:lang w:val="en-US" w:eastAsia="en-GB"/>
              </w:rPr>
              <w:t>v_SDU_SubPDUListDL:= { cs_NR_MAC_SDU_SubPDU_LI8(tsc_LCID_SCG_Bearer, v_EncodedRlcPdu1) };</w:t>
            </w:r>
          </w:p>
          <w:p w14:paraId="28F72586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 xml:space="preserve">    v_MAC_PDUListDL := { cs_NR_DL_MAC_PDU_SDU_SubPDU_Padding(v_SDU_SubPDUListDL) };</w:t>
            </w:r>
          </w:p>
          <w:p w14:paraId="2C674286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 xml:space="preserve">    DRB.send(cas_NR_DRB_COMMON_REQ_MAC_PDUList(nr_Cell1, p_NR_DRB_Id, cs_TimingInfo_NR(v_Timing2), v_MAC_PDUListDL));</w:t>
            </w:r>
          </w:p>
          <w:p w14:paraId="106FD50A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D4CA99D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lastRenderedPageBreak/>
              <w:t>/*Skipping Code */</w:t>
            </w:r>
          </w:p>
          <w:p w14:paraId="7113C2B9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2203EA58" w14:textId="77777777" w:rsidR="00F10F0F" w:rsidRDefault="00F10F0F" w:rsidP="00F10F0F">
      <w:pPr>
        <w:spacing w:after="0"/>
        <w:rPr>
          <w:rFonts w:ascii="Arial" w:hAnsi="Arial"/>
          <w:b/>
          <w:lang w:eastAsia="en-GB"/>
        </w:rPr>
      </w:pPr>
    </w:p>
    <w:p w14:paraId="0B41F076" w14:textId="77777777" w:rsidR="00F10F0F" w:rsidRDefault="00F10F0F" w:rsidP="00F10F0F">
      <w:pPr>
        <w:spacing w:after="0"/>
        <w:rPr>
          <w:rFonts w:ascii="Arial" w:hAnsi="Arial"/>
          <w:b/>
          <w:lang w:eastAsia="en-GB"/>
        </w:rPr>
      </w:pPr>
    </w:p>
    <w:p w14:paraId="7BB2A512" w14:textId="77777777" w:rsidR="00F10F0F" w:rsidRDefault="00F10F0F" w:rsidP="00F10F0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10F0F" w14:paraId="0989353E" w14:textId="77777777" w:rsidTr="00E2164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AB50" w14:textId="77777777" w:rsidR="00F10F0F" w:rsidRPr="003861F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3861F1">
              <w:rPr>
                <w:rFonts w:ascii="Arial" w:hAnsi="Arial" w:cs="Arial"/>
                <w:lang w:eastAsia="en-GB"/>
              </w:rPr>
              <w:t>function f_TC_7_1_1_5_1_NR_TestBody(DRB_Identity p_NR_DRB_Id,</w:t>
            </w:r>
          </w:p>
          <w:p w14:paraId="637FD4A2" w14:textId="77777777" w:rsidR="00F10F0F" w:rsidRPr="003861F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3861F1">
              <w:rPr>
                <w:rFonts w:ascii="Arial" w:hAnsi="Arial" w:cs="Arial"/>
                <w:lang w:eastAsia="en-GB"/>
              </w:rPr>
              <w:t xml:space="preserve">                                   float p_WatchDog := 5.0) runs on NR_BASE_PTC</w:t>
            </w:r>
          </w:p>
          <w:p w14:paraId="3A0D2A03" w14:textId="77777777" w:rsidR="00F10F0F" w:rsidRPr="003861F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3861F1">
              <w:rPr>
                <w:rFonts w:ascii="Arial" w:hAnsi="Arial" w:cs="Arial"/>
                <w:lang w:eastAsia="en-GB"/>
              </w:rPr>
              <w:t xml:space="preserve"> {</w:t>
            </w:r>
          </w:p>
          <w:p w14:paraId="261182CB" w14:textId="77777777" w:rsidR="00F10F0F" w:rsidRPr="003861F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3861F1">
              <w:rPr>
                <w:rFonts w:ascii="Arial" w:hAnsi="Arial" w:cs="Arial"/>
                <w:lang w:eastAsia="en-GB"/>
              </w:rPr>
              <w:t xml:space="preserve">    const UInt_Type tsc_DrxStartOffset := 7; // in ms</w:t>
            </w:r>
          </w:p>
          <w:p w14:paraId="08D36716" w14:textId="77777777" w:rsidR="00F10F0F" w:rsidRPr="003861F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3861F1">
              <w:rPr>
                <w:rFonts w:ascii="Arial" w:hAnsi="Arial" w:cs="Arial"/>
                <w:lang w:eastAsia="en-GB"/>
              </w:rPr>
              <w:t xml:space="preserve">    const UInt_Type tsc_OnDurationTimer := 20; // in ms</w:t>
            </w:r>
          </w:p>
          <w:p w14:paraId="31267974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3861F1">
              <w:rPr>
                <w:rFonts w:ascii="Arial" w:hAnsi="Arial" w:cs="Arial"/>
                <w:lang w:eastAsia="en-GB"/>
              </w:rPr>
              <w:t>/* Skipping code */</w:t>
            </w:r>
          </w:p>
          <w:p w14:paraId="2C0E3567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3823773A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3861F1">
              <w:rPr>
                <w:rFonts w:ascii="Arial" w:hAnsi="Arial" w:cs="Arial"/>
                <w:highlight w:val="yellow"/>
                <w:lang w:eastAsia="en-GB"/>
              </w:rPr>
              <w:t>var B6_Type v_LCID := int2bit(p_NR_DRB_Id+3, 6);//KS@21xxxx</w:t>
            </w:r>
          </w:p>
          <w:p w14:paraId="43A1B87F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2E2FC478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3861F1">
              <w:rPr>
                <w:rFonts w:ascii="Arial" w:hAnsi="Arial" w:cs="Arial"/>
                <w:lang w:eastAsia="en-GB"/>
              </w:rPr>
              <w:t>/* Skipping code */</w:t>
            </w:r>
          </w:p>
          <w:p w14:paraId="7990EB62" w14:textId="77777777" w:rsidR="00F10F0F" w:rsidRPr="003861F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47A30CDB" w14:textId="77777777" w:rsidR="00F10F0F" w:rsidRPr="003861F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3861F1">
              <w:rPr>
                <w:rFonts w:ascii="Arial" w:hAnsi="Arial" w:cs="Arial"/>
                <w:lang w:eastAsia="en-GB"/>
              </w:rPr>
              <w:t>// The other things in Step 3 automatically taken care by SS</w:t>
            </w:r>
            <w:r w:rsidRPr="003861F1">
              <w:rPr>
                <w:rFonts w:ascii="Arial" w:hAnsi="Arial" w:cs="Arial"/>
                <w:lang w:eastAsia="en-GB"/>
              </w:rPr>
              <w:br/>
              <w:t>t_Watchdog.start;</w:t>
            </w:r>
            <w:r w:rsidRPr="003861F1">
              <w:rPr>
                <w:rFonts w:ascii="Arial" w:hAnsi="Arial" w:cs="Arial"/>
                <w:lang w:eastAsia="en-GB"/>
              </w:rPr>
              <w:br/>
              <w:t>v_EncodedRlcPdu1 := f_NR_RLC_AMD_FullPDU_Encvalue(0, tsc_NR_P_NoPoll, f_NR_PDCP_PDU_Encvalue(cs_NR_PDCP_PDU_18B(0, crs_NR_PDCP_SDU_36B)));</w:t>
            </w:r>
            <w:r w:rsidRPr="003861F1">
              <w:rPr>
                <w:rFonts w:ascii="Arial" w:hAnsi="Arial" w:cs="Arial"/>
                <w:lang w:eastAsia="en-GB"/>
              </w:rPr>
              <w:br/>
              <w:t>v_SDU_SubPDUListDL := { cs_NR_MAC_SDU_SubPDU_LI8(tsc_LCID_SCG_Bearer, v_EncodedRlcPdu1) };</w:t>
            </w:r>
            <w:r w:rsidRPr="003861F1">
              <w:rPr>
                <w:rFonts w:ascii="Arial" w:hAnsi="Arial" w:cs="Arial"/>
                <w:lang w:eastAsia="en-GB"/>
              </w:rPr>
              <w:br/>
            </w:r>
            <w:r w:rsidRPr="003861F1">
              <w:rPr>
                <w:rFonts w:ascii="Arial" w:hAnsi="Arial" w:cs="Arial"/>
                <w:highlight w:val="yellow"/>
                <w:lang w:eastAsia="en-GB"/>
              </w:rPr>
              <w:t>// v_SDU_SubPDUListDL := { cs_NR_MAC_SDU_SubPDU_LI8(tsc_LCID_SCG_Bearer, v_EncodedRlcPdu1) };</w:t>
            </w:r>
          </w:p>
          <w:p w14:paraId="553109F2" w14:textId="77777777" w:rsidR="00F10F0F" w:rsidRPr="003861F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3861F1">
              <w:rPr>
                <w:rFonts w:ascii="Arial" w:hAnsi="Arial" w:cs="Arial"/>
                <w:highlight w:val="yellow"/>
                <w:lang w:eastAsia="en-GB"/>
              </w:rPr>
              <w:t xml:space="preserve">   v_SDU_SubPDUListDL := { cs_NR_MAC_SDU_SubPDU_LI8(v_LCID, v_EncodedRlcPdu1) };//KS@21xxxx</w:t>
            </w:r>
          </w:p>
          <w:p w14:paraId="55576154" w14:textId="77777777" w:rsidR="00F10F0F" w:rsidRPr="003861F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143DBA3F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3861F1">
              <w:rPr>
                <w:rFonts w:ascii="Arial" w:hAnsi="Arial" w:cs="Arial"/>
                <w:lang w:eastAsia="en-GB"/>
              </w:rPr>
              <w:t>/* Skipping Code*/</w:t>
            </w:r>
          </w:p>
          <w:p w14:paraId="1F1EB77D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7871FD84" w14:textId="77777777" w:rsidR="00F10F0F" w:rsidRPr="004307E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307E1">
              <w:rPr>
                <w:rFonts w:ascii="Arial" w:hAnsi="Arial" w:cs="Arial"/>
                <w:lang w:eastAsia="en-GB"/>
              </w:rPr>
              <w:t>//@siclog "Step 5" siclog@</w:t>
            </w:r>
          </w:p>
          <w:p w14:paraId="48179941" w14:textId="77777777" w:rsidR="00F10F0F" w:rsidRPr="004307E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307E1">
              <w:rPr>
                <w:rFonts w:ascii="Arial" w:hAnsi="Arial" w:cs="Arial"/>
                <w:lang w:eastAsia="en-GB"/>
              </w:rPr>
              <w:t xml:space="preserve">    v_Timing1 := f_NR_GetNextSendOccasion_7_1_1_5_X(nr_Cell1, v_LongDRXCycle, tsc_DrxStartOffset);</w:t>
            </w:r>
          </w:p>
          <w:p w14:paraId="4C5F2675" w14:textId="77777777" w:rsidR="00F10F0F" w:rsidRPr="004307E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307E1">
              <w:rPr>
                <w:rFonts w:ascii="Arial" w:hAnsi="Arial" w:cs="Arial"/>
                <w:lang w:eastAsia="en-GB"/>
              </w:rPr>
              <w:t xml:space="preserve">    // Last PDCCH occasion while On Duration Timer is running.</w:t>
            </w:r>
          </w:p>
          <w:p w14:paraId="79533A28" w14:textId="77777777" w:rsidR="00F10F0F" w:rsidRPr="004307E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307E1">
              <w:rPr>
                <w:rFonts w:ascii="Arial" w:hAnsi="Arial" w:cs="Arial"/>
                <w:lang w:eastAsia="en-GB"/>
              </w:rPr>
              <w:t xml:space="preserve">    v_Timing1 := f_NR_SubFrameTiming_AddSlots(v_Timing1, (tsc_OnDurationTimer *v_SlotsInSubframe) - 1);</w:t>
            </w:r>
          </w:p>
          <w:p w14:paraId="08EB00B4" w14:textId="77777777" w:rsidR="00F10F0F" w:rsidRPr="004307E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307E1">
              <w:rPr>
                <w:rFonts w:ascii="Arial" w:hAnsi="Arial" w:cs="Arial"/>
                <w:lang w:eastAsia="en-GB"/>
              </w:rPr>
              <w:t xml:space="preserve">    // - the last slot during onDurationTimer</w:t>
            </w:r>
          </w:p>
          <w:p w14:paraId="3A86A9B8" w14:textId="77777777" w:rsidR="00F10F0F" w:rsidRPr="004307E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307E1">
              <w:rPr>
                <w:rFonts w:ascii="Arial" w:hAnsi="Arial" w:cs="Arial"/>
                <w:lang w:eastAsia="en-GB"/>
              </w:rPr>
              <w:t xml:space="preserve">    v_Timing1 := f_NR_LastDL_Slot(nr_Cell1,v_Timing1);</w:t>
            </w:r>
          </w:p>
          <w:p w14:paraId="5B29D7C0" w14:textId="77777777" w:rsidR="00F10F0F" w:rsidRPr="004307E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6F46CDC5" w14:textId="77777777" w:rsidR="00F10F0F" w:rsidRPr="004307E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307E1">
              <w:rPr>
                <w:rFonts w:ascii="Arial" w:hAnsi="Arial" w:cs="Arial"/>
                <w:lang w:eastAsia="en-GB"/>
              </w:rPr>
              <w:t xml:space="preserve">    v_EncodedRlcPdu1 := f_NR_RLC_AMD_FullPDU_Encvalue(1, tsc_NR_P_NoPoll, f_NR_PDCP_PDU_Encvalue(cs_NR_PDCP_PDU_18B(1, crs_NR_PDCP_SDU_36B)));</w:t>
            </w:r>
          </w:p>
          <w:p w14:paraId="0A50E36C" w14:textId="77777777" w:rsidR="00F10F0F" w:rsidRPr="004307E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4307E1">
              <w:rPr>
                <w:rFonts w:ascii="Arial" w:hAnsi="Arial" w:cs="Arial"/>
                <w:lang w:eastAsia="en-GB"/>
              </w:rPr>
              <w:t xml:space="preserve">   </w:t>
            </w:r>
            <w:r w:rsidRPr="004307E1">
              <w:rPr>
                <w:rFonts w:ascii="Arial" w:hAnsi="Arial" w:cs="Arial"/>
                <w:highlight w:val="yellow"/>
                <w:lang w:eastAsia="en-GB"/>
              </w:rPr>
              <w:t>// v_SDU_SubPDUListDL := { cs_NR_MAC_SDU_SubPDU_LI8(tsc_LCID_SCG_Bearer, v_EncodedRlcPdu1) };</w:t>
            </w:r>
          </w:p>
          <w:p w14:paraId="5C316C97" w14:textId="77777777" w:rsidR="00F10F0F" w:rsidRPr="004307E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307E1">
              <w:rPr>
                <w:rFonts w:ascii="Arial" w:hAnsi="Arial" w:cs="Arial"/>
                <w:highlight w:val="yellow"/>
                <w:lang w:eastAsia="en-GB"/>
              </w:rPr>
              <w:t xml:space="preserve">    v_SDU_SubPDUListDL := { cs_NR_MAC_SDU_SubPDU_LI8(v_LCID, v_EncodedRlcPdu1) };//KS@21xxxx</w:t>
            </w:r>
          </w:p>
          <w:p w14:paraId="6F1FCC32" w14:textId="77777777" w:rsidR="00F10F0F" w:rsidRPr="004307E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307E1">
              <w:rPr>
                <w:rFonts w:ascii="Arial" w:hAnsi="Arial" w:cs="Arial"/>
                <w:lang w:eastAsia="en-GB"/>
              </w:rPr>
              <w:t xml:space="preserve">    v_MAC_PDUListDL := { cs_NR_DL_MAC_PDU_SDU_SubPDU_Padding(v_SDU_SubPDUListDL) };</w:t>
            </w:r>
          </w:p>
          <w:p w14:paraId="31E99738" w14:textId="77777777" w:rsidR="00F10F0F" w:rsidRPr="003861F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307E1">
              <w:rPr>
                <w:rFonts w:ascii="Arial" w:hAnsi="Arial" w:cs="Arial"/>
                <w:lang w:eastAsia="en-GB"/>
              </w:rPr>
              <w:t xml:space="preserve">    DRB.send(cas_NR_DRB_COMMON_REQ_MAC_PDUList(nr_Cell1, p_NR_DRB_Id, cs_TimingInfo_NR(v_Timing1), v_MAC_PDUListDL));</w:t>
            </w:r>
          </w:p>
          <w:p w14:paraId="695B1F53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67CDA724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//@siclog "Step 7" siclog@</w:t>
            </w:r>
          </w:p>
          <w:p w14:paraId="5791F0CF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// preconfig SS</w:t>
            </w:r>
          </w:p>
          <w:p w14:paraId="14D02226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v_Timing2 := f_NR_SubFrameTiming_AddSlots(v_Timing1, tsc_InactivityTimer * v_SlotsInSubframe ); //@sic R5s200711 R5s200833 sic@</w:t>
            </w:r>
          </w:p>
          <w:p w14:paraId="0FBAC354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v_Timing2 := f_NR_LastDL_Slot(nr_Cell1,v_Timing2);</w:t>
            </w:r>
          </w:p>
          <w:p w14:paraId="0AE437D9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703F3A80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//v_Timing2 := f_NR_SubFrameTiming_AddSlots(v_Timing1, tsc_InactivityTimer * f_NR_DRX_LastDL_Slot(nr_Cell1));</w:t>
            </w:r>
          </w:p>
          <w:p w14:paraId="44B422F5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4DADDE8E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// The other things in Step 7 automatically taken care by SS</w:t>
            </w:r>
          </w:p>
          <w:p w14:paraId="223FC75A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v_EncodedRlcPdu1 := f_NR_RLC_AMD_FullPDU_Encvalue(2, tsc_NR_P_NoPoll, f_NR_PDCP_PDU_Encvalue(cs_NR_PDCP_PDU_18B(2, crs_NR_PDCP_SDU_36B)));</w:t>
            </w:r>
          </w:p>
          <w:p w14:paraId="03CF9267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lastRenderedPageBreak/>
              <w:t xml:space="preserve">    </w:t>
            </w:r>
            <w:r w:rsidRPr="006F12F9">
              <w:rPr>
                <w:rFonts w:ascii="Arial" w:hAnsi="Arial" w:cs="Arial"/>
                <w:highlight w:val="yellow"/>
                <w:lang w:eastAsia="en-GB"/>
              </w:rPr>
              <w:t>//v_SDU_SubPDUListDL := { cs_NR_MAC_SDU_SubPDU_LI8(tsc_LCID_SCG_Bearer, v_EncodedRlcPdu1) };</w:t>
            </w:r>
          </w:p>
          <w:p w14:paraId="4D303091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highlight w:val="yellow"/>
                <w:lang w:eastAsia="en-GB"/>
              </w:rPr>
              <w:t xml:space="preserve">    v_SDU_SubPDUListDL := { cs_NR_MAC_SDU_SubPDU_LI8(v_LCID, v_EncodedRlcPdu1) };//KS@21xxxx</w:t>
            </w:r>
          </w:p>
          <w:p w14:paraId="4CC3F887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v_MAC_PDUListDL := { cs_NR_DL_MAC_PDU_SDU_SubPDU_Padding(v_SDU_SubPDUListDL) };</w:t>
            </w:r>
          </w:p>
          <w:p w14:paraId="15222252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DRB.send(cas_NR_DRB_COMMON_REQ_MAC_PDUList(nr_Cell1, p_NR_DRB_Id, cs_TimingInfo_NR(v_Timing2), v_MAC_PDUListDL)); //@sic R5s201481 sic@</w:t>
            </w:r>
          </w:p>
          <w:p w14:paraId="598B5E02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t_Watchdog.start;</w:t>
            </w:r>
          </w:p>
          <w:p w14:paraId="52A251BC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/*Skipping Code */</w:t>
            </w:r>
          </w:p>
          <w:p w14:paraId="38267F6D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// step 9 and 11 should be on one HARQ process</w:t>
            </w:r>
          </w:p>
          <w:p w14:paraId="37F3422E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v_EncodedRlcPdu1 := f_NR_RLC_AMD_FullPDU_Encvalue(3, tsc_NR_P_NoPoll, f_NR_PDCP_PDU_Encvalue(cs_NR_PDCP_PDU_18B(3, crs_NR_PDCP_SDU_36B)));</w:t>
            </w:r>
          </w:p>
          <w:p w14:paraId="0A3EA06D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</w:t>
            </w:r>
            <w:r w:rsidRPr="006F12F9">
              <w:rPr>
                <w:rFonts w:ascii="Arial" w:hAnsi="Arial" w:cs="Arial"/>
                <w:highlight w:val="yellow"/>
                <w:lang w:eastAsia="en-GB"/>
              </w:rPr>
              <w:t>//v_SDU_SubPDUListDL := { cs_NR_MAC_SDU_SubPDU_LI8(tsc_LCID_SCG_Bearer, v_EncodedRlcPdu1) };</w:t>
            </w:r>
          </w:p>
          <w:p w14:paraId="1F9D348A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highlight w:val="yellow"/>
                <w:lang w:eastAsia="en-GB"/>
              </w:rPr>
              <w:t xml:space="preserve">    v_SDU_SubPDUListDL := { cs_NR_MAC_SDU_SubPDU_LI8(v_LCID, v_EncodedRlcPdu1) };//KS@21xxxx</w:t>
            </w:r>
          </w:p>
          <w:p w14:paraId="6CF55BC9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v_MAC_PDUListDL := { cs_NR_DL_MAC_PDU_SDU_SubPDU_Padding(v_SDU_SubPDUListDL) };</w:t>
            </w:r>
          </w:p>
          <w:p w14:paraId="1BCF1D11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DRB.send(cas_NR_DRB_COMMON_REQ_MAC_PDUList(nr_Cell1, p_NR_DRB_Id, cs_TimingInfo_NR(v_Timing1), v_MAC_PDUListDL, cs_NR_HarqProcessAssignment));</w:t>
            </w:r>
            <w:r w:rsidRPr="003861F1">
              <w:rPr>
                <w:rFonts w:ascii="Arial" w:hAnsi="Arial" w:cs="Arial"/>
                <w:lang w:eastAsia="en-GB"/>
              </w:rPr>
              <w:t>}</w:t>
            </w:r>
          </w:p>
          <w:p w14:paraId="739AD024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52FF369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/*skipping code */</w:t>
            </w:r>
          </w:p>
          <w:p w14:paraId="6B99C035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46FB2E2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>// step 13 and 15 should be on one HARQ process</w:t>
            </w:r>
          </w:p>
          <w:p w14:paraId="4C2E44DE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 xml:space="preserve">    v_EncodedRlcPdu1 := f_NR_RLC_AMD_FullPDU_Encvalue(4, tsc_NR_P_NoPoll, f_NR_PDCP_PDU_Encvalue(cs_NR_PDCP_PDU_18B(4, crs_NR_PDCP_SDU_36B)));</w:t>
            </w:r>
          </w:p>
          <w:p w14:paraId="2614DE67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835BEB">
              <w:rPr>
                <w:rFonts w:ascii="Arial" w:hAnsi="Arial" w:cs="Arial"/>
                <w:highlight w:val="yellow"/>
                <w:lang w:val="en-US" w:eastAsia="en-GB"/>
              </w:rPr>
              <w:t>//v_SDU_SubPDUListDL := { cs_NR_MAC_SDU_SubPDU_LI8(tsc_LCID_SCG_Bearer, v_EncodedRlcPdu1) };</w:t>
            </w:r>
          </w:p>
          <w:p w14:paraId="09A4E286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highlight w:val="yellow"/>
                <w:lang w:val="en-US" w:eastAsia="en-GB"/>
              </w:rPr>
              <w:t xml:space="preserve">    v_SDU_SubPDUListDL := { cs_NR_MAC_SDU_SubPDU_LI8(v_LCID, v_EncodedRlcPdu1) };//KS@21xxxx</w:t>
            </w:r>
          </w:p>
          <w:p w14:paraId="1592DEA3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 xml:space="preserve">    v_MAC_PDUListDL := { cs_NR_DL_MAC_PDU_SDU_SubPDU_Padding(v_SDU_SubPDUListDL) };</w:t>
            </w:r>
          </w:p>
          <w:p w14:paraId="3E73D048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 xml:space="preserve">    DRB.send(cas_NR_DRB_COMMON_REQ_MAC_PDUList(nr_Cell1, p_NR_DRB_Id, cs_TimingInfo_NR(v_Timing1), v_MAC_PDUListDL, cs_NR_HarqProcessAssignment));</w:t>
            </w:r>
          </w:p>
          <w:p w14:paraId="7C0A356A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EB02CDA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/*Skipping Code */</w:t>
            </w:r>
          </w:p>
          <w:p w14:paraId="37B57F16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 xml:space="preserve">    //@siclog "Step 19" siclog@</w:t>
            </w:r>
          </w:p>
          <w:p w14:paraId="48D94B4E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 xml:space="preserve">    // (tsc_NR_SlotOffsetK2 = )4 slots + (drx-HARQ-RTT-TimerUL ) 4 slots + (drx-RetransmissionTimerUL ) 12 slots =20 slots, a multiple of 5 slots</w:t>
            </w:r>
          </w:p>
          <w:p w14:paraId="532AC0C8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 xml:space="preserve">    //v_Timing2 := f_NR_SubFrameTiming_AddSlots(v_Timing1, 20);</w:t>
            </w:r>
          </w:p>
          <w:p w14:paraId="2A32A381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 xml:space="preserve">    v_Timing2 := f_NR_SubFrameTiming_AddSlots(v_Timing1, tsc_NR_SlotOffsetK2 + tsc_DRX_HARQ_RTT_TimerUL + tsc_DRXRetransTimer_UL ); //@sic R5s200711 R5s200833 sic@</w:t>
            </w:r>
          </w:p>
          <w:p w14:paraId="73B76673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 xml:space="preserve">    v_Timing2 := f_NR_LastDL_Slot(nr_Cell1,v_Timing2);</w:t>
            </w:r>
          </w:p>
          <w:p w14:paraId="5DE23AC5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AF56E1C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 xml:space="preserve">    v_EncodedRlcPdu1 := f_NR_RLC_AMD_FullPDU_Encvalue(5, tsc_NR_P_NoPoll, f_NR_PDCP_PDU_Encvalue(cs_NR_PDCP_PDU_18B(5, crs_NR_PDCP_SDU_36B)));</w:t>
            </w:r>
          </w:p>
          <w:p w14:paraId="448DFA25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835BEB">
              <w:rPr>
                <w:rFonts w:ascii="Arial" w:hAnsi="Arial" w:cs="Arial"/>
                <w:highlight w:val="yellow"/>
                <w:lang w:val="en-US" w:eastAsia="en-GB"/>
              </w:rPr>
              <w:t>//v_SDU_SubPDUListDL:= { cs_NR_MAC_SDU_SubPDU_LI8(tsc_LCID_SCG_Bearer, v_EncodedRlcPdu1) };</w:t>
            </w:r>
          </w:p>
          <w:p w14:paraId="15C22C58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highlight w:val="yellow"/>
                <w:lang w:val="en-US" w:eastAsia="en-GB"/>
              </w:rPr>
              <w:t xml:space="preserve">    v_SDU_SubPDUListDL:= { cs_NR_MAC_SDU_SubPDU_LI8(v_LCID, v_EncodedRlcPdu1) };//KS@21xxxx</w:t>
            </w:r>
            <w:r w:rsidRPr="00835BEB">
              <w:rPr>
                <w:rFonts w:ascii="Arial" w:hAnsi="Arial" w:cs="Arial"/>
                <w:lang w:val="en-US" w:eastAsia="en-GB"/>
              </w:rPr>
              <w:t xml:space="preserve"> </w:t>
            </w:r>
          </w:p>
          <w:p w14:paraId="552BE9B5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 xml:space="preserve">    v_MAC_PDUListDL := { cs_NR_DL_MAC_PDU_SDU_SubPDU_Padding(v_SDU_SubPDUListDL) };</w:t>
            </w:r>
          </w:p>
          <w:p w14:paraId="10B1B85F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 xml:space="preserve">    DRB.send(cas_NR_DRB_COMMON_REQ_MAC_PDUList(nr_Cell1, p_NR_DRB_Id, cs_TimingInfo_NR(v_Timing2), v_MAC_PDUListDL));</w:t>
            </w:r>
          </w:p>
          <w:p w14:paraId="0CFAD268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D66949C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/*Skipping Code */</w:t>
            </w:r>
          </w:p>
          <w:p w14:paraId="335FDA52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F4757B9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}</w:t>
            </w:r>
          </w:p>
          <w:p w14:paraId="6EFD4F89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6E13A60" w14:textId="77777777" w:rsidR="00F10F0F" w:rsidRPr="00571BB2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</w:tc>
      </w:tr>
    </w:tbl>
    <w:p w14:paraId="6FCC401F" w14:textId="77777777" w:rsidR="00F10F0F" w:rsidRDefault="00F10F0F" w:rsidP="00F10F0F"/>
    <w:p w14:paraId="09C4D2BC" w14:textId="77777777" w:rsidR="00F10F0F" w:rsidRDefault="00F10F0F" w:rsidP="00F10F0F"/>
    <w:p w14:paraId="5ED5384F" w14:textId="77777777" w:rsidR="00F10F0F" w:rsidRDefault="00F10F0F" w:rsidP="00F10F0F"/>
    <w:p w14:paraId="34DE0983" w14:textId="77777777" w:rsidR="00F10F0F" w:rsidRPr="007C1DE0" w:rsidRDefault="00F10F0F" w:rsidP="00F10F0F">
      <w:pPr>
        <w:pStyle w:val="Heading2"/>
        <w:rPr>
          <w:b/>
          <w:sz w:val="28"/>
          <w:szCs w:val="28"/>
        </w:rPr>
      </w:pPr>
      <w:bookmarkStart w:id="9" w:name="_Toc88829129"/>
      <w:bookmarkStart w:id="10" w:name="_Toc88829359"/>
      <w:r>
        <w:rPr>
          <w:lang w:eastAsia="en-GB"/>
        </w:rPr>
        <w:lastRenderedPageBreak/>
        <w:t xml:space="preserve">2.2 </w:t>
      </w:r>
      <w:r w:rsidRPr="007C1DE0">
        <w:rPr>
          <w:lang w:eastAsia="en-GB"/>
        </w:rPr>
        <w:t xml:space="preserve">Change </w:t>
      </w:r>
      <w:r>
        <w:rPr>
          <w:rFonts w:eastAsia="SimSun"/>
          <w:lang w:val="en-US" w:eastAsia="zh-CN"/>
        </w:rPr>
        <w:t>2</w:t>
      </w:r>
      <w:bookmarkEnd w:id="9"/>
      <w:bookmarkEnd w:id="1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10F0F" w14:paraId="01CD48EF" w14:textId="77777777" w:rsidTr="00E216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C620" w14:textId="77777777" w:rsidR="00F10F0F" w:rsidRDefault="00F10F0F" w:rsidP="00E216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83CD" w14:textId="77777777" w:rsidR="00F10F0F" w:rsidRPr="00B65B1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lang w:eastAsia="en-GB"/>
              </w:rPr>
              <w:t xml:space="preserve">function f_TC_7_1_1_5_2_NR_TestBody(DRB_Identity p_NR_DRB_Id) </w:t>
            </w:r>
          </w:p>
        </w:tc>
      </w:tr>
      <w:tr w:rsidR="00F10F0F" w14:paraId="5278409F" w14:textId="77777777" w:rsidTr="00E2164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BD3C" w14:textId="77777777" w:rsidR="00F10F0F" w:rsidRDefault="00F10F0F" w:rsidP="00E216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7A6B" w14:textId="77777777" w:rsidR="00F10F0F" w:rsidRPr="008D31B6" w:rsidRDefault="00F10F0F" w:rsidP="00E21641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 w:rsidRPr="00FA1E74">
              <w:rPr>
                <w:rFonts w:ascii="Arial" w:hAnsi="Arial" w:cs="Arial"/>
                <w:lang w:eastAsia="zh-CN"/>
              </w:rPr>
              <w:t>LCID value ‘000101’ is fixed for RLC SDUs always on this case. For internet PDN TTCN is assigning DRB id 2 and LCID 5. For ims PDN, TTCN is assigning DRB id 1 and LCID 4. But, LCID 5(tsc_LCID_SCG_Bearer) is only used in construction of MAC PDU in case of DRBid=1 or DRBid=2. Hence, it will fail the TC if this TC will be executed with IMS as default dnn.</w:t>
            </w:r>
          </w:p>
        </w:tc>
      </w:tr>
      <w:tr w:rsidR="00F10F0F" w14:paraId="621C4365" w14:textId="77777777" w:rsidTr="00E216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0739" w14:textId="77777777" w:rsidR="00F10F0F" w:rsidRDefault="00F10F0F" w:rsidP="00E216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1264" w14:textId="77777777" w:rsidR="00F10F0F" w:rsidRPr="0066224B" w:rsidRDefault="00F10F0F" w:rsidP="00E21641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</w:rPr>
              <w:t>Instead constant LCID, added conditional LCID value as per DRB id.</w:t>
            </w:r>
          </w:p>
        </w:tc>
      </w:tr>
      <w:tr w:rsidR="00F10F0F" w14:paraId="40D566A7" w14:textId="77777777" w:rsidTr="00E216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54F4" w14:textId="77777777" w:rsidR="00F10F0F" w:rsidRDefault="00F10F0F" w:rsidP="00E216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F79E" w14:textId="77777777" w:rsidR="00F10F0F" w:rsidRDefault="00F10F0F" w:rsidP="00E21641">
            <w:pPr>
              <w:spacing w:after="0"/>
              <w:rPr>
                <w:rFonts w:ascii="Arial" w:hAnsi="Arial" w:cs="Arial"/>
                <w:lang w:eastAsia="en-GB"/>
              </w:rPr>
            </w:pPr>
            <w:r w:rsidRPr="006F070A">
              <w:rPr>
                <w:rFonts w:ascii="Arial" w:hAnsi="Arial" w:cs="Arial"/>
                <w:lang w:eastAsia="en-GB"/>
              </w:rPr>
              <w:t>DRX_MAC_TC_Common_NR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F10F0F" w14:paraId="5B84DB3A" w14:textId="77777777" w:rsidTr="00E216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F10E" w14:textId="77777777" w:rsidR="00F10F0F" w:rsidRDefault="00F10F0F" w:rsidP="00E216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7E81" w14:textId="77777777" w:rsidR="00F10F0F" w:rsidRDefault="00F10F0F" w:rsidP="00E21641">
            <w:pPr>
              <w:rPr>
                <w:rFonts w:ascii="Arial" w:hAnsi="Arial"/>
                <w:lang w:eastAsia="zh-CN"/>
              </w:rPr>
            </w:pPr>
          </w:p>
        </w:tc>
      </w:tr>
    </w:tbl>
    <w:p w14:paraId="12DB1B09" w14:textId="77777777" w:rsidR="00F10F0F" w:rsidRDefault="00F10F0F" w:rsidP="00F10F0F">
      <w:pPr>
        <w:spacing w:after="0"/>
        <w:rPr>
          <w:rFonts w:ascii="Arial" w:hAnsi="Arial"/>
          <w:b/>
          <w:lang w:eastAsia="en-GB"/>
        </w:rPr>
      </w:pPr>
    </w:p>
    <w:p w14:paraId="7AA8EF60" w14:textId="77777777" w:rsidR="00F10F0F" w:rsidRDefault="00F10F0F" w:rsidP="00F10F0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10F0F" w14:paraId="793C6728" w14:textId="77777777" w:rsidTr="00E2164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1E2D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835BEB">
              <w:rPr>
                <w:rFonts w:ascii="Arial" w:hAnsi="Arial" w:cs="Arial"/>
                <w:lang w:eastAsia="en-GB"/>
              </w:rPr>
              <w:t>function f_TC_7_1_1_5_2_NR_TestBody(DRB_Identity p_NR_DRB_Id) runs on NR_BASE_PTC</w:t>
            </w:r>
          </w:p>
          <w:p w14:paraId="59367831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835BEB">
              <w:rPr>
                <w:rFonts w:ascii="Arial" w:hAnsi="Arial" w:cs="Arial"/>
                <w:lang w:eastAsia="en-GB"/>
              </w:rPr>
              <w:t xml:space="preserve">  { /* L2/MAC</w:t>
            </w:r>
          </w:p>
          <w:p w14:paraId="19ADD375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835BEB">
              <w:rPr>
                <w:rFonts w:ascii="Arial" w:hAnsi="Arial" w:cs="Arial"/>
                <w:lang w:eastAsia="en-GB"/>
              </w:rPr>
              <w:t xml:space="preserve">     * 7.1.1.5.2 : DRX operation / Short cycle not configured / Long DRX command MAC control element reception</w:t>
            </w:r>
          </w:p>
          <w:p w14:paraId="3C95F94F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835BEB">
              <w:rPr>
                <w:rFonts w:ascii="Arial" w:hAnsi="Arial" w:cs="Arial"/>
                <w:lang w:eastAsia="en-GB"/>
              </w:rPr>
              <w:t xml:space="preserve">     */</w:t>
            </w:r>
          </w:p>
          <w:p w14:paraId="608A2251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835BEB">
              <w:rPr>
                <w:rFonts w:ascii="Arial" w:hAnsi="Arial" w:cs="Arial"/>
                <w:lang w:eastAsia="en-GB"/>
              </w:rPr>
              <w:t xml:space="preserve">    const UInt_Type tsc_DrxStartOffset := 7; // in ms @sic R5-202609 sic@</w:t>
            </w:r>
          </w:p>
          <w:p w14:paraId="2E53565E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835BEB">
              <w:rPr>
                <w:rFonts w:ascii="Arial" w:hAnsi="Arial" w:cs="Arial"/>
                <w:lang w:eastAsia="en-GB"/>
              </w:rPr>
              <w:t xml:space="preserve">    const UInt_Type tsc_HarqProcessId :=0; //Arbitrarily selected</w:t>
            </w:r>
          </w:p>
          <w:p w14:paraId="4E251EED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835BEB">
              <w:rPr>
                <w:rFonts w:ascii="Arial" w:hAnsi="Arial" w:cs="Arial"/>
                <w:lang w:eastAsia="en-GB"/>
              </w:rPr>
              <w:t xml:space="preserve">    const UInt_Type tsc_DRXRetransTimer_DL := 80;// in slots</w:t>
            </w:r>
          </w:p>
          <w:p w14:paraId="01204E95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835BEB">
              <w:rPr>
                <w:rFonts w:ascii="Arial" w:hAnsi="Arial" w:cs="Arial"/>
                <w:lang w:eastAsia="en-GB"/>
              </w:rPr>
              <w:t xml:space="preserve">    const UInt_Type tsc_DRX_HARQ_RTT_TimerDL := 4;// in slots 56/14</w:t>
            </w:r>
          </w:p>
          <w:p w14:paraId="4F734D7F" w14:textId="77777777" w:rsidR="00F10F0F" w:rsidRPr="002217A4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217A4">
              <w:rPr>
                <w:rFonts w:ascii="Arial" w:hAnsi="Arial" w:cs="Arial"/>
                <w:lang w:eastAsia="en-GB"/>
              </w:rPr>
              <w:t>/*Skipping code */</w:t>
            </w:r>
          </w:p>
          <w:p w14:paraId="1570D0CA" w14:textId="77777777" w:rsidR="00F10F0F" w:rsidRPr="002217A4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2406978C" w14:textId="77777777" w:rsidR="00F10F0F" w:rsidRPr="002217A4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217A4">
              <w:rPr>
                <w:rFonts w:ascii="Arial" w:hAnsi="Arial" w:cs="Arial"/>
                <w:lang w:eastAsia="en-GB"/>
              </w:rPr>
              <w:t>// step 3 and 7 should be on one HARQ process</w:t>
            </w:r>
          </w:p>
          <w:p w14:paraId="2BF0983F" w14:textId="77777777" w:rsidR="00F10F0F" w:rsidRPr="002217A4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217A4">
              <w:rPr>
                <w:rFonts w:ascii="Arial" w:hAnsi="Arial" w:cs="Arial"/>
                <w:lang w:eastAsia="en-GB"/>
              </w:rPr>
              <w:t xml:space="preserve">    v_EncodedRlcPdu1 := f_NR_RLC_AMD_FullPDU_Encvalue(0, tsc_NR_P_NoPoll, f_NR_PDCP_PDU_Encvalue(cs_NR_PDCP_PDU_18B(0, crs_NR_PDCP_SDU_36B)));</w:t>
            </w:r>
          </w:p>
          <w:p w14:paraId="480D802E" w14:textId="77777777" w:rsidR="00F10F0F" w:rsidRPr="002217A4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217A4">
              <w:rPr>
                <w:rFonts w:ascii="Arial" w:hAnsi="Arial" w:cs="Arial"/>
                <w:lang w:eastAsia="en-GB"/>
              </w:rPr>
              <w:t xml:space="preserve">    </w:t>
            </w:r>
            <w:r w:rsidRPr="00F00CBF">
              <w:rPr>
                <w:rFonts w:ascii="Arial" w:hAnsi="Arial" w:cs="Arial"/>
                <w:highlight w:val="yellow"/>
                <w:lang w:eastAsia="en-GB"/>
              </w:rPr>
              <w:t>v_SDU_SubPDUListDL := { cs_NR_MAC_SDU_SubPDU_LI8(tsc_LCID_SCG_Bearer, v_EncodedRlcPdu1) };</w:t>
            </w:r>
          </w:p>
          <w:p w14:paraId="48FB2FA4" w14:textId="77777777" w:rsidR="00F10F0F" w:rsidRPr="002217A4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217A4">
              <w:rPr>
                <w:rFonts w:ascii="Arial" w:hAnsi="Arial" w:cs="Arial"/>
                <w:lang w:eastAsia="en-GB"/>
              </w:rPr>
              <w:t xml:space="preserve">    v_MAC_PDUListDL := { cs_NR_DL_MAC_PDU_SDU_SubPDU_Padding(v_SDU_SubPDUListDL) };</w:t>
            </w:r>
          </w:p>
          <w:p w14:paraId="675F72A1" w14:textId="77777777" w:rsidR="00F10F0F" w:rsidRPr="002217A4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217A4">
              <w:rPr>
                <w:rFonts w:ascii="Arial" w:hAnsi="Arial" w:cs="Arial"/>
                <w:lang w:eastAsia="en-GB"/>
              </w:rPr>
              <w:t xml:space="preserve">    DRB.send(cas_NR_DRB_COMMON_REQ_MAC_PDUList(nr_Cell1, p_NR_DRB_Id, cs_TimingInfo_NR(v_Timing1), v_MAC_PDUListDL, cs_NR_HarqProcessAssignment(tsc_HarqProcessId)));</w:t>
            </w:r>
          </w:p>
          <w:p w14:paraId="53BD7257" w14:textId="77777777" w:rsidR="00F10F0F" w:rsidRPr="002217A4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25D84401" w14:textId="77777777" w:rsidR="00F10F0F" w:rsidRPr="002217A4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217A4">
              <w:rPr>
                <w:rFonts w:ascii="Arial" w:hAnsi="Arial" w:cs="Arial"/>
                <w:lang w:eastAsia="en-GB"/>
              </w:rPr>
              <w:t>/*Skipping Code */</w:t>
            </w:r>
          </w:p>
          <w:p w14:paraId="74B5B061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217A4">
              <w:rPr>
                <w:rFonts w:ascii="Arial" w:hAnsi="Arial" w:cs="Arial"/>
                <w:lang w:eastAsia="en-GB"/>
              </w:rPr>
              <w:t>}</w:t>
            </w:r>
          </w:p>
        </w:tc>
      </w:tr>
    </w:tbl>
    <w:p w14:paraId="1D4E555B" w14:textId="77777777" w:rsidR="00F10F0F" w:rsidRDefault="00F10F0F" w:rsidP="00F10F0F">
      <w:pPr>
        <w:spacing w:after="0"/>
        <w:rPr>
          <w:rFonts w:ascii="Arial" w:hAnsi="Arial"/>
          <w:b/>
          <w:lang w:eastAsia="en-GB"/>
        </w:rPr>
      </w:pPr>
    </w:p>
    <w:p w14:paraId="612D4638" w14:textId="77777777" w:rsidR="00F10F0F" w:rsidRDefault="00F10F0F" w:rsidP="00F10F0F">
      <w:pPr>
        <w:spacing w:after="0"/>
        <w:rPr>
          <w:rFonts w:ascii="Arial" w:hAnsi="Arial"/>
          <w:b/>
          <w:lang w:eastAsia="en-GB"/>
        </w:rPr>
      </w:pPr>
    </w:p>
    <w:p w14:paraId="20EBBB19" w14:textId="77777777" w:rsidR="00F10F0F" w:rsidRDefault="00F10F0F" w:rsidP="00F10F0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10F0F" w14:paraId="75C0808D" w14:textId="77777777" w:rsidTr="00E2164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5F03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835BEB">
              <w:rPr>
                <w:rFonts w:ascii="Arial" w:hAnsi="Arial" w:cs="Arial"/>
                <w:lang w:eastAsia="en-GB"/>
              </w:rPr>
              <w:t>function f_TC_7_1_1_5_2_NR_TestBody(DRB_Identity p_NR_DRB_Id) runs on NR_BASE_PTC</w:t>
            </w:r>
          </w:p>
          <w:p w14:paraId="47CAC105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835BEB">
              <w:rPr>
                <w:rFonts w:ascii="Arial" w:hAnsi="Arial" w:cs="Arial"/>
                <w:lang w:eastAsia="en-GB"/>
              </w:rPr>
              <w:t xml:space="preserve">  { /* L2/MAC</w:t>
            </w:r>
          </w:p>
          <w:p w14:paraId="485BA8DE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835BEB">
              <w:rPr>
                <w:rFonts w:ascii="Arial" w:hAnsi="Arial" w:cs="Arial"/>
                <w:lang w:eastAsia="en-GB"/>
              </w:rPr>
              <w:t xml:space="preserve">     * 7.1.1.5.2 : DRX operation / Short cycle not configured / Long DRX command MAC control element reception</w:t>
            </w:r>
          </w:p>
          <w:p w14:paraId="7F6A347F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835BEB">
              <w:rPr>
                <w:rFonts w:ascii="Arial" w:hAnsi="Arial" w:cs="Arial"/>
                <w:lang w:eastAsia="en-GB"/>
              </w:rPr>
              <w:t xml:space="preserve">     */</w:t>
            </w:r>
          </w:p>
          <w:p w14:paraId="286CE2E6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835BEB">
              <w:rPr>
                <w:rFonts w:ascii="Arial" w:hAnsi="Arial" w:cs="Arial"/>
                <w:lang w:eastAsia="en-GB"/>
              </w:rPr>
              <w:t xml:space="preserve">    const UInt_Type tsc_DrxStartOffset := 7; // in ms @sic R5-202609 sic@</w:t>
            </w:r>
          </w:p>
          <w:p w14:paraId="744967A5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835BEB">
              <w:rPr>
                <w:rFonts w:ascii="Arial" w:hAnsi="Arial" w:cs="Arial"/>
                <w:lang w:eastAsia="en-GB"/>
              </w:rPr>
              <w:t xml:space="preserve">    const UInt_Type tsc_HarqProcessId :=0; //Arbitrarily selected</w:t>
            </w:r>
          </w:p>
          <w:p w14:paraId="3F1A19D4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835BEB">
              <w:rPr>
                <w:rFonts w:ascii="Arial" w:hAnsi="Arial" w:cs="Arial"/>
                <w:lang w:eastAsia="en-GB"/>
              </w:rPr>
              <w:t xml:space="preserve">    const UInt_Type tsc_DRXRetransTimer_DL := 80;// in slots</w:t>
            </w:r>
          </w:p>
          <w:p w14:paraId="675DC1A4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835BEB">
              <w:rPr>
                <w:rFonts w:ascii="Arial" w:hAnsi="Arial" w:cs="Arial"/>
                <w:lang w:eastAsia="en-GB"/>
              </w:rPr>
              <w:t xml:space="preserve">    const UInt_Type tsc_DRX_HARQ_RTT_TimerDL := 4;// in slots 56/14</w:t>
            </w:r>
          </w:p>
          <w:p w14:paraId="12DA9270" w14:textId="77777777" w:rsidR="00F10F0F" w:rsidRPr="002217A4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217A4">
              <w:rPr>
                <w:rFonts w:ascii="Arial" w:hAnsi="Arial" w:cs="Arial"/>
                <w:lang w:eastAsia="en-GB"/>
              </w:rPr>
              <w:t>/*Skipping code */</w:t>
            </w:r>
          </w:p>
          <w:p w14:paraId="66308EB4" w14:textId="77777777" w:rsidR="00F10F0F" w:rsidRPr="002217A4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highlight w:val="yellow"/>
                <w:lang w:eastAsia="en-GB"/>
              </w:rPr>
              <w:t>var B6_Type v_LCID := int2bit(p_NR_DRB_Id+3, 6);//KS@21xxxx</w:t>
            </w:r>
          </w:p>
          <w:p w14:paraId="6FDF7C2F" w14:textId="77777777" w:rsidR="00F10F0F" w:rsidRPr="002217A4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6BAC0D62" w14:textId="77777777" w:rsidR="00F10F0F" w:rsidRPr="002217A4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217A4">
              <w:rPr>
                <w:rFonts w:ascii="Arial" w:hAnsi="Arial" w:cs="Arial"/>
                <w:lang w:eastAsia="en-GB"/>
              </w:rPr>
              <w:t>/*Skipping Code*/</w:t>
            </w:r>
          </w:p>
          <w:p w14:paraId="428A619C" w14:textId="77777777" w:rsidR="00F10F0F" w:rsidRPr="002217A4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217A4">
              <w:rPr>
                <w:rFonts w:ascii="Arial" w:hAnsi="Arial" w:cs="Arial"/>
                <w:lang w:eastAsia="en-GB"/>
              </w:rPr>
              <w:t>// step 3 and 7 should be on one HARQ process</w:t>
            </w:r>
          </w:p>
          <w:p w14:paraId="51CF84FF" w14:textId="77777777" w:rsidR="00F10F0F" w:rsidRPr="002217A4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217A4">
              <w:rPr>
                <w:rFonts w:ascii="Arial" w:hAnsi="Arial" w:cs="Arial"/>
                <w:lang w:eastAsia="en-GB"/>
              </w:rPr>
              <w:t xml:space="preserve">    v_EncodedRlcPdu1 := f_NR_RLC_AMD_FullPDU_Encvalue(0, tsc_NR_P_NoPoll, f_NR_PDCP_PDU_Encvalue(cs_NR_PDCP_PDU_18B(0, crs_NR_PDCP_SDU_36B)));</w:t>
            </w:r>
          </w:p>
          <w:p w14:paraId="212E16FC" w14:textId="77777777" w:rsidR="00F10F0F" w:rsidRPr="002217A4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217A4">
              <w:rPr>
                <w:rFonts w:ascii="Arial" w:hAnsi="Arial" w:cs="Arial"/>
                <w:lang w:eastAsia="en-GB"/>
              </w:rPr>
              <w:t xml:space="preserve">    </w:t>
            </w:r>
            <w:r w:rsidRPr="002217A4">
              <w:rPr>
                <w:rFonts w:ascii="Arial" w:hAnsi="Arial" w:cs="Arial"/>
                <w:highlight w:val="yellow"/>
                <w:lang w:eastAsia="en-GB"/>
              </w:rPr>
              <w:t>//v_SDU_SubPDUListDL := { cs_NR_MAC_SDU_SubPDU_LI8(tsc_LCID_SCG_Bearer, v_EncodedRlcPdu1) };</w:t>
            </w:r>
          </w:p>
          <w:p w14:paraId="00348E0E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lastRenderedPageBreak/>
              <w:t xml:space="preserve">    </w:t>
            </w:r>
            <w:r w:rsidRPr="00A9015E">
              <w:rPr>
                <w:rFonts w:ascii="Arial" w:hAnsi="Arial" w:cs="Arial"/>
                <w:highlight w:val="yellow"/>
                <w:lang w:eastAsia="en-GB"/>
              </w:rPr>
              <w:t>v_SDU_SubPDUListDL := { cs_NR_MAC_SDU_SubPDU_LI8(v_LCID, v_EncodedRlcPdu1) };//KS@21xxxx</w:t>
            </w:r>
          </w:p>
          <w:p w14:paraId="7B3A4DA7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v_MAC_PDUListDL := { cs_NR_DL_MAC_PDU_SDU_SubPDU_Padding(v_SDU_SubPDUListDL) };</w:t>
            </w:r>
          </w:p>
          <w:p w14:paraId="06C20412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DRB.send(cas_NR_DRB_COMMON_REQ_MAC_PDUList(nr_Cell1, p_NR_DRB_Id, cs_TimingInfo_NR(v_Timing1), v_MAC_PDUListDL, cs_NR_HarqProcessAssignment(tsc_HarqProcessId)));</w:t>
            </w:r>
          </w:p>
          <w:p w14:paraId="5C22E6E7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420106E2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>/*Skipping Code */</w:t>
            </w:r>
          </w:p>
          <w:p w14:paraId="3C71D336" w14:textId="77777777" w:rsidR="00F10F0F" w:rsidRPr="00571BB2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>}</w:t>
            </w:r>
          </w:p>
        </w:tc>
      </w:tr>
    </w:tbl>
    <w:p w14:paraId="75109B6E" w14:textId="77777777" w:rsidR="00F10F0F" w:rsidRDefault="00F10F0F" w:rsidP="00F10F0F"/>
    <w:p w14:paraId="1927AEB1" w14:textId="77777777" w:rsidR="00F10F0F" w:rsidRPr="007C1DE0" w:rsidRDefault="00F10F0F" w:rsidP="00F10F0F">
      <w:pPr>
        <w:pStyle w:val="Heading2"/>
        <w:rPr>
          <w:b/>
          <w:sz w:val="28"/>
          <w:szCs w:val="28"/>
        </w:rPr>
      </w:pPr>
      <w:bookmarkStart w:id="11" w:name="_Toc88829130"/>
      <w:bookmarkStart w:id="12" w:name="_Toc88829360"/>
      <w:r>
        <w:rPr>
          <w:lang w:eastAsia="en-GB"/>
        </w:rPr>
        <w:t xml:space="preserve">2. 3 </w:t>
      </w:r>
      <w:r w:rsidRPr="007C1DE0">
        <w:rPr>
          <w:lang w:eastAsia="en-GB"/>
        </w:rPr>
        <w:t xml:space="preserve">Change </w:t>
      </w:r>
      <w:r>
        <w:rPr>
          <w:rFonts w:eastAsia="SimSun"/>
          <w:lang w:val="en-US" w:eastAsia="zh-CN"/>
        </w:rPr>
        <w:t>3</w:t>
      </w:r>
      <w:bookmarkEnd w:id="11"/>
      <w:bookmarkEnd w:id="1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10F0F" w14:paraId="435BB1F9" w14:textId="77777777" w:rsidTr="00E216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8D27" w14:textId="77777777" w:rsidR="00F10F0F" w:rsidRDefault="00F10F0F" w:rsidP="00E216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C445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>function f_TC_7_1_1_5_3_NR_TestBody(DRB_Identity p_NR_DRB_Id,</w:t>
            </w:r>
          </w:p>
          <w:p w14:paraId="5F4A6042" w14:textId="77777777" w:rsidR="00F10F0F" w:rsidRPr="00B65B1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                               float p_WatchDog := 5.0)</w:t>
            </w:r>
          </w:p>
        </w:tc>
      </w:tr>
      <w:tr w:rsidR="00F10F0F" w14:paraId="10B5DF3B" w14:textId="77777777" w:rsidTr="00E2164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69CF" w14:textId="77777777" w:rsidR="00F10F0F" w:rsidRDefault="00F10F0F" w:rsidP="00E216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0790" w14:textId="77777777" w:rsidR="00F10F0F" w:rsidRPr="008D31B6" w:rsidRDefault="00F10F0F" w:rsidP="00E21641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 w:rsidRPr="00FA1E74">
              <w:rPr>
                <w:rFonts w:ascii="Arial" w:hAnsi="Arial" w:cs="Arial"/>
                <w:lang w:eastAsia="zh-CN"/>
              </w:rPr>
              <w:t>LCID value ‘000101’ is fixed for RLC SDUs always on this case. For internet PDN TTCN is assigning DRB id 2 and LCID 5. For ims PDN, TTCN is assigning DRB id 1 and LCID 4. But, LCID 5(tsc_LCID_SCG_Bearer) is only used in construction of MAC PDU in case of DRBid=1 or DRBid=2. Hence, it will fail the TC if this TC will be executed with IMS as default dnn.</w:t>
            </w:r>
          </w:p>
        </w:tc>
      </w:tr>
      <w:tr w:rsidR="00F10F0F" w14:paraId="0E622B35" w14:textId="77777777" w:rsidTr="00E216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8B97" w14:textId="77777777" w:rsidR="00F10F0F" w:rsidRDefault="00F10F0F" w:rsidP="00E216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D953" w14:textId="77777777" w:rsidR="00F10F0F" w:rsidRPr="0066224B" w:rsidRDefault="00F10F0F" w:rsidP="00E21641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</w:rPr>
              <w:t>Instead constant LCID, added conditional LCID value as per DRB id.</w:t>
            </w:r>
          </w:p>
        </w:tc>
      </w:tr>
      <w:tr w:rsidR="00F10F0F" w14:paraId="533F579C" w14:textId="77777777" w:rsidTr="00E216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52DD" w14:textId="77777777" w:rsidR="00F10F0F" w:rsidRDefault="00F10F0F" w:rsidP="00E216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D47B" w14:textId="77777777" w:rsidR="00F10F0F" w:rsidRDefault="00F10F0F" w:rsidP="00E21641">
            <w:pPr>
              <w:spacing w:after="0"/>
              <w:rPr>
                <w:rFonts w:ascii="Arial" w:hAnsi="Arial" w:cs="Arial"/>
                <w:lang w:eastAsia="en-GB"/>
              </w:rPr>
            </w:pPr>
            <w:r w:rsidRPr="006F070A">
              <w:rPr>
                <w:rFonts w:ascii="Arial" w:hAnsi="Arial" w:cs="Arial"/>
                <w:lang w:eastAsia="en-GB"/>
              </w:rPr>
              <w:t>DRX_MAC_TC_Common_NR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F10F0F" w14:paraId="2CC2C83A" w14:textId="77777777" w:rsidTr="00E216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EF36" w14:textId="77777777" w:rsidR="00F10F0F" w:rsidRDefault="00F10F0F" w:rsidP="00E216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C7E7" w14:textId="77777777" w:rsidR="00F10F0F" w:rsidRDefault="00F10F0F" w:rsidP="00E21641">
            <w:pPr>
              <w:rPr>
                <w:rFonts w:ascii="Arial" w:hAnsi="Arial"/>
                <w:lang w:eastAsia="zh-CN"/>
              </w:rPr>
            </w:pPr>
          </w:p>
        </w:tc>
      </w:tr>
    </w:tbl>
    <w:p w14:paraId="478834B5" w14:textId="77777777" w:rsidR="00F10F0F" w:rsidRDefault="00F10F0F" w:rsidP="00F10F0F">
      <w:pPr>
        <w:spacing w:after="0"/>
        <w:rPr>
          <w:rFonts w:ascii="Arial" w:hAnsi="Arial"/>
          <w:b/>
          <w:lang w:eastAsia="en-GB"/>
        </w:rPr>
      </w:pPr>
    </w:p>
    <w:p w14:paraId="4F5AE336" w14:textId="77777777" w:rsidR="00F10F0F" w:rsidRDefault="00F10F0F" w:rsidP="00F10F0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10F0F" w14:paraId="3FA51F3A" w14:textId="77777777" w:rsidTr="00E2164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7830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>function f_TC_7_1_1_5_3_NR_TestBody(DRB_Identity p_NR_DRB_Id,</w:t>
            </w:r>
          </w:p>
          <w:p w14:paraId="54CEC704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                               float p_WatchDog := 5.0) runs on NR_BASE_PTC</w:t>
            </w:r>
          </w:p>
          <w:p w14:paraId="1BB5CEC7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{</w:t>
            </w:r>
          </w:p>
          <w:p w14:paraId="28CA7878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const UInt_Type tsc_DrxStartOffset := 7; // in ms @sic R5-202609 sic@</w:t>
            </w:r>
          </w:p>
          <w:p w14:paraId="7A7C54B4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const UInt_Type tsc_OnDurationTimer := 20; // in ms</w:t>
            </w:r>
          </w:p>
          <w:p w14:paraId="0ECA77AD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// As per 38.508-1 Table 4.6.3-192: TDD-UL-DL-Config TDD UL DL Periodicity is 5 slots for all SCS configs used in Signalling (15,30,120)</w:t>
            </w:r>
          </w:p>
          <w:p w14:paraId="085DEC1C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1637B3DC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var UInt_Type v_LongDRXCycle := 640; // in ms</w:t>
            </w:r>
          </w:p>
          <w:p w14:paraId="71FBAF8C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var UInt_Type v_ShortDRXCycle := 80; // in ms @sic R5s202609 sic@</w:t>
            </w:r>
          </w:p>
          <w:p w14:paraId="5F8A89A4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var SubFrameTiming_Type v_Timing  := valueof(cs_SubFrameTiming(0, 0, 0));</w:t>
            </w:r>
          </w:p>
          <w:p w14:paraId="60CF351D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var SubFrameTiming_Type v_Timing1 := v_Timing;</w:t>
            </w:r>
          </w:p>
          <w:p w14:paraId="08357FE4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077805F4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var integer v_SlotsInSubframe := f_NR_CellInfo_GetSlotsNumberPerSubframe(nr_Cell1);</w:t>
            </w:r>
          </w:p>
          <w:p w14:paraId="228916FE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var integer v_SlotsInframe := v_SlotsInSubframe * 10;</w:t>
            </w:r>
          </w:p>
          <w:p w14:paraId="0043CE57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var NR_MAC_SDU_Type v_EncodedRlcPdu1;</w:t>
            </w:r>
          </w:p>
          <w:p w14:paraId="444F9EB2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var template (value) NR_MAC_SDU_SubPDU_List_Type v_SDU_SubPDUListDL;</w:t>
            </w:r>
          </w:p>
          <w:p w14:paraId="3D87EA42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var template (value) NR_MAC_PDUList_Type v_MAC_PDUListDL;</w:t>
            </w:r>
          </w:p>
          <w:p w14:paraId="2232B4CE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0E4EF99D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6CAA70C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>/*Skipping Code */</w:t>
            </w:r>
          </w:p>
          <w:p w14:paraId="277734E1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>//@siclog "Step 3" siclog@</w:t>
            </w:r>
          </w:p>
          <w:p w14:paraId="23345416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t_Watchdog.start;</w:t>
            </w:r>
          </w:p>
          <w:p w14:paraId="298A9A3F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v_EncodedRlcPdu1 := f_NR_RLC_AMD_FullPDU_Encvalue(0, tsc_NR_P_NoPoll, f_NR_PDCP_PDU_Encvalue(cs_NR_PDCP_PDU_18B(0, crs_NR_PDCP_SDU_36B)));</w:t>
            </w:r>
          </w:p>
          <w:p w14:paraId="454C3CF3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</w:t>
            </w:r>
            <w:r w:rsidRPr="00A9015E">
              <w:rPr>
                <w:rFonts w:ascii="Arial" w:hAnsi="Arial" w:cs="Arial"/>
                <w:highlight w:val="yellow"/>
                <w:lang w:eastAsia="en-GB"/>
              </w:rPr>
              <w:t>v_SDU_SubPDUListDL := { cs_NR_MAC_SDU_SubPDU_LI8(tsc_LCID_SCG_Bearer, v_EncodedRlcPdu1) };</w:t>
            </w:r>
          </w:p>
          <w:p w14:paraId="18CB1CDB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v_MAC_PDUListDL := { cs_NR_DL_MAC_PDU_SDU_SubPDU_Padding(v_SDU_SubPDUListDL) };</w:t>
            </w:r>
          </w:p>
          <w:p w14:paraId="431ECA96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// Choose the next subframe when the onDurationTimer is started.</w:t>
            </w:r>
          </w:p>
          <w:p w14:paraId="0F4EABD8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58233EA8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>/Skipping Code */</w:t>
            </w:r>
          </w:p>
          <w:p w14:paraId="5B278DEB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>/@siclog "Step 5" siclog@</w:t>
            </w:r>
          </w:p>
          <w:p w14:paraId="177C56E0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lastRenderedPageBreak/>
              <w:t xml:space="preserve">    v_EncodedRlcPdu1 := f_NR_RLC_AMD_FullPDU_Encvalue(1, tsc_NR_P_NoPoll, f_NR_PDCP_PDU_Encvalue(cs_NR_PDCP_PDU_18B(1, crs_NR_PDCP_SDU_36B)));</w:t>
            </w:r>
          </w:p>
          <w:p w14:paraId="181D9570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</w:t>
            </w:r>
            <w:r w:rsidRPr="00F00CBF">
              <w:rPr>
                <w:rFonts w:ascii="Arial" w:hAnsi="Arial" w:cs="Arial"/>
                <w:highlight w:val="yellow"/>
                <w:lang w:eastAsia="en-GB"/>
              </w:rPr>
              <w:t>v_SDU_SubPDUListDL := { cs_NR_MAC_SDU_SubPDU_LI8(tsc_LCID_SCG_Bearer, v_EncodedRlcPdu1) };</w:t>
            </w:r>
          </w:p>
          <w:p w14:paraId="41FA96CB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v_MAC_PDUListDL := { cs_NR_DL_MAC_PDU_SDU_SubPDU_Padding(v_SDU_SubPDUListDL) };</w:t>
            </w:r>
          </w:p>
          <w:p w14:paraId="4577D0EC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v_Timing1 := f_NR_GetNextSendOccasion_7_1_1_5_X(nr_Cell1, v_ShortDRXCycle, tsc_DrxStartOffset);</w:t>
            </w:r>
          </w:p>
          <w:p w14:paraId="2096CC25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54227C2F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>/*Skipping Code */</w:t>
            </w:r>
          </w:p>
          <w:p w14:paraId="4A03019F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>/@siclog "Step 7-8" siclog@</w:t>
            </w:r>
          </w:p>
          <w:p w14:paraId="706215D6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// The f_NR_GetNextSendOccasion_7_1_1_5_X selects time 2 long cycles in advance hence drx-ShortCycleTimer  should have expired</w:t>
            </w:r>
          </w:p>
          <w:p w14:paraId="7DECB437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v_EncodedRlcPdu1 := f_NR_RLC_AMD_FullPDU_Encvalue(2, tsc_NR_P_NoPoll, f_NR_PDCP_PDU_Encvalue(cs_NR_PDCP_PDU_18B(2, crs_NR_PDCP_SDU_36B)));</w:t>
            </w:r>
          </w:p>
          <w:p w14:paraId="7CCA9D62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</w:t>
            </w:r>
            <w:r w:rsidRPr="00A9015E">
              <w:rPr>
                <w:rFonts w:ascii="Arial" w:hAnsi="Arial" w:cs="Arial"/>
                <w:highlight w:val="yellow"/>
                <w:lang w:eastAsia="en-GB"/>
              </w:rPr>
              <w:t>v_SDU_SubPDUListDL := { cs_NR_MAC_SDU_SubPDU_LI8(tsc_LCID_SCG_Bearer, v_EncodedRlcPdu1) };</w:t>
            </w:r>
          </w:p>
          <w:p w14:paraId="0404BF1A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v_MAC_PDUListDL := { cs_NR_DL_MAC_PDU_SDU_SubPDU_Padding(v_SDU_SubPDUListDL) };</w:t>
            </w:r>
          </w:p>
          <w:p w14:paraId="4523FDB8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v_Timing1 := f_NR_GetNextSendOccasion_7_1_1_5_X(nr_Cell1, v_LongDRXCycle, tsc_DrxStartOffset);</w:t>
            </w:r>
          </w:p>
          <w:p w14:paraId="10C95B4E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17C0828D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9015E">
              <w:rPr>
                <w:rFonts w:ascii="Arial" w:hAnsi="Arial" w:cs="Arial"/>
                <w:lang w:eastAsia="en-GB"/>
              </w:rPr>
              <w:t>/Skipping Code */</w:t>
            </w:r>
          </w:p>
          <w:p w14:paraId="4F5D0C13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}</w:t>
            </w:r>
          </w:p>
        </w:tc>
      </w:tr>
    </w:tbl>
    <w:p w14:paraId="3CABC43E" w14:textId="77777777" w:rsidR="00F10F0F" w:rsidRDefault="00F10F0F" w:rsidP="00F10F0F">
      <w:pPr>
        <w:spacing w:after="0"/>
        <w:rPr>
          <w:rFonts w:ascii="Arial" w:hAnsi="Arial"/>
          <w:b/>
          <w:lang w:eastAsia="en-GB"/>
        </w:rPr>
      </w:pPr>
    </w:p>
    <w:p w14:paraId="24946600" w14:textId="77777777" w:rsidR="00F10F0F" w:rsidRDefault="00F10F0F" w:rsidP="00F10F0F">
      <w:pPr>
        <w:spacing w:after="0"/>
        <w:rPr>
          <w:rFonts w:ascii="Arial" w:hAnsi="Arial"/>
          <w:b/>
          <w:lang w:eastAsia="en-GB"/>
        </w:rPr>
      </w:pPr>
    </w:p>
    <w:p w14:paraId="6C19E1EB" w14:textId="77777777" w:rsidR="00F10F0F" w:rsidRDefault="00F10F0F" w:rsidP="00F10F0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10F0F" w14:paraId="02FC56F2" w14:textId="77777777" w:rsidTr="00E2164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DEFF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>function f_TC_7_1_1_5_3_NR_TestBody(DRB_Identity p_NR_DRB_Id,</w:t>
            </w:r>
          </w:p>
          <w:p w14:paraId="7B03A264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                               float p_WatchDog := 5.0) runs on NR_BASE_PTC</w:t>
            </w:r>
          </w:p>
          <w:p w14:paraId="5579DAA7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{</w:t>
            </w:r>
          </w:p>
          <w:p w14:paraId="3EC60A1E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const UInt_Type tsc_DrxStartOffset := 7; // in ms @sic R5-202609 sic@</w:t>
            </w:r>
          </w:p>
          <w:p w14:paraId="4E7EE562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const UInt_Type tsc_OnDurationTimer := 20; // in ms</w:t>
            </w:r>
          </w:p>
          <w:p w14:paraId="7532BB30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// As per 38.508-1 Table 4.6.3-192: TDD-UL-DL-Config TDD UL DL Periodicity is 5 slots for all SCS configs used in Signalling (15,30,120)</w:t>
            </w:r>
          </w:p>
          <w:p w14:paraId="3644116E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6C5D7F80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var UInt_Type v_LongDRXCycle := 640; // in ms</w:t>
            </w:r>
          </w:p>
          <w:p w14:paraId="59F149D5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var UInt_Type v_ShortDRXCycle := 80; // in ms @sic R5s202609 sic@</w:t>
            </w:r>
          </w:p>
          <w:p w14:paraId="18AA65CB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var SubFrameTiming_Type v_Timing  := valueof(cs_SubFrameTiming(0, 0, 0));</w:t>
            </w:r>
          </w:p>
          <w:p w14:paraId="5C0FE86C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var SubFrameTiming_Type v_Timing1 := v_Timing;</w:t>
            </w:r>
          </w:p>
          <w:p w14:paraId="6954629B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6557B94F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var integer v_SlotsInSubframe := f_NR_CellInfo_GetSlotsNumberPerSubframe(nr_Cell1);</w:t>
            </w:r>
          </w:p>
          <w:p w14:paraId="716D0634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var integer v_SlotsInframe := v_SlotsInSubframe * 10;</w:t>
            </w:r>
          </w:p>
          <w:p w14:paraId="7E93F86A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var NR_MAC_SDU_Type v_EncodedRlcPdu1;</w:t>
            </w:r>
          </w:p>
          <w:p w14:paraId="0DAE00B5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var template (value) NR_MAC_SDU_SubPDU_List_Type v_SDU_SubPDUListDL;</w:t>
            </w:r>
          </w:p>
          <w:p w14:paraId="675DDF84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var template (value) NR_MAC_PDUList_Type v_MAC_PDUListDL;</w:t>
            </w:r>
          </w:p>
          <w:p w14:paraId="1754BAE6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</w:t>
            </w:r>
            <w:r w:rsidRPr="00F00CBF">
              <w:rPr>
                <w:rFonts w:ascii="Arial" w:hAnsi="Arial" w:cs="Arial"/>
                <w:highlight w:val="yellow"/>
                <w:lang w:eastAsia="en-GB"/>
              </w:rPr>
              <w:t>var B6_Type v_LCID := int2bit(p_NR_DRB_Id+3, 6);//KS@21xxxx</w:t>
            </w:r>
          </w:p>
          <w:p w14:paraId="2892CB45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28CD502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>/*Skipping Code */</w:t>
            </w:r>
          </w:p>
          <w:p w14:paraId="0FD47762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>//@siclog "Step 3" siclog@</w:t>
            </w:r>
          </w:p>
          <w:p w14:paraId="64F4B348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t_Watchdog.start;</w:t>
            </w:r>
          </w:p>
          <w:p w14:paraId="1A8EB257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v_EncodedRlcPdu1 := f_NR_RLC_AMD_FullPDU_Encvalue(0, tsc_NR_P_NoPoll, f_NR_PDCP_PDU_Encvalue(cs_NR_PDCP_PDU_18B(0, crs_NR_PDCP_SDU_36B)));</w:t>
            </w:r>
          </w:p>
          <w:p w14:paraId="6F5C7DA2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</w:t>
            </w:r>
            <w:r w:rsidRPr="00242EC9">
              <w:rPr>
                <w:rFonts w:ascii="Arial" w:hAnsi="Arial" w:cs="Arial"/>
                <w:highlight w:val="yellow"/>
                <w:lang w:eastAsia="en-GB"/>
              </w:rPr>
              <w:t>//v_SDU_SubPDUListDL := { cs_NR_MAC_SDU_SubPDU_LI8(tsc_LCID_SCG_Bearer, v_EncodedRlcPdu1) };</w:t>
            </w:r>
          </w:p>
          <w:p w14:paraId="4A4C9B60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highlight w:val="yellow"/>
                <w:lang w:eastAsia="en-GB"/>
              </w:rPr>
              <w:t xml:space="preserve">    v_SDU_SubPDUListDL := { cs_NR_MAC_SDU_SubPDU_LI8(v_LCID, v_EncodedRlcPdu1) };//KS@21xxxx</w:t>
            </w:r>
          </w:p>
          <w:p w14:paraId="77F17E86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v_MAC_PDUListDL := { cs_NR_DL_MAC_PDU_SDU_SubPDU_Padding(v_SDU_SubPDUListDL) };</w:t>
            </w:r>
          </w:p>
          <w:p w14:paraId="068FD3EB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// Choose the next subframe when the onDurationTimer is started.</w:t>
            </w:r>
          </w:p>
          <w:p w14:paraId="56C18DF3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5A6F8A3A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>/Skipping Code */</w:t>
            </w:r>
          </w:p>
          <w:p w14:paraId="0416C2F1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>/@siclog "Step 5" siclog@</w:t>
            </w:r>
          </w:p>
          <w:p w14:paraId="7841524B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v_EncodedRlcPdu1 := f_NR_RLC_AMD_FullPDU_Encvalue(1, tsc_NR_P_NoPoll, f_NR_PDCP_PDU_Encvalue(cs_NR_PDCP_PDU_18B(1, crs_NR_PDCP_SDU_36B)));</w:t>
            </w:r>
          </w:p>
          <w:p w14:paraId="7CFEF0AB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lastRenderedPageBreak/>
              <w:t xml:space="preserve">   </w:t>
            </w:r>
            <w:r w:rsidRPr="00242EC9">
              <w:rPr>
                <w:rFonts w:ascii="Arial" w:hAnsi="Arial" w:cs="Arial"/>
                <w:highlight w:val="yellow"/>
                <w:lang w:eastAsia="en-GB"/>
              </w:rPr>
              <w:t>// v_SDU_SubPDUListDL := { cs_NR_MAC_SDU_SubPDU_LI8(tsc_LCID_SCG_Bearer, v_EncodedRlcPdu1) };</w:t>
            </w:r>
          </w:p>
          <w:p w14:paraId="5B63BFD6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highlight w:val="yellow"/>
                <w:lang w:eastAsia="en-GB"/>
              </w:rPr>
              <w:t xml:space="preserve">    v_SDU_SubPDUListDL := { cs_NR_MAC_SDU_SubPDU_LI8(v_LCID, v_EncodedRlcPdu1) };//KS@21xxxx</w:t>
            </w:r>
          </w:p>
          <w:p w14:paraId="1CC36E5A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v_MAC_PDUListDL := { cs_NR_DL_MAC_PDU_SDU_SubPDU_Padding(v_SDU_SubPDUListDL) };</w:t>
            </w:r>
          </w:p>
          <w:p w14:paraId="106D44F8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v_Timing1 := f_NR_GetNextSendOccasion_7_1_1_5_X(nr_Cell1, v_ShortDRXCycle, tsc_DrxStartOffset);</w:t>
            </w:r>
          </w:p>
          <w:p w14:paraId="4AFBA281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3296027C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>/*Skipping Code */</w:t>
            </w:r>
          </w:p>
          <w:p w14:paraId="3FEA1DCC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>/@siclog "Step 7-8" siclog@</w:t>
            </w:r>
          </w:p>
          <w:p w14:paraId="1385F148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// The f_NR_GetNextSendOccasion_7_1_1_5_X selects time 2 long cycles in advance hence drx-ShortCycleTimer  should have expired</w:t>
            </w:r>
          </w:p>
          <w:p w14:paraId="1486064A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v_EncodedRlcPdu1 := f_NR_RLC_AMD_FullPDU_Encvalue(2, tsc_NR_P_NoPoll, f_NR_PDCP_PDU_Encvalue(cs_NR_PDCP_PDU_18B(2, crs_NR_PDCP_SDU_36B)));</w:t>
            </w:r>
          </w:p>
          <w:p w14:paraId="74AC0205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</w:t>
            </w:r>
            <w:r w:rsidRPr="00242EC9">
              <w:rPr>
                <w:rFonts w:ascii="Arial" w:hAnsi="Arial" w:cs="Arial"/>
                <w:highlight w:val="yellow"/>
                <w:lang w:eastAsia="en-GB"/>
              </w:rPr>
              <w:t>//v_SDU_SubPDUListDL := { cs_NR_MAC_SDU_SubPDU_LI8(tsc_LCID_SCG_Bearer, v_EncodedRlcPdu1) };</w:t>
            </w:r>
          </w:p>
          <w:p w14:paraId="05D6826A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highlight w:val="yellow"/>
                <w:lang w:eastAsia="en-GB"/>
              </w:rPr>
              <w:t xml:space="preserve">    v_SDU_SubPDUListDL := { cs_NR_MAC_SDU_SubPDU_LI8(v_LCID, v_EncodedRlcPdu1) };//KS@21xxxx</w:t>
            </w:r>
          </w:p>
          <w:p w14:paraId="1155D515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v_MAC_PDUListDL := { cs_NR_DL_MAC_PDU_SDU_SubPDU_Padding(v_SDU_SubPDUListDL) };</w:t>
            </w:r>
          </w:p>
          <w:p w14:paraId="24DC3F6D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v_Timing1 := f_NR_GetNextSendOccasion_7_1_1_5_X(nr_Cell1, v_LongDRXCycle, tsc_DrxStartOffset);</w:t>
            </w:r>
          </w:p>
          <w:p w14:paraId="307A064D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5450794F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>/Skipping Code */</w:t>
            </w:r>
          </w:p>
          <w:p w14:paraId="2E4AB486" w14:textId="77777777" w:rsidR="00F10F0F" w:rsidRPr="00571BB2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>}</w:t>
            </w:r>
          </w:p>
        </w:tc>
      </w:tr>
    </w:tbl>
    <w:p w14:paraId="25A0225C" w14:textId="77777777" w:rsidR="00F10F0F" w:rsidRDefault="00F10F0F" w:rsidP="00F10F0F"/>
    <w:p w14:paraId="0B52EFDB" w14:textId="77777777" w:rsidR="00F10F0F" w:rsidRPr="007C1DE0" w:rsidRDefault="00F10F0F" w:rsidP="00F10F0F">
      <w:pPr>
        <w:pStyle w:val="Heading2"/>
        <w:numPr>
          <w:ilvl w:val="1"/>
          <w:numId w:val="36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ind w:left="1440" w:hanging="360"/>
        <w:rPr>
          <w:rFonts w:cs="Arial"/>
          <w:b/>
          <w:sz w:val="28"/>
          <w:szCs w:val="28"/>
        </w:rPr>
      </w:pPr>
      <w:bookmarkStart w:id="13" w:name="_Toc88829131"/>
      <w:bookmarkStart w:id="14" w:name="_Toc88829361"/>
      <w:r w:rsidRPr="007C1DE0"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/>
          <w:color w:val="000000"/>
          <w:lang w:val="en-US" w:eastAsia="zh-CN"/>
        </w:rPr>
        <w:t>4</w:t>
      </w:r>
      <w:bookmarkEnd w:id="13"/>
      <w:bookmarkEnd w:id="1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10F0F" w14:paraId="26E89E99" w14:textId="77777777" w:rsidTr="00E216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532B" w14:textId="77777777" w:rsidR="00F10F0F" w:rsidRDefault="00F10F0F" w:rsidP="00E216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4B59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>function f_TC_7_1_1_5_</w:t>
            </w:r>
            <w:r>
              <w:rPr>
                <w:rFonts w:ascii="Arial" w:hAnsi="Arial" w:cs="Arial"/>
                <w:lang w:eastAsia="en-GB"/>
              </w:rPr>
              <w:t>4</w:t>
            </w:r>
            <w:r w:rsidRPr="007C1DE0">
              <w:rPr>
                <w:rFonts w:ascii="Arial" w:hAnsi="Arial" w:cs="Arial"/>
                <w:lang w:eastAsia="en-GB"/>
              </w:rPr>
              <w:t>_NR_TestBody(DRB_Identity p_NR_DRB_Id,</w:t>
            </w:r>
          </w:p>
          <w:p w14:paraId="36F66E0C" w14:textId="77777777" w:rsidR="00F10F0F" w:rsidRPr="00B65B1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                               float p_WatchDog := 5.0)</w:t>
            </w:r>
          </w:p>
        </w:tc>
      </w:tr>
      <w:tr w:rsidR="00F10F0F" w14:paraId="5E532715" w14:textId="77777777" w:rsidTr="00E2164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1E10" w14:textId="77777777" w:rsidR="00F10F0F" w:rsidRDefault="00F10F0F" w:rsidP="00E216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146A" w14:textId="77777777" w:rsidR="00F10F0F" w:rsidRPr="008D31B6" w:rsidRDefault="00F10F0F" w:rsidP="00E21641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 w:rsidRPr="00FA1E74">
              <w:rPr>
                <w:rFonts w:ascii="Arial" w:hAnsi="Arial" w:cs="Arial"/>
                <w:lang w:eastAsia="zh-CN"/>
              </w:rPr>
              <w:t>LCID value ‘000101’ is fixed for RLC SDUs always on this case. For internet PDN TTCN is assigning DRB id 2 and LCID 5. For ims PDN, TTCN is assigning DRB id 1 and LCID 4. But, LCID 5(tsc_LCID_SCG_Bearer) is only used in construction of MAC PDU in case of DRBid=1 or DRBid=2. Hence, it will fail the TC if this TC will be executed with IMS as default dnn.</w:t>
            </w:r>
          </w:p>
        </w:tc>
      </w:tr>
      <w:tr w:rsidR="00F10F0F" w14:paraId="248ABE2C" w14:textId="77777777" w:rsidTr="00E216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4525" w14:textId="77777777" w:rsidR="00F10F0F" w:rsidRDefault="00F10F0F" w:rsidP="00E216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6139" w14:textId="77777777" w:rsidR="00F10F0F" w:rsidRPr="0066224B" w:rsidRDefault="00F10F0F" w:rsidP="00E21641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</w:rPr>
              <w:t>Instead constant LCID, added conditional LCID value as per DRB id.</w:t>
            </w:r>
          </w:p>
        </w:tc>
      </w:tr>
      <w:tr w:rsidR="00F10F0F" w14:paraId="7D5B70DD" w14:textId="77777777" w:rsidTr="00E216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5820" w14:textId="77777777" w:rsidR="00F10F0F" w:rsidRDefault="00F10F0F" w:rsidP="00E216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C208" w14:textId="77777777" w:rsidR="00F10F0F" w:rsidRDefault="00F10F0F" w:rsidP="00E21641">
            <w:pPr>
              <w:spacing w:after="0"/>
              <w:rPr>
                <w:rFonts w:ascii="Arial" w:hAnsi="Arial" w:cs="Arial"/>
                <w:lang w:eastAsia="en-GB"/>
              </w:rPr>
            </w:pPr>
            <w:r w:rsidRPr="006F070A">
              <w:rPr>
                <w:rFonts w:ascii="Arial" w:hAnsi="Arial" w:cs="Arial"/>
                <w:lang w:eastAsia="en-GB"/>
              </w:rPr>
              <w:t>DRX_MAC_TC_Common_NR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F10F0F" w14:paraId="0AA359DE" w14:textId="77777777" w:rsidTr="00E216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C4D3" w14:textId="77777777" w:rsidR="00F10F0F" w:rsidRDefault="00F10F0F" w:rsidP="00E216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93EA" w14:textId="77777777" w:rsidR="00F10F0F" w:rsidRDefault="00F10F0F" w:rsidP="00E21641">
            <w:pPr>
              <w:rPr>
                <w:rFonts w:ascii="Arial" w:hAnsi="Arial"/>
                <w:lang w:eastAsia="zh-CN"/>
              </w:rPr>
            </w:pPr>
          </w:p>
        </w:tc>
      </w:tr>
    </w:tbl>
    <w:p w14:paraId="37BB55AB" w14:textId="77777777" w:rsidR="00F10F0F" w:rsidRDefault="00F10F0F" w:rsidP="00F10F0F">
      <w:pPr>
        <w:spacing w:after="0"/>
        <w:rPr>
          <w:rFonts w:ascii="Arial" w:hAnsi="Arial"/>
          <w:b/>
          <w:lang w:eastAsia="en-GB"/>
        </w:rPr>
      </w:pPr>
    </w:p>
    <w:p w14:paraId="28D2478E" w14:textId="77777777" w:rsidR="00F10F0F" w:rsidRDefault="00F10F0F" w:rsidP="00F10F0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10F0F" w14:paraId="1C2EBF98" w14:textId="77777777" w:rsidTr="00E2164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E289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function f_TC_7_1_1_5_4_NR_TestBody(DRB_Identity p_NR_DRB_Id) runs on NR_BASE_PTC</w:t>
            </w:r>
          </w:p>
          <w:p w14:paraId="4A727457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{ /* L2/MAC</w:t>
            </w:r>
          </w:p>
          <w:p w14:paraId="23E60DE4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   * 7.1.1.5.4 : DRX Operation / Short cycle configured / DRX command MAC control element reception</w:t>
            </w:r>
          </w:p>
          <w:p w14:paraId="4BAFA6F7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   */</w:t>
            </w:r>
          </w:p>
          <w:p w14:paraId="2CA521FB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  const UInt_Type tsc_DrxStartOffset := 7; // in ms @sic R5-202609 sic@</w:t>
            </w:r>
            <w:r w:rsidRPr="007C1DE0">
              <w:rPr>
                <w:rFonts w:ascii="Arial" w:hAnsi="Arial" w:cs="Arial"/>
                <w:lang w:eastAsia="en-GB"/>
              </w:rPr>
              <w:t xml:space="preserve">       </w:t>
            </w:r>
          </w:p>
          <w:p w14:paraId="56156243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D679A81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>/*Skipping Code */</w:t>
            </w:r>
          </w:p>
          <w:p w14:paraId="5A9F0B7F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2288EFAA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  var integer v_NR_K1:= 5;</w:t>
            </w:r>
          </w:p>
          <w:p w14:paraId="7A5F0F24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  timer t_T7115 := 0.05;</w:t>
            </w:r>
          </w:p>
          <w:p w14:paraId="2BD4D5BC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  timer t_Watchdog := 5.0;</w:t>
            </w:r>
          </w:p>
          <w:p w14:paraId="1F18584D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040054FF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>/Skipping Code */</w:t>
            </w:r>
          </w:p>
          <w:p w14:paraId="1BC97801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>//@siclog "Step 3" siclog@</w:t>
            </w:r>
          </w:p>
          <w:p w14:paraId="1B0D8F23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  //@sic R5s201437 R5-206123 sic@</w:t>
            </w:r>
          </w:p>
          <w:p w14:paraId="72390435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lastRenderedPageBreak/>
              <w:t xml:space="preserve">    //f_NR_SS_L1_TestModeConfig(nr_Cell1, cas_NR_L1_TestMode_DL_SCH_CRC_REQ(nr_Cell1, Error1AndNormal)); //@sic R5s200867 sic@</w:t>
            </w:r>
          </w:p>
          <w:p w14:paraId="106364EF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  v_EncodedRlcPdu1 := f_NR_RLC_AMD_FullPDU_Encvalue(0, tsc_NR_P_NoPoll, f_NR_PDCP_PDU_Encvalue(cs_NR_PDCP_PDU_18B(0, crs_NR_PDCP_SDU_36B)));</w:t>
            </w:r>
          </w:p>
          <w:p w14:paraId="5023EC15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  </w:t>
            </w:r>
            <w:r w:rsidRPr="00242EC9">
              <w:rPr>
                <w:rFonts w:ascii="Arial" w:hAnsi="Arial" w:cs="Arial"/>
                <w:highlight w:val="yellow"/>
                <w:lang w:eastAsia="en-GB"/>
              </w:rPr>
              <w:t>v_SDU_SubPDUListDL := { cs_NR_MAC_SDU_SubPDU_LI8(tsc_LCID_SCG_Bearer, v_EncodedRlcPdu1) };</w:t>
            </w:r>
          </w:p>
          <w:p w14:paraId="0D24B182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  v_MAC_PDUListDL := { cs_NR_DL_MAC_PDU_SDU_SubPDU_Padding(v_SDU_SubPDUListDL) };</w:t>
            </w:r>
            <w:r w:rsidRPr="00A9015E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53BA6D77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320652A3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9015E">
              <w:rPr>
                <w:rFonts w:ascii="Arial" w:hAnsi="Arial" w:cs="Arial"/>
                <w:lang w:eastAsia="en-GB"/>
              </w:rPr>
              <w:t>/Skipping Code */</w:t>
            </w:r>
          </w:p>
          <w:p w14:paraId="379CF9FA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}</w:t>
            </w:r>
          </w:p>
        </w:tc>
      </w:tr>
    </w:tbl>
    <w:p w14:paraId="4878E08B" w14:textId="77777777" w:rsidR="00F10F0F" w:rsidRDefault="00F10F0F" w:rsidP="00F10F0F">
      <w:pPr>
        <w:spacing w:after="0"/>
        <w:rPr>
          <w:rFonts w:ascii="Arial" w:hAnsi="Arial"/>
          <w:b/>
          <w:lang w:eastAsia="en-GB"/>
        </w:rPr>
      </w:pPr>
    </w:p>
    <w:p w14:paraId="604B026B" w14:textId="77777777" w:rsidR="00F10F0F" w:rsidRDefault="00F10F0F" w:rsidP="00F10F0F">
      <w:pPr>
        <w:spacing w:after="0"/>
        <w:rPr>
          <w:rFonts w:ascii="Arial" w:hAnsi="Arial"/>
          <w:b/>
          <w:lang w:eastAsia="en-GB"/>
        </w:rPr>
      </w:pPr>
    </w:p>
    <w:p w14:paraId="38A8BF7A" w14:textId="77777777" w:rsidR="00F10F0F" w:rsidRDefault="00F10F0F" w:rsidP="00F10F0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10F0F" w14:paraId="63C42B65" w14:textId="77777777" w:rsidTr="00E2164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87C8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>function f_TC_7_1_1_5_4_NR_TestBody(DRB_Identity p_NR_DRB_Id) runs on NR_BASE_PTC</w:t>
            </w:r>
          </w:p>
          <w:p w14:paraId="2753E30B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{ /* L2/MAC</w:t>
            </w:r>
          </w:p>
          <w:p w14:paraId="5839D93D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   * 7.1.1.5.4 : DRX Operation / Short cycle configured / DRX command MAC control element reception</w:t>
            </w:r>
          </w:p>
          <w:p w14:paraId="3E4FD480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   */</w:t>
            </w:r>
          </w:p>
          <w:p w14:paraId="1797F617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  const UInt_Type tsc_DrxStartOffset := 7; // in ms @sic R5-202609 sic@</w:t>
            </w:r>
            <w:r w:rsidRPr="007C1DE0">
              <w:rPr>
                <w:rFonts w:ascii="Arial" w:hAnsi="Arial" w:cs="Arial"/>
                <w:lang w:eastAsia="en-GB"/>
              </w:rPr>
              <w:t xml:space="preserve">       </w:t>
            </w:r>
          </w:p>
          <w:p w14:paraId="3BC87DB0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58A9EA9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>/*Skipping Code */</w:t>
            </w:r>
          </w:p>
          <w:p w14:paraId="01F56515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highlight w:val="yellow"/>
                <w:lang w:eastAsia="en-GB"/>
              </w:rPr>
              <w:t>var B6_Type v_LCID := int2bit(p_NR_DRB_Id+3, 6);//KS@21xxxx</w:t>
            </w:r>
          </w:p>
          <w:p w14:paraId="3E338622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59ADA656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  var integer v_NR_K1:= 5;</w:t>
            </w:r>
          </w:p>
          <w:p w14:paraId="75D315DE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  timer t_T7115 := 0.05;</w:t>
            </w:r>
          </w:p>
          <w:p w14:paraId="3DFAE3AE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  timer t_Watchdog := 5.0;</w:t>
            </w:r>
          </w:p>
          <w:p w14:paraId="5CFD51C4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7D36B7F2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>/Skipping Code */</w:t>
            </w:r>
          </w:p>
          <w:p w14:paraId="373BC6C3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>//@siclog "Step 3" siclog@</w:t>
            </w:r>
          </w:p>
          <w:p w14:paraId="0B44E675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  //@sic R5s201437 R5-206123 sic@</w:t>
            </w:r>
          </w:p>
          <w:p w14:paraId="6D49D225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  //f_NR_SS_L1_TestModeConfig(nr_Cell1, cas_NR_L1_TestMode_DL_SCH_CRC_REQ(nr_Cell1, Error1AndNormal)); //@sic R5s200867 sic@</w:t>
            </w:r>
          </w:p>
          <w:p w14:paraId="440FC5C2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  v_EncodedRlcPdu1 := f_NR_RLC_AMD_FullPDU_Encvalue(0, tsc_NR_P_NoPoll, f_NR_PDCP_PDU_Encvalue(cs_NR_PDCP_PDU_18B(0, crs_NR_PDCP_SDU_36B)));</w:t>
            </w:r>
          </w:p>
          <w:p w14:paraId="2C22881B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 </w:t>
            </w:r>
            <w:r w:rsidRPr="00F00CBF">
              <w:rPr>
                <w:rFonts w:ascii="Arial" w:hAnsi="Arial" w:cs="Arial"/>
                <w:highlight w:val="yellow"/>
                <w:lang w:eastAsia="en-GB"/>
              </w:rPr>
              <w:t>// v_SDU_SubPDUListDL := { cs_NR_MAC_SDU_SubPDU_LI8(tsc_LCID_SCG_Bearer, v_EncodedRlcPdu1) };</w:t>
            </w:r>
          </w:p>
          <w:p w14:paraId="43CC4B7A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highlight w:val="yellow"/>
                <w:lang w:eastAsia="en-GB"/>
              </w:rPr>
              <w:t xml:space="preserve">    v_SDU_SubPDUListDL := { cs_NR_MAC_SDU_SubPDU_LI8(v_LCID, v_EncodedRlcPdu1) };//KS@21xxxx</w:t>
            </w:r>
          </w:p>
          <w:p w14:paraId="0F784EBB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  v_MAC_PDUListDL := { cs_NR_DL_MAC_PDU_SDU_SubPDU_Padding(v_SDU_SubPDUListDL) };</w:t>
            </w:r>
            <w:r w:rsidRPr="00A9015E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15711362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2E0159F7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9015E">
              <w:rPr>
                <w:rFonts w:ascii="Arial" w:hAnsi="Arial" w:cs="Arial"/>
                <w:lang w:eastAsia="en-GB"/>
              </w:rPr>
              <w:t>/Skipping Code */</w:t>
            </w:r>
          </w:p>
          <w:p w14:paraId="04E51786" w14:textId="77777777" w:rsidR="00F10F0F" w:rsidRPr="00571BB2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>}</w:t>
            </w:r>
          </w:p>
        </w:tc>
      </w:tr>
    </w:tbl>
    <w:p w14:paraId="77C1B8F9" w14:textId="77777777" w:rsidR="00F10F0F" w:rsidRDefault="00F10F0F" w:rsidP="00F10F0F"/>
    <w:p w14:paraId="5DE22F40" w14:textId="77777777" w:rsidR="00F10F0F" w:rsidRPr="007C1DE0" w:rsidRDefault="00F10F0F" w:rsidP="00F10F0F">
      <w:pPr>
        <w:pStyle w:val="Heading2"/>
        <w:numPr>
          <w:ilvl w:val="1"/>
          <w:numId w:val="36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ind w:left="1440" w:hanging="360"/>
        <w:rPr>
          <w:rFonts w:cs="Arial"/>
          <w:b/>
          <w:sz w:val="28"/>
          <w:szCs w:val="28"/>
        </w:rPr>
      </w:pPr>
      <w:bookmarkStart w:id="15" w:name="_Toc88829132"/>
      <w:bookmarkStart w:id="16" w:name="_Toc88829362"/>
      <w:r w:rsidRPr="007C1DE0"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/>
          <w:color w:val="000000"/>
          <w:lang w:val="en-US" w:eastAsia="zh-CN"/>
        </w:rPr>
        <w:t>5</w:t>
      </w:r>
      <w:bookmarkEnd w:id="15"/>
      <w:bookmarkEnd w:id="1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10F0F" w14:paraId="5089D858" w14:textId="77777777" w:rsidTr="00E216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A1C3" w14:textId="77777777" w:rsidR="00F10F0F" w:rsidRDefault="00F10F0F" w:rsidP="00E216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84D1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>function f_TC_7_1_1_5_</w:t>
            </w:r>
            <w:r>
              <w:rPr>
                <w:rFonts w:ascii="Arial" w:hAnsi="Arial" w:cs="Arial"/>
                <w:lang w:eastAsia="en-GB"/>
              </w:rPr>
              <w:t>5</w:t>
            </w:r>
            <w:r w:rsidRPr="007C1DE0">
              <w:rPr>
                <w:rFonts w:ascii="Arial" w:hAnsi="Arial" w:cs="Arial"/>
                <w:lang w:eastAsia="en-GB"/>
              </w:rPr>
              <w:t>_NR_TestBody(DRB_Identity p_NR_DRB_Id,</w:t>
            </w:r>
          </w:p>
          <w:p w14:paraId="5B290AA2" w14:textId="77777777" w:rsidR="00F10F0F" w:rsidRPr="00B65B1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                               float p_WatchDog := 5.0)</w:t>
            </w:r>
          </w:p>
        </w:tc>
      </w:tr>
      <w:tr w:rsidR="00F10F0F" w14:paraId="0601DBA9" w14:textId="77777777" w:rsidTr="00E2164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D8C99" w14:textId="77777777" w:rsidR="00F10F0F" w:rsidRDefault="00F10F0F" w:rsidP="00E216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A13F" w14:textId="77777777" w:rsidR="00F10F0F" w:rsidRPr="008D31B6" w:rsidRDefault="00F10F0F" w:rsidP="00E21641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 w:rsidRPr="00FA1E74">
              <w:rPr>
                <w:rFonts w:ascii="Arial" w:hAnsi="Arial" w:cs="Arial"/>
                <w:lang w:eastAsia="zh-CN"/>
              </w:rPr>
              <w:t>LCID value ‘000101’ is fixed for RLC SDUs always on this case. For internet PDN TTCN is assigning DRB id 2 and LCID 5. For ims PDN, TTCN is assigning DRB id 1 and LCID 4. But, LCID 5(tsc_LCID_SCG_Bearer) is only used in construction of MAC PDU in case of DRBid=1 or DRBid=2. Hence, it will fail the TC if this TC will be executed with IMS as default dnn.</w:t>
            </w:r>
          </w:p>
        </w:tc>
      </w:tr>
      <w:tr w:rsidR="00F10F0F" w14:paraId="0A1F3210" w14:textId="77777777" w:rsidTr="00E216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99EB" w14:textId="77777777" w:rsidR="00F10F0F" w:rsidRDefault="00F10F0F" w:rsidP="00E216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96B4" w14:textId="77777777" w:rsidR="00F10F0F" w:rsidRPr="0066224B" w:rsidRDefault="00F10F0F" w:rsidP="00E21641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</w:rPr>
              <w:t>Instead constant LCID, added conditional LCID value as per DRB id.</w:t>
            </w:r>
          </w:p>
        </w:tc>
      </w:tr>
      <w:tr w:rsidR="00F10F0F" w14:paraId="5BDE9566" w14:textId="77777777" w:rsidTr="00E216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4BE7" w14:textId="77777777" w:rsidR="00F10F0F" w:rsidRDefault="00F10F0F" w:rsidP="00E216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D0AE" w14:textId="77777777" w:rsidR="00F10F0F" w:rsidRDefault="00F10F0F" w:rsidP="00E21641">
            <w:pPr>
              <w:spacing w:after="0"/>
              <w:rPr>
                <w:rFonts w:ascii="Arial" w:hAnsi="Arial" w:cs="Arial"/>
                <w:lang w:eastAsia="en-GB"/>
              </w:rPr>
            </w:pPr>
            <w:r w:rsidRPr="006F070A">
              <w:rPr>
                <w:rFonts w:ascii="Arial" w:hAnsi="Arial" w:cs="Arial"/>
                <w:lang w:eastAsia="en-GB"/>
              </w:rPr>
              <w:t>DRX_MAC_TC_Common_NR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F10F0F" w14:paraId="50D0A6C1" w14:textId="77777777" w:rsidTr="00E216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635E" w14:textId="77777777" w:rsidR="00F10F0F" w:rsidRDefault="00F10F0F" w:rsidP="00E216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C38C" w14:textId="77777777" w:rsidR="00F10F0F" w:rsidRDefault="00F10F0F" w:rsidP="00E21641">
            <w:pPr>
              <w:rPr>
                <w:rFonts w:ascii="Arial" w:hAnsi="Arial"/>
                <w:lang w:eastAsia="zh-CN"/>
              </w:rPr>
            </w:pPr>
          </w:p>
        </w:tc>
      </w:tr>
    </w:tbl>
    <w:p w14:paraId="6F9A0C3B" w14:textId="77777777" w:rsidR="00F10F0F" w:rsidRDefault="00F10F0F" w:rsidP="00F10F0F">
      <w:pPr>
        <w:spacing w:after="0"/>
        <w:rPr>
          <w:rFonts w:ascii="Arial" w:hAnsi="Arial"/>
          <w:b/>
          <w:lang w:eastAsia="en-GB"/>
        </w:rPr>
      </w:pPr>
    </w:p>
    <w:p w14:paraId="03D436A3" w14:textId="77777777" w:rsidR="00F10F0F" w:rsidRDefault="00F10F0F" w:rsidP="00F10F0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10F0F" w14:paraId="12524FCE" w14:textId="77777777" w:rsidTr="00E2164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C0C9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</w:t>
            </w:r>
            <w:r w:rsidRPr="00F00CBF">
              <w:rPr>
                <w:rFonts w:ascii="Arial" w:hAnsi="Arial" w:cs="Arial"/>
                <w:lang w:eastAsia="en-GB"/>
              </w:rPr>
              <w:t>function f_TC_7_1_1_5_5_NR_TestBody(DRB_Identity p_NR_DRB_Id) runs on NR_BASE_PTC</w:t>
            </w:r>
          </w:p>
          <w:p w14:paraId="7230DA59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{ /* L2/MAC</w:t>
            </w:r>
          </w:p>
          <w:p w14:paraId="573587EF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   * 7.1.1.5.5 : DRX Operation / Short cycle configured / Long DRX command MAC control element reception</w:t>
            </w:r>
          </w:p>
          <w:p w14:paraId="3BACC28D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   */</w:t>
            </w:r>
          </w:p>
          <w:p w14:paraId="6DB0762F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  const UInt_Type tsc_DrxStartOffset := 7; // in ms</w:t>
            </w:r>
          </w:p>
          <w:p w14:paraId="25B2D68C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  // As per 38.508-1 Table 4.6.3-192: TDD-UL-DL-Config TDD UL DL Periodicity is 5 slots for all SCS configs used in Signalling (15,30,120)</w:t>
            </w:r>
          </w:p>
          <w:p w14:paraId="58DD7ADF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  //@sic R5s201495 sic@</w:t>
            </w:r>
          </w:p>
          <w:p w14:paraId="43BF97D3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8305930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>/*Skipping Code */</w:t>
            </w:r>
          </w:p>
          <w:p w14:paraId="61DA509D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0F53907F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  </w:t>
            </w:r>
            <w:r w:rsidRPr="00F00CBF">
              <w:rPr>
                <w:rFonts w:ascii="Arial" w:hAnsi="Arial" w:cs="Arial"/>
                <w:lang w:eastAsia="en-GB"/>
              </w:rPr>
              <w:t>//@siclog "Step 3" siclog@</w:t>
            </w:r>
          </w:p>
          <w:p w14:paraId="13DB1C79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  //@sic R5s201495 R5-206319 sic@</w:t>
            </w:r>
          </w:p>
          <w:p w14:paraId="57E01A9C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4B69A58B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  //f_NR_SS_L1_TestModeConfig(nr_Cell1, cas_NR_L1_TestMode_DL_SCH_CRC_REQ(nr_Cell1, Error1AndNormal));</w:t>
            </w:r>
          </w:p>
          <w:p w14:paraId="2F009B4A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  v_EncodedRlcPdu1 := f_NR_RLC_AMD_FullPDU_Encvalue(0, tsc_NR_P_NoPoll, f_NR_PDCP_PDU_Encvalue(cs_NR_PDCP_PDU_18B(0, crs_NR_PDCP_SDU_36B)));</w:t>
            </w:r>
          </w:p>
          <w:p w14:paraId="45523EE6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  </w:t>
            </w:r>
            <w:r w:rsidRPr="006F070A">
              <w:rPr>
                <w:rFonts w:ascii="Arial" w:hAnsi="Arial" w:cs="Arial"/>
                <w:highlight w:val="yellow"/>
                <w:lang w:eastAsia="en-GB"/>
              </w:rPr>
              <w:t>v_SDU_SubPDUListDL := { cs_NR_MAC_SDU_SubPDU_LI8(tsc_LCID_SCG_Bearer, v_EncodedRlcPdu1) };</w:t>
            </w:r>
          </w:p>
          <w:p w14:paraId="7F43CF4C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  v_MAC_PDUListDL := { cs_NR_DL_MAC_PDU_SDU_SubPDU_Padding(v_SDU_SubPDUListDL) };</w:t>
            </w:r>
          </w:p>
          <w:p w14:paraId="67749D54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7FC49021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>/Skipping Code */</w:t>
            </w:r>
          </w:p>
          <w:p w14:paraId="32DA426B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A32C33B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>//@siclog "Step 9" siclog@</w:t>
            </w:r>
          </w:p>
          <w:p w14:paraId="0878AFC3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 v_EncodedRlcPdu1 := f_NR_RLC_AMD_FullPDU_Encvalue(1, tsc_NR_P_NoPoll, f_NR_PDCP_PDU_Encvalue(cs_NR_PDCP_PDU_18B(1, crs_NR_PDCP_SDU_36B)));</w:t>
            </w:r>
          </w:p>
          <w:p w14:paraId="18FB9319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 </w:t>
            </w:r>
            <w:r w:rsidRPr="006F070A">
              <w:rPr>
                <w:rFonts w:ascii="Arial" w:hAnsi="Arial" w:cs="Arial"/>
                <w:highlight w:val="yellow"/>
                <w:lang w:eastAsia="en-GB"/>
              </w:rPr>
              <w:t>v_SDU_SubPDUListDL := { cs_NR_MAC_SDU_SubPDU_LI8(tsc_LCID_SCG_Bearer, v_EncodedRlcPdu1) };</w:t>
            </w:r>
          </w:p>
          <w:p w14:paraId="0646F5F6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 v_MAC_PDUListDL := { cs_NR_DL_MAC_PDU_SDU_SubPDU_Padding(v_SDU_SubPDUListDL) };</w:t>
            </w:r>
          </w:p>
          <w:p w14:paraId="6B56839B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103B5B6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>/Skipping Code */</w:t>
            </w:r>
          </w:p>
          <w:p w14:paraId="365EF03E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3334E5E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}</w:t>
            </w:r>
          </w:p>
        </w:tc>
      </w:tr>
    </w:tbl>
    <w:p w14:paraId="7ACC5BC9" w14:textId="77777777" w:rsidR="00F10F0F" w:rsidRDefault="00F10F0F" w:rsidP="00F10F0F">
      <w:pPr>
        <w:spacing w:after="0"/>
        <w:rPr>
          <w:rFonts w:ascii="Arial" w:hAnsi="Arial"/>
          <w:b/>
          <w:lang w:eastAsia="en-GB"/>
        </w:rPr>
      </w:pPr>
    </w:p>
    <w:p w14:paraId="0CEA38F1" w14:textId="77777777" w:rsidR="00F10F0F" w:rsidRDefault="00F10F0F" w:rsidP="00F10F0F">
      <w:pPr>
        <w:spacing w:after="0"/>
        <w:rPr>
          <w:rFonts w:ascii="Arial" w:hAnsi="Arial"/>
          <w:b/>
          <w:lang w:eastAsia="en-GB"/>
        </w:rPr>
      </w:pPr>
    </w:p>
    <w:p w14:paraId="1097200A" w14:textId="77777777" w:rsidR="00F10F0F" w:rsidRDefault="00F10F0F" w:rsidP="00F10F0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10F0F" w14:paraId="42A887B5" w14:textId="77777777" w:rsidTr="00E2164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D2BD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</w:t>
            </w:r>
            <w:r w:rsidRPr="00F00CBF">
              <w:rPr>
                <w:rFonts w:ascii="Arial" w:hAnsi="Arial" w:cs="Arial"/>
                <w:lang w:eastAsia="en-GB"/>
              </w:rPr>
              <w:t>function f_TC_7_1_1_5_5_NR_TestBody(DRB_Identity p_NR_DRB_Id) runs on NR_BASE_PTC</w:t>
            </w:r>
          </w:p>
          <w:p w14:paraId="04054B7F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{ /* L2/MAC</w:t>
            </w:r>
          </w:p>
          <w:p w14:paraId="5A2DE867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   * 7.1.1.5.5 : DRX Operation / Short cycle configured / Long DRX command MAC control element reception</w:t>
            </w:r>
          </w:p>
          <w:p w14:paraId="2E39AA22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   */</w:t>
            </w:r>
          </w:p>
          <w:p w14:paraId="7540B7B6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  const UInt_Type tsc_DrxStartOffset := 7; // in ms</w:t>
            </w:r>
          </w:p>
          <w:p w14:paraId="4ED4A765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  // As per 38.508-1 Table 4.6.3-192: TDD-UL-DL-Config TDD UL DL Periodicity is 5 slots for all SCS configs used in Signalling (15,30,120)</w:t>
            </w:r>
          </w:p>
          <w:p w14:paraId="4F26A548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  //@sic R5s201495 sic@</w:t>
            </w:r>
          </w:p>
          <w:p w14:paraId="189FA1F6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F1515F0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>/*Skipping Code */</w:t>
            </w:r>
          </w:p>
          <w:p w14:paraId="26F75B2D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7A718FA8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070A">
              <w:rPr>
                <w:rFonts w:ascii="Arial" w:hAnsi="Arial" w:cs="Arial"/>
                <w:highlight w:val="yellow"/>
                <w:lang w:eastAsia="en-GB"/>
              </w:rPr>
              <w:t>var B6_Type v_LCID := int2bit(p_NR_DRB_Id+3, 6);//KS@21xxxx</w:t>
            </w:r>
          </w:p>
          <w:p w14:paraId="71A116B7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4BF15FE5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/*Skipping Code */</w:t>
            </w:r>
          </w:p>
          <w:p w14:paraId="05F89FF3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2E1CD2E5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  </w:t>
            </w:r>
            <w:r w:rsidRPr="00F00CBF">
              <w:rPr>
                <w:rFonts w:ascii="Arial" w:hAnsi="Arial" w:cs="Arial"/>
                <w:lang w:eastAsia="en-GB"/>
              </w:rPr>
              <w:t>//@siclog "Step 3" siclog@</w:t>
            </w:r>
          </w:p>
          <w:p w14:paraId="22D355B6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  //@sic R5s201495 R5-206319 sic@</w:t>
            </w:r>
          </w:p>
          <w:p w14:paraId="208BFBA3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354171DC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  //f_NR_SS_L1_TestModeConfig(nr_Cell1, cas_NR_L1_TestMode_DL_SCH_CRC_REQ(nr_Cell1, Error1AndNormal));</w:t>
            </w:r>
          </w:p>
          <w:p w14:paraId="2AB9D000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  v_EncodedRlcPdu1 := f_NR_RLC_AMD_FullPDU_Encvalue(0, tsc_NR_P_NoPoll, f_NR_PDCP_PDU_Encvalue(cs_NR_PDCP_PDU_18B(0, crs_NR_PDCP_SDU_36B)));</w:t>
            </w:r>
          </w:p>
          <w:p w14:paraId="356D69FD" w14:textId="77777777" w:rsidR="00F10F0F" w:rsidRPr="006F070A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lastRenderedPageBreak/>
              <w:t xml:space="preserve">    </w:t>
            </w:r>
            <w:r w:rsidRPr="006F070A">
              <w:rPr>
                <w:rFonts w:ascii="Arial" w:hAnsi="Arial" w:cs="Arial"/>
                <w:highlight w:val="yellow"/>
                <w:lang w:eastAsia="en-GB"/>
              </w:rPr>
              <w:t>//v_SDU_SubPDUListDL := { cs_NR_MAC_SDU_SubPDU_LI8(tsc_LCID_SCG_Bearer, v_EncodedRlcPdu1) };</w:t>
            </w:r>
          </w:p>
          <w:p w14:paraId="4187EE85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070A">
              <w:rPr>
                <w:rFonts w:ascii="Arial" w:hAnsi="Arial" w:cs="Arial"/>
                <w:highlight w:val="yellow"/>
                <w:lang w:eastAsia="en-GB"/>
              </w:rPr>
              <w:t xml:space="preserve">    v_SDU_SubPDUListDL := { cs_NR_MAC_SDU_SubPDU_LI8(v_LCID, v_EncodedRlcPdu1) };//KS@21xxxx</w:t>
            </w:r>
          </w:p>
          <w:p w14:paraId="16D63577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  v_MAC_PDUListDL := { cs_NR_DL_MAC_PDU_SDU_SubPDU_Padding(v_SDU_SubPDUListDL) };</w:t>
            </w:r>
          </w:p>
          <w:p w14:paraId="32CDE535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1FDEE6F7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>/Skipping Code */</w:t>
            </w:r>
          </w:p>
          <w:p w14:paraId="454F5ADC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05D8E8E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>//@siclog "Step 9" siclog@</w:t>
            </w:r>
          </w:p>
          <w:p w14:paraId="70328EE3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 v_EncodedRlcPdu1 := f_NR_RLC_AMD_FullPDU_Encvalue(1, tsc_NR_P_NoPoll, f_NR_PDCP_PDU_Encvalue(cs_NR_PDCP_PDU_18B(1, crs_NR_PDCP_SDU_36B)));</w:t>
            </w:r>
          </w:p>
          <w:p w14:paraId="5EA0883C" w14:textId="77777777" w:rsidR="00F10F0F" w:rsidRPr="006F070A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 </w:t>
            </w:r>
            <w:r w:rsidRPr="006F070A">
              <w:rPr>
                <w:rFonts w:ascii="Arial" w:hAnsi="Arial" w:cs="Arial"/>
                <w:highlight w:val="yellow"/>
                <w:lang w:eastAsia="en-GB"/>
              </w:rPr>
              <w:t>//v_SDU_SubPDUListDL := { cs_NR_MAC_SDU_SubPDU_LI8(tsc_LCID_SCG_Bearer, v_EncodedRlcPdu1) };</w:t>
            </w:r>
          </w:p>
          <w:p w14:paraId="4F9743AE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070A">
              <w:rPr>
                <w:rFonts w:ascii="Arial" w:hAnsi="Arial" w:cs="Arial"/>
                <w:highlight w:val="yellow"/>
                <w:lang w:eastAsia="en-GB"/>
              </w:rPr>
              <w:t xml:space="preserve">   v_SDU_SubPDUListDL := { cs_NR_MAC_SDU_SubPDU_LI8(v_LCID, v_EncodedRlcPdu1) };//KS@21xxxx</w:t>
            </w:r>
          </w:p>
          <w:p w14:paraId="790C5AE6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 v_MAC_PDUListDL := { cs_NR_DL_MAC_PDU_SDU_SubPDU_Padding(v_SDU_SubPDUListDL) };</w:t>
            </w:r>
          </w:p>
          <w:p w14:paraId="6A0830F3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74ABCCF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>/Skipping Code */</w:t>
            </w:r>
          </w:p>
          <w:p w14:paraId="693A2591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6C019BE" w14:textId="77777777" w:rsidR="00F10F0F" w:rsidRPr="00571BB2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>}</w:t>
            </w:r>
          </w:p>
        </w:tc>
      </w:tr>
    </w:tbl>
    <w:p w14:paraId="566B03FE" w14:textId="77777777" w:rsidR="00F10F0F" w:rsidRDefault="00F10F0F" w:rsidP="00F10F0F"/>
    <w:p w14:paraId="0CB5CA21" w14:textId="77777777" w:rsidR="00DF4C90" w:rsidRPr="00DF4C90" w:rsidRDefault="00DF4C90" w:rsidP="00F10F0F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ind w:left="1440" w:firstLine="0"/>
      </w:pPr>
    </w:p>
    <w:sectPr w:rsidR="00DF4C90" w:rsidRPr="00DF4C9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B77E36" w14:textId="77777777" w:rsidR="006766F1" w:rsidRDefault="006766F1">
      <w:r>
        <w:separator/>
      </w:r>
    </w:p>
  </w:endnote>
  <w:endnote w:type="continuationSeparator" w:id="0">
    <w:p w14:paraId="49227D02" w14:textId="77777777" w:rsidR="006766F1" w:rsidRDefault="00676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C9A48" w14:textId="77777777" w:rsidR="006766F1" w:rsidRDefault="006766F1">
      <w:r>
        <w:separator/>
      </w:r>
    </w:p>
  </w:footnote>
  <w:footnote w:type="continuationSeparator" w:id="0">
    <w:p w14:paraId="69FBCDFB" w14:textId="77777777" w:rsidR="006766F1" w:rsidRDefault="006766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D97FDC" w:rsidRDefault="00D97F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D97FDC" w:rsidRDefault="00D97F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D97FDC" w:rsidRDefault="00D97F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D97FDC" w:rsidRDefault="00D97F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0F29464"/>
    <w:multiLevelType w:val="singleLevel"/>
    <w:tmpl w:val="F0F29464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00171160"/>
    <w:multiLevelType w:val="hybridMultilevel"/>
    <w:tmpl w:val="F5E26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06AD2"/>
    <w:multiLevelType w:val="hybridMultilevel"/>
    <w:tmpl w:val="93E4F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F441E"/>
    <w:multiLevelType w:val="hybridMultilevel"/>
    <w:tmpl w:val="B074F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C7065"/>
    <w:multiLevelType w:val="singleLevel"/>
    <w:tmpl w:val="110C7065"/>
    <w:lvl w:ilvl="0">
      <w:start w:val="1"/>
      <w:numFmt w:val="decimal"/>
      <w:suff w:val="space"/>
      <w:lvlText w:val="%1."/>
      <w:lvlJc w:val="left"/>
    </w:lvl>
  </w:abstractNum>
  <w:abstractNum w:abstractNumId="6" w15:restartNumberingAfterBreak="0">
    <w:nsid w:val="116176B4"/>
    <w:multiLevelType w:val="hybridMultilevel"/>
    <w:tmpl w:val="378EA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F77F31"/>
    <w:multiLevelType w:val="hybridMultilevel"/>
    <w:tmpl w:val="63BCC3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A523B1"/>
    <w:multiLevelType w:val="hybridMultilevel"/>
    <w:tmpl w:val="568A4E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1" w15:restartNumberingAfterBreak="0">
    <w:nsid w:val="2ABE033A"/>
    <w:multiLevelType w:val="multilevel"/>
    <w:tmpl w:val="F59E7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13" w15:restartNumberingAfterBreak="0">
    <w:nsid w:val="31165394"/>
    <w:multiLevelType w:val="hybridMultilevel"/>
    <w:tmpl w:val="47F4C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342D44"/>
    <w:multiLevelType w:val="hybridMultilevel"/>
    <w:tmpl w:val="78526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5B546F"/>
    <w:multiLevelType w:val="hybridMultilevel"/>
    <w:tmpl w:val="D3EE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357C22"/>
    <w:multiLevelType w:val="hybridMultilevel"/>
    <w:tmpl w:val="2494CE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790FA6"/>
    <w:multiLevelType w:val="multilevel"/>
    <w:tmpl w:val="089231E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b w:val="0"/>
        <w:color w:val="000000"/>
        <w:sz w:val="32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  <w:b w:val="0"/>
        <w:color w:val="000000"/>
        <w:sz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000000"/>
        <w:sz w:val="32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color w:val="000000"/>
        <w:sz w:val="32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  <w:color w:val="000000"/>
        <w:sz w:val="32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color w:val="000000"/>
        <w:sz w:val="32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color w:val="000000"/>
        <w:sz w:val="32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color w:val="000000"/>
        <w:sz w:val="32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color w:val="000000"/>
        <w:sz w:val="32"/>
      </w:rPr>
    </w:lvl>
  </w:abstractNum>
  <w:abstractNum w:abstractNumId="19" w15:restartNumberingAfterBreak="0">
    <w:nsid w:val="4C871A93"/>
    <w:multiLevelType w:val="hybridMultilevel"/>
    <w:tmpl w:val="2E0268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86479B"/>
    <w:multiLevelType w:val="hybridMultilevel"/>
    <w:tmpl w:val="F6AEF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B546D9"/>
    <w:multiLevelType w:val="hybridMultilevel"/>
    <w:tmpl w:val="09263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E62F46"/>
    <w:multiLevelType w:val="hybridMultilevel"/>
    <w:tmpl w:val="FAE6C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4E4ECA"/>
    <w:multiLevelType w:val="hybridMultilevel"/>
    <w:tmpl w:val="45E6F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CE6014"/>
    <w:multiLevelType w:val="hybridMultilevel"/>
    <w:tmpl w:val="1262A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015352"/>
    <w:multiLevelType w:val="multilevel"/>
    <w:tmpl w:val="64FA2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31C5CEC"/>
    <w:multiLevelType w:val="hybridMultilevel"/>
    <w:tmpl w:val="7040ADB8"/>
    <w:lvl w:ilvl="0" w:tplc="4B1CF91C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C2595A"/>
    <w:multiLevelType w:val="hybridMultilevel"/>
    <w:tmpl w:val="68FAC06A"/>
    <w:lvl w:ilvl="0" w:tplc="A558BEC0">
      <w:start w:val="38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0" w15:restartNumberingAfterBreak="0">
    <w:nsid w:val="775B1DA9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6E41EB"/>
    <w:multiLevelType w:val="hybridMultilevel"/>
    <w:tmpl w:val="74FA3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D46990"/>
    <w:multiLevelType w:val="hybridMultilevel"/>
    <w:tmpl w:val="B352C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802511"/>
    <w:multiLevelType w:val="hybridMultilevel"/>
    <w:tmpl w:val="6152EF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2"/>
  </w:num>
  <w:num w:numId="4">
    <w:abstractNumId w:val="20"/>
  </w:num>
  <w:num w:numId="5">
    <w:abstractNumId w:val="4"/>
  </w:num>
  <w:num w:numId="6">
    <w:abstractNumId w:val="21"/>
  </w:num>
  <w:num w:numId="7">
    <w:abstractNumId w:val="26"/>
  </w:num>
  <w:num w:numId="8">
    <w:abstractNumId w:val="1"/>
  </w:num>
  <w:num w:numId="9">
    <w:abstractNumId w:val="6"/>
  </w:num>
  <w:num w:numId="10">
    <w:abstractNumId w:val="28"/>
  </w:num>
  <w:num w:numId="11">
    <w:abstractNumId w:val="25"/>
  </w:num>
  <w:num w:numId="12">
    <w:abstractNumId w:val="29"/>
  </w:num>
  <w:num w:numId="13">
    <w:abstractNumId w:val="13"/>
  </w:num>
  <w:num w:numId="14">
    <w:abstractNumId w:val="16"/>
  </w:num>
  <w:num w:numId="15">
    <w:abstractNumId w:val="22"/>
  </w:num>
  <w:num w:numId="16">
    <w:abstractNumId w:val="30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3"/>
  </w:num>
  <w:num w:numId="20">
    <w:abstractNumId w:val="7"/>
  </w:num>
  <w:num w:numId="21">
    <w:abstractNumId w:val="8"/>
  </w:num>
  <w:num w:numId="22">
    <w:abstractNumId w:val="14"/>
  </w:num>
  <w:num w:numId="23">
    <w:abstractNumId w:val="32"/>
  </w:num>
  <w:num w:numId="24">
    <w:abstractNumId w:val="15"/>
  </w:num>
  <w:num w:numId="25">
    <w:abstractNumId w:val="23"/>
  </w:num>
  <w:num w:numId="26">
    <w:abstractNumId w:val="19"/>
  </w:num>
  <w:num w:numId="27">
    <w:abstractNumId w:val="31"/>
  </w:num>
  <w:num w:numId="28">
    <w:abstractNumId w:val="33"/>
  </w:num>
  <w:num w:numId="29">
    <w:abstractNumId w:val="24"/>
  </w:num>
  <w:num w:numId="30">
    <w:abstractNumId w:val="9"/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</w:num>
  <w:num w:numId="34">
    <w:abstractNumId w:val="17"/>
  </w:num>
  <w:num w:numId="35">
    <w:abstractNumId w:val="2"/>
  </w:num>
  <w:num w:numId="36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1711F"/>
    <w:rsid w:val="00022E4A"/>
    <w:rsid w:val="000235C3"/>
    <w:rsid w:val="0003021B"/>
    <w:rsid w:val="00030294"/>
    <w:rsid w:val="00030B84"/>
    <w:rsid w:val="00040C16"/>
    <w:rsid w:val="00045F51"/>
    <w:rsid w:val="00055CE1"/>
    <w:rsid w:val="00056850"/>
    <w:rsid w:val="00065CBA"/>
    <w:rsid w:val="000742B7"/>
    <w:rsid w:val="00086B5E"/>
    <w:rsid w:val="00092F7C"/>
    <w:rsid w:val="00093BA7"/>
    <w:rsid w:val="000A2912"/>
    <w:rsid w:val="000A2FA0"/>
    <w:rsid w:val="000A6394"/>
    <w:rsid w:val="000A77F7"/>
    <w:rsid w:val="000B0C2C"/>
    <w:rsid w:val="000B391F"/>
    <w:rsid w:val="000B7FED"/>
    <w:rsid w:val="000C016D"/>
    <w:rsid w:val="000C038A"/>
    <w:rsid w:val="000C6598"/>
    <w:rsid w:val="000D44B3"/>
    <w:rsid w:val="000E001A"/>
    <w:rsid w:val="000E0A3D"/>
    <w:rsid w:val="000E2C07"/>
    <w:rsid w:val="000E34BB"/>
    <w:rsid w:val="000E6805"/>
    <w:rsid w:val="000F6FBF"/>
    <w:rsid w:val="00101071"/>
    <w:rsid w:val="001316F0"/>
    <w:rsid w:val="00132E8A"/>
    <w:rsid w:val="00134C93"/>
    <w:rsid w:val="00144A79"/>
    <w:rsid w:val="00145D43"/>
    <w:rsid w:val="00153086"/>
    <w:rsid w:val="001641D3"/>
    <w:rsid w:val="00192C46"/>
    <w:rsid w:val="001958CA"/>
    <w:rsid w:val="001A08B3"/>
    <w:rsid w:val="001A09A3"/>
    <w:rsid w:val="001A15F9"/>
    <w:rsid w:val="001A18C4"/>
    <w:rsid w:val="001A433F"/>
    <w:rsid w:val="001A7B60"/>
    <w:rsid w:val="001B52F0"/>
    <w:rsid w:val="001B7A65"/>
    <w:rsid w:val="001C40AC"/>
    <w:rsid w:val="001C72B3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17A5E"/>
    <w:rsid w:val="0022307B"/>
    <w:rsid w:val="00227477"/>
    <w:rsid w:val="002304D1"/>
    <w:rsid w:val="00230B6F"/>
    <w:rsid w:val="00233709"/>
    <w:rsid w:val="00237180"/>
    <w:rsid w:val="00253C26"/>
    <w:rsid w:val="0025709B"/>
    <w:rsid w:val="0026004D"/>
    <w:rsid w:val="00261B80"/>
    <w:rsid w:val="002640DD"/>
    <w:rsid w:val="002665CE"/>
    <w:rsid w:val="00266A88"/>
    <w:rsid w:val="00275D12"/>
    <w:rsid w:val="00280C35"/>
    <w:rsid w:val="00283EBC"/>
    <w:rsid w:val="002848B9"/>
    <w:rsid w:val="00284FEB"/>
    <w:rsid w:val="002860C4"/>
    <w:rsid w:val="00293575"/>
    <w:rsid w:val="002A7056"/>
    <w:rsid w:val="002B41D0"/>
    <w:rsid w:val="002B5741"/>
    <w:rsid w:val="002C02F6"/>
    <w:rsid w:val="002D362B"/>
    <w:rsid w:val="002D39A7"/>
    <w:rsid w:val="002E472E"/>
    <w:rsid w:val="002E55AB"/>
    <w:rsid w:val="002F6BAD"/>
    <w:rsid w:val="003020E8"/>
    <w:rsid w:val="00305409"/>
    <w:rsid w:val="00310086"/>
    <w:rsid w:val="00311EE5"/>
    <w:rsid w:val="00316779"/>
    <w:rsid w:val="00317F09"/>
    <w:rsid w:val="003234CC"/>
    <w:rsid w:val="003266F8"/>
    <w:rsid w:val="00327CE2"/>
    <w:rsid w:val="00335496"/>
    <w:rsid w:val="00344D50"/>
    <w:rsid w:val="00346A55"/>
    <w:rsid w:val="0035461A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C6ABA"/>
    <w:rsid w:val="003E1A36"/>
    <w:rsid w:val="00410049"/>
    <w:rsid w:val="00410371"/>
    <w:rsid w:val="004146C9"/>
    <w:rsid w:val="00415E33"/>
    <w:rsid w:val="004242F1"/>
    <w:rsid w:val="00431CAA"/>
    <w:rsid w:val="00434B15"/>
    <w:rsid w:val="00442685"/>
    <w:rsid w:val="004522A4"/>
    <w:rsid w:val="00465F5F"/>
    <w:rsid w:val="00467D47"/>
    <w:rsid w:val="00484797"/>
    <w:rsid w:val="004942F6"/>
    <w:rsid w:val="00494D00"/>
    <w:rsid w:val="004A4228"/>
    <w:rsid w:val="004A549C"/>
    <w:rsid w:val="004B5579"/>
    <w:rsid w:val="004B5B1A"/>
    <w:rsid w:val="004B75B7"/>
    <w:rsid w:val="004C3318"/>
    <w:rsid w:val="004D2D00"/>
    <w:rsid w:val="004D488B"/>
    <w:rsid w:val="004D5D05"/>
    <w:rsid w:val="004F2994"/>
    <w:rsid w:val="00502FEC"/>
    <w:rsid w:val="005037DF"/>
    <w:rsid w:val="00506DD6"/>
    <w:rsid w:val="0051580D"/>
    <w:rsid w:val="0051584C"/>
    <w:rsid w:val="005428A5"/>
    <w:rsid w:val="00547111"/>
    <w:rsid w:val="0054712D"/>
    <w:rsid w:val="00555E70"/>
    <w:rsid w:val="00556166"/>
    <w:rsid w:val="00557065"/>
    <w:rsid w:val="005649B1"/>
    <w:rsid w:val="00566776"/>
    <w:rsid w:val="005676EC"/>
    <w:rsid w:val="00576B7D"/>
    <w:rsid w:val="00587812"/>
    <w:rsid w:val="00592D74"/>
    <w:rsid w:val="00594E24"/>
    <w:rsid w:val="005A0003"/>
    <w:rsid w:val="005A3291"/>
    <w:rsid w:val="005B01DF"/>
    <w:rsid w:val="005C657A"/>
    <w:rsid w:val="005D2128"/>
    <w:rsid w:val="005D5EA0"/>
    <w:rsid w:val="005E1087"/>
    <w:rsid w:val="005E2C44"/>
    <w:rsid w:val="005F0CBF"/>
    <w:rsid w:val="005F11E0"/>
    <w:rsid w:val="005F4BD2"/>
    <w:rsid w:val="00600564"/>
    <w:rsid w:val="00604A32"/>
    <w:rsid w:val="00605FCB"/>
    <w:rsid w:val="006061A3"/>
    <w:rsid w:val="00606F94"/>
    <w:rsid w:val="00621188"/>
    <w:rsid w:val="006257ED"/>
    <w:rsid w:val="00631563"/>
    <w:rsid w:val="006408D7"/>
    <w:rsid w:val="00643A34"/>
    <w:rsid w:val="00647E89"/>
    <w:rsid w:val="00650584"/>
    <w:rsid w:val="0066030A"/>
    <w:rsid w:val="0066224B"/>
    <w:rsid w:val="00663AF8"/>
    <w:rsid w:val="00665C47"/>
    <w:rsid w:val="006667C0"/>
    <w:rsid w:val="006673E1"/>
    <w:rsid w:val="0067277E"/>
    <w:rsid w:val="006759D6"/>
    <w:rsid w:val="006766F1"/>
    <w:rsid w:val="00691A72"/>
    <w:rsid w:val="0069495B"/>
    <w:rsid w:val="00695808"/>
    <w:rsid w:val="006A38D3"/>
    <w:rsid w:val="006B3C17"/>
    <w:rsid w:val="006B46FB"/>
    <w:rsid w:val="006B5CB8"/>
    <w:rsid w:val="006C06AF"/>
    <w:rsid w:val="006C10B7"/>
    <w:rsid w:val="006E21FB"/>
    <w:rsid w:val="00701A94"/>
    <w:rsid w:val="00703F6F"/>
    <w:rsid w:val="007146D3"/>
    <w:rsid w:val="00715499"/>
    <w:rsid w:val="00716FF8"/>
    <w:rsid w:val="00720F74"/>
    <w:rsid w:val="0072223D"/>
    <w:rsid w:val="00722913"/>
    <w:rsid w:val="0072502F"/>
    <w:rsid w:val="00744663"/>
    <w:rsid w:val="00757DA6"/>
    <w:rsid w:val="00765598"/>
    <w:rsid w:val="007707BB"/>
    <w:rsid w:val="007745EA"/>
    <w:rsid w:val="00774AC2"/>
    <w:rsid w:val="007830D7"/>
    <w:rsid w:val="00792342"/>
    <w:rsid w:val="00792C67"/>
    <w:rsid w:val="007964A7"/>
    <w:rsid w:val="007977A8"/>
    <w:rsid w:val="007A20BE"/>
    <w:rsid w:val="007A63D1"/>
    <w:rsid w:val="007A7498"/>
    <w:rsid w:val="007B512A"/>
    <w:rsid w:val="007C2097"/>
    <w:rsid w:val="007D223A"/>
    <w:rsid w:val="007D2848"/>
    <w:rsid w:val="007D6A07"/>
    <w:rsid w:val="007E16EC"/>
    <w:rsid w:val="007E5B3D"/>
    <w:rsid w:val="007E76DC"/>
    <w:rsid w:val="007F44EA"/>
    <w:rsid w:val="007F7259"/>
    <w:rsid w:val="008027FB"/>
    <w:rsid w:val="008040A8"/>
    <w:rsid w:val="008150DE"/>
    <w:rsid w:val="008279FA"/>
    <w:rsid w:val="00832EA7"/>
    <w:rsid w:val="00835B06"/>
    <w:rsid w:val="00843525"/>
    <w:rsid w:val="00843C2E"/>
    <w:rsid w:val="00845E4D"/>
    <w:rsid w:val="00847DB8"/>
    <w:rsid w:val="008535B7"/>
    <w:rsid w:val="008626E7"/>
    <w:rsid w:val="00863404"/>
    <w:rsid w:val="00870EE7"/>
    <w:rsid w:val="0087387E"/>
    <w:rsid w:val="00881CD5"/>
    <w:rsid w:val="008860AA"/>
    <w:rsid w:val="008863B9"/>
    <w:rsid w:val="008A45A6"/>
    <w:rsid w:val="008A4B32"/>
    <w:rsid w:val="008A4C0E"/>
    <w:rsid w:val="008A55E2"/>
    <w:rsid w:val="008B7668"/>
    <w:rsid w:val="008B7A82"/>
    <w:rsid w:val="008C38FD"/>
    <w:rsid w:val="008C46E2"/>
    <w:rsid w:val="008C7320"/>
    <w:rsid w:val="008D6A41"/>
    <w:rsid w:val="008F3789"/>
    <w:rsid w:val="008F568E"/>
    <w:rsid w:val="008F686C"/>
    <w:rsid w:val="0090583A"/>
    <w:rsid w:val="009148DE"/>
    <w:rsid w:val="00937A5E"/>
    <w:rsid w:val="00937F56"/>
    <w:rsid w:val="00941E30"/>
    <w:rsid w:val="009438D6"/>
    <w:rsid w:val="00946F18"/>
    <w:rsid w:val="0095216E"/>
    <w:rsid w:val="00952F40"/>
    <w:rsid w:val="009664F6"/>
    <w:rsid w:val="00976C27"/>
    <w:rsid w:val="009777D9"/>
    <w:rsid w:val="00980F99"/>
    <w:rsid w:val="00981DD0"/>
    <w:rsid w:val="00982379"/>
    <w:rsid w:val="00991B88"/>
    <w:rsid w:val="00992C56"/>
    <w:rsid w:val="009A1FA7"/>
    <w:rsid w:val="009A4AB6"/>
    <w:rsid w:val="009A5753"/>
    <w:rsid w:val="009A579D"/>
    <w:rsid w:val="009B0C3B"/>
    <w:rsid w:val="009B3329"/>
    <w:rsid w:val="009B33A9"/>
    <w:rsid w:val="009B38DB"/>
    <w:rsid w:val="009B5787"/>
    <w:rsid w:val="009C3ADF"/>
    <w:rsid w:val="009C3F09"/>
    <w:rsid w:val="009D109C"/>
    <w:rsid w:val="009D38AE"/>
    <w:rsid w:val="009D6E77"/>
    <w:rsid w:val="009E3297"/>
    <w:rsid w:val="009E3609"/>
    <w:rsid w:val="009F10D8"/>
    <w:rsid w:val="009F5355"/>
    <w:rsid w:val="009F734F"/>
    <w:rsid w:val="00A03654"/>
    <w:rsid w:val="00A1055C"/>
    <w:rsid w:val="00A10E39"/>
    <w:rsid w:val="00A246B6"/>
    <w:rsid w:val="00A2554A"/>
    <w:rsid w:val="00A33448"/>
    <w:rsid w:val="00A340BE"/>
    <w:rsid w:val="00A37C31"/>
    <w:rsid w:val="00A47E70"/>
    <w:rsid w:val="00A50CF0"/>
    <w:rsid w:val="00A514FF"/>
    <w:rsid w:val="00A54E19"/>
    <w:rsid w:val="00A622C0"/>
    <w:rsid w:val="00A7671C"/>
    <w:rsid w:val="00A92EDB"/>
    <w:rsid w:val="00AA2CBC"/>
    <w:rsid w:val="00AB38CB"/>
    <w:rsid w:val="00AB3B37"/>
    <w:rsid w:val="00AB65B9"/>
    <w:rsid w:val="00AC23BD"/>
    <w:rsid w:val="00AC4AA7"/>
    <w:rsid w:val="00AC5820"/>
    <w:rsid w:val="00AD1CD8"/>
    <w:rsid w:val="00AD62D3"/>
    <w:rsid w:val="00AE4028"/>
    <w:rsid w:val="00AE73D0"/>
    <w:rsid w:val="00AF5814"/>
    <w:rsid w:val="00AF6C48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206D"/>
    <w:rsid w:val="00BB5DFC"/>
    <w:rsid w:val="00BB6E67"/>
    <w:rsid w:val="00BC3116"/>
    <w:rsid w:val="00BC3121"/>
    <w:rsid w:val="00BD2208"/>
    <w:rsid w:val="00BD279D"/>
    <w:rsid w:val="00BD3479"/>
    <w:rsid w:val="00BD6BB8"/>
    <w:rsid w:val="00BE179D"/>
    <w:rsid w:val="00BE3383"/>
    <w:rsid w:val="00BE6F27"/>
    <w:rsid w:val="00BF6084"/>
    <w:rsid w:val="00C01F92"/>
    <w:rsid w:val="00C11887"/>
    <w:rsid w:val="00C17B8B"/>
    <w:rsid w:val="00C243F7"/>
    <w:rsid w:val="00C244BA"/>
    <w:rsid w:val="00C328A8"/>
    <w:rsid w:val="00C32DEB"/>
    <w:rsid w:val="00C33E7F"/>
    <w:rsid w:val="00C462F9"/>
    <w:rsid w:val="00C63CDB"/>
    <w:rsid w:val="00C64A0A"/>
    <w:rsid w:val="00C66BA2"/>
    <w:rsid w:val="00C83A6B"/>
    <w:rsid w:val="00C85DD5"/>
    <w:rsid w:val="00C902CB"/>
    <w:rsid w:val="00C921D2"/>
    <w:rsid w:val="00C95985"/>
    <w:rsid w:val="00CA44A0"/>
    <w:rsid w:val="00CA621A"/>
    <w:rsid w:val="00CA742A"/>
    <w:rsid w:val="00CB3198"/>
    <w:rsid w:val="00CB36F7"/>
    <w:rsid w:val="00CB4586"/>
    <w:rsid w:val="00CB5F17"/>
    <w:rsid w:val="00CC5026"/>
    <w:rsid w:val="00CC68D0"/>
    <w:rsid w:val="00CD441F"/>
    <w:rsid w:val="00CE24B2"/>
    <w:rsid w:val="00CE6D50"/>
    <w:rsid w:val="00CE7F3D"/>
    <w:rsid w:val="00CF5766"/>
    <w:rsid w:val="00D00793"/>
    <w:rsid w:val="00D032EF"/>
    <w:rsid w:val="00D03794"/>
    <w:rsid w:val="00D03F9A"/>
    <w:rsid w:val="00D06D51"/>
    <w:rsid w:val="00D24991"/>
    <w:rsid w:val="00D26084"/>
    <w:rsid w:val="00D330A6"/>
    <w:rsid w:val="00D3537B"/>
    <w:rsid w:val="00D414C0"/>
    <w:rsid w:val="00D44D27"/>
    <w:rsid w:val="00D45019"/>
    <w:rsid w:val="00D50255"/>
    <w:rsid w:val="00D52135"/>
    <w:rsid w:val="00D66520"/>
    <w:rsid w:val="00D7548E"/>
    <w:rsid w:val="00D75D19"/>
    <w:rsid w:val="00D83373"/>
    <w:rsid w:val="00D83C48"/>
    <w:rsid w:val="00D85F97"/>
    <w:rsid w:val="00D878CE"/>
    <w:rsid w:val="00D9742A"/>
    <w:rsid w:val="00D97FDC"/>
    <w:rsid w:val="00DA15C5"/>
    <w:rsid w:val="00DB4A5D"/>
    <w:rsid w:val="00DC2D3D"/>
    <w:rsid w:val="00DC76DE"/>
    <w:rsid w:val="00DD3057"/>
    <w:rsid w:val="00DD3BF4"/>
    <w:rsid w:val="00DE160C"/>
    <w:rsid w:val="00DE196D"/>
    <w:rsid w:val="00DE34CF"/>
    <w:rsid w:val="00DE686B"/>
    <w:rsid w:val="00DE7626"/>
    <w:rsid w:val="00DF0CD3"/>
    <w:rsid w:val="00DF4C90"/>
    <w:rsid w:val="00E0007D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45355"/>
    <w:rsid w:val="00E667B7"/>
    <w:rsid w:val="00E7727D"/>
    <w:rsid w:val="00E77D77"/>
    <w:rsid w:val="00E81ED2"/>
    <w:rsid w:val="00E85415"/>
    <w:rsid w:val="00E857DE"/>
    <w:rsid w:val="00E96693"/>
    <w:rsid w:val="00EB09B7"/>
    <w:rsid w:val="00EB6182"/>
    <w:rsid w:val="00EC4106"/>
    <w:rsid w:val="00EE044B"/>
    <w:rsid w:val="00EE7C77"/>
    <w:rsid w:val="00EE7D7C"/>
    <w:rsid w:val="00EF04ED"/>
    <w:rsid w:val="00EF7D03"/>
    <w:rsid w:val="00F104CE"/>
    <w:rsid w:val="00F10F0F"/>
    <w:rsid w:val="00F121F0"/>
    <w:rsid w:val="00F23DFC"/>
    <w:rsid w:val="00F250FB"/>
    <w:rsid w:val="00F25D98"/>
    <w:rsid w:val="00F27FAF"/>
    <w:rsid w:val="00F300FB"/>
    <w:rsid w:val="00F60954"/>
    <w:rsid w:val="00F64436"/>
    <w:rsid w:val="00F7019E"/>
    <w:rsid w:val="00F708B7"/>
    <w:rsid w:val="00F720A4"/>
    <w:rsid w:val="00F723E3"/>
    <w:rsid w:val="00F7452D"/>
    <w:rsid w:val="00F751B6"/>
    <w:rsid w:val="00F761B2"/>
    <w:rsid w:val="00F93B4E"/>
    <w:rsid w:val="00F97C82"/>
    <w:rsid w:val="00FA66E0"/>
    <w:rsid w:val="00FB047D"/>
    <w:rsid w:val="00FB31DA"/>
    <w:rsid w:val="00FB3BB5"/>
    <w:rsid w:val="00FB4D91"/>
    <w:rsid w:val="00FB6386"/>
    <w:rsid w:val="00FC4B13"/>
    <w:rsid w:val="00FC79FD"/>
    <w:rsid w:val="00FD0C4C"/>
    <w:rsid w:val="00FD5F4A"/>
    <w:rsid w:val="00FE3F15"/>
    <w:rsid w:val="00FE678B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qFormat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  <w:style w:type="paragraph" w:customStyle="1" w:styleId="xxxxxxxxxxxxxxxmsonormal">
    <w:name w:val="x_x_xxxxxxxxxxxxxmsonormal"/>
    <w:basedOn w:val="Normal"/>
    <w:rsid w:val="00D97FDC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1">
    <w:name w:val="B1 Char1"/>
    <w:qFormat/>
    <w:rsid w:val="007D223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671</TotalTime>
  <Pages>13</Pages>
  <Words>2744</Words>
  <Characters>26179</Characters>
  <Application>Microsoft Office Word</Application>
  <DocSecurity>0</DocSecurity>
  <Lines>218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28866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91</cp:revision>
  <cp:lastPrinted>1900-01-01T00:00:00Z</cp:lastPrinted>
  <dcterms:created xsi:type="dcterms:W3CDTF">2021-06-29T12:40:00Z</dcterms:created>
  <dcterms:modified xsi:type="dcterms:W3CDTF">2022-01-10T15:54:00Z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