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461C5" w14:textId="3E38D88D" w:rsidR="001A2FCC" w:rsidRDefault="001A2FCC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150</w:t>
      </w:r>
      <w:r>
        <w:rPr>
          <w:b/>
          <w:i/>
          <w:noProof/>
          <w:sz w:val="28"/>
        </w:rPr>
        <w:fldChar w:fldCharType="end"/>
      </w:r>
    </w:p>
    <w:p w14:paraId="4FB7B3DB" w14:textId="77777777" w:rsidR="001A2FCC" w:rsidRDefault="001A2FCC" w:rsidP="001A2F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50AD11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0A31">
              <w:rPr>
                <w:b/>
                <w:noProof/>
                <w:sz w:val="28"/>
              </w:rPr>
              <w:t>2159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7BF0FC69" w:rsidR="00AA27AC" w:rsidRPr="00410371" w:rsidRDefault="001A2FC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7840FE3B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C36B54">
              <w:rPr>
                <w:b/>
                <w:noProof/>
                <w:sz w:val="28"/>
              </w:rPr>
              <w:t>7.</w:t>
            </w:r>
            <w:r w:rsidR="001A2FCC">
              <w:rPr>
                <w:b/>
                <w:noProof/>
                <w:sz w:val="28"/>
              </w:rPr>
              <w:t>1</w:t>
            </w:r>
            <w:r w:rsidR="00C36B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69E8658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54A506C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</w:t>
            </w:r>
            <w:r w:rsidR="008B4ECC">
              <w:rPr>
                <w:noProof/>
              </w:rPr>
              <w:t xml:space="preserve">NR </w:t>
            </w:r>
            <w:r w:rsidR="00B873AF">
              <w:rPr>
                <w:noProof/>
              </w:rPr>
              <w:t>RLC</w:t>
            </w:r>
            <w:r w:rsidRPr="00A703BE"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7D6D2AEE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8B4ECC">
              <w:rPr>
                <w:noProof/>
              </w:rPr>
              <w:t>10-23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1A51DC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C36B54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16951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A571C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B4ECC">
              <w:rPr>
                <w:noProof/>
              </w:rPr>
              <w:t xml:space="preserve">NR </w:t>
            </w:r>
            <w:r w:rsidR="00224D61">
              <w:rPr>
                <w:noProof/>
              </w:rPr>
              <w:t>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097C7E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B68D3C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 w:rsidR="00224D61">
              <w:rPr>
                <w:noProof/>
              </w:rPr>
              <w:t>NR RLC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E758DE9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589834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DD5296F" w14:textId="0EDAAB36" w:rsidR="005C0A3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0A31" w:rsidRPr="003C7CAE">
        <w:rPr>
          <w:rFonts w:ascii="Arial" w:hAnsi="Arial" w:cs="Arial"/>
          <w:iCs/>
        </w:rPr>
        <w:t>Table of Contents</w:t>
      </w:r>
      <w:r w:rsidR="005C0A31">
        <w:tab/>
      </w:r>
      <w:r w:rsidR="005C0A31">
        <w:fldChar w:fldCharType="begin"/>
      </w:r>
      <w:r w:rsidR="005C0A31">
        <w:instrText xml:space="preserve"> PAGEREF _Toc85898344 \h </w:instrText>
      </w:r>
      <w:r w:rsidR="005C0A31">
        <w:fldChar w:fldCharType="separate"/>
      </w:r>
      <w:r w:rsidR="005C0A31">
        <w:t>2</w:t>
      </w:r>
      <w:r w:rsidR="005C0A31">
        <w:fldChar w:fldCharType="end"/>
      </w:r>
    </w:p>
    <w:p w14:paraId="45A3321C" w14:textId="4022D8CE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_Toc85898345 \h </w:instrText>
      </w:r>
      <w:r>
        <w:fldChar w:fldCharType="separate"/>
      </w:r>
      <w:r>
        <w:t>3</w:t>
      </w:r>
      <w:r>
        <w:fldChar w:fldCharType="end"/>
      </w:r>
    </w:p>
    <w:p w14:paraId="20C62B26" w14:textId="281F8390" w:rsidR="005C0A31" w:rsidRDefault="005C0A3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C7CA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_Toc85898346 \h </w:instrText>
      </w:r>
      <w:r>
        <w:fldChar w:fldCharType="separate"/>
      </w:r>
      <w:r>
        <w:t>3</w:t>
      </w:r>
      <w:r>
        <w:fldChar w:fldCharType="end"/>
      </w:r>
    </w:p>
    <w:p w14:paraId="6D721583" w14:textId="5C062BBB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_Toc85898347 \h </w:instrText>
      </w:r>
      <w:r>
        <w:fldChar w:fldCharType="separate"/>
      </w:r>
      <w:r>
        <w:t>3</w:t>
      </w:r>
      <w:r>
        <w:fldChar w:fldCharType="end"/>
      </w:r>
    </w:p>
    <w:p w14:paraId="4CB03215" w14:textId="0C26309E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_Toc85898348 \h </w:instrText>
      </w:r>
      <w:r>
        <w:fldChar w:fldCharType="separate"/>
      </w:r>
      <w:r>
        <w:t>3</w:t>
      </w:r>
      <w:r>
        <w:fldChar w:fldCharType="end"/>
      </w:r>
    </w:p>
    <w:p w14:paraId="1E7E3443" w14:textId="2A654E72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_Toc85898349 \h </w:instrText>
      </w:r>
      <w:r>
        <w:fldChar w:fldCharType="separate"/>
      </w:r>
      <w:r>
        <w:t>3</w:t>
      </w:r>
      <w:r>
        <w:fldChar w:fldCharType="end"/>
      </w:r>
    </w:p>
    <w:p w14:paraId="6AA79FA4" w14:textId="33EC8F2F" w:rsidR="005C0A31" w:rsidRDefault="005C0A3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C7CA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C7CAE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_Toc85898350 \h </w:instrText>
      </w:r>
      <w:r>
        <w:fldChar w:fldCharType="separate"/>
      </w:r>
      <w:r>
        <w:t>3</w:t>
      </w:r>
      <w:r>
        <w:fldChar w:fldCharType="end"/>
      </w:r>
    </w:p>
    <w:p w14:paraId="3BA44459" w14:textId="5D1B82F6" w:rsidR="005C0A31" w:rsidRDefault="005C0A3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C7CA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C7CA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_Toc85898351 \h </w:instrText>
      </w:r>
      <w:r>
        <w:fldChar w:fldCharType="separate"/>
      </w:r>
      <w:r>
        <w:t>3</w:t>
      </w:r>
      <w:r>
        <w:fldChar w:fldCharType="end"/>
      </w:r>
    </w:p>
    <w:p w14:paraId="0348A46A" w14:textId="27DEE825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5898345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47933C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C0A31">
        <w:rPr>
          <w:noProof/>
        </w:rPr>
        <w:t>7.1.2.3.11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5898346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659D393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5C0A31">
        <w:rPr>
          <w:noProof/>
        </w:rPr>
        <w:t>7.1.2.3.11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5898347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5898348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4DE237D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NULL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640B60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5898349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589835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9457FF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C0A31">
        <w:rPr>
          <w:rFonts w:ascii="Arial" w:eastAsia="SimSun" w:hAnsi="Arial"/>
        </w:rPr>
        <w:t>7_1_2_3_11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6B6F972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5C0A31">
        <w:rPr>
          <w:rFonts w:ascii="Arial" w:eastAsia="SimSun" w:hAnsi="Arial"/>
        </w:rPr>
        <w:t>7_1_2_3_11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5898351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C8D7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>
              <w:rPr>
                <w:b/>
              </w:rPr>
              <w:fldChar w:fldCharType="begin"/>
            </w:r>
            <w:r w:rsidR="00AF2CAE">
              <w:rPr>
                <w:b/>
              </w:rPr>
              <w:instrText xml:space="preserve"> =BM_CRnum+1 \* MERGEFORMAT </w:instrText>
            </w:r>
            <w:r w:rsidR="00AF2CAE">
              <w:rPr>
                <w:b/>
              </w:rPr>
              <w:fldChar w:fldCharType="separate"/>
            </w:r>
            <w:r w:rsidR="005C0A31" w:rsidRPr="005C0A31">
              <w:rPr>
                <w:noProof/>
              </w:rPr>
              <w:t>2115</w:t>
            </w:r>
            <w:r w:rsidR="005C0A31">
              <w:rPr>
                <w:noProof/>
              </w:rPr>
              <w:t>51</w:t>
            </w:r>
            <w:r w:rsidR="00AF2CAE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8B4ECC">
              <w:t xml:space="preserve">NR </w:t>
            </w:r>
            <w:r w:rsidR="00224D61">
              <w:t>RLC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5C0A31">
              <w:rPr>
                <w:noProof/>
              </w:rPr>
              <w:t>7.1.2.3.11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B6A8F" w14:textId="77777777" w:rsidR="002C0335" w:rsidRDefault="002C0335">
      <w:r>
        <w:separator/>
      </w:r>
    </w:p>
  </w:endnote>
  <w:endnote w:type="continuationSeparator" w:id="0">
    <w:p w14:paraId="146DBFCF" w14:textId="77777777" w:rsidR="002C0335" w:rsidRDefault="002C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40543" w14:textId="77777777" w:rsidR="002C0335" w:rsidRDefault="002C0335">
      <w:r>
        <w:separator/>
      </w:r>
    </w:p>
  </w:footnote>
  <w:footnote w:type="continuationSeparator" w:id="0">
    <w:p w14:paraId="1371BBE9" w14:textId="77777777" w:rsidR="002C0335" w:rsidRDefault="002C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97C7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2FCC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335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5B8F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873AF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554C"/>
    <w:rsid w:val="00BF7283"/>
    <w:rsid w:val="00C01C94"/>
    <w:rsid w:val="00C02CAA"/>
    <w:rsid w:val="00C06389"/>
    <w:rsid w:val="00C15688"/>
    <w:rsid w:val="00C259BF"/>
    <w:rsid w:val="00C31799"/>
    <w:rsid w:val="00C33A7F"/>
    <w:rsid w:val="00C36B54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460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211561</vt:lpstr>
      <vt:lpstr>MTG_TITLE</vt:lpstr>
    </vt:vector>
  </TitlesOfParts>
  <Company>3GPP Support Team</Company>
  <LinksUpToDate>false</LinksUpToDate>
  <CharactersWithSpaces>4229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211561</dc:title>
  <dc:subject>7.1.2.3.11</dc:subject>
  <dc:creator>Michael Sanders, John M Meredith</dc:creator>
  <cp:keywords>2159</cp:keywords>
  <dc:description>7_1_2_3_11</dc:description>
  <cp:lastModifiedBy>MCC TF160</cp:lastModifiedBy>
  <cp:revision>38</cp:revision>
  <cp:lastPrinted>1900-01-01T00:00:00Z</cp:lastPrinted>
  <dcterms:created xsi:type="dcterms:W3CDTF">2021-09-01T14:12:00Z</dcterms:created>
  <dcterms:modified xsi:type="dcterms:W3CDTF">2022-01-10T14:47:00Z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