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AB" w:rsidRDefault="00D021AB" w:rsidP="00D021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</w:t>
        </w:r>
        <w:r w:rsidR="00AF095E">
          <w:rPr>
            <w:rFonts w:hint="eastAsia"/>
            <w:b/>
            <w:i/>
            <w:noProof/>
            <w:sz w:val="28"/>
            <w:lang w:eastAsia="zh-CN"/>
          </w:rPr>
          <w:t>1</w:t>
        </w:r>
        <w:r w:rsidR="00B443E6">
          <w:rPr>
            <w:rFonts w:hint="eastAsia"/>
            <w:b/>
            <w:i/>
            <w:noProof/>
            <w:sz w:val="28"/>
            <w:lang w:eastAsia="zh-CN"/>
          </w:rPr>
          <w:t>691</w:t>
        </w:r>
      </w:fldSimple>
    </w:p>
    <w:p w:rsidR="00D021AB" w:rsidRDefault="005352CD" w:rsidP="00D021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1AB" w:rsidRPr="00BA51D9">
          <w:rPr>
            <w:b/>
            <w:noProof/>
            <w:sz w:val="24"/>
          </w:rPr>
          <w:t>Online</w:t>
        </w:r>
      </w:fldSimple>
      <w:proofErr w:type="gramStart"/>
      <w:r w:rsidR="00D021AB">
        <w:rPr>
          <w:b/>
          <w:noProof/>
          <w:sz w:val="24"/>
        </w:rPr>
        <w:t xml:space="preserve">, </w:t>
      </w:r>
      <w:r w:rsidR="00D021AB">
        <w:fldChar w:fldCharType="begin"/>
      </w:r>
      <w:r w:rsidR="00D021AB">
        <w:instrText xml:space="preserve"> DOCPROPERTY  Country  \* MERGEFORMAT </w:instrText>
      </w:r>
      <w:r w:rsidR="00D021AB">
        <w:fldChar w:fldCharType="end"/>
      </w:r>
      <w:r w:rsidR="00D021AB">
        <w:rPr>
          <w:b/>
          <w:noProof/>
          <w:sz w:val="24"/>
        </w:rPr>
        <w:t>,</w:t>
      </w:r>
      <w:proofErr w:type="gramEnd"/>
      <w:r w:rsidR="00D021AB">
        <w:rPr>
          <w:b/>
          <w:noProof/>
          <w:sz w:val="24"/>
        </w:rPr>
        <w:t xml:space="preserve"> </w:t>
      </w:r>
      <w:fldSimple w:instr=" DOCPROPERTY  StartDate  \* MERGEFORMAT ">
        <w:r w:rsidR="00D021AB" w:rsidRPr="00BA51D9">
          <w:rPr>
            <w:b/>
            <w:noProof/>
            <w:sz w:val="24"/>
          </w:rPr>
          <w:t>7th Dec 2020</w:t>
        </w:r>
      </w:fldSimple>
      <w:r w:rsidR="00D021AB">
        <w:rPr>
          <w:b/>
          <w:noProof/>
          <w:sz w:val="24"/>
        </w:rPr>
        <w:t xml:space="preserve"> - </w:t>
      </w:r>
      <w:fldSimple w:instr=" DOCPROPERTY  EndDate  \* MERGEFORMAT ">
        <w:r w:rsidR="00D021AB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42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21AB" w:rsidRPr="00410371" w:rsidRDefault="005352CD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21A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21AB" w:rsidRPr="00410371" w:rsidRDefault="00AF095E" w:rsidP="00170F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70FD3">
              <w:rPr>
                <w:rFonts w:hint="eastAsia"/>
                <w:b/>
                <w:noProof/>
                <w:sz w:val="28"/>
                <w:lang w:eastAsia="zh-CN"/>
              </w:rPr>
              <w:t>216</w:t>
            </w:r>
          </w:p>
        </w:tc>
        <w:tc>
          <w:tcPr>
            <w:tcW w:w="709" w:type="dxa"/>
          </w:tcPr>
          <w:p w:rsidR="00D021AB" w:rsidRDefault="00D021AB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21AB" w:rsidRPr="00410371" w:rsidRDefault="005352CD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021A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021AB" w:rsidRDefault="00D021AB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21AB" w:rsidRPr="00410371" w:rsidRDefault="005352CD" w:rsidP="00170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1AB" w:rsidRPr="00410371">
                <w:rPr>
                  <w:b/>
                  <w:noProof/>
                  <w:sz w:val="28"/>
                </w:rPr>
                <w:t>1</w:t>
              </w:r>
              <w:r w:rsidR="00170FD3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021AB" w:rsidRPr="00410371">
                <w:rPr>
                  <w:b/>
                  <w:noProof/>
                  <w:sz w:val="28"/>
                </w:rPr>
                <w:t>.</w:t>
              </w:r>
              <w:r w:rsidR="00170FD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D021A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21AB" w:rsidRPr="00F25D98" w:rsidRDefault="00D021AB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1AB" w:rsidTr="007C2796">
        <w:tc>
          <w:tcPr>
            <w:tcW w:w="9641" w:type="dxa"/>
            <w:gridSpan w:val="9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1AB" w:rsidTr="007C2796">
        <w:tc>
          <w:tcPr>
            <w:tcW w:w="2835" w:type="dxa"/>
          </w:tcPr>
          <w:p w:rsidR="00D021AB" w:rsidRDefault="00D021AB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21AB" w:rsidRDefault="00D021AB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21AB" w:rsidRDefault="00D021AB" w:rsidP="00D021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1AB" w:rsidTr="007C2796">
        <w:tc>
          <w:tcPr>
            <w:tcW w:w="9640" w:type="dxa"/>
            <w:gridSpan w:val="11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E85630" w:rsidP="002B5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021AB">
              <w:t xml:space="preserve">Correction </w:t>
            </w:r>
            <w:r w:rsidR="002B528A">
              <w:rPr>
                <w:rFonts w:hint="eastAsia"/>
                <w:lang w:eastAsia="zh-CN"/>
              </w:rPr>
              <w:t>of</w:t>
            </w:r>
            <w:bookmarkStart w:id="0" w:name="_GoBack"/>
            <w:bookmarkEnd w:id="0"/>
            <w:r w:rsidR="00D021AB">
              <w:t xml:space="preserve"> NR5GC </w:t>
            </w:r>
            <w:proofErr w:type="spellStart"/>
            <w:r w:rsidR="00D021AB">
              <w:t>testcase</w:t>
            </w:r>
            <w:proofErr w:type="spellEnd"/>
            <w:r w:rsidR="00D021AB">
              <w:t xml:space="preserve"> </w:t>
            </w:r>
            <w:r w:rsidR="00B443E6">
              <w:t>9.1.4.1</w: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95AC6" w:rsidP="004001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D95AC6">
              <w:t>Datang</w:t>
            </w:r>
            <w:proofErr w:type="spellEnd"/>
            <w:r w:rsidRPr="00D95AC6">
              <w:t xml:space="preserve"> </w:t>
            </w:r>
            <w:proofErr w:type="spellStart"/>
            <w:r w:rsidRPr="00D95AC6">
              <w:t>LinkTester</w:t>
            </w:r>
            <w:proofErr w:type="spellEnd"/>
            <w:r w:rsidR="004001A0"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21AB" w:rsidRDefault="00D021AB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21AB" w:rsidRDefault="005352CD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021A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5352CD" w:rsidP="00B44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021AB">
                <w:rPr>
                  <w:noProof/>
                </w:rPr>
                <w:t>2021-</w:t>
              </w:r>
              <w:r w:rsidR="00B443E6">
                <w:rPr>
                  <w:rFonts w:hint="eastAsia"/>
                  <w:noProof/>
                  <w:lang w:eastAsia="zh-CN"/>
                </w:rPr>
                <w:t>11</w:t>
              </w:r>
              <w:r w:rsidR="00D021AB">
                <w:rPr>
                  <w:noProof/>
                </w:rPr>
                <w:t>-</w:t>
              </w:r>
              <w:r w:rsidR="00B443E6">
                <w:rPr>
                  <w:rFonts w:hint="eastAsia"/>
                  <w:noProof/>
                  <w:lang w:eastAsia="zh-CN"/>
                </w:rPr>
                <w:t>29</w:t>
              </w:r>
            </w:fldSimple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21AB" w:rsidRDefault="00D021AB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21AB" w:rsidRDefault="005352CD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21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21AB" w:rsidRDefault="00D021AB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21AB" w:rsidRDefault="005352CD" w:rsidP="004818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21AB">
                <w:rPr>
                  <w:noProof/>
                </w:rPr>
                <w:t>Rel-1</w:t>
              </w:r>
              <w:r w:rsidR="00481888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D021AB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21AB" w:rsidRDefault="00D021AB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21AB" w:rsidRDefault="00D021AB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21AB" w:rsidRPr="007C2097" w:rsidRDefault="00D021AB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021AB" w:rsidTr="007C2796">
        <w:tc>
          <w:tcPr>
            <w:tcW w:w="1843" w:type="dxa"/>
          </w:tcPr>
          <w:p w:rsidR="00D021AB" w:rsidRDefault="00D021AB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21AB" w:rsidRDefault="00D021AB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7820" w:rsidRDefault="009E7820" w:rsidP="009E7820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Due to OS limitation, e.g. </w:t>
            </w:r>
            <w:proofErr w:type="spellStart"/>
            <w:r>
              <w:rPr>
                <w:rFonts w:cs="Arial"/>
                <w:lang w:eastAsia="zh-CN"/>
              </w:rPr>
              <w:t>Andriod</w:t>
            </w:r>
            <w:proofErr w:type="spellEnd"/>
            <w:r>
              <w:rPr>
                <w:rFonts w:cs="Arial"/>
                <w:lang w:eastAsia="zh-CN"/>
              </w:rPr>
              <w:t xml:space="preserve"> S, the current data “</w:t>
            </w:r>
            <w:r w:rsidRPr="007A5C6C">
              <w:t>2010 12 April</w:t>
            </w:r>
            <w:r>
              <w:t>”</w:t>
            </w:r>
            <w:r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date.</w:t>
            </w:r>
          </w:p>
          <w:p w:rsidR="00D021AB" w:rsidRPr="007049D2" w:rsidRDefault="00D021AB" w:rsidP="008F2FC8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2A201C" w:rsidRDefault="00D021AB" w:rsidP="00D021A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1AB" w:rsidRPr="006316B2" w:rsidRDefault="007049D2" w:rsidP="00D021AB">
            <w:pPr>
              <w:pStyle w:val="CRCoverPage"/>
              <w:spacing w:after="0"/>
              <w:rPr>
                <w:noProof/>
              </w:rPr>
            </w:pPr>
            <w:r w:rsidRPr="007049D2">
              <w:rPr>
                <w:noProof/>
                <w:lang w:val="en-US"/>
              </w:rPr>
              <w:t>1.</w:t>
            </w:r>
            <w:r w:rsidR="009E7820">
              <w:rPr>
                <w:rFonts w:cs="Arial"/>
                <w:lang w:eastAsia="zh-CN"/>
              </w:rPr>
              <w:t xml:space="preserve"> Set the date to local date in step 12.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Pr="00CF39F2" w:rsidRDefault="00D021AB" w:rsidP="00D021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D021AB" w:rsidTr="007C2796">
        <w:tc>
          <w:tcPr>
            <w:tcW w:w="2694" w:type="dxa"/>
            <w:gridSpan w:val="2"/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B443E6" w:rsidP="00D02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</w:t>
            </w:r>
            <w:r w:rsidR="00D021AB">
              <w:rPr>
                <w:noProof/>
              </w:rPr>
              <w:t>.NR5GC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21AB" w:rsidRDefault="00D021AB" w:rsidP="00D02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E0014E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21AB" w:rsidRDefault="000B32E7" w:rsidP="00D021AB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TS/TR ... CR ...</w:t>
            </w: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21AB" w:rsidRDefault="00D021AB" w:rsidP="00D021AB">
            <w:pPr>
              <w:pStyle w:val="CRCoverPage"/>
              <w:spacing w:after="0"/>
              <w:rPr>
                <w:noProof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21AB" w:rsidRPr="008863B9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1AB" w:rsidRPr="008863B9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21AB" w:rsidRPr="008863B9" w:rsidRDefault="00D021AB" w:rsidP="00D02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21AB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21AB" w:rsidRDefault="00D021AB" w:rsidP="00D02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21AB" w:rsidRDefault="00D021AB" w:rsidP="00D02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89075426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B443E6" w:rsidRDefault="007A73E5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43E6" w:rsidRPr="00535125">
        <w:rPr>
          <w:rFonts w:ascii="Arial" w:hAnsi="Arial" w:cs="Arial"/>
          <w:iCs/>
        </w:rPr>
        <w:t>Table of Contents</w:t>
      </w:r>
      <w:r w:rsidR="00B443E6">
        <w:tab/>
      </w:r>
      <w:r w:rsidR="00B443E6">
        <w:fldChar w:fldCharType="begin"/>
      </w:r>
      <w:r w:rsidR="00B443E6">
        <w:instrText xml:space="preserve"> PAGEREF _Toc89075426 \h </w:instrText>
      </w:r>
      <w:r w:rsidR="00B443E6">
        <w:fldChar w:fldCharType="separate"/>
      </w:r>
      <w:r w:rsidR="00B443E6">
        <w:t>2</w:t>
      </w:r>
      <w:r w:rsidR="00B443E6">
        <w:fldChar w:fldCharType="end"/>
      </w:r>
    </w:p>
    <w:p w:rsidR="00B443E6" w:rsidRDefault="00B443E6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_Toc89075427 \h </w:instrText>
      </w:r>
      <w:r>
        <w:fldChar w:fldCharType="separate"/>
      </w:r>
      <w:r>
        <w:t>2</w:t>
      </w:r>
      <w:r>
        <w:fldChar w:fldCharType="end"/>
      </w:r>
    </w:p>
    <w:p w:rsidR="00B443E6" w:rsidRDefault="00B443E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535125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535125">
        <w:rPr>
          <w:rFonts w:cs="Arial"/>
          <w:b/>
          <w:color w:val="000000"/>
          <w:lang w:eastAsia="en-GB"/>
        </w:rPr>
        <w:t>Correction to function fl_TC_9_1_4_1_TestBody</w:t>
      </w:r>
      <w:r>
        <w:tab/>
      </w:r>
      <w:r>
        <w:fldChar w:fldCharType="begin"/>
      </w:r>
      <w:r>
        <w:instrText xml:space="preserve"> PAGEREF _Toc89075428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9075427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C67156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90754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C67156" w:rsidRPr="00C67156">
        <w:rPr>
          <w:rFonts w:cs="Arial"/>
          <w:b/>
          <w:color w:val="000000"/>
          <w:lang w:eastAsia="en-GB"/>
        </w:rPr>
        <w:t>fl_TC_9_1_4_1_TestBody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C67156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581AFF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fl_TC_9_1_4_1_TestBody</w:t>
            </w:r>
          </w:p>
        </w:tc>
      </w:tr>
      <w:tr w:rsidR="000653B4" w:rsidTr="008F2FC8">
        <w:trPr>
          <w:trHeight w:val="11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49" w:rsidRPr="008F2FC8" w:rsidRDefault="008F2FC8" w:rsidP="008F2FC8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8F2FC8">
              <w:rPr>
                <w:rFonts w:cs="Arial"/>
                <w:lang w:eastAsia="zh-CN"/>
              </w:rPr>
              <w:t xml:space="preserve">Due to OS limitation, e.g. </w:t>
            </w:r>
            <w:proofErr w:type="spellStart"/>
            <w:r w:rsidRPr="008F2FC8">
              <w:rPr>
                <w:rFonts w:cs="Arial"/>
                <w:lang w:eastAsia="zh-CN"/>
              </w:rPr>
              <w:t>Andriod</w:t>
            </w:r>
            <w:proofErr w:type="spellEnd"/>
            <w:r w:rsidRPr="008F2FC8">
              <w:rPr>
                <w:rFonts w:cs="Arial"/>
                <w:lang w:eastAsia="zh-CN"/>
              </w:rPr>
              <w:t xml:space="preserve"> S, the current data “</w:t>
            </w:r>
            <w:r w:rsidRPr="007A5C6C">
              <w:t>2010 12 April</w:t>
            </w:r>
            <w:r>
              <w:t>”</w:t>
            </w:r>
            <w:r w:rsidRPr="008F2FC8">
              <w:rPr>
                <w:rFonts w:cs="Arial"/>
                <w:lang w:eastAsia="zh-CN"/>
              </w:rPr>
              <w:t xml:space="preserve"> is out of date and is not allowed to be set in UE when checking the NITZ by MMI. Therefore it is suggested to update the date to current local </w:t>
            </w:r>
            <w:r w:rsidR="007F34F3">
              <w:rPr>
                <w:rFonts w:cs="Arial"/>
                <w:lang w:eastAsia="zh-CN"/>
              </w:rPr>
              <w:t>date</w:t>
            </w:r>
            <w:r w:rsidR="007F34F3">
              <w:rPr>
                <w:rFonts w:cs="Arial" w:hint="eastAsia"/>
                <w:lang w:eastAsia="zh-CN"/>
              </w:rPr>
              <w:t xml:space="preserve"> or a new time in future.</w:t>
            </w:r>
          </w:p>
          <w:p w:rsidR="008F2FC8" w:rsidRPr="008F2FC8" w:rsidRDefault="008F2FC8" w:rsidP="008F2FC8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:rsidR="006461B9" w:rsidRPr="002F2D52" w:rsidRDefault="006461B9" w:rsidP="006461B9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N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ote :it is supported with a prose CR.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49" w:rsidRPr="006316B2" w:rsidRDefault="00A17401" w:rsidP="008F2FC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proofErr w:type="gram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odify  </w:t>
            </w:r>
            <w:r w:rsidR="008F2FC8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2010</w:t>
            </w:r>
            <w:proofErr w:type="gramEnd"/>
            <w:r w:rsidR="008F2FC8"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 xml:space="preserve"> to 2030.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Pr="00CC39F9" w:rsidRDefault="00C67156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C67156">
              <w:rPr>
                <w:rFonts w:ascii="Arial" w:hAnsi="Arial" w:cs="Arial"/>
                <w:lang w:eastAsia="en-GB"/>
              </w:rPr>
              <w:t>ConfigurationUpdate_NR5GC.ttcn</w:t>
            </w:r>
          </w:p>
        </w:tc>
      </w:tr>
      <w:tr w:rsidR="00D3641F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1F" w:rsidRDefault="00D3641F" w:rsidP="00D3641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5-11"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f_NR5GC_RRCIdleToConnected_Steps2_4(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f_UT_AT_SubscribeTimeZoneReporting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 // @sic R5s200573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f_UT_AT_TriggerTimezoneReport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12"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cs_NG_CONFIGURATION_UPDATE_COMMAND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(-, -, -, -, -,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('43'O,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('45'O,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// @sic R5-198186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('40'O), // @sic R5-198186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cs_TimeZoneAndTime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cs_DaylightSavingTime_tlv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('01'B))))); // @sic R5-198186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13"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t_T3555.start;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tsc_NR_RbId_SRB2,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cr_NG_NAS_Ind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cr_NG_CONFIGURATION_UPDATE_COMPLETE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13");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}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f_UT_AT_CheckTimezoneReport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 // CTZE response expected @sic R5s200573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14"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Pr="00393990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1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0/04/12,14:[0-9]#(2):[0-9]#(2)", // TZ GMT+1,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 char) ignored, check date and hour, ignore mins, secs @sic R5s200903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LONG_NAME);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SHORT_NAME);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14");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15"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f_NR_UE_DeRegisterOnSwitchOff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STATE_CONNECTED_3A);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:rsidR="00BA5195" w:rsidRPr="00B04335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5D27CA" w:rsidRPr="00CD057D" w:rsidTr="00EA138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fl_TC_9_1_4_1_TestBody() runs on NR5GC_PTC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581AFF" w:rsidRPr="00581AFF" w:rsidRDefault="00581AFF" w:rsidP="0039399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 w:rsidR="0039399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5-11"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f_NR5GC_RRCIdleToConnected_Steps2_4(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f_NR5GC_RRC_ConnectedState3N_Steps5_8(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v_ReceivedMsg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f_UT_AT_SubscribeTimeZoneReporting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(UT); // @sic R5s200573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f_UT_AT_TriggerTimezoneReport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0", "04", "12", "13", "??", "??", "\+04", "1");  // @sic R5s200573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12"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SRB.send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cas_NR_SRB_NasPdu_REQ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tsc_NR_RbId_SRB2,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cs_TimingInfo_Now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cs_NG_NAS_Request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cs_NG_CONFIGURATION_UPDATE_COMMAND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(-, -, -, -, -,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('43'O,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cs_NetworkName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('45'O,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), // @sic R5-198186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('40'O), // @sic R5-198186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cs_TimeZoneAndTime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'O, '40'O, '21'O, '31'O, '83'O, '25'O,'40'O),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cs_DaylightSavingTime_tlv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('01'B))))); // @sic R5-198186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13"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t_T3555.start;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tsc_NR_RbId_SRB2,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cr_NG_NAS_Ind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tsc_SHT_IntegrityProtected_Ciphered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      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cr_NG_CONFIGURATION_UPDATE_COMPLETE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)))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f_NR_SetVerdictFailOrInconc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13");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 t_T3555.timeout {}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f_UT_AT_CheckTimezoneReport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 // CTZE response expected @sic R5s200573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14"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"20</w:t>
            </w:r>
            <w:r w:rsidR="00393990" w:rsidRPr="00393990">
              <w:rPr>
                <w:rFonts w:ascii="Arial" w:hAnsi="Arial" w:cs="Arial" w:hint="eastAsia"/>
                <w:color w:val="000000"/>
                <w:sz w:val="18"/>
                <w:szCs w:val="18"/>
                <w:highlight w:val="yellow"/>
                <w:shd w:val="clear" w:color="auto" w:fill="FFFFFF"/>
                <w:lang w:eastAsia="zh-CN"/>
              </w:rPr>
              <w:t>3</w:t>
            </w: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0/04/12,14:[0-9]#(2):[0-9]#(2)", // TZ GMT+1,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dst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 char) ignored, check date and hour, ignore mins, secs @sic R5s200903 sic@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(UT and local time zone)",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2);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"1", // DST=1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 DST",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v_Expression_CTZR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1);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LONG_NAME);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v_FullNameString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(long network name)");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f_UT_ChkOperatorName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(UT, SHORT_NAME);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v_ShortNameString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"Step 14 (short network name)");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f_UT_ChkTimeZone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(UT);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f_AT_ResponseCheck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v_AT_Response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"*[0-9]#(2)/[0-9]#(2)/[0-9]#(2),[0-9]#(2):[0-9]#(2):[0-9]#(2)\+04*", // only TZ to be checked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"Step 14 (local time zone)");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 14");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15"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Switch off the UE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f_NR_UE_DeRegisterOnSwitchOff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STATE_CONNECTED_3A);</w:t>
            </w:r>
          </w:p>
          <w:p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:rsid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</w:p>
          <w:p w:rsidR="00581AFF" w:rsidRPr="00581AFF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</w:p>
          <w:p w:rsidR="00CA2FA6" w:rsidRPr="00CD057D" w:rsidRDefault="00581AFF" w:rsidP="00581A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1A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}</w:t>
            </w:r>
          </w:p>
        </w:tc>
      </w:tr>
    </w:tbl>
    <w:p w:rsidR="00EC295E" w:rsidRDefault="00EC295E" w:rsidP="00564BDC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EA138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30" w:rsidRDefault="00E85630">
      <w:r>
        <w:separator/>
      </w:r>
    </w:p>
  </w:endnote>
  <w:endnote w:type="continuationSeparator" w:id="0">
    <w:p w:rsidR="00E85630" w:rsidRDefault="00E85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30" w:rsidRDefault="00E85630">
      <w:r>
        <w:separator/>
      </w:r>
    </w:p>
  </w:footnote>
  <w:footnote w:type="continuationSeparator" w:id="0">
    <w:p w:rsidR="00E85630" w:rsidRDefault="00E856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699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C2A2B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936990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0F3A535D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1B25227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5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DF7B39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0F2B5A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C068C1"/>
    <w:multiLevelType w:val="hybridMultilevel"/>
    <w:tmpl w:val="17149C84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68485172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>
    <w:nsid w:val="6B8640E4"/>
    <w:multiLevelType w:val="hybridMultilevel"/>
    <w:tmpl w:val="8BBAE8F6"/>
    <w:lvl w:ilvl="0" w:tplc="E6AE2D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>
    <w:nsid w:val="71F74F74"/>
    <w:multiLevelType w:val="hybridMultilevel"/>
    <w:tmpl w:val="F776EDAA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A735CE3"/>
    <w:multiLevelType w:val="hybridMultilevel"/>
    <w:tmpl w:val="E6D051BE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15"/>
  </w:num>
  <w:num w:numId="6">
    <w:abstractNumId w:val="23"/>
  </w:num>
  <w:num w:numId="7">
    <w:abstractNumId w:val="33"/>
  </w:num>
  <w:num w:numId="8">
    <w:abstractNumId w:val="10"/>
  </w:num>
  <w:num w:numId="9">
    <w:abstractNumId w:val="20"/>
  </w:num>
  <w:num w:numId="10">
    <w:abstractNumId w:val="38"/>
  </w:num>
  <w:num w:numId="11">
    <w:abstractNumId w:val="17"/>
  </w:num>
  <w:num w:numId="12">
    <w:abstractNumId w:val="24"/>
  </w:num>
  <w:num w:numId="13">
    <w:abstractNumId w:val="3"/>
  </w:num>
  <w:num w:numId="14">
    <w:abstractNumId w:val="19"/>
  </w:num>
  <w:num w:numId="15">
    <w:abstractNumId w:val="1"/>
  </w:num>
  <w:num w:numId="16">
    <w:abstractNumId w:val="2"/>
  </w:num>
  <w:num w:numId="17">
    <w:abstractNumId w:val="9"/>
  </w:num>
  <w:num w:numId="18">
    <w:abstractNumId w:val="25"/>
  </w:num>
  <w:num w:numId="19">
    <w:abstractNumId w:val="37"/>
  </w:num>
  <w:num w:numId="20">
    <w:abstractNumId w:val="31"/>
  </w:num>
  <w:num w:numId="21">
    <w:abstractNumId w:val="14"/>
  </w:num>
  <w:num w:numId="22">
    <w:abstractNumId w:val="27"/>
  </w:num>
  <w:num w:numId="23">
    <w:abstractNumId w:val="30"/>
  </w:num>
  <w:num w:numId="24">
    <w:abstractNumId w:val="18"/>
  </w:num>
  <w:num w:numId="25">
    <w:abstractNumId w:val="28"/>
  </w:num>
  <w:num w:numId="26">
    <w:abstractNumId w:val="6"/>
  </w:num>
  <w:num w:numId="27">
    <w:abstractNumId w:val="8"/>
  </w:num>
  <w:num w:numId="28">
    <w:abstractNumId w:val="26"/>
  </w:num>
  <w:num w:numId="29">
    <w:abstractNumId w:val="12"/>
  </w:num>
  <w:num w:numId="30">
    <w:abstractNumId w:val="36"/>
  </w:num>
  <w:num w:numId="31">
    <w:abstractNumId w:val="22"/>
  </w:num>
  <w:num w:numId="32">
    <w:abstractNumId w:val="35"/>
  </w:num>
  <w:num w:numId="33">
    <w:abstractNumId w:val="7"/>
  </w:num>
  <w:num w:numId="34">
    <w:abstractNumId w:val="16"/>
  </w:num>
  <w:num w:numId="35">
    <w:abstractNumId w:val="0"/>
  </w:num>
  <w:num w:numId="36">
    <w:abstractNumId w:val="29"/>
  </w:num>
  <w:num w:numId="37">
    <w:abstractNumId w:val="4"/>
  </w:num>
  <w:num w:numId="38">
    <w:abstractNumId w:val="5"/>
  </w:num>
  <w:num w:numId="39">
    <w:abstractNumId w:val="32"/>
  </w:num>
  <w:num w:numId="40">
    <w:abstractNumId w:val="13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778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5DBA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4F3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24AB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18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5259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2E12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B1Char">
    <w:name w:val="B1 Char"/>
    <w:qFormat/>
    <w:locked/>
    <w:rsid w:val="00511C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C13D8-7BF6-463D-8778-6AE2712F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4</Pages>
  <Words>1508</Words>
  <Characters>8598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10086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刘畅</cp:lastModifiedBy>
  <cp:revision>85</cp:revision>
  <cp:lastPrinted>1900-12-31T16:00:00Z</cp:lastPrinted>
  <dcterms:created xsi:type="dcterms:W3CDTF">2021-05-26T12:21:00Z</dcterms:created>
  <dcterms:modified xsi:type="dcterms:W3CDTF">2021-11-29T02:51:00Z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