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32FD00E0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</w:t>
      </w:r>
      <w:r w:rsidR="0005034C">
        <w:rPr>
          <w:b/>
          <w:i/>
          <w:noProof/>
          <w:sz w:val="28"/>
        </w:rPr>
        <w:t>1408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F274CE4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AD4DAB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30DAAA42" w:rsidR="00AA27AC" w:rsidRPr="00410371" w:rsidRDefault="0005034C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2C9095BE" w:rsidR="00AA27AC" w:rsidRPr="00410371" w:rsidRDefault="0005034C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3E8EA0B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F22E35C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56154">
              <w:rPr>
                <w:noProof/>
              </w:rPr>
              <w:t>7.1.1.1.1a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CFD6F57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05034C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D5271CB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828171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56154">
              <w:rPr>
                <w:noProof/>
              </w:rPr>
              <w:t>7.1.1.1.1a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F6A28B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56154">
              <w:rPr>
                <w:noProof/>
              </w:rPr>
              <w:t>7.1.1.1.1a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15562D96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456154">
              <w:rPr>
                <w:noProof/>
              </w:rPr>
              <w:t>7.1.1.1.1a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106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7356126A" w14:textId="4B8CADEC" w:rsidR="00456154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56154" w:rsidRPr="004008DE">
        <w:rPr>
          <w:rFonts w:ascii="Arial" w:hAnsi="Arial" w:cs="Arial"/>
          <w:iCs/>
        </w:rPr>
        <w:t>Table of Contents</w:t>
      </w:r>
      <w:r w:rsidR="00456154">
        <w:tab/>
      </w:r>
      <w:r w:rsidR="00456154">
        <w:fldChar w:fldCharType="begin"/>
      </w:r>
      <w:r w:rsidR="00456154">
        <w:instrText xml:space="preserve"> PAGEREF _Toc81401064 \h </w:instrText>
      </w:r>
      <w:r w:rsidR="00456154">
        <w:fldChar w:fldCharType="separate"/>
      </w:r>
      <w:r w:rsidR="00456154">
        <w:t>2</w:t>
      </w:r>
      <w:r w:rsidR="00456154">
        <w:fldChar w:fldCharType="end"/>
      </w:r>
    </w:p>
    <w:p w14:paraId="480D552F" w14:textId="6BC6E7A2" w:rsidR="00456154" w:rsidRDefault="00456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008D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008D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_Toc81401065 \h </w:instrText>
      </w:r>
      <w:r>
        <w:fldChar w:fldCharType="separate"/>
      </w:r>
      <w:r>
        <w:t>3</w:t>
      </w:r>
      <w:r>
        <w:fldChar w:fldCharType="end"/>
      </w:r>
    </w:p>
    <w:p w14:paraId="4289BC79" w14:textId="47E593B6" w:rsidR="00456154" w:rsidRDefault="00456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008D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_Toc81401066 \h </w:instrText>
      </w:r>
      <w:r>
        <w:fldChar w:fldCharType="separate"/>
      </w:r>
      <w:r>
        <w:t>3</w:t>
      </w:r>
      <w:r>
        <w:fldChar w:fldCharType="end"/>
      </w:r>
    </w:p>
    <w:p w14:paraId="391043FA" w14:textId="6F678BC5" w:rsidR="00456154" w:rsidRDefault="00456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008D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008DE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_Toc81401067 \h </w:instrText>
      </w:r>
      <w:r>
        <w:fldChar w:fldCharType="separate"/>
      </w:r>
      <w:r>
        <w:t>3</w:t>
      </w:r>
      <w:r>
        <w:fldChar w:fldCharType="end"/>
      </w:r>
    </w:p>
    <w:p w14:paraId="400C9561" w14:textId="0FEA5CFA" w:rsidR="00456154" w:rsidRDefault="00456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008D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008D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_Toc81401068 \h </w:instrText>
      </w:r>
      <w:r>
        <w:fldChar w:fldCharType="separate"/>
      </w:r>
      <w:r>
        <w:t>3</w:t>
      </w:r>
      <w:r>
        <w:fldChar w:fldCharType="end"/>
      </w:r>
    </w:p>
    <w:p w14:paraId="3DCB6F9F" w14:textId="09B7B067" w:rsidR="00456154" w:rsidRDefault="00456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008D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008D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_Toc81401069 \h </w:instrText>
      </w:r>
      <w:r>
        <w:fldChar w:fldCharType="separate"/>
      </w:r>
      <w:r>
        <w:t>3</w:t>
      </w:r>
      <w:r>
        <w:fldChar w:fldCharType="end"/>
      </w:r>
    </w:p>
    <w:p w14:paraId="4086083E" w14:textId="303C03EE" w:rsidR="00456154" w:rsidRDefault="00456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008D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008DE">
        <w:rPr>
          <w:rFonts w:cs="Arial"/>
        </w:rPr>
        <w:t>HUAWEI  Balong 5000</w:t>
      </w:r>
      <w:r>
        <w:tab/>
      </w:r>
      <w:r>
        <w:fldChar w:fldCharType="begin"/>
      </w:r>
      <w:r>
        <w:instrText xml:space="preserve"> PAGEREF _Toc81401070 \h </w:instrText>
      </w:r>
      <w:r>
        <w:fldChar w:fldCharType="separate"/>
      </w:r>
      <w:r>
        <w:t>3</w:t>
      </w:r>
      <w:r>
        <w:fldChar w:fldCharType="end"/>
      </w:r>
    </w:p>
    <w:p w14:paraId="70F7186C" w14:textId="58244189" w:rsidR="00456154" w:rsidRDefault="00456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008D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008D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_Toc81401071 \h </w:instrText>
      </w:r>
      <w:r>
        <w:fldChar w:fldCharType="separate"/>
      </w:r>
      <w:r>
        <w:t>3</w:t>
      </w:r>
      <w:r>
        <w:fldChar w:fldCharType="end"/>
      </w:r>
    </w:p>
    <w:p w14:paraId="0348A46A" w14:textId="5270E8A2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1065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635AAA1E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56154">
        <w:rPr>
          <w:noProof/>
        </w:rPr>
        <w:t>7.1.1.1.1a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1066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4C34A1F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56154">
        <w:rPr>
          <w:noProof/>
        </w:rPr>
        <w:t>7.1.1.1.1a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1067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1068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1069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107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2B5F792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56154">
        <w:rPr>
          <w:rFonts w:ascii="Arial" w:eastAsia="SimSun" w:hAnsi="Arial"/>
        </w:rPr>
        <w:t>7_1_1_1_1a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D0FC806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56154">
        <w:rPr>
          <w:rFonts w:ascii="Arial" w:eastAsia="SimSun" w:hAnsi="Arial"/>
        </w:rPr>
        <w:t>7_1_1_1_1a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1071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CB4E234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B70046">
              <w:rPr>
                <w:b/>
              </w:rPr>
              <w:t>06</w:t>
            </w:r>
            <w:r w:rsidR="00A7543D">
              <w:rPr>
                <w:b/>
              </w:rPr>
              <w:t>4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56154">
              <w:rPr>
                <w:noProof/>
              </w:rPr>
              <w:t>7.1.1.1.1a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23AF9" w14:textId="77777777" w:rsidR="00547A5F" w:rsidRDefault="00547A5F">
      <w:r>
        <w:separator/>
      </w:r>
    </w:p>
  </w:endnote>
  <w:endnote w:type="continuationSeparator" w:id="0">
    <w:p w14:paraId="13F3B376" w14:textId="77777777" w:rsidR="00547A5F" w:rsidRDefault="0054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78EB4" w14:textId="77777777" w:rsidR="00547A5F" w:rsidRDefault="00547A5F">
      <w:r>
        <w:separator/>
      </w:r>
    </w:p>
  </w:footnote>
  <w:footnote w:type="continuationSeparator" w:id="0">
    <w:p w14:paraId="5D349533" w14:textId="77777777" w:rsidR="00547A5F" w:rsidRDefault="00547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5034C"/>
    <w:rsid w:val="00062098"/>
    <w:rsid w:val="00062E5D"/>
    <w:rsid w:val="00071F52"/>
    <w:rsid w:val="00073B2F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4562"/>
    <w:rsid w:val="003A0660"/>
    <w:rsid w:val="003A4A35"/>
    <w:rsid w:val="003B396D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47A5F"/>
    <w:rsid w:val="0058550A"/>
    <w:rsid w:val="00585A9E"/>
    <w:rsid w:val="00586F0C"/>
    <w:rsid w:val="00592D74"/>
    <w:rsid w:val="005959BD"/>
    <w:rsid w:val="005A1F52"/>
    <w:rsid w:val="005A5302"/>
    <w:rsid w:val="005B197D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2A7F"/>
    <w:rsid w:val="00957C31"/>
    <w:rsid w:val="00964F97"/>
    <w:rsid w:val="00975E55"/>
    <w:rsid w:val="00975E70"/>
    <w:rsid w:val="0097694F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543D"/>
    <w:rsid w:val="00A7671C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D4DAB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40169"/>
    <w:rsid w:val="00B475C4"/>
    <w:rsid w:val="00B51FCB"/>
    <w:rsid w:val="00B60573"/>
    <w:rsid w:val="00B64B6D"/>
    <w:rsid w:val="00B67B97"/>
    <w:rsid w:val="00B70046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454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7.1.1.1.1a</dc:subject>
  <dc:creator>Michael Sanders, John M Meredith</dc:creator>
  <cp:keywords/>
  <dc:description>7_1_1_1_1a</dc:description>
  <cp:lastModifiedBy>MCC TF160</cp:lastModifiedBy>
  <cp:revision>18</cp:revision>
  <cp:lastPrinted>1900-01-01T00:00:00Z</cp:lastPrinted>
  <dcterms:created xsi:type="dcterms:W3CDTF">2021-09-01T12:47:00Z</dcterms:created>
  <dcterms:modified xsi:type="dcterms:W3CDTF">2021-10-05T18:13:00Z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