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C771B6F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E4A71">
        <w:rPr>
          <w:b/>
          <w:i/>
          <w:noProof/>
          <w:sz w:val="28"/>
        </w:rPr>
        <w:t>211115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4123201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4A71">
              <w:rPr>
                <w:b/>
                <w:noProof/>
                <w:sz w:val="28"/>
              </w:rPr>
              <w:t>1973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A321362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026D3DF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7BFA2335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D49676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4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2AA846A" w14:textId="7A68FCDD" w:rsidR="007E4A71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E4A71" w:rsidRPr="0024611D">
        <w:rPr>
          <w:rFonts w:ascii="Arial" w:hAnsi="Arial" w:cs="Arial"/>
          <w:iCs/>
        </w:rPr>
        <w:t>Table of Contents</w:t>
      </w:r>
      <w:r w:rsidR="007E4A71">
        <w:tab/>
      </w:r>
      <w:r w:rsidR="007E4A71">
        <w:fldChar w:fldCharType="begin"/>
      </w:r>
      <w:r w:rsidR="007E4A71">
        <w:instrText xml:space="preserve"> PAGEREF _Toc81406478 \h </w:instrText>
      </w:r>
      <w:r w:rsidR="007E4A71">
        <w:fldChar w:fldCharType="separate"/>
      </w:r>
      <w:r w:rsidR="007E4A71">
        <w:t>2</w:t>
      </w:r>
      <w:r w:rsidR="007E4A71">
        <w:fldChar w:fldCharType="end"/>
      </w:r>
    </w:p>
    <w:p w14:paraId="32A69227" w14:textId="482F7859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_Toc81406479 \h </w:instrText>
      </w:r>
      <w:r>
        <w:fldChar w:fldCharType="separate"/>
      </w:r>
      <w:r>
        <w:t>3</w:t>
      </w:r>
      <w:r>
        <w:fldChar w:fldCharType="end"/>
      </w:r>
    </w:p>
    <w:p w14:paraId="3B41AC1F" w14:textId="1E5E2EBD" w:rsidR="007E4A71" w:rsidRDefault="007E4A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11D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_Toc81406480 \h </w:instrText>
      </w:r>
      <w:r>
        <w:fldChar w:fldCharType="separate"/>
      </w:r>
      <w:r>
        <w:t>3</w:t>
      </w:r>
      <w:r>
        <w:fldChar w:fldCharType="end"/>
      </w:r>
    </w:p>
    <w:p w14:paraId="617505D0" w14:textId="5E5BE6E2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_Toc81406481 \h </w:instrText>
      </w:r>
      <w:r>
        <w:fldChar w:fldCharType="separate"/>
      </w:r>
      <w:r>
        <w:t>3</w:t>
      </w:r>
      <w:r>
        <w:fldChar w:fldCharType="end"/>
      </w:r>
    </w:p>
    <w:p w14:paraId="616CF39F" w14:textId="45F9E8A5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_Toc81406482 \h </w:instrText>
      </w:r>
      <w:r>
        <w:fldChar w:fldCharType="separate"/>
      </w:r>
      <w:r>
        <w:t>3</w:t>
      </w:r>
      <w:r>
        <w:fldChar w:fldCharType="end"/>
      </w:r>
    </w:p>
    <w:p w14:paraId="2BCB0CA7" w14:textId="18FC8868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_Toc81406483 \h </w:instrText>
      </w:r>
      <w:r>
        <w:fldChar w:fldCharType="separate"/>
      </w:r>
      <w:r>
        <w:t>3</w:t>
      </w:r>
      <w:r>
        <w:fldChar w:fldCharType="end"/>
      </w:r>
    </w:p>
    <w:p w14:paraId="27B1401B" w14:textId="2EBBF028" w:rsidR="007E4A71" w:rsidRDefault="007E4A7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4611D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4611D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_Toc81406484 \h </w:instrText>
      </w:r>
      <w:r>
        <w:fldChar w:fldCharType="separate"/>
      </w:r>
      <w:r>
        <w:t>3</w:t>
      </w:r>
      <w:r>
        <w:fldChar w:fldCharType="end"/>
      </w:r>
    </w:p>
    <w:p w14:paraId="55F512B1" w14:textId="470F03AD" w:rsidR="007E4A71" w:rsidRDefault="007E4A7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4611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4611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_Toc81406485 \h </w:instrText>
      </w:r>
      <w:r>
        <w:fldChar w:fldCharType="separate"/>
      </w:r>
      <w:r>
        <w:t>3</w:t>
      </w:r>
      <w:r>
        <w:fldChar w:fldCharType="end"/>
      </w:r>
    </w:p>
    <w:p w14:paraId="0348A46A" w14:textId="35DAE3B2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4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557F27A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4A71">
        <w:rPr>
          <w:noProof/>
        </w:rPr>
        <w:t>7.1.3.3.2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4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C936B8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E4A71">
        <w:rPr>
          <w:noProof/>
        </w:rPr>
        <w:t>7.1.3.3.2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48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482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48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48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575A0B64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4A71">
        <w:rPr>
          <w:rFonts w:ascii="Arial" w:eastAsia="SimSun" w:hAnsi="Arial"/>
        </w:rPr>
        <w:t>7_1_3_3_2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C38739C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E4A71">
        <w:rPr>
          <w:rFonts w:ascii="Arial" w:eastAsia="SimSun" w:hAnsi="Arial"/>
        </w:rPr>
        <w:t>7_1_3_3_2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48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DFA246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E4A71">
              <w:rPr>
                <w:b/>
                <w:noProof/>
              </w:rPr>
              <w:t>211116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E4A71">
              <w:rPr>
                <w:noProof/>
              </w:rPr>
              <w:t>7.1.3.3.2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917FD" w14:textId="77777777" w:rsidR="00207B06" w:rsidRDefault="00207B06">
      <w:r>
        <w:separator/>
      </w:r>
    </w:p>
  </w:endnote>
  <w:endnote w:type="continuationSeparator" w:id="0">
    <w:p w14:paraId="7A4EB152" w14:textId="77777777" w:rsidR="00207B06" w:rsidRDefault="0020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968A3" w14:textId="77777777" w:rsidR="00207B06" w:rsidRDefault="00207B06">
      <w:r>
        <w:separator/>
      </w:r>
    </w:p>
  </w:footnote>
  <w:footnote w:type="continuationSeparator" w:id="0">
    <w:p w14:paraId="31B891CA" w14:textId="77777777" w:rsidR="00207B06" w:rsidRDefault="00207B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07B06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45F3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211115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211115</dc:title>
  <dc:subject>7.1.3.3.2</dc:subject>
  <dc:creator>Michael Sanders, John M Meredith</dc:creator>
  <cp:keywords>1973</cp:keywords>
  <dc:description>7_1_3_3_2</dc:description>
  <cp:lastModifiedBy>Mohit Kanchan</cp:lastModifiedBy>
  <cp:revision>3</cp:revision>
  <cp:lastPrinted>1900-01-01T00:00:00Z</cp:lastPrinted>
  <dcterms:created xsi:type="dcterms:W3CDTF">2021-09-01T15:33:00Z</dcterms:created>
  <dcterms:modified xsi:type="dcterms:W3CDTF">2021-09-01T15:34:00Z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