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4559D176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6CB7" w:rsidRPr="00E46CB7">
        <w:rPr>
          <w:rFonts w:cs="Arial"/>
          <w:b/>
          <w:bCs/>
          <w:i/>
          <w:iCs/>
          <w:sz w:val="28"/>
          <w:szCs w:val="28"/>
        </w:rPr>
        <w:t>R5s210608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7120439E" w:rsidR="00185AC5" w:rsidRPr="0054010A" w:rsidRDefault="00E46CB7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46CB7">
              <w:rPr>
                <w:b/>
                <w:bCs/>
                <w:noProof/>
                <w:sz w:val="28"/>
                <w:szCs w:val="28"/>
              </w:rPr>
              <w:t>1749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09624E44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</w:t>
            </w:r>
            <w:r w:rsidR="007D7920">
              <w:rPr>
                <w:b/>
                <w:noProof/>
                <w:sz w:val="28"/>
              </w:rPr>
              <w:t>1</w:t>
            </w:r>
            <w:r w:rsidR="00185AC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9BF33CA" w:rsidR="00185AC5" w:rsidRDefault="008F0E90" w:rsidP="0042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6380">
                <w:t xml:space="preserve"> Correction to NR5GC testcase 9.1.5.1.3</w:t>
              </w:r>
              <w:r w:rsidR="00185AC5">
                <w:t xml:space="preserve"> </w:t>
              </w:r>
            </w:fldSimple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554E4138" w:rsidR="00185AC5" w:rsidRDefault="006C3CE6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7920">
              <w:rPr>
                <w:noProof/>
              </w:rPr>
              <w:t>2021-05-2</w:t>
            </w:r>
            <w:r>
              <w:rPr>
                <w:noProof/>
              </w:rPr>
              <w:fldChar w:fldCharType="end"/>
            </w:r>
            <w:r w:rsidR="007D7920">
              <w:rPr>
                <w:noProof/>
              </w:rPr>
              <w:t>6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20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3DC34307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</w:rPr>
            </w:pPr>
            <w:r w:rsidRPr="005C4475">
              <w:rPr>
                <w:rFonts w:cs="Arial"/>
                <w:noProof/>
              </w:rPr>
              <w:t>In steps 13-18 and steps 66-71 a UE that is configured for pc_noOf_PDUsNewConnection &gt; 0 may face an incomplete or incorrectly configured PDU session establishment.</w:t>
            </w:r>
          </w:p>
        </w:tc>
      </w:tr>
      <w:tr w:rsidR="007D7920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7D7920" w:rsidRDefault="007D7920" w:rsidP="007D7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D7920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24A5182B" w:rsidR="007D7920" w:rsidRPr="005C4475" w:rsidRDefault="007D7920" w:rsidP="007D79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5C4475">
              <w:rPr>
                <w:rFonts w:ascii="Arial" w:hAnsi="Arial" w:cs="Arial"/>
                <w:noProof/>
              </w:rPr>
              <w:t>Changes specified below.</w:t>
            </w:r>
          </w:p>
        </w:tc>
      </w:tr>
      <w:tr w:rsidR="007D7920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7D7920" w:rsidRDefault="007D7920" w:rsidP="007D7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D7920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7D7920" w:rsidRDefault="007D7920" w:rsidP="007D7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5E4FDAE6" w:rsidR="007D7920" w:rsidRPr="005C4475" w:rsidRDefault="007D7920" w:rsidP="007D7920">
            <w:pPr>
              <w:pStyle w:val="CRCoverPage"/>
              <w:spacing w:after="0"/>
              <w:rPr>
                <w:rFonts w:cs="Arial"/>
                <w:noProof/>
              </w:rPr>
            </w:pPr>
            <w:r w:rsidRPr="005C4475">
              <w:rPr>
                <w:rFonts w:cs="Arial"/>
                <w:noProof/>
              </w:rPr>
              <w:t>Conformant UE that is configured for pc_noOf_PDUsNewConnection &gt;0 may fail the test case.</w:t>
            </w:r>
          </w:p>
        </w:tc>
      </w:tr>
      <w:tr w:rsidR="00EA59C6" w14:paraId="0E6021D0" w14:textId="77777777" w:rsidTr="007477A8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79C642B2" w:rsidR="00EA59C6" w:rsidRDefault="00E06380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 w:rsidR="00D241AF">
              <w:rPr>
                <w:noProof/>
              </w:rPr>
              <w:t>.NR5GC</w:t>
            </w:r>
          </w:p>
        </w:tc>
      </w:tr>
      <w:tr w:rsidR="00EA59C6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729182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2E1C8BB5" w14:textId="75C6F5B5" w:rsidR="00FA4C8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A4C82" w:rsidRPr="003E7D01">
        <w:rPr>
          <w:rFonts w:cs="Arial"/>
          <w:iCs/>
        </w:rPr>
        <w:t>Table of Contents</w:t>
      </w:r>
      <w:r w:rsidR="00FA4C82">
        <w:tab/>
      </w:r>
      <w:r w:rsidR="00FA4C82">
        <w:fldChar w:fldCharType="begin"/>
      </w:r>
      <w:r w:rsidR="00FA4C82">
        <w:instrText xml:space="preserve"> PAGEREF _Toc72918236 \h </w:instrText>
      </w:r>
      <w:r w:rsidR="00FA4C82">
        <w:fldChar w:fldCharType="separate"/>
      </w:r>
      <w:r w:rsidR="00FA4C82">
        <w:t>2</w:t>
      </w:r>
      <w:r w:rsidR="00FA4C82">
        <w:fldChar w:fldCharType="end"/>
      </w:r>
    </w:p>
    <w:p w14:paraId="18286A49" w14:textId="3944013B" w:rsidR="00FA4C82" w:rsidRDefault="00FA4C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7D0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7D0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_Toc72918237 \h </w:instrText>
      </w:r>
      <w:r>
        <w:fldChar w:fldCharType="separate"/>
      </w:r>
      <w:r>
        <w:t>3</w:t>
      </w:r>
      <w:r>
        <w:fldChar w:fldCharType="end"/>
      </w:r>
    </w:p>
    <w:p w14:paraId="61822997" w14:textId="67174280" w:rsidR="00FA4C82" w:rsidRDefault="00FA4C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E7D0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E7D0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_Toc72918238 \h </w:instrText>
      </w:r>
      <w:r>
        <w:fldChar w:fldCharType="separate"/>
      </w:r>
      <w:r>
        <w:t>3</w:t>
      </w:r>
      <w:r>
        <w:fldChar w:fldCharType="end"/>
      </w:r>
    </w:p>
    <w:p w14:paraId="5982731A" w14:textId="2B631CA6" w:rsidR="00FA4C82" w:rsidRDefault="00FA4C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7D01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7D01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_Toc72918239 \h </w:instrText>
      </w:r>
      <w:r>
        <w:fldChar w:fldCharType="separate"/>
      </w:r>
      <w:r>
        <w:t>3</w:t>
      </w:r>
      <w:r>
        <w:fldChar w:fldCharType="end"/>
      </w:r>
    </w:p>
    <w:p w14:paraId="7C867FD6" w14:textId="2FE1ACEB" w:rsidR="00FA4C82" w:rsidRDefault="00FA4C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E7D01">
        <w:rPr>
          <w:rFonts w:cs="Arial"/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E7D01">
        <w:rPr>
          <w:rFonts w:cs="Arial"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_Toc72918240 \h </w:instrText>
      </w:r>
      <w:r>
        <w:fldChar w:fldCharType="separate"/>
      </w:r>
      <w:r>
        <w:t>3</w:t>
      </w:r>
      <w:r>
        <w:fldChar w:fldCharType="end"/>
      </w:r>
    </w:p>
    <w:p w14:paraId="2E4D4796" w14:textId="4EE33B50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72918237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2CFC1085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5C4475" w:rsidRPr="000C44E5">
        <w:rPr>
          <w:rFonts w:eastAsia="SimSun"/>
        </w:rPr>
        <w:t>iwd-TTCN3-B2020-09_D2</w:t>
      </w:r>
      <w:r w:rsidR="005C4475">
        <w:rPr>
          <w:rFonts w:eastAsia="SimSun"/>
        </w:rPr>
        <w:t>1</w:t>
      </w:r>
      <w:r w:rsidR="005C4475" w:rsidRPr="000C44E5">
        <w:rPr>
          <w:rFonts w:eastAsia="SimSun"/>
        </w:rPr>
        <w:t>wk</w:t>
      </w:r>
      <w:r w:rsidR="005C4475">
        <w:rPr>
          <w:rFonts w:eastAsia="SimSun"/>
        </w:rPr>
        <w:t xml:space="preserve">12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2918238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72918239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6C7E2E9A" w:rsidR="00235975" w:rsidRPr="0055160B" w:rsidRDefault="00FA4C82" w:rsidP="005939F7">
            <w:pPr>
              <w:rPr>
                <w:rFonts w:ascii="Arial" w:hAnsi="Arial" w:cs="Arial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>fl_TC_9_1_5_1_3_Body</w:t>
            </w:r>
          </w:p>
        </w:tc>
      </w:tr>
      <w:tr w:rsidR="000D53F8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CEC5" w14:textId="02DF767D" w:rsidR="000D53F8" w:rsidRDefault="00FA4C82" w:rsidP="00FA4C8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UE configured for </w:t>
            </w:r>
            <w:r w:rsidRPr="00FA4C82">
              <w:rPr>
                <w:rFonts w:cs="Arial"/>
                <w:color w:val="000000"/>
                <w:lang w:eastAsia="zh-CN"/>
              </w:rPr>
              <w:t>pc_noOf_PDUsNewConnection</w:t>
            </w:r>
            <w:r>
              <w:rPr>
                <w:rFonts w:cs="Arial"/>
                <w:color w:val="000000"/>
                <w:lang w:eastAsia="zh-CN"/>
              </w:rPr>
              <w:t xml:space="preserve"> &gt; 0 may not establish PDU session in steps 13-18 because theestablishment wont be triggered via UT commands.</w:t>
            </w:r>
          </w:p>
          <w:p w14:paraId="109F6312" w14:textId="385C0592" w:rsidR="00FA4C82" w:rsidRPr="00674B90" w:rsidRDefault="004A6CB3" w:rsidP="00FA4C8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Number of expected PDU connections for the </w:t>
            </w:r>
            <w:r w:rsidRPr="004A6CB3">
              <w:rPr>
                <w:rFonts w:cs="Arial"/>
                <w:color w:val="000000"/>
                <w:lang w:eastAsia="zh-CN"/>
              </w:rPr>
              <w:t>f_NR5GC_PDUSessionEstablishment</w:t>
            </w:r>
            <w:r>
              <w:rPr>
                <w:rFonts w:cs="Arial"/>
                <w:color w:val="000000"/>
                <w:lang w:eastAsia="zh-CN"/>
              </w:rPr>
              <w:t xml:space="preserve"> function needs to be set accordingly in case the UE is configured for establishing PDU session in new connection.</w:t>
            </w:r>
          </w:p>
        </w:tc>
      </w:tr>
      <w:tr w:rsidR="000D53F8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431" w14:textId="77777777" w:rsidR="000D53F8" w:rsidRPr="006D10FB" w:rsidRDefault="004A6CB3" w:rsidP="004A6CB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6D10FB">
              <w:rPr>
                <w:rFonts w:ascii="Arial" w:hAnsi="Arial" w:cs="Arial"/>
                <w:color w:val="000000"/>
                <w:lang w:eastAsia="zh-CN"/>
              </w:rPr>
              <w:t>PDU session establishment for UE configured for pc_noOf_PDUsNewConnection will now be triggered via UE commands.</w:t>
            </w:r>
          </w:p>
          <w:p w14:paraId="0E11F8C3" w14:textId="1BD677D2" w:rsidR="004A6CB3" w:rsidRPr="004A6CB3" w:rsidRDefault="004A6CB3" w:rsidP="004A6CB3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6D10FB">
              <w:rPr>
                <w:rFonts w:ascii="Arial" w:hAnsi="Arial" w:cs="Arial"/>
                <w:color w:val="000000"/>
                <w:lang w:eastAsia="zh-CN"/>
              </w:rPr>
              <w:t>Corrected number of expected PDU sessions for such UE.</w:t>
            </w:r>
          </w:p>
        </w:tc>
      </w:tr>
      <w:tr w:rsidR="000D53F8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6AE60C8" w:rsidR="000D53F8" w:rsidRPr="0055160B" w:rsidRDefault="00FA4C82" w:rsidP="000D53F8">
            <w:pPr>
              <w:spacing w:after="0"/>
              <w:rPr>
                <w:rFonts w:ascii="Arial" w:hAnsi="Arial" w:cs="Arial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>Initial_Registration_NR5GC.ttcn</w:t>
            </w:r>
          </w:p>
        </w:tc>
      </w:tr>
      <w:tr w:rsidR="000D53F8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0D53F8" w:rsidRPr="0055160B" w:rsidRDefault="000D53F8" w:rsidP="000D53F8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5DC" w14:textId="77777777" w:rsidR="006945B1" w:rsidRPr="006945B1" w:rsidRDefault="001222B9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="006945B1" w:rsidRPr="006945B1">
              <w:rPr>
                <w:rFonts w:ascii="Arial" w:hAnsi="Arial" w:cs="Arial"/>
                <w:bCs/>
                <w:lang w:eastAsia="en-GB"/>
              </w:rPr>
              <w:t xml:space="preserve">  function fl_TC_9_1_5_1_3_Body() runs on NR5GC_PTC</w:t>
            </w:r>
          </w:p>
          <w:p w14:paraId="73901018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78C66D90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6F662F76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6945B1">
              <w:rPr>
                <w:rFonts w:ascii="Arial" w:hAnsi="Arial" w:cs="Arial"/>
                <w:bCs/>
                <w:lang w:eastAsia="en-GB"/>
              </w:rPr>
              <w:t>…</w:t>
            </w:r>
          </w:p>
          <w:p w14:paraId="11DD022A" w14:textId="3E37AF56" w:rsidR="00F47884" w:rsidRPr="006945B1" w:rsidRDefault="000D53F8" w:rsidP="005C44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945B1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Pr="006945B1">
              <w:rPr>
                <w:rFonts w:ascii="Arial" w:hAnsi="Arial" w:cs="Arial"/>
                <w:bCs/>
                <w:lang w:eastAsia="de-DE"/>
              </w:rPr>
              <w:t xml:space="preserve"> </w:t>
            </w:r>
          </w:p>
          <w:p w14:paraId="74E8B1C1" w14:textId="77777777" w:rsidR="006945B1" w:rsidRPr="006945B1" w:rsidRDefault="006945B1" w:rsidP="005C4475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78F2C57A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//@siclog "Step 13-18" siclog@</w:t>
            </w:r>
          </w:p>
          <w:p w14:paraId="148ECEE3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45A38DCA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if (not match (v_ReceivedAsp.Signalling.Nas[0].Pdu.Msg, cr_NG_REGISTRATION_COMPLETE)) {</w:t>
            </w:r>
          </w:p>
          <w:p w14:paraId="2E83687C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f_NR_SetVerdictFailOrInconc(__FILE__, __LINE__, "Registration Complete Message Failed");</w:t>
            </w:r>
          </w:p>
          <w:p w14:paraId="024C1852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}</w:t>
            </w:r>
          </w:p>
          <w:p w14:paraId="3C4DA8E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0BBDCBD5" w14:textId="794E5E9D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f_NR5GC_PDUSessionEstablishment (v_NGC_NASCellA, </w:t>
            </w:r>
            <w:r w:rsidRPr="006945B1">
              <w:rPr>
                <w:rFonts w:ascii="Arial" w:hAnsi="Arial" w:cs="Courier New"/>
                <w:bCs/>
                <w:highlight w:val="yellow"/>
                <w:lang w:eastAsia="de-DE"/>
              </w:rPr>
              <w:t>-</w:t>
            </w:r>
            <w:r w:rsidRPr="006945B1">
              <w:rPr>
                <w:rFonts w:ascii="Arial" w:hAnsi="Arial" w:cs="Courier New"/>
                <w:bCs/>
                <w:lang w:eastAsia="de-DE"/>
              </w:rPr>
              <w:t>,</w:t>
            </w:r>
          </w:p>
          <w:p w14:paraId="0B4165A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                              tsc_NR_RbId_SRB1,   //@sic R5s200758 sic@</w:t>
            </w:r>
          </w:p>
          <w:p w14:paraId="66E55EC7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                              -, -, -, -, -, -, -, cs_S_NSSAI('22'O, '01'O, '02'O, omit));</w:t>
            </w:r>
          </w:p>
          <w:p w14:paraId="0871F175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f_NR_PreliminaryPass(__FILE__, __LINE__, "Step 15");</w:t>
            </w:r>
          </w:p>
          <w:p w14:paraId="1648BDF8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</w:p>
          <w:p w14:paraId="7FAC89DD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f_NR_RRCRelease(v_NGC_NASCellA);</w:t>
            </w:r>
          </w:p>
          <w:p w14:paraId="1931DB06" w14:textId="77777777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   </w:t>
            </w:r>
          </w:p>
          <w:p w14:paraId="5637701F" w14:textId="28AC32D9" w:rsidR="006945B1" w:rsidRPr="006945B1" w:rsidRDefault="006945B1" w:rsidP="006945B1">
            <w:pPr>
              <w:autoSpaceDE w:val="0"/>
              <w:autoSpaceDN w:val="0"/>
              <w:adjustRightInd w:val="0"/>
              <w:spacing w:after="0"/>
              <w:rPr>
                <w:rFonts w:ascii="Arial" w:hAnsi="Arial" w:cs="Courier New"/>
                <w:bCs/>
                <w:lang w:eastAsia="de-DE"/>
              </w:rPr>
            </w:pPr>
            <w:r w:rsidRPr="006945B1">
              <w:rPr>
                <w:rFonts w:ascii="Arial" w:hAnsi="Arial" w:cs="Courier New"/>
                <w:bCs/>
                <w:lang w:eastAsia="de-DE"/>
              </w:rPr>
              <w:t xml:space="preserve">    //@siclog "Step 19" siclog@</w:t>
            </w:r>
          </w:p>
          <w:p w14:paraId="4205BF3D" w14:textId="1DF835DF" w:rsidR="006945B1" w:rsidRPr="00CA4CF2" w:rsidRDefault="006945B1" w:rsidP="005C44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45DFC554" w14:textId="29928E16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FA4C82">
              <w:rPr>
                <w:rFonts w:ascii="Arial" w:hAnsi="Arial" w:cs="Arial"/>
                <w:lang w:eastAsia="en-GB"/>
              </w:rPr>
              <w:t xml:space="preserve"> </w:t>
            </w:r>
            <w:r w:rsidRPr="006B3F10">
              <w:rPr>
                <w:rFonts w:ascii="Arial" w:hAnsi="Arial" w:cs="Arial"/>
                <w:lang w:eastAsia="en-GB"/>
              </w:rPr>
              <w:t xml:space="preserve"> </w:t>
            </w:r>
            <w:r w:rsidRPr="006B3F10">
              <w:rPr>
                <w:rFonts w:ascii="Arial" w:hAnsi="Arial" w:cs="Arial"/>
                <w:highlight w:val="yellow"/>
                <w:lang w:eastAsia="en-GB"/>
              </w:rPr>
              <w:t>import from NAS_5GC_Parameters all; //pc_noOf_PDUsNewConnection</w:t>
            </w:r>
          </w:p>
          <w:p w14:paraId="0A1DC702" w14:textId="479080EB" w:rsidR="001222B9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highlight w:val="yellow"/>
                <w:lang w:eastAsia="en-GB"/>
              </w:rPr>
              <w:lastRenderedPageBreak/>
              <w:t xml:space="preserve">  import from Parameters all;</w:t>
            </w:r>
          </w:p>
          <w:p w14:paraId="0DAE921D" w14:textId="766198C3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32AD70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function fl_TC_9_1_5_1_3_Body() runs on NR5GC_PTC</w:t>
            </w:r>
          </w:p>
          <w:p w14:paraId="192E6894" w14:textId="7281C6C0" w:rsidR="00FA4C82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{</w:t>
            </w:r>
          </w:p>
          <w:p w14:paraId="77B2A018" w14:textId="1AB4ABBC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02D1E3F" w14:textId="58BD68E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>…</w:t>
            </w:r>
          </w:p>
          <w:p w14:paraId="02C32CCE" w14:textId="149A91C3" w:rsidR="006B3F10" w:rsidRPr="006B3F10" w:rsidRDefault="006B3F10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8D69ECB" w14:textId="031C5D6C" w:rsidR="006B3F10" w:rsidRPr="006B3F10" w:rsidRDefault="006B3F10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</w:t>
            </w:r>
            <w:r w:rsidRPr="006945B1">
              <w:rPr>
                <w:rFonts w:ascii="Arial" w:hAnsi="Arial" w:cs="Arial"/>
                <w:highlight w:val="yellow"/>
                <w:lang w:eastAsia="en-GB"/>
              </w:rPr>
              <w:t>var integer v_ExpectedNumberOfPDUSessions := pc_noOf_PDUsSameConnection;</w:t>
            </w:r>
          </w:p>
          <w:p w14:paraId="05B064F7" w14:textId="77777777" w:rsidR="00FA4C82" w:rsidRPr="006B3F10" w:rsidRDefault="00FA4C82" w:rsidP="00FA4C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FE93103" w14:textId="77777777" w:rsidR="00D765CF" w:rsidRPr="006B3F10" w:rsidRDefault="006B3F10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>…</w:t>
            </w:r>
          </w:p>
          <w:p w14:paraId="1BF98F02" w14:textId="77777777" w:rsidR="006B3F10" w:rsidRPr="006B3F10" w:rsidRDefault="006B3F10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8172E40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//@siclog "Step 13-18" siclog@</w:t>
            </w:r>
          </w:p>
          <w:p w14:paraId="7C55FACE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SRB.receive(car_NR_SRB_NasPdu_IND(v_NGC_NASCellA, tsc_NR_RbId_SRB1, cr_NG_NAS_Ind(tsc_SHT_IntegrityProtected_Ciphered))) -&gt; value v_ReceivedAsp;</w:t>
            </w:r>
          </w:p>
          <w:p w14:paraId="09839B7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if (not match (v_ReceivedAsp.Signalling.Nas[0].Pdu.Msg, cr_NG_REGISTRATION_COMPLETE)) {</w:t>
            </w:r>
          </w:p>
          <w:p w14:paraId="18EFC3A1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f_NR_SetVerdictFailOrInconc(__FILE__, __LINE__, "Registration Complete Message Failed");</w:t>
            </w:r>
          </w:p>
          <w:p w14:paraId="4130AF1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3B9B04B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5ACE3C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//If the UE is configured to establish PDU session only in new connection then the f_NR5GC_PDUSessionEstablishment will result in no procedure at all.</w:t>
            </w:r>
          </w:p>
          <w:p w14:paraId="54ABC593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if (pc_noOf_PDUsNewConnection &gt;0 ) {</w:t>
            </w:r>
          </w:p>
          <w:p w14:paraId="5CC788A5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   f_UT_RequestPDUSession(UT, 1, pc_APN_ID_Internet);</w:t>
            </w:r>
          </w:p>
          <w:p w14:paraId="6DD1FF86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   v_ExpectedNumberOfPDUSessions := pc_noOf_PDUsNewConnection;</w:t>
            </w:r>
          </w:p>
          <w:p w14:paraId="2C44B2DD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</w:p>
          <w:p w14:paraId="628E9370" w14:textId="77777777" w:rsidR="006B3F10" w:rsidRPr="006945B1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6945B1">
              <w:rPr>
                <w:rFonts w:ascii="Arial" w:hAnsi="Arial" w:cs="Arial"/>
                <w:highlight w:val="yellow"/>
                <w:lang w:eastAsia="en-GB"/>
              </w:rPr>
              <w:t xml:space="preserve">    } </w:t>
            </w:r>
          </w:p>
          <w:p w14:paraId="12BB10A6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B91FE7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f_NR5GC_PDUSessionEstablishment (v_NGC_NASCellA</w:t>
            </w:r>
            <w:r w:rsidRPr="006945B1">
              <w:rPr>
                <w:rFonts w:ascii="Arial" w:hAnsi="Arial" w:cs="Arial"/>
                <w:highlight w:val="yellow"/>
                <w:lang w:eastAsia="en-GB"/>
              </w:rPr>
              <w:t>, v_ExpectedNumberOfPDUSessions</w:t>
            </w:r>
            <w:r w:rsidRPr="006B3F10">
              <w:rPr>
                <w:rFonts w:ascii="Arial" w:hAnsi="Arial" w:cs="Arial"/>
                <w:lang w:eastAsia="en-GB"/>
              </w:rPr>
              <w:t>,</w:t>
            </w:r>
          </w:p>
          <w:p w14:paraId="3ADCA680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                              tsc_NR_RbId_SRB1,   //@sic R5s200758 sic@</w:t>
            </w:r>
          </w:p>
          <w:p w14:paraId="3DEC52F8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                              -, -, -, -, -, -, -, cs_S_NSSAI('22'O, '01'O, '02'O, omit));</w:t>
            </w:r>
          </w:p>
          <w:p w14:paraId="2E37BF19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f_NR_PreliminaryPass(__FILE__, __LINE__, "Step 15");</w:t>
            </w:r>
          </w:p>
          <w:p w14:paraId="2BAAF51B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889CA2C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f_NR_RRCRelease(v_NGC_NASCellA);</w:t>
            </w:r>
          </w:p>
          <w:p w14:paraId="391DF11F" w14:textId="77777777" w:rsidR="006B3F10" w:rsidRPr="006B3F10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   </w:t>
            </w:r>
          </w:p>
          <w:p w14:paraId="4D63D09F" w14:textId="4CB804C2" w:rsidR="006B3F10" w:rsidRPr="00CA4CF2" w:rsidRDefault="006B3F10" w:rsidP="006B3F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6B3F10">
              <w:rPr>
                <w:rFonts w:ascii="Arial" w:hAnsi="Arial" w:cs="Arial"/>
                <w:lang w:eastAsia="en-GB"/>
              </w:rPr>
              <w:t xml:space="preserve">    //@siclog "Step 19" siclog@</w:t>
            </w:r>
          </w:p>
        </w:tc>
      </w:tr>
    </w:tbl>
    <w:p w14:paraId="35538520" w14:textId="1CEF293A" w:rsidR="001E41F3" w:rsidRDefault="001E41F3">
      <w:pPr>
        <w:rPr>
          <w:noProof/>
        </w:rPr>
      </w:pPr>
    </w:p>
    <w:p w14:paraId="7F0D6E8E" w14:textId="53235E74" w:rsidR="005C4475" w:rsidRDefault="005C4475" w:rsidP="005C44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7" w:name="_Toc72918240"/>
      <w:r>
        <w:rPr>
          <w:rFonts w:cs="Arial"/>
          <w:color w:val="000000"/>
          <w:lang w:eastAsia="en-GB"/>
        </w:rPr>
        <w:t>Change 2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C4475" w14:paraId="31B8077C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B48" w14:textId="77777777" w:rsidR="005C4475" w:rsidRPr="0055160B" w:rsidRDefault="005C4475" w:rsidP="00FF196F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3FFF" w14:textId="1A2A3F89" w:rsidR="005C4475" w:rsidRPr="0055160B" w:rsidRDefault="00B46014" w:rsidP="00FF196F">
            <w:pPr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>f_NR5GC_RRC_Idle_Steps16_20</w:t>
            </w:r>
          </w:p>
        </w:tc>
      </w:tr>
      <w:tr w:rsidR="005C4475" w14:paraId="5B21F31F" w14:textId="77777777" w:rsidTr="00FF196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E75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A78" w14:textId="08314827" w:rsidR="005C4475" w:rsidRPr="00674B90" w:rsidRDefault="00B46014" w:rsidP="00FF196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Currently the </w:t>
            </w:r>
            <w:r w:rsidRPr="00B46014">
              <w:rPr>
                <w:rFonts w:cs="Arial"/>
                <w:color w:val="000000"/>
                <w:lang w:eastAsia="zh-CN"/>
              </w:rPr>
              <w:t>f_NR5GC_RRC_Idle_Extension</w:t>
            </w:r>
            <w:r>
              <w:rPr>
                <w:rFonts w:cs="Arial"/>
                <w:color w:val="000000"/>
                <w:lang w:eastAsia="zh-CN"/>
              </w:rPr>
              <w:t xml:space="preserve"> inside the </w:t>
            </w:r>
            <w:r w:rsidRPr="00B46014">
              <w:rPr>
                <w:rFonts w:cs="Arial"/>
                <w:color w:val="000000"/>
                <w:lang w:eastAsia="zh-CN"/>
              </w:rPr>
              <w:t>f_NR5GC_RRC_Idle_Steps16_20</w:t>
            </w:r>
            <w:r>
              <w:rPr>
                <w:rFonts w:cs="Arial"/>
                <w:color w:val="000000"/>
                <w:lang w:eastAsia="zh-CN"/>
              </w:rPr>
              <w:t xml:space="preserve"> doesn’t reflect any specific NSSAI configuration and always uses default.</w:t>
            </w:r>
          </w:p>
        </w:tc>
      </w:tr>
      <w:tr w:rsidR="005C4475" w14:paraId="11A35867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AD2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CF7" w14:textId="5A38EEB8" w:rsidR="005C4475" w:rsidRPr="004E7C2F" w:rsidRDefault="00B46014" w:rsidP="00FF19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NSSAI parameter passed in the </w:t>
            </w:r>
            <w:r w:rsidRPr="00B46014">
              <w:rPr>
                <w:rFonts w:ascii="Arial" w:hAnsi="Arial" w:cs="Arial"/>
                <w:lang w:eastAsia="zh-CN"/>
              </w:rPr>
              <w:t>f_NR5GC_RRC_Idle_Extension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4475" w14:paraId="4F7CEA2E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6E2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02C" w14:textId="6F5FA1AE" w:rsidR="005C4475" w:rsidRPr="0055160B" w:rsidRDefault="00B46014" w:rsidP="00FF196F">
            <w:pPr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5C4475" w14:paraId="650BD80A" w14:textId="77777777" w:rsidTr="00FF19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CA85" w14:textId="77777777" w:rsidR="005C4475" w:rsidRPr="0055160B" w:rsidRDefault="005C4475" w:rsidP="00FF196F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01B2" w14:textId="77777777" w:rsidR="005C4475" w:rsidRPr="0055160B" w:rsidRDefault="005C4475" w:rsidP="00FF196F">
            <w:pPr>
              <w:rPr>
                <w:rFonts w:ascii="Arial" w:hAnsi="Arial"/>
                <w:lang w:eastAsia="zh-CN"/>
              </w:rPr>
            </w:pPr>
          </w:p>
        </w:tc>
      </w:tr>
    </w:tbl>
    <w:p w14:paraId="126BD153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</w:p>
    <w:p w14:paraId="4D4A20E3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475" w14:paraId="3A113A8F" w14:textId="77777777" w:rsidTr="00FF196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F57" w14:textId="77777777" w:rsidR="00B46014" w:rsidRPr="00B46014" w:rsidRDefault="005C4475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r w:rsidR="00B46014" w:rsidRPr="00B46014">
              <w:rPr>
                <w:rFonts w:ascii="Arial" w:hAnsi="Arial" w:cs="Arial"/>
                <w:bCs/>
                <w:lang w:eastAsia="de-DE"/>
              </w:rPr>
              <w:t xml:space="preserve">   function f_NR5GC_RRC_Idle_Steps16_20(NR_CellId_Type p_NR_CellId,</w:t>
            </w:r>
          </w:p>
          <w:p w14:paraId="30722E3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integer p_ExpectedNumberOfNewPDUSessions := pc_noOf_PDUsSameConnection,  // @sic R5s201358 sic@,</w:t>
            </w:r>
          </w:p>
          <w:p w14:paraId="2763535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NR_TESTMODE_STATE_Type p_TestMode := TESTMode_OFF,</w:t>
            </w:r>
          </w:p>
          <w:p w14:paraId="287FF6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RRCConnectionReleaseRequired_Type p_ReleaseConnection := noRrcConnectionRelease,</w:t>
            </w:r>
          </w:p>
          <w:p w14:paraId="501CE58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7F9E152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UE_TestLoopModeB_LB_Setup_Type p_IpPduDelayTime := '00'O,</w:t>
            </w:r>
          </w:p>
          <w:p w14:paraId="6E9F54D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SDAP_Config p_SDAP_Config := omit,</w:t>
            </w:r>
          </w:p>
          <w:p w14:paraId="7186686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lastRenderedPageBreak/>
              <w:t xml:space="preserve">                                      template S_NSSAI_Type p_ExpectedS_NSSAI := *,</w:t>
            </w:r>
          </w:p>
          <w:p w14:paraId="4C5F854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DNN p_ExpectedDNN := *,</w:t>
            </w:r>
          </w:p>
          <w:p w14:paraId="0789544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SSC_Mode p_SSC_Mode := crs_SSC_Mode(-, '001'B),</w:t>
            </w:r>
          </w:p>
          <w:p w14:paraId="3A7407C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DNN p_DNN := omit,</w:t>
            </w:r>
          </w:p>
          <w:p w14:paraId="105C510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QoS_Rules p_QoS_Rules := omit,</w:t>
            </w:r>
          </w:p>
          <w:p w14:paraId="409CBE8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(value) Session_AMBR p_Session_AMBR := cs_Session_AMBR ('06'O, '05'O, '0004'O, '05'O, '0004'O),</w:t>
            </w:r>
          </w:p>
          <w:p w14:paraId="5845093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S_NSSAI_Type p_S_NSSAI := cs_S_NSSAI_SST1eMBB_WithIEI, // @sic R5s190919 sic@</w:t>
            </w:r>
          </w:p>
          <w:p w14:paraId="6B807A1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(omit) QoSFlowDescr p_QoSFlowDescr := omit,</w:t>
            </w:r>
          </w:p>
          <w:p w14:paraId="3AD7E99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template (present) B4_Type p_ServiceType := '0000'B,</w:t>
            </w:r>
          </w:p>
          <w:p w14:paraId="082A2D9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 boolean p_Include_S_NSSAI := false)  runs on NR5GC_PTC         //Anritsu TTCN CR R5s210383</w:t>
            </w:r>
          </w:p>
          <w:p w14:paraId="5523AF8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5510C3C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//Steps 16 - 19a1</w:t>
            </w:r>
          </w:p>
          <w:p w14:paraId="7F34647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 No SRB2 so must be on SRB1</w:t>
            </w:r>
          </w:p>
          <w:p w14:paraId="17FE1C2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(p_ExpectedNumberOfNewPDUSessions &lt; 0 ) { // @sic R5-194797, R5-199075, R5-204329 sic@</w:t>
            </w:r>
          </w:p>
          <w:p w14:paraId="0A8A69D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7B0C4CD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21ED33E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f_NR5GC_PDUSessionEstablishment (p_NR_CellId,</w:t>
            </w:r>
          </w:p>
          <w:p w14:paraId="23ED876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p_ExpectedNumberOfNewPDUSessions,</w:t>
            </w:r>
          </w:p>
          <w:p w14:paraId="6A713E4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tsc_NR_RbId_SRB1,</w:t>
            </w:r>
          </w:p>
          <w:p w14:paraId="156E45C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p_SDAP_Config, // @sic R5s210134 sic@</w:t>
            </w:r>
          </w:p>
          <w:p w14:paraId="4277373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p_ExpectedS_NSSAI,</w:t>
            </w:r>
          </w:p>
          <w:p w14:paraId="728EDA2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p_ExpectedDNN,</w:t>
            </w:r>
          </w:p>
          <w:p w14:paraId="6D52FBF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p_SSC_Mode,</w:t>
            </w:r>
          </w:p>
          <w:p w14:paraId="2398A31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p_DNN,</w:t>
            </w:r>
          </w:p>
          <w:p w14:paraId="31B4C4E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p_QoS_Rules,</w:t>
            </w:r>
          </w:p>
          <w:p w14:paraId="7EF1AF5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p_Session_AMBR,</w:t>
            </w:r>
          </w:p>
          <w:p w14:paraId="18DFD6D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p_S_NSSAI,</w:t>
            </w:r>
          </w:p>
          <w:p w14:paraId="5E4218A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                          p_QoSFlowDescr);</w:t>
            </w:r>
          </w:p>
          <w:p w14:paraId="28B78B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2461B5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//Step 20a1</w:t>
            </w:r>
          </w:p>
          <w:p w14:paraId="5389400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(p_ReleaseConnection == rrcConnectionRelease or pc_noOf_PDUsNewConnection &gt;0) {// @sic R5-199075, R5s200489 sic@</w:t>
            </w:r>
          </w:p>
          <w:p w14:paraId="53697D3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Release RRC to enter RRC_IDLE</w:t>
            </w:r>
          </w:p>
          <w:p w14:paraId="10F4B34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f_NR_RRCRelease(p_NR_CellId);</w:t>
            </w:r>
          </w:p>
          <w:p w14:paraId="168F0CB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 else { // @sic R5s200489 sic@</w:t>
            </w:r>
          </w:p>
          <w:p w14:paraId="08E721A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Step 19Aa1 - 19Aa2</w:t>
            </w:r>
          </w:p>
          <w:p w14:paraId="2603738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select (p_TestMode) { // @sic R5-194797 sic@</w:t>
            </w:r>
          </w:p>
          <w:p w14:paraId="6D7352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(TEST_LOOPModeA_ON) {</w:t>
            </w:r>
          </w:p>
          <w:p w14:paraId="7C438B0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f_NR5GC_CloseUE_TestLoopModeA (p_NR_CellId, p_UE_TestLoopModeA_NR_LB_Setup);</w:t>
            </w:r>
          </w:p>
          <w:p w14:paraId="463A552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46E1948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(TEST_LOOPModeB_ON) {</w:t>
            </w:r>
          </w:p>
          <w:p w14:paraId="570B02D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f_NR5GC_CloseUE_TestLoopModeB (p_NR_CellId, p_IpPduDelayTime);</w:t>
            </w:r>
          </w:p>
          <w:p w14:paraId="5C77B94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780AEEB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case (PING_Or_TEST_LOOPModeB_ON) {</w:t>
            </w:r>
          </w:p>
          <w:p w14:paraId="5673F4B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if (not pc_IP_Ping) {</w:t>
            </w:r>
          </w:p>
          <w:p w14:paraId="397FC01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 f_NR5GC_CloseUE_TestLoopModeB (p_NR_CellId, p_IpPduDelayTime);</w:t>
            </w:r>
          </w:p>
          <w:p w14:paraId="74F7E66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  }</w:t>
            </w:r>
          </w:p>
          <w:p w14:paraId="654EC6E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  }</w:t>
            </w:r>
          </w:p>
          <w:p w14:paraId="1A322CE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11F1FD6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0B931D9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if (pc_noOf_PDUsNewConnection &gt;0 ){ // @sic R5s200026 sic@</w:t>
            </w:r>
          </w:p>
          <w:p w14:paraId="25E2835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// @sic R5-199075 sic@</w:t>
            </w:r>
          </w:p>
          <w:p w14:paraId="7DD592D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  f_NR5GC_RRC_Idle_Extension(p_NR_CellId, p_TestMode, p_ReleaseConnection, p_UE_TestLoopModeA_NR_LB_Setup, p_IpPduDelayTime, -, -, -, -, -, -, -, </w:t>
            </w:r>
            <w:r w:rsidRPr="00B46014">
              <w:rPr>
                <w:rFonts w:ascii="Arial" w:hAnsi="Arial" w:cs="Arial"/>
                <w:bCs/>
                <w:highlight w:val="yellow"/>
                <w:lang w:eastAsia="de-DE"/>
              </w:rPr>
              <w:t>-</w:t>
            </w:r>
            <w:r w:rsidRPr="00B46014">
              <w:rPr>
                <w:rFonts w:ascii="Arial" w:hAnsi="Arial" w:cs="Arial"/>
                <w:bCs/>
                <w:lang w:eastAsia="de-DE"/>
              </w:rPr>
              <w:t>, -, p_ServiceType, p_Include_S_NSSAI); // @sic R5s210189 sic@      //Anritsu TTCN CR R5s210383</w:t>
            </w:r>
          </w:p>
          <w:p w14:paraId="05704EE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2FDC8619" w14:textId="4090B2BD" w:rsidR="005C4475" w:rsidRPr="00CA4CF2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46014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420052BF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</w:p>
    <w:p w14:paraId="21733837" w14:textId="77777777" w:rsidR="005C4475" w:rsidRDefault="005C4475" w:rsidP="005C44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475" w14:paraId="45EECDED" w14:textId="77777777" w:rsidTr="00FF196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CE06" w14:textId="77777777" w:rsidR="00B46014" w:rsidRPr="00B46014" w:rsidRDefault="005C4475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</w:t>
            </w:r>
            <w:r w:rsidR="00B46014" w:rsidRPr="00B46014">
              <w:rPr>
                <w:rFonts w:ascii="Arial" w:hAnsi="Arial" w:cs="Arial"/>
                <w:lang w:eastAsia="en-GB"/>
              </w:rPr>
              <w:t xml:space="preserve">   function f_NR5GC_RRC_Idle_Steps16_20(NR_CellId_Type p_NR_CellId,</w:t>
            </w:r>
          </w:p>
          <w:p w14:paraId="2210A1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integer p_ExpectedNumberOfNewPDUSessions := pc_noOf_PDUsSameConnection,  // @sic R5s201358 sic@,</w:t>
            </w:r>
          </w:p>
          <w:p w14:paraId="730CFB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NR_TESTMODE_STATE_Type p_TestMode := TESTMode_OFF,</w:t>
            </w:r>
          </w:p>
          <w:p w14:paraId="5425E72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RRCConnectionReleaseRequired_Type p_ReleaseConnection := noRrcConnectionRelease,</w:t>
            </w:r>
          </w:p>
          <w:p w14:paraId="4D22B09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46DD8BB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UE_TestLoopModeB_LB_Setup_Type p_IpPduDelayTime := '00'O,</w:t>
            </w:r>
          </w:p>
          <w:p w14:paraId="3C46A74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SDAP_Config p_SDAP_Config := omit,</w:t>
            </w:r>
          </w:p>
          <w:p w14:paraId="7D8D26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S_NSSAI_Type p_ExpectedS_NSSAI := *,</w:t>
            </w:r>
          </w:p>
          <w:p w14:paraId="2B078A8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DNN p_ExpectedDNN := *,</w:t>
            </w:r>
          </w:p>
          <w:p w14:paraId="5B5909D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SSC_Mode p_SSC_Mode := crs_SSC_Mode(-, '001'B),</w:t>
            </w:r>
          </w:p>
          <w:p w14:paraId="01DA956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DNN p_DNN := omit,</w:t>
            </w:r>
          </w:p>
          <w:p w14:paraId="39A281A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QoS_Rules p_QoS_Rules := omit,</w:t>
            </w:r>
          </w:p>
          <w:p w14:paraId="2A540F4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(value) Session_AMBR p_Session_AMBR := cs_Session_AMBR ('06'O, '05'O, '0004'O, '05'O, '0004'O),</w:t>
            </w:r>
          </w:p>
          <w:p w14:paraId="75DBD99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S_NSSAI_Type p_S_NSSAI := cs_S_NSSAI_SST1eMBB_WithIEI, // @sic R5s190919 sic@</w:t>
            </w:r>
          </w:p>
          <w:p w14:paraId="0E37167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(omit) QoSFlowDescr p_QoSFlowDescr := omit,</w:t>
            </w:r>
          </w:p>
          <w:p w14:paraId="7265143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template (present) B4_Type p_ServiceType := '0000'B,</w:t>
            </w:r>
          </w:p>
          <w:p w14:paraId="2AC5650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 boolean p_Include_S_NSSAI := false)  runs on NR5GC_PTC         //Anritsu TTCN CR R5s210383</w:t>
            </w:r>
          </w:p>
          <w:p w14:paraId="71C1E93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{</w:t>
            </w:r>
          </w:p>
          <w:p w14:paraId="371C4F0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//Steps 16 - 19a1</w:t>
            </w:r>
          </w:p>
          <w:p w14:paraId="5411739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 No SRB2 so must be on SRB1</w:t>
            </w:r>
          </w:p>
          <w:p w14:paraId="3C8B9DA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(p_ExpectedNumberOfNewPDUSessions &lt; 0 ) { // @sic R5-194797, R5-199075, R5-204329 sic@</w:t>
            </w:r>
          </w:p>
          <w:p w14:paraId="532CD66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f_NR_SetVerdictFailOrInconc(__FILE__, __LINE__, "3GPP RAN5 5GS test specifications do not support UEs configured with pc_noOf_PDUsSameConnection  // @sic R5s201358 sic@ &lt; 0");</w:t>
            </w:r>
          </w:p>
          <w:p w14:paraId="7A2B18F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269C83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f_NR5GC_PDUSessionEstablishment (p_NR_CellId,</w:t>
            </w:r>
          </w:p>
          <w:p w14:paraId="0F32FC5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p_ExpectedNumberOfNewPDUSessions,</w:t>
            </w:r>
          </w:p>
          <w:p w14:paraId="3208447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tsc_NR_RbId_SRB1,</w:t>
            </w:r>
          </w:p>
          <w:p w14:paraId="02376A6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p_SDAP_Config, // @sic R5s210134 sic@</w:t>
            </w:r>
          </w:p>
          <w:p w14:paraId="22FA2E8A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p_ExpectedS_NSSAI,</w:t>
            </w:r>
          </w:p>
          <w:p w14:paraId="72D8294B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p_ExpectedDNN,</w:t>
            </w:r>
          </w:p>
          <w:p w14:paraId="69B505D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p_SSC_Mode,</w:t>
            </w:r>
          </w:p>
          <w:p w14:paraId="60AD58E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p_DNN,</w:t>
            </w:r>
          </w:p>
          <w:p w14:paraId="75395DC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p_QoS_Rules,</w:t>
            </w:r>
          </w:p>
          <w:p w14:paraId="34D07C4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p_Session_AMBR,</w:t>
            </w:r>
          </w:p>
          <w:p w14:paraId="3D3CA4E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p_S_NSSAI,</w:t>
            </w:r>
          </w:p>
          <w:p w14:paraId="5A8F2E7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                          p_QoSFlowDescr);</w:t>
            </w:r>
          </w:p>
          <w:p w14:paraId="41F5C74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CEA8593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//Step 20a1</w:t>
            </w:r>
          </w:p>
          <w:p w14:paraId="1C131446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(p_ReleaseConnection == rrcConnectionRelease or pc_noOf_PDUsNewConnection &gt;0) {// @sic R5-199075, R5s200489 sic@</w:t>
            </w:r>
          </w:p>
          <w:p w14:paraId="22FD79E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14:paraId="713B514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f_NR_RRCRelease(p_NR_CellId);</w:t>
            </w:r>
          </w:p>
          <w:p w14:paraId="0BAA55B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 else { // @sic R5s200489 sic@</w:t>
            </w:r>
          </w:p>
          <w:p w14:paraId="20A6C1B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Step 19Aa1 - 19Aa2</w:t>
            </w:r>
          </w:p>
          <w:p w14:paraId="386275D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select (p_TestMode) { // @sic R5-194797 sic@</w:t>
            </w:r>
          </w:p>
          <w:p w14:paraId="344F128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(TEST_LOOPModeA_ON) {</w:t>
            </w:r>
          </w:p>
          <w:p w14:paraId="58863D40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f_NR5GC_CloseUE_TestLoopModeA (p_NR_CellId, p_UE_TestLoopModeA_NR_LB_Setup);</w:t>
            </w:r>
          </w:p>
          <w:p w14:paraId="30E89E49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670D2EC8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(TEST_LOOPModeB_ON) {</w:t>
            </w:r>
          </w:p>
          <w:p w14:paraId="7FC8ADCE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f_NR5GC_CloseUE_TestLoopModeB (p_NR_CellId, p_IpPduDelayTime);</w:t>
            </w:r>
          </w:p>
          <w:p w14:paraId="50C0C16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0DC879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case (PING_Or_TEST_LOOPModeB_ON) {</w:t>
            </w:r>
          </w:p>
          <w:p w14:paraId="5EDC230F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if (not pc_IP_Ping) {</w:t>
            </w:r>
          </w:p>
          <w:p w14:paraId="3E39CD2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 f_NR5GC_CloseUE_TestLoopModeB (p_NR_CellId, p_IpPduDelayTime);</w:t>
            </w:r>
          </w:p>
          <w:p w14:paraId="4A7FBD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21A85992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lastRenderedPageBreak/>
              <w:t xml:space="preserve">        }</w:t>
            </w:r>
          </w:p>
          <w:p w14:paraId="5280F487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3831CB9D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95D2771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if (pc_noOf_PDUsNewConnection &gt;0 ){ // @sic R5s200026 sic@</w:t>
            </w:r>
          </w:p>
          <w:p w14:paraId="35BEF8FC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// @sic R5-199075 sic@</w:t>
            </w:r>
          </w:p>
          <w:p w14:paraId="7A62BAB4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  f_NR5GC_RRC_Idle_Extension(p_NR_CellId, p_TestMode, p_ReleaseConnection, p_UE_TestLoopModeA_NR_LB_Setup, p_IpPduDelayTime, -, -, -, -, -, -, -, </w:t>
            </w:r>
            <w:r w:rsidRPr="00B46014">
              <w:rPr>
                <w:rFonts w:ascii="Arial" w:hAnsi="Arial" w:cs="Arial"/>
                <w:highlight w:val="yellow"/>
                <w:lang w:eastAsia="en-GB"/>
              </w:rPr>
              <w:t>p_S_NSSAI</w:t>
            </w:r>
            <w:r w:rsidRPr="00B46014">
              <w:rPr>
                <w:rFonts w:ascii="Arial" w:hAnsi="Arial" w:cs="Arial"/>
                <w:lang w:eastAsia="en-GB"/>
              </w:rPr>
              <w:t>, -, p_ServiceType, p_Include_S_NSSAI); // @sic R5s210189 sic@      //Anritsu TTCN CR R5s210383</w:t>
            </w:r>
          </w:p>
          <w:p w14:paraId="38A17F75" w14:textId="77777777" w:rsidR="00B46014" w:rsidRPr="00B46014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C404CC0" w14:textId="26A36CEB" w:rsidR="005C4475" w:rsidRPr="0055160B" w:rsidRDefault="00B46014" w:rsidP="00B460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46014">
              <w:rPr>
                <w:rFonts w:ascii="Arial" w:hAnsi="Arial" w:cs="Arial"/>
                <w:lang w:eastAsia="en-GB"/>
              </w:rPr>
              <w:t xml:space="preserve">  }</w:t>
            </w:r>
          </w:p>
          <w:p w14:paraId="29CD597D" w14:textId="77777777" w:rsidR="005C4475" w:rsidRPr="00CA4CF2" w:rsidRDefault="005C4475" w:rsidP="00FF19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1E0D4B46" w14:textId="77777777" w:rsidR="005C4475" w:rsidRDefault="005C4475">
      <w:pPr>
        <w:rPr>
          <w:noProof/>
        </w:rPr>
      </w:pPr>
    </w:p>
    <w:sectPr w:rsidR="005C44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6E36A0" w14:textId="77777777" w:rsidR="006C3CE6" w:rsidRDefault="006C3CE6">
      <w:r>
        <w:separator/>
      </w:r>
    </w:p>
  </w:endnote>
  <w:endnote w:type="continuationSeparator" w:id="0">
    <w:p w14:paraId="79E9D4D6" w14:textId="77777777" w:rsidR="006C3CE6" w:rsidRDefault="006C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68D5B" w14:textId="77777777" w:rsidR="006C3CE6" w:rsidRDefault="006C3CE6">
      <w:r>
        <w:separator/>
      </w:r>
    </w:p>
  </w:footnote>
  <w:footnote w:type="continuationSeparator" w:id="0">
    <w:p w14:paraId="263B6037" w14:textId="77777777" w:rsidR="006C3CE6" w:rsidRDefault="006C3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15DC0"/>
    <w:multiLevelType w:val="hybridMultilevel"/>
    <w:tmpl w:val="C4825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4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06550"/>
    <w:multiLevelType w:val="hybridMultilevel"/>
    <w:tmpl w:val="98CC4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D170A"/>
    <w:rsid w:val="002D362B"/>
    <w:rsid w:val="002E472E"/>
    <w:rsid w:val="002F3E79"/>
    <w:rsid w:val="00305409"/>
    <w:rsid w:val="00312075"/>
    <w:rsid w:val="00317F09"/>
    <w:rsid w:val="0032168E"/>
    <w:rsid w:val="003229EE"/>
    <w:rsid w:val="003368B0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A6CB3"/>
    <w:rsid w:val="004B75B7"/>
    <w:rsid w:val="004E518C"/>
    <w:rsid w:val="004E7C2F"/>
    <w:rsid w:val="0051580D"/>
    <w:rsid w:val="005205CA"/>
    <w:rsid w:val="0054010A"/>
    <w:rsid w:val="00547111"/>
    <w:rsid w:val="0055160B"/>
    <w:rsid w:val="00592D74"/>
    <w:rsid w:val="005939CC"/>
    <w:rsid w:val="005C4475"/>
    <w:rsid w:val="005E2C44"/>
    <w:rsid w:val="006204A4"/>
    <w:rsid w:val="00621188"/>
    <w:rsid w:val="006257ED"/>
    <w:rsid w:val="00627788"/>
    <w:rsid w:val="00665C47"/>
    <w:rsid w:val="00674B90"/>
    <w:rsid w:val="00676581"/>
    <w:rsid w:val="006945B1"/>
    <w:rsid w:val="00695808"/>
    <w:rsid w:val="006B3C17"/>
    <w:rsid w:val="006B3F10"/>
    <w:rsid w:val="006B46FB"/>
    <w:rsid w:val="006C3CE6"/>
    <w:rsid w:val="006D10FB"/>
    <w:rsid w:val="006D553E"/>
    <w:rsid w:val="006E21FB"/>
    <w:rsid w:val="006F1C13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D7920"/>
    <w:rsid w:val="007F7259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0E90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C5820"/>
    <w:rsid w:val="00AD1CD8"/>
    <w:rsid w:val="00AD3E21"/>
    <w:rsid w:val="00B258BB"/>
    <w:rsid w:val="00B31257"/>
    <w:rsid w:val="00B46014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1AF"/>
    <w:rsid w:val="00D24991"/>
    <w:rsid w:val="00D37CD9"/>
    <w:rsid w:val="00D50255"/>
    <w:rsid w:val="00D66520"/>
    <w:rsid w:val="00D765CF"/>
    <w:rsid w:val="00DA5F2B"/>
    <w:rsid w:val="00DD50BB"/>
    <w:rsid w:val="00DE34CF"/>
    <w:rsid w:val="00DE7626"/>
    <w:rsid w:val="00E06380"/>
    <w:rsid w:val="00E1190D"/>
    <w:rsid w:val="00E13F3D"/>
    <w:rsid w:val="00E252E0"/>
    <w:rsid w:val="00E259B2"/>
    <w:rsid w:val="00E34898"/>
    <w:rsid w:val="00E46CB7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4C82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2097</Words>
  <Characters>11958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14027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2021-05-26T15:22:00Z</dcterms:created>
  <dcterms:modified xsi:type="dcterms:W3CDTF">2021-05-26T15:59:00Z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