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3ED8E" w14:textId="05A3AF63" w:rsidR="00694948" w:rsidRPr="007242C6" w:rsidRDefault="00523B17" w:rsidP="00523B17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bookmarkStart w:id="0" w:name="_Hlk107925427"/>
      <w:bookmarkStart w:id="1" w:name="_Hlk196989587"/>
      <w:r w:rsidRPr="007242C6">
        <w:rPr>
          <w:rFonts w:ascii="Arial" w:hAnsi="Arial"/>
          <w:b/>
          <w:bCs/>
          <w:sz w:val="24"/>
          <w:szCs w:val="24"/>
        </w:rPr>
        <w:t>3GPP TSG WG RAN5 Meeting #10</w:t>
      </w:r>
      <w:r w:rsidR="00CC05C2">
        <w:rPr>
          <w:rFonts w:ascii="Arial" w:hAnsi="Arial"/>
          <w:b/>
          <w:bCs/>
          <w:sz w:val="24"/>
          <w:szCs w:val="24"/>
        </w:rPr>
        <w:t>8</w:t>
      </w:r>
      <w:r w:rsidRPr="007242C6">
        <w:rPr>
          <w:rFonts w:ascii="Arial" w:hAnsi="Arial"/>
          <w:b/>
          <w:bCs/>
          <w:sz w:val="24"/>
          <w:szCs w:val="24"/>
        </w:rPr>
        <w:tab/>
      </w:r>
      <w:r w:rsidRPr="007242C6">
        <w:rPr>
          <w:rFonts w:ascii="Arial" w:hAnsi="Arial"/>
          <w:b/>
          <w:bCs/>
          <w:sz w:val="24"/>
          <w:szCs w:val="24"/>
        </w:rPr>
        <w:tab/>
      </w:r>
      <w:r w:rsidRPr="007242C6"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 w:rsidRPr="007242C6">
        <w:rPr>
          <w:rFonts w:ascii="Arial" w:hAnsi="Arial"/>
          <w:b/>
          <w:bCs/>
          <w:sz w:val="24"/>
          <w:szCs w:val="24"/>
        </w:rPr>
        <w:tab/>
      </w:r>
      <w:r w:rsidRPr="007242C6"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 w:rsidRPr="007242C6">
        <w:rPr>
          <w:rFonts w:ascii="Arial" w:hAnsi="Arial"/>
          <w:b/>
          <w:bCs/>
          <w:sz w:val="24"/>
          <w:szCs w:val="24"/>
        </w:rPr>
        <w:t>R5-2</w:t>
      </w:r>
      <w:r>
        <w:rPr>
          <w:rFonts w:ascii="Arial" w:hAnsi="Arial"/>
          <w:b/>
          <w:bCs/>
          <w:sz w:val="24"/>
          <w:szCs w:val="24"/>
        </w:rPr>
        <w:t>5</w:t>
      </w:r>
      <w:r w:rsidR="00D41FB5">
        <w:rPr>
          <w:rFonts w:ascii="Arial" w:hAnsi="Arial"/>
          <w:b/>
          <w:bCs/>
          <w:sz w:val="24"/>
          <w:szCs w:val="24"/>
        </w:rPr>
        <w:t>489</w:t>
      </w:r>
      <w:r w:rsidR="00560BBF">
        <w:rPr>
          <w:rFonts w:ascii="Arial" w:hAnsi="Arial"/>
          <w:b/>
          <w:bCs/>
          <w:sz w:val="24"/>
          <w:szCs w:val="24"/>
        </w:rPr>
        <w:t>1</w:t>
      </w:r>
    </w:p>
    <w:p w14:paraId="3F5D2A2A" w14:textId="77777777" w:rsidR="00523B17" w:rsidRPr="007242C6" w:rsidRDefault="00CC05C2" w:rsidP="00523B17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Bengaluru, India</w:t>
      </w:r>
    </w:p>
    <w:p w14:paraId="74277555" w14:textId="77777777" w:rsidR="00523B17" w:rsidRPr="007242C6" w:rsidRDefault="00CC05C2" w:rsidP="00523B17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25</w:t>
      </w:r>
      <w:r w:rsidR="00523B17" w:rsidRPr="007242C6">
        <w:rPr>
          <w:rFonts w:ascii="Arial" w:hAnsi="Arial"/>
          <w:b/>
          <w:bCs/>
          <w:sz w:val="24"/>
          <w:szCs w:val="24"/>
        </w:rPr>
        <w:t>th – 2</w:t>
      </w:r>
      <w:r>
        <w:rPr>
          <w:rFonts w:ascii="Arial" w:hAnsi="Arial"/>
          <w:b/>
          <w:bCs/>
          <w:sz w:val="24"/>
          <w:szCs w:val="24"/>
        </w:rPr>
        <w:t>9th</w:t>
      </w:r>
      <w:r w:rsidR="00523B17" w:rsidRPr="007242C6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August</w:t>
      </w:r>
      <w:r w:rsidR="00523B17" w:rsidRPr="007242C6">
        <w:rPr>
          <w:rFonts w:ascii="Arial" w:hAnsi="Arial"/>
          <w:b/>
          <w:bCs/>
          <w:sz w:val="24"/>
          <w:szCs w:val="24"/>
        </w:rPr>
        <w:t xml:space="preserve"> 202</w:t>
      </w:r>
      <w:r w:rsidR="00523B17">
        <w:rPr>
          <w:rFonts w:ascii="Arial" w:hAnsi="Arial"/>
          <w:b/>
          <w:bCs/>
          <w:sz w:val="24"/>
          <w:szCs w:val="24"/>
        </w:rPr>
        <w:t>5</w:t>
      </w:r>
    </w:p>
    <w:bookmarkEnd w:id="1"/>
    <w:p w14:paraId="28CD232F" w14:textId="77777777" w:rsidR="00604C97" w:rsidRDefault="00604C97" w:rsidP="00604C9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6399"/>
      </w:tblGrid>
      <w:tr w:rsidR="00D605F9" w:rsidRPr="00D628B6" w14:paraId="01FA6139" w14:textId="77777777" w:rsidTr="008A3D74">
        <w:tc>
          <w:tcPr>
            <w:tcW w:w="2463" w:type="dxa"/>
          </w:tcPr>
          <w:bookmarkEnd w:id="0"/>
          <w:p w14:paraId="60CB8BBA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Agenda Item:</w:t>
            </w:r>
          </w:p>
        </w:tc>
        <w:tc>
          <w:tcPr>
            <w:tcW w:w="6399" w:type="dxa"/>
          </w:tcPr>
          <w:p w14:paraId="7BBC4D9C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2.1</w:t>
            </w:r>
          </w:p>
        </w:tc>
      </w:tr>
      <w:tr w:rsidR="00D605F9" w:rsidRPr="00D628B6" w14:paraId="3B6531D1" w14:textId="77777777" w:rsidTr="008A3D74">
        <w:tc>
          <w:tcPr>
            <w:tcW w:w="2463" w:type="dxa"/>
          </w:tcPr>
          <w:p w14:paraId="7D706B72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Source:</w:t>
            </w:r>
          </w:p>
        </w:tc>
        <w:tc>
          <w:tcPr>
            <w:tcW w:w="6399" w:type="dxa"/>
          </w:tcPr>
          <w:p w14:paraId="5CD6E6E8" w14:textId="58CDC56A" w:rsidR="00D605F9" w:rsidRPr="00D628B6" w:rsidRDefault="00ED49A4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ETSI Secretariat</w:t>
            </w:r>
          </w:p>
        </w:tc>
      </w:tr>
      <w:tr w:rsidR="00D605F9" w:rsidRPr="00D628B6" w14:paraId="55D41F9D" w14:textId="77777777" w:rsidTr="008A3D74">
        <w:tc>
          <w:tcPr>
            <w:tcW w:w="2463" w:type="dxa"/>
          </w:tcPr>
          <w:p w14:paraId="3434E91B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Title:</w:t>
            </w:r>
          </w:p>
        </w:tc>
        <w:tc>
          <w:tcPr>
            <w:tcW w:w="6399" w:type="dxa"/>
          </w:tcPr>
          <w:p w14:paraId="6CDF83E7" w14:textId="76B40B0F" w:rsidR="00AE62CB" w:rsidRPr="00D628B6" w:rsidRDefault="00ED49A4" w:rsidP="003B3CBE">
            <w:pPr>
              <w:pStyle w:val="TAL"/>
              <w:rPr>
                <w:rFonts w:eastAsia="MS Mincho"/>
                <w:bCs/>
                <w:sz w:val="28"/>
                <w:szCs w:val="28"/>
              </w:rPr>
            </w:pPr>
            <w:r w:rsidRPr="00ED49A4">
              <w:rPr>
                <w:rFonts w:eastAsia="MS Mincho"/>
                <w:bCs/>
                <w:sz w:val="28"/>
                <w:szCs w:val="28"/>
              </w:rPr>
              <w:t xml:space="preserve">Candidate nomination for RAN5 </w:t>
            </w:r>
            <w:r w:rsidR="00560BBF">
              <w:rPr>
                <w:rFonts w:eastAsia="MS Mincho"/>
                <w:bCs/>
                <w:sz w:val="28"/>
                <w:szCs w:val="28"/>
              </w:rPr>
              <w:t xml:space="preserve">Vice </w:t>
            </w:r>
            <w:r w:rsidRPr="00ED49A4">
              <w:rPr>
                <w:rFonts w:eastAsia="MS Mincho"/>
                <w:bCs/>
                <w:sz w:val="28"/>
                <w:szCs w:val="28"/>
              </w:rPr>
              <w:t>Chair</w:t>
            </w:r>
          </w:p>
        </w:tc>
      </w:tr>
      <w:tr w:rsidR="00D605F9" w:rsidRPr="00D628B6" w14:paraId="56D19303" w14:textId="77777777" w:rsidTr="008A3D74">
        <w:tc>
          <w:tcPr>
            <w:tcW w:w="2463" w:type="dxa"/>
          </w:tcPr>
          <w:p w14:paraId="45CDBD0D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Document for:</w:t>
            </w:r>
          </w:p>
        </w:tc>
        <w:tc>
          <w:tcPr>
            <w:tcW w:w="6399" w:type="dxa"/>
          </w:tcPr>
          <w:p w14:paraId="00DA6E99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Information</w:t>
            </w:r>
          </w:p>
        </w:tc>
      </w:tr>
    </w:tbl>
    <w:p w14:paraId="4101B31B" w14:textId="77777777" w:rsidR="00D605F9" w:rsidRDefault="00D605F9" w:rsidP="00D605F9"/>
    <w:p w14:paraId="7940F004" w14:textId="77777777" w:rsidR="00EC05E4" w:rsidRDefault="00EC05E4" w:rsidP="00D605F9"/>
    <w:sectPr w:rsidR="00EC05E4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B3829" w14:textId="77777777" w:rsidR="001B5396" w:rsidRDefault="001B5396">
      <w:r>
        <w:separator/>
      </w:r>
    </w:p>
  </w:endnote>
  <w:endnote w:type="continuationSeparator" w:id="0">
    <w:p w14:paraId="0EABBB83" w14:textId="77777777" w:rsidR="001B5396" w:rsidRDefault="001B5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5E7CA" w14:textId="77777777" w:rsidR="001B5396" w:rsidRDefault="001B5396">
      <w:r>
        <w:separator/>
      </w:r>
    </w:p>
  </w:footnote>
  <w:footnote w:type="continuationSeparator" w:id="0">
    <w:p w14:paraId="48FA9B05" w14:textId="77777777" w:rsidR="001B5396" w:rsidRDefault="001B5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5E055" w14:textId="77777777" w:rsidR="00A024CF" w:rsidRDefault="00A024C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7F682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6078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24D2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multiLevelType w:val="multilevel"/>
    <w:tmpl w:val="00000000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CE5298"/>
    <w:multiLevelType w:val="hybridMultilevel"/>
    <w:tmpl w:val="9166851C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3686896"/>
    <w:multiLevelType w:val="hybridMultilevel"/>
    <w:tmpl w:val="0032FE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25C55"/>
    <w:multiLevelType w:val="hybridMultilevel"/>
    <w:tmpl w:val="ED22E154"/>
    <w:lvl w:ilvl="0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0E644C30"/>
    <w:multiLevelType w:val="hybridMultilevel"/>
    <w:tmpl w:val="DFC6336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A789F"/>
    <w:multiLevelType w:val="hybridMultilevel"/>
    <w:tmpl w:val="F118D0BA"/>
    <w:lvl w:ilvl="0" w:tplc="AB66EE56">
      <w:start w:val="9"/>
      <w:numFmt w:val="decimal"/>
      <w:lvlText w:val="%1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F701B2"/>
    <w:multiLevelType w:val="multilevel"/>
    <w:tmpl w:val="492C794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11D83E62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11" w15:restartNumberingAfterBreak="0">
    <w:nsid w:val="1C6B6153"/>
    <w:multiLevelType w:val="hybridMultilevel"/>
    <w:tmpl w:val="A480346A"/>
    <w:lvl w:ilvl="0" w:tplc="BBA8B5A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1E33F2"/>
    <w:multiLevelType w:val="singleLevel"/>
    <w:tmpl w:val="C42AF606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26B7A"/>
    <w:multiLevelType w:val="hybridMultilevel"/>
    <w:tmpl w:val="CEB0C2D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54CAB"/>
    <w:multiLevelType w:val="hybridMultilevel"/>
    <w:tmpl w:val="26C00AD8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F1C7839"/>
    <w:multiLevelType w:val="hybridMultilevel"/>
    <w:tmpl w:val="D82A6D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6D2688"/>
    <w:multiLevelType w:val="hybridMultilevel"/>
    <w:tmpl w:val="B4B29438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19C65CD"/>
    <w:multiLevelType w:val="singleLevel"/>
    <w:tmpl w:val="ADDC7EC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96F2762"/>
    <w:multiLevelType w:val="singleLevel"/>
    <w:tmpl w:val="8D823A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132568F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20" w15:restartNumberingAfterBreak="0">
    <w:nsid w:val="422B1D14"/>
    <w:multiLevelType w:val="hybridMultilevel"/>
    <w:tmpl w:val="89E23C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DF5A3E"/>
    <w:multiLevelType w:val="hybridMultilevel"/>
    <w:tmpl w:val="801C4CE6"/>
    <w:lvl w:ilvl="0" w:tplc="041D000F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4F32AD"/>
    <w:multiLevelType w:val="singleLevel"/>
    <w:tmpl w:val="986CEEA2"/>
    <w:lvl w:ilvl="0">
      <w:start w:val="10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5CF86BA5"/>
    <w:multiLevelType w:val="hybridMultilevel"/>
    <w:tmpl w:val="E1109CAC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F0B79C2"/>
    <w:multiLevelType w:val="hybridMultilevel"/>
    <w:tmpl w:val="BC942BA4"/>
    <w:lvl w:ilvl="0" w:tplc="E1401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F6E6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DAF4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E0BA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667F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C506B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E99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664F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2437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E240C"/>
    <w:multiLevelType w:val="multilevel"/>
    <w:tmpl w:val="08090029"/>
    <w:lvl w:ilvl="0">
      <w:start w:val="1"/>
      <w:numFmt w:val="decimal"/>
      <w:suff w:val="space"/>
      <w:lvlText w:val="Chapter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63B67CDB"/>
    <w:multiLevelType w:val="multilevel"/>
    <w:tmpl w:val="79DC931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66B86D7C"/>
    <w:multiLevelType w:val="hybridMultilevel"/>
    <w:tmpl w:val="04C2C09A"/>
    <w:lvl w:ilvl="0" w:tplc="04090001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68247F8C"/>
    <w:multiLevelType w:val="multilevel"/>
    <w:tmpl w:val="514ADEF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69761E92"/>
    <w:multiLevelType w:val="hybridMultilevel"/>
    <w:tmpl w:val="C90EBE5A"/>
    <w:lvl w:ilvl="0" w:tplc="04090001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F652E6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2" w15:restartNumberingAfterBreak="0">
    <w:nsid w:val="6D800F8F"/>
    <w:multiLevelType w:val="hybridMultilevel"/>
    <w:tmpl w:val="41D28792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E1A25F5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4" w15:restartNumberingAfterBreak="0">
    <w:nsid w:val="6F0863A0"/>
    <w:multiLevelType w:val="hybridMultilevel"/>
    <w:tmpl w:val="93F0D90A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1D706D1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6" w15:restartNumberingAfterBreak="0">
    <w:nsid w:val="72DB0119"/>
    <w:multiLevelType w:val="hybridMultilevel"/>
    <w:tmpl w:val="A9B28AE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74F5D65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9" w15:restartNumberingAfterBreak="0">
    <w:nsid w:val="777811BE"/>
    <w:multiLevelType w:val="hybridMultilevel"/>
    <w:tmpl w:val="89120BD2"/>
    <w:lvl w:ilvl="0" w:tplc="49CCA230">
      <w:start w:val="9"/>
      <w:numFmt w:val="decimal"/>
      <w:lvlText w:val="%1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D2CF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F744AE9"/>
    <w:multiLevelType w:val="hybridMultilevel"/>
    <w:tmpl w:val="0A6E9172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1423380276">
    <w:abstractNumId w:val="23"/>
  </w:num>
  <w:num w:numId="2" w16cid:durableId="1617369179">
    <w:abstractNumId w:val="10"/>
  </w:num>
  <w:num w:numId="3" w16cid:durableId="491916734">
    <w:abstractNumId w:val="38"/>
  </w:num>
  <w:num w:numId="4" w16cid:durableId="1622227943">
    <w:abstractNumId w:val="35"/>
  </w:num>
  <w:num w:numId="5" w16cid:durableId="1092092467">
    <w:abstractNumId w:val="19"/>
  </w:num>
  <w:num w:numId="6" w16cid:durableId="2144031628">
    <w:abstractNumId w:val="33"/>
  </w:num>
  <w:num w:numId="7" w16cid:durableId="1537308156">
    <w:abstractNumId w:val="31"/>
  </w:num>
  <w:num w:numId="8" w16cid:durableId="55517234">
    <w:abstractNumId w:val="12"/>
  </w:num>
  <w:num w:numId="9" w16cid:durableId="1448357390">
    <w:abstractNumId w:val="17"/>
  </w:num>
  <w:num w:numId="10" w16cid:durableId="2052993932">
    <w:abstractNumId w:val="22"/>
    <w:lvlOverride w:ilvl="0">
      <w:startOverride w:val="10"/>
    </w:lvlOverride>
  </w:num>
  <w:num w:numId="11" w16cid:durableId="1242520490">
    <w:abstractNumId w:val="25"/>
  </w:num>
  <w:num w:numId="12" w16cid:durableId="1345208254">
    <w:abstractNumId w:val="28"/>
  </w:num>
  <w:num w:numId="13" w16cid:durableId="251398201">
    <w:abstractNumId w:val="14"/>
  </w:num>
  <w:num w:numId="14" w16cid:durableId="496308267">
    <w:abstractNumId w:val="34"/>
  </w:num>
  <w:num w:numId="15" w16cid:durableId="2054427813">
    <w:abstractNumId w:val="32"/>
  </w:num>
  <w:num w:numId="16" w16cid:durableId="740911405">
    <w:abstractNumId w:val="20"/>
  </w:num>
  <w:num w:numId="17" w16cid:durableId="1014915466">
    <w:abstractNumId w:val="7"/>
  </w:num>
  <w:num w:numId="18" w16cid:durableId="959186827">
    <w:abstractNumId w:val="21"/>
  </w:num>
  <w:num w:numId="19" w16cid:durableId="409430388">
    <w:abstractNumId w:val="30"/>
  </w:num>
  <w:num w:numId="20" w16cid:durableId="1105615583">
    <w:abstractNumId w:val="37"/>
  </w:num>
  <w:num w:numId="21" w16cid:durableId="1752851054">
    <w:abstractNumId w:val="36"/>
  </w:num>
  <w:num w:numId="22" w16cid:durableId="1723017445">
    <w:abstractNumId w:val="18"/>
  </w:num>
  <w:num w:numId="23" w16cid:durableId="135345573">
    <w:abstractNumId w:val="41"/>
  </w:num>
  <w:num w:numId="24" w16cid:durableId="1146431559">
    <w:abstractNumId w:val="24"/>
  </w:num>
  <w:num w:numId="25" w16cid:durableId="1416979470">
    <w:abstractNumId w:val="27"/>
  </w:num>
  <w:num w:numId="26" w16cid:durableId="810437946">
    <w:abstractNumId w:val="9"/>
  </w:num>
  <w:num w:numId="27" w16cid:durableId="2060781180">
    <w:abstractNumId w:val="29"/>
  </w:num>
  <w:num w:numId="28" w16cid:durableId="2129002499">
    <w:abstractNumId w:val="5"/>
  </w:num>
  <w:num w:numId="29" w16cid:durableId="338431759">
    <w:abstractNumId w:val="26"/>
  </w:num>
  <w:num w:numId="30" w16cid:durableId="1683241733">
    <w:abstractNumId w:val="16"/>
  </w:num>
  <w:num w:numId="31" w16cid:durableId="1676105144">
    <w:abstractNumId w:val="8"/>
  </w:num>
  <w:num w:numId="32" w16cid:durableId="913124846">
    <w:abstractNumId w:val="39"/>
  </w:num>
  <w:num w:numId="33" w16cid:durableId="999581974">
    <w:abstractNumId w:val="13"/>
  </w:num>
  <w:num w:numId="34" w16cid:durableId="1257403129">
    <w:abstractNumId w:val="6"/>
  </w:num>
  <w:num w:numId="35" w16cid:durableId="436023445">
    <w:abstractNumId w:val="40"/>
  </w:num>
  <w:num w:numId="36" w16cid:durableId="122622606">
    <w:abstractNumId w:val="4"/>
  </w:num>
  <w:num w:numId="37" w16cid:durableId="387461910">
    <w:abstractNumId w:val="42"/>
  </w:num>
  <w:num w:numId="38" w16cid:durableId="27491918">
    <w:abstractNumId w:val="15"/>
  </w:num>
  <w:num w:numId="39" w16cid:durableId="947346045">
    <w:abstractNumId w:val="3"/>
  </w:num>
  <w:num w:numId="40" w16cid:durableId="693193374">
    <w:abstractNumId w:val="2"/>
  </w:num>
  <w:num w:numId="41" w16cid:durableId="1278638504">
    <w:abstractNumId w:val="1"/>
  </w:num>
  <w:num w:numId="42" w16cid:durableId="1685133352">
    <w:abstractNumId w:val="0"/>
  </w:num>
  <w:num w:numId="43" w16cid:durableId="1849445248">
    <w:abstractNumId w:val="11"/>
  </w:num>
  <w:num w:numId="44" w16cid:durableId="1001540390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0AC6"/>
    <w:rsid w:val="00004653"/>
    <w:rsid w:val="00013950"/>
    <w:rsid w:val="00024792"/>
    <w:rsid w:val="000338DD"/>
    <w:rsid w:val="00087082"/>
    <w:rsid w:val="000A68BD"/>
    <w:rsid w:val="000C3C15"/>
    <w:rsid w:val="000C70CF"/>
    <w:rsid w:val="000E0310"/>
    <w:rsid w:val="0010223C"/>
    <w:rsid w:val="00120DB3"/>
    <w:rsid w:val="00121CED"/>
    <w:rsid w:val="00125070"/>
    <w:rsid w:val="00133A4C"/>
    <w:rsid w:val="001561E6"/>
    <w:rsid w:val="00157FF7"/>
    <w:rsid w:val="00166117"/>
    <w:rsid w:val="00172D89"/>
    <w:rsid w:val="00183EA7"/>
    <w:rsid w:val="001A337B"/>
    <w:rsid w:val="001B5396"/>
    <w:rsid w:val="001B5A52"/>
    <w:rsid w:val="001E4BCD"/>
    <w:rsid w:val="001F1DD1"/>
    <w:rsid w:val="001F30F0"/>
    <w:rsid w:val="00202FA6"/>
    <w:rsid w:val="0021747C"/>
    <w:rsid w:val="00220069"/>
    <w:rsid w:val="0023673D"/>
    <w:rsid w:val="00252C11"/>
    <w:rsid w:val="002672EE"/>
    <w:rsid w:val="0028042C"/>
    <w:rsid w:val="002959AA"/>
    <w:rsid w:val="002A5036"/>
    <w:rsid w:val="002C19DA"/>
    <w:rsid w:val="002E3B77"/>
    <w:rsid w:val="002E4A2F"/>
    <w:rsid w:val="002E4F62"/>
    <w:rsid w:val="002F3D48"/>
    <w:rsid w:val="0030102E"/>
    <w:rsid w:val="003030A7"/>
    <w:rsid w:val="00307679"/>
    <w:rsid w:val="003407A8"/>
    <w:rsid w:val="00341A09"/>
    <w:rsid w:val="0035190B"/>
    <w:rsid w:val="00356103"/>
    <w:rsid w:val="00357E32"/>
    <w:rsid w:val="003673F5"/>
    <w:rsid w:val="00375D07"/>
    <w:rsid w:val="00396AD0"/>
    <w:rsid w:val="003B07C7"/>
    <w:rsid w:val="003B3CBE"/>
    <w:rsid w:val="003B72AF"/>
    <w:rsid w:val="003E2F19"/>
    <w:rsid w:val="003E3775"/>
    <w:rsid w:val="00400BBE"/>
    <w:rsid w:val="0040268F"/>
    <w:rsid w:val="0043061E"/>
    <w:rsid w:val="004565C1"/>
    <w:rsid w:val="0046187A"/>
    <w:rsid w:val="004722F1"/>
    <w:rsid w:val="00485FF3"/>
    <w:rsid w:val="00487C80"/>
    <w:rsid w:val="004A7B22"/>
    <w:rsid w:val="004A7F09"/>
    <w:rsid w:val="004C72ED"/>
    <w:rsid w:val="004C7E19"/>
    <w:rsid w:val="004D7F2C"/>
    <w:rsid w:val="004E50A0"/>
    <w:rsid w:val="004F13A0"/>
    <w:rsid w:val="00500EA2"/>
    <w:rsid w:val="005053A9"/>
    <w:rsid w:val="0051087E"/>
    <w:rsid w:val="00523B17"/>
    <w:rsid w:val="00553E22"/>
    <w:rsid w:val="0055639D"/>
    <w:rsid w:val="00560BBF"/>
    <w:rsid w:val="005655A8"/>
    <w:rsid w:val="00573EED"/>
    <w:rsid w:val="00580A57"/>
    <w:rsid w:val="00590B5D"/>
    <w:rsid w:val="005A3A46"/>
    <w:rsid w:val="005B1C5F"/>
    <w:rsid w:val="005C6799"/>
    <w:rsid w:val="005D4160"/>
    <w:rsid w:val="005D4BCA"/>
    <w:rsid w:val="005E4628"/>
    <w:rsid w:val="005F2D83"/>
    <w:rsid w:val="00604C97"/>
    <w:rsid w:val="006568F4"/>
    <w:rsid w:val="00694948"/>
    <w:rsid w:val="00697AB9"/>
    <w:rsid w:val="006B23E6"/>
    <w:rsid w:val="006B5706"/>
    <w:rsid w:val="006B5F32"/>
    <w:rsid w:val="006B7456"/>
    <w:rsid w:val="00700D1D"/>
    <w:rsid w:val="00702378"/>
    <w:rsid w:val="00706A34"/>
    <w:rsid w:val="0071152F"/>
    <w:rsid w:val="0072213E"/>
    <w:rsid w:val="007443C7"/>
    <w:rsid w:val="00746FB3"/>
    <w:rsid w:val="00747CD6"/>
    <w:rsid w:val="00760F9F"/>
    <w:rsid w:val="007B386E"/>
    <w:rsid w:val="007B53EA"/>
    <w:rsid w:val="007B7944"/>
    <w:rsid w:val="007B7D08"/>
    <w:rsid w:val="007C4A3A"/>
    <w:rsid w:val="007D6005"/>
    <w:rsid w:val="007D7207"/>
    <w:rsid w:val="007E1F6A"/>
    <w:rsid w:val="00803D75"/>
    <w:rsid w:val="008170C0"/>
    <w:rsid w:val="00833624"/>
    <w:rsid w:val="00843081"/>
    <w:rsid w:val="00850A34"/>
    <w:rsid w:val="00860AC6"/>
    <w:rsid w:val="00872CBA"/>
    <w:rsid w:val="00873B07"/>
    <w:rsid w:val="00875A79"/>
    <w:rsid w:val="008A3D74"/>
    <w:rsid w:val="008B44A9"/>
    <w:rsid w:val="008B4E7D"/>
    <w:rsid w:val="008E062B"/>
    <w:rsid w:val="008E5E5C"/>
    <w:rsid w:val="008E728B"/>
    <w:rsid w:val="008F7613"/>
    <w:rsid w:val="00905710"/>
    <w:rsid w:val="00915FB5"/>
    <w:rsid w:val="009243AE"/>
    <w:rsid w:val="009264A8"/>
    <w:rsid w:val="009371B1"/>
    <w:rsid w:val="00937584"/>
    <w:rsid w:val="00945332"/>
    <w:rsid w:val="009461D6"/>
    <w:rsid w:val="00966747"/>
    <w:rsid w:val="0099135D"/>
    <w:rsid w:val="00992061"/>
    <w:rsid w:val="009B2F5C"/>
    <w:rsid w:val="009C3D35"/>
    <w:rsid w:val="009D2330"/>
    <w:rsid w:val="009F40A1"/>
    <w:rsid w:val="009F637D"/>
    <w:rsid w:val="00A024CF"/>
    <w:rsid w:val="00A0594F"/>
    <w:rsid w:val="00A1091C"/>
    <w:rsid w:val="00A17D88"/>
    <w:rsid w:val="00A261E5"/>
    <w:rsid w:val="00A329E1"/>
    <w:rsid w:val="00A3586D"/>
    <w:rsid w:val="00A46048"/>
    <w:rsid w:val="00A61C13"/>
    <w:rsid w:val="00A63DEC"/>
    <w:rsid w:val="00A73CB2"/>
    <w:rsid w:val="00A82D61"/>
    <w:rsid w:val="00AB0E93"/>
    <w:rsid w:val="00AB24C9"/>
    <w:rsid w:val="00AD21D8"/>
    <w:rsid w:val="00AD4F38"/>
    <w:rsid w:val="00AE62CB"/>
    <w:rsid w:val="00B06028"/>
    <w:rsid w:val="00B25A6A"/>
    <w:rsid w:val="00B503C9"/>
    <w:rsid w:val="00B54E3C"/>
    <w:rsid w:val="00B75085"/>
    <w:rsid w:val="00B8340A"/>
    <w:rsid w:val="00B8481D"/>
    <w:rsid w:val="00B92074"/>
    <w:rsid w:val="00B9240B"/>
    <w:rsid w:val="00BA6689"/>
    <w:rsid w:val="00BB4B69"/>
    <w:rsid w:val="00BB5FF3"/>
    <w:rsid w:val="00BD2618"/>
    <w:rsid w:val="00BD48E1"/>
    <w:rsid w:val="00BE4BD6"/>
    <w:rsid w:val="00C5315A"/>
    <w:rsid w:val="00C65849"/>
    <w:rsid w:val="00C7015B"/>
    <w:rsid w:val="00C718D1"/>
    <w:rsid w:val="00C71B7A"/>
    <w:rsid w:val="00CB2D03"/>
    <w:rsid w:val="00CB6BE6"/>
    <w:rsid w:val="00CC05C2"/>
    <w:rsid w:val="00CE5D0D"/>
    <w:rsid w:val="00D12717"/>
    <w:rsid w:val="00D2357A"/>
    <w:rsid w:val="00D33405"/>
    <w:rsid w:val="00D33A1C"/>
    <w:rsid w:val="00D41FB5"/>
    <w:rsid w:val="00D45A35"/>
    <w:rsid w:val="00D50139"/>
    <w:rsid w:val="00D605F9"/>
    <w:rsid w:val="00D628B6"/>
    <w:rsid w:val="00DB38D3"/>
    <w:rsid w:val="00DB4D21"/>
    <w:rsid w:val="00DC67B9"/>
    <w:rsid w:val="00DD24A7"/>
    <w:rsid w:val="00DE0541"/>
    <w:rsid w:val="00DE394C"/>
    <w:rsid w:val="00DE3CFA"/>
    <w:rsid w:val="00DE5581"/>
    <w:rsid w:val="00DE6609"/>
    <w:rsid w:val="00DF62EC"/>
    <w:rsid w:val="00DF732C"/>
    <w:rsid w:val="00E0302B"/>
    <w:rsid w:val="00E06AD8"/>
    <w:rsid w:val="00E10C3E"/>
    <w:rsid w:val="00E211A8"/>
    <w:rsid w:val="00E3496B"/>
    <w:rsid w:val="00E56176"/>
    <w:rsid w:val="00E56F99"/>
    <w:rsid w:val="00E76F85"/>
    <w:rsid w:val="00E806D0"/>
    <w:rsid w:val="00E8598D"/>
    <w:rsid w:val="00EA78E1"/>
    <w:rsid w:val="00EB4BDE"/>
    <w:rsid w:val="00EC05E4"/>
    <w:rsid w:val="00ED49A4"/>
    <w:rsid w:val="00ED7D4B"/>
    <w:rsid w:val="00F02E81"/>
    <w:rsid w:val="00F0313C"/>
    <w:rsid w:val="00F101B6"/>
    <w:rsid w:val="00F12F18"/>
    <w:rsid w:val="00F13ED1"/>
    <w:rsid w:val="00F369A6"/>
    <w:rsid w:val="00F47E21"/>
    <w:rsid w:val="00F5022B"/>
    <w:rsid w:val="00F504AA"/>
    <w:rsid w:val="00F73931"/>
    <w:rsid w:val="00F75A20"/>
    <w:rsid w:val="00F81ABC"/>
    <w:rsid w:val="00F9395B"/>
    <w:rsid w:val="00FA1B79"/>
    <w:rsid w:val="00FC1AD7"/>
    <w:rsid w:val="00FC2480"/>
    <w:rsid w:val="00FC7F78"/>
    <w:rsid w:val="00FE04DC"/>
    <w:rsid w:val="00FE0970"/>
    <w:rsid w:val="00FE1241"/>
    <w:rsid w:val="00FE6B1D"/>
    <w:rsid w:val="00FF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901A89"/>
  <w15:chartTrackingRefBased/>
  <w15:docId w15:val="{951FCE97-61BB-4D56-8C92-0DEE84EB2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F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h11,h12,h13,h14,h15,h16,h17,h111,h121,h131,h141,h151,h161,h18,h112,h122,h132,h142,h152,h162,h19,h113,h123,h133,h143,h153,h163,1,Section of paper,Heading 1_a,app heading 1,l1,Huvudrubrik,Memo Heading 1,título 1,ghost,g,l"/>
    <w:next w:val="Normal"/>
    <w:qFormat/>
    <w:rsid w:val="00D41F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UNDERRUBRIK 1-2,h2,Head2A,2,level 2,DO NOT USE_h2,h21"/>
    <w:basedOn w:val="Heading1"/>
    <w:next w:val="Normal"/>
    <w:link w:val="Heading2Char"/>
    <w:qFormat/>
    <w:rsid w:val="00D41F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1,Underrubrik2,Memo Heading 3,h3"/>
    <w:basedOn w:val="Heading2"/>
    <w:next w:val="Normal"/>
    <w:qFormat/>
    <w:rsid w:val="00D41FB5"/>
    <w:pPr>
      <w:spacing w:before="120"/>
      <w:outlineLvl w:val="2"/>
    </w:pPr>
    <w:rPr>
      <w:sz w:val="28"/>
    </w:rPr>
  </w:style>
  <w:style w:type="paragraph" w:styleId="Heading4">
    <w:name w:val="heading 4"/>
    <w:aliases w:val="Memo Heading 4,Memo Heading 5"/>
    <w:basedOn w:val="Heading3"/>
    <w:next w:val="Normal"/>
    <w:qFormat/>
    <w:rsid w:val="00D41F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D41F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1FB5"/>
    <w:pPr>
      <w:outlineLvl w:val="5"/>
    </w:pPr>
  </w:style>
  <w:style w:type="paragraph" w:styleId="Heading7">
    <w:name w:val="heading 7"/>
    <w:basedOn w:val="H6"/>
    <w:next w:val="Normal"/>
    <w:qFormat/>
    <w:rsid w:val="00D41FB5"/>
    <w:pPr>
      <w:outlineLvl w:val="6"/>
    </w:pPr>
  </w:style>
  <w:style w:type="paragraph" w:styleId="Heading8">
    <w:name w:val="heading 8"/>
    <w:basedOn w:val="Heading1"/>
    <w:next w:val="Normal"/>
    <w:qFormat/>
    <w:rsid w:val="00D41F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1FB5"/>
    <w:pPr>
      <w:outlineLvl w:val="8"/>
    </w:pPr>
  </w:style>
  <w:style w:type="character" w:default="1" w:styleId="DefaultParagraphFont">
    <w:name w:val="Default Paragraph Font"/>
    <w:semiHidden/>
    <w:rsid w:val="00D41FB5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1FB5"/>
  </w:style>
  <w:style w:type="paragraph" w:customStyle="1" w:styleId="H6">
    <w:name w:val="H6"/>
    <w:basedOn w:val="Heading5"/>
    <w:next w:val="Normal"/>
    <w:rsid w:val="00D41FB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41FB5"/>
    <w:pPr>
      <w:spacing w:before="180"/>
      <w:ind w:left="2693" w:hanging="2693"/>
    </w:pPr>
    <w:rPr>
      <w:b/>
    </w:rPr>
  </w:style>
  <w:style w:type="paragraph" w:styleId="TOC1">
    <w:name w:val="toc 1"/>
    <w:semiHidden/>
    <w:rsid w:val="00D41F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41F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41FB5"/>
    <w:pPr>
      <w:ind w:left="1701" w:hanging="1701"/>
    </w:pPr>
  </w:style>
  <w:style w:type="paragraph" w:styleId="TOC4">
    <w:name w:val="toc 4"/>
    <w:basedOn w:val="TOC3"/>
    <w:semiHidden/>
    <w:rsid w:val="00D41FB5"/>
    <w:pPr>
      <w:ind w:left="1418" w:hanging="1418"/>
    </w:pPr>
  </w:style>
  <w:style w:type="paragraph" w:styleId="TOC3">
    <w:name w:val="toc 3"/>
    <w:basedOn w:val="TOC2"/>
    <w:semiHidden/>
    <w:rsid w:val="00D41FB5"/>
    <w:pPr>
      <w:ind w:left="1134" w:hanging="1134"/>
    </w:pPr>
  </w:style>
  <w:style w:type="paragraph" w:styleId="TOC2">
    <w:name w:val="toc 2"/>
    <w:basedOn w:val="TOC1"/>
    <w:semiHidden/>
    <w:rsid w:val="00D41F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1FB5"/>
    <w:pPr>
      <w:ind w:left="284"/>
    </w:pPr>
  </w:style>
  <w:style w:type="paragraph" w:styleId="Index1">
    <w:name w:val="index 1"/>
    <w:basedOn w:val="Normal"/>
    <w:semiHidden/>
    <w:rsid w:val="00D41FB5"/>
    <w:pPr>
      <w:keepLines/>
      <w:spacing w:after="0"/>
    </w:pPr>
  </w:style>
  <w:style w:type="paragraph" w:customStyle="1" w:styleId="ZH">
    <w:name w:val="ZH"/>
    <w:rsid w:val="00D41F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41FB5"/>
    <w:pPr>
      <w:outlineLvl w:val="9"/>
    </w:pPr>
  </w:style>
  <w:style w:type="paragraph" w:styleId="ListNumber2">
    <w:name w:val="List Number 2"/>
    <w:basedOn w:val="ListNumber"/>
    <w:rsid w:val="00D41FB5"/>
    <w:pPr>
      <w:ind w:left="851"/>
    </w:pPr>
  </w:style>
  <w:style w:type="paragraph" w:styleId="ListNumber">
    <w:name w:val="List Number"/>
    <w:basedOn w:val="List"/>
    <w:rsid w:val="00D41FB5"/>
  </w:style>
  <w:style w:type="paragraph" w:styleId="List">
    <w:name w:val="List"/>
    <w:basedOn w:val="Normal"/>
    <w:rsid w:val="00D41FB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D41F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41FB5"/>
    <w:rPr>
      <w:b/>
      <w:position w:val="6"/>
      <w:sz w:val="16"/>
    </w:rPr>
  </w:style>
  <w:style w:type="paragraph" w:styleId="FootnoteText">
    <w:name w:val="footnote text"/>
    <w:basedOn w:val="Normal"/>
    <w:semiHidden/>
    <w:rsid w:val="00D41FB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1FB5"/>
    <w:rPr>
      <w:b/>
    </w:rPr>
  </w:style>
  <w:style w:type="paragraph" w:customStyle="1" w:styleId="TAC">
    <w:name w:val="TAC"/>
    <w:basedOn w:val="TAL"/>
    <w:rsid w:val="00D41FB5"/>
    <w:pPr>
      <w:jc w:val="center"/>
    </w:pPr>
  </w:style>
  <w:style w:type="paragraph" w:customStyle="1" w:styleId="TAL">
    <w:name w:val="TAL"/>
    <w:basedOn w:val="Normal"/>
    <w:link w:val="TAL0"/>
    <w:rsid w:val="00D41FB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41FB5"/>
    <w:pPr>
      <w:keepNext w:val="0"/>
      <w:spacing w:before="0" w:after="240"/>
    </w:pPr>
  </w:style>
  <w:style w:type="paragraph" w:customStyle="1" w:styleId="TH">
    <w:name w:val="TH"/>
    <w:basedOn w:val="Normal"/>
    <w:rsid w:val="00D41F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41FB5"/>
    <w:pPr>
      <w:keepLines/>
      <w:ind w:left="1135" w:hanging="851"/>
    </w:pPr>
  </w:style>
  <w:style w:type="paragraph" w:styleId="TOC9">
    <w:name w:val="toc 9"/>
    <w:basedOn w:val="TOC8"/>
    <w:semiHidden/>
    <w:rsid w:val="00D41FB5"/>
    <w:pPr>
      <w:ind w:left="1418" w:hanging="1418"/>
    </w:pPr>
  </w:style>
  <w:style w:type="paragraph" w:customStyle="1" w:styleId="EX">
    <w:name w:val="EX"/>
    <w:basedOn w:val="Normal"/>
    <w:rsid w:val="00D41FB5"/>
    <w:pPr>
      <w:keepLines/>
      <w:ind w:left="1702" w:hanging="1418"/>
    </w:pPr>
  </w:style>
  <w:style w:type="paragraph" w:customStyle="1" w:styleId="FP">
    <w:name w:val="FP"/>
    <w:basedOn w:val="Normal"/>
    <w:rsid w:val="00D41FB5"/>
    <w:pPr>
      <w:spacing w:after="0"/>
    </w:pPr>
  </w:style>
  <w:style w:type="paragraph" w:customStyle="1" w:styleId="LD">
    <w:name w:val="LD"/>
    <w:rsid w:val="00D41F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41FB5"/>
    <w:pPr>
      <w:spacing w:after="0"/>
    </w:pPr>
  </w:style>
  <w:style w:type="paragraph" w:customStyle="1" w:styleId="EW">
    <w:name w:val="EW"/>
    <w:basedOn w:val="EX"/>
    <w:rsid w:val="00D41FB5"/>
    <w:pPr>
      <w:spacing w:after="0"/>
    </w:pPr>
  </w:style>
  <w:style w:type="paragraph" w:styleId="TOC6">
    <w:name w:val="toc 6"/>
    <w:basedOn w:val="TOC5"/>
    <w:next w:val="Normal"/>
    <w:semiHidden/>
    <w:rsid w:val="00D41FB5"/>
    <w:pPr>
      <w:ind w:left="1985" w:hanging="1985"/>
    </w:pPr>
  </w:style>
  <w:style w:type="paragraph" w:styleId="TOC7">
    <w:name w:val="toc 7"/>
    <w:basedOn w:val="TOC6"/>
    <w:next w:val="Normal"/>
    <w:semiHidden/>
    <w:rsid w:val="00D41FB5"/>
    <w:pPr>
      <w:ind w:left="2268" w:hanging="2268"/>
    </w:pPr>
  </w:style>
  <w:style w:type="paragraph" w:styleId="ListBullet2">
    <w:name w:val="List Bullet 2"/>
    <w:basedOn w:val="ListBullet"/>
    <w:rsid w:val="00D41FB5"/>
    <w:pPr>
      <w:ind w:left="851"/>
    </w:pPr>
  </w:style>
  <w:style w:type="paragraph" w:styleId="ListBullet">
    <w:name w:val="List Bullet"/>
    <w:basedOn w:val="List"/>
    <w:rsid w:val="00D41FB5"/>
  </w:style>
  <w:style w:type="paragraph" w:styleId="ListBullet3">
    <w:name w:val="List Bullet 3"/>
    <w:basedOn w:val="ListBullet2"/>
    <w:rsid w:val="00D41FB5"/>
    <w:pPr>
      <w:ind w:left="1135"/>
    </w:pPr>
  </w:style>
  <w:style w:type="paragraph" w:customStyle="1" w:styleId="EQ">
    <w:name w:val="EQ"/>
    <w:basedOn w:val="Normal"/>
    <w:next w:val="Normal"/>
    <w:rsid w:val="00D41F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41F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1F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41FB5"/>
    <w:pPr>
      <w:jc w:val="right"/>
    </w:pPr>
  </w:style>
  <w:style w:type="paragraph" w:customStyle="1" w:styleId="TAN">
    <w:name w:val="TAN"/>
    <w:basedOn w:val="TAL"/>
    <w:rsid w:val="00D41FB5"/>
    <w:pPr>
      <w:ind w:left="851" w:hanging="851"/>
    </w:pPr>
  </w:style>
  <w:style w:type="paragraph" w:customStyle="1" w:styleId="ZA">
    <w:name w:val="ZA"/>
    <w:rsid w:val="00D41F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41F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41F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41F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41FB5"/>
    <w:pPr>
      <w:framePr w:wrap="notBeside" w:y="16161"/>
    </w:pPr>
  </w:style>
  <w:style w:type="character" w:customStyle="1" w:styleId="ZGSM">
    <w:name w:val="ZGSM"/>
    <w:rsid w:val="00D41FB5"/>
  </w:style>
  <w:style w:type="paragraph" w:styleId="List2">
    <w:name w:val="List 2"/>
    <w:basedOn w:val="List"/>
    <w:rsid w:val="00D41FB5"/>
    <w:pPr>
      <w:ind w:left="851"/>
    </w:pPr>
  </w:style>
  <w:style w:type="paragraph" w:customStyle="1" w:styleId="ZG">
    <w:name w:val="ZG"/>
    <w:rsid w:val="00D41F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41FB5"/>
    <w:pPr>
      <w:ind w:left="1135"/>
    </w:pPr>
  </w:style>
  <w:style w:type="paragraph" w:styleId="List4">
    <w:name w:val="List 4"/>
    <w:basedOn w:val="List3"/>
    <w:rsid w:val="00D41FB5"/>
    <w:pPr>
      <w:ind w:left="1418"/>
    </w:pPr>
  </w:style>
  <w:style w:type="paragraph" w:styleId="List5">
    <w:name w:val="List 5"/>
    <w:basedOn w:val="List4"/>
    <w:rsid w:val="00D41FB5"/>
    <w:pPr>
      <w:ind w:left="1702"/>
    </w:pPr>
  </w:style>
  <w:style w:type="paragraph" w:customStyle="1" w:styleId="EditorsNote">
    <w:name w:val="Editor's Note"/>
    <w:basedOn w:val="NO"/>
    <w:rsid w:val="00D41FB5"/>
    <w:rPr>
      <w:color w:val="FF0000"/>
    </w:rPr>
  </w:style>
  <w:style w:type="paragraph" w:styleId="ListBullet4">
    <w:name w:val="List Bullet 4"/>
    <w:basedOn w:val="ListBullet3"/>
    <w:rsid w:val="00D41FB5"/>
    <w:pPr>
      <w:ind w:left="1418"/>
    </w:pPr>
  </w:style>
  <w:style w:type="paragraph" w:styleId="ListBullet5">
    <w:name w:val="List Bullet 5"/>
    <w:basedOn w:val="ListBullet4"/>
    <w:rsid w:val="00D41FB5"/>
    <w:pPr>
      <w:ind w:left="1702"/>
    </w:pPr>
  </w:style>
  <w:style w:type="paragraph" w:customStyle="1" w:styleId="B1">
    <w:name w:val="B1"/>
    <w:basedOn w:val="List"/>
    <w:rsid w:val="00D41FB5"/>
  </w:style>
  <w:style w:type="paragraph" w:customStyle="1" w:styleId="B2">
    <w:name w:val="B2"/>
    <w:basedOn w:val="List2"/>
    <w:rsid w:val="00D41FB5"/>
  </w:style>
  <w:style w:type="paragraph" w:customStyle="1" w:styleId="B3">
    <w:name w:val="B3"/>
    <w:basedOn w:val="List3"/>
    <w:rsid w:val="00D41FB5"/>
  </w:style>
  <w:style w:type="paragraph" w:customStyle="1" w:styleId="B4">
    <w:name w:val="B4"/>
    <w:basedOn w:val="List4"/>
    <w:rsid w:val="00D41FB5"/>
  </w:style>
  <w:style w:type="paragraph" w:customStyle="1" w:styleId="B5">
    <w:name w:val="B5"/>
    <w:basedOn w:val="List5"/>
    <w:rsid w:val="00D41FB5"/>
  </w:style>
  <w:style w:type="paragraph" w:styleId="Footer">
    <w:name w:val="footer"/>
    <w:basedOn w:val="Header"/>
    <w:rsid w:val="00D41FB5"/>
    <w:pPr>
      <w:jc w:val="center"/>
    </w:pPr>
    <w:rPr>
      <w:i/>
    </w:rPr>
  </w:style>
  <w:style w:type="paragraph" w:customStyle="1" w:styleId="ZTD">
    <w:name w:val="ZTD"/>
    <w:basedOn w:val="ZB"/>
    <w:rsid w:val="00D41FB5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BB5FF3"/>
    <w:rPr>
      <w:color w:val="0000FF"/>
      <w:u w:val="single"/>
    </w:rPr>
  </w:style>
  <w:style w:type="paragraph" w:customStyle="1" w:styleId="NormalP">
    <w:name w:val="Normal.P"/>
    <w:rsid w:val="00DB4D21"/>
    <w:pPr>
      <w:widowControl w:val="0"/>
      <w:spacing w:after="240"/>
      <w:jc w:val="both"/>
    </w:pPr>
    <w:rPr>
      <w:rFonts w:ascii="Arial" w:eastAsia="MS Mincho" w:hAnsi="Arial" w:cs="Arial"/>
      <w:lang w:eastAsia="en-US"/>
    </w:rPr>
  </w:style>
  <w:style w:type="paragraph" w:customStyle="1" w:styleId="Bullet2">
    <w:name w:val="Bullet 2"/>
    <w:basedOn w:val="Normal"/>
    <w:rsid w:val="00DB4D21"/>
    <w:pPr>
      <w:numPr>
        <w:numId w:val="9"/>
      </w:num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Indent">
    <w:name w:val="Indent"/>
    <w:basedOn w:val="Normal"/>
    <w:link w:val="IndentChar"/>
    <w:rsid w:val="00DB4D21"/>
    <w:pPr>
      <w:overflowPunct/>
      <w:autoSpaceDE/>
      <w:autoSpaceDN/>
      <w:adjustRightInd/>
      <w:spacing w:before="60" w:after="60"/>
      <w:ind w:left="709"/>
      <w:textAlignment w:val="auto"/>
    </w:pPr>
    <w:rPr>
      <w:rFonts w:ascii="Arial" w:eastAsia="MS Mincho" w:hAnsi="Arial"/>
      <w:lang w:eastAsia="en-US"/>
    </w:rPr>
  </w:style>
  <w:style w:type="character" w:customStyle="1" w:styleId="IndentChar">
    <w:name w:val="Indent Char"/>
    <w:link w:val="Indent"/>
    <w:rsid w:val="00DB4D21"/>
    <w:rPr>
      <w:rFonts w:ascii="Arial" w:eastAsia="MS Mincho" w:hAnsi="Arial"/>
      <w:lang w:val="en-GB" w:eastAsia="en-US" w:bidi="ar-SA"/>
    </w:rPr>
  </w:style>
  <w:style w:type="paragraph" w:customStyle="1" w:styleId="tal1">
    <w:name w:val="tal"/>
    <w:basedOn w:val="Normal"/>
    <w:rsid w:val="00DB4D21"/>
    <w:pPr>
      <w:keepNext/>
      <w:adjustRightInd/>
      <w:spacing w:after="0"/>
      <w:textAlignment w:val="auto"/>
    </w:pPr>
    <w:rPr>
      <w:rFonts w:ascii="Arial" w:eastAsia="MS Mincho" w:hAnsi="Arial" w:cs="Arial"/>
      <w:sz w:val="18"/>
      <w:szCs w:val="18"/>
      <w:lang w:val="en-US"/>
    </w:rPr>
  </w:style>
  <w:style w:type="table" w:styleId="TableGrid">
    <w:name w:val="Table Grid"/>
    <w:basedOn w:val="TableNormal"/>
    <w:rsid w:val="00D605F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link w:val="TAL"/>
    <w:rsid w:val="00905710"/>
    <w:rPr>
      <w:rFonts w:ascii="Arial" w:hAnsi="Arial"/>
      <w:sz w:val="18"/>
    </w:rPr>
  </w:style>
  <w:style w:type="character" w:customStyle="1" w:styleId="TAHCar">
    <w:name w:val="TAH Car"/>
    <w:link w:val="TAH"/>
    <w:rsid w:val="002A5036"/>
    <w:rPr>
      <w:rFonts w:ascii="Arial" w:hAnsi="Arial"/>
      <w:b/>
      <w:sz w:val="18"/>
    </w:rPr>
  </w:style>
  <w:style w:type="character" w:customStyle="1" w:styleId="Heading2Char">
    <w:name w:val="Heading 2 Char"/>
    <w:aliases w:val="H2 Char1,UNDERRUBRIK 1-2 Char1,h2 Char1,Head2A Char1,2 Char1,level 2 Char1,DO NOT USE_h2 Char1,h21 Char1,H2 Char,UNDERRUBRIK 1-2 Char,h2 Char,Head2A Char,2 Char,level 2 Char,DO NOT USE_h2 Char,h21 Char"/>
    <w:link w:val="Heading2"/>
    <w:rsid w:val="006B5F32"/>
    <w:rPr>
      <w:rFonts w:ascii="Arial" w:hAnsi="Arial"/>
      <w:sz w:val="32"/>
    </w:rPr>
  </w:style>
  <w:style w:type="paragraph" w:styleId="DocumentMap">
    <w:name w:val="Document Map"/>
    <w:basedOn w:val="Normal"/>
    <w:link w:val="DocumentMapChar"/>
    <w:rsid w:val="005C679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5C6799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rsid w:val="00F02E8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02E8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0302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6B74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3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IS</dc:creator>
  <cp:keywords>ESA, style sheet, Winword</cp:keywords>
  <dc:description/>
  <cp:lastModifiedBy>IS</cp:lastModifiedBy>
  <cp:revision>3</cp:revision>
  <cp:lastPrinted>1601-01-01T00:00:00Z</cp:lastPrinted>
  <dcterms:created xsi:type="dcterms:W3CDTF">2025-08-22T06:00:00Z</dcterms:created>
  <dcterms:modified xsi:type="dcterms:W3CDTF">2025-08-22T06:01:00Z</dcterms:modified>
</cp:coreProperties>
</file>