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5C49DB50" w:rsidR="00EB56B4" w:rsidRPr="00B15E27" w:rsidRDefault="00EB56B4" w:rsidP="00B20B1B">
      <w:pPr>
        <w:pStyle w:val="CRCoverPage"/>
        <w:tabs>
          <w:tab w:val="right" w:pos="9639"/>
        </w:tabs>
        <w:spacing w:after="0"/>
        <w:rPr>
          <w:b/>
          <w:i/>
          <w:noProof/>
          <w:sz w:val="28"/>
        </w:rPr>
      </w:pPr>
      <w:r w:rsidRPr="00B15E27">
        <w:rPr>
          <w:b/>
          <w:noProof/>
          <w:sz w:val="24"/>
        </w:rPr>
        <w:t>3GPP TSG-</w:t>
      </w:r>
      <w:r w:rsidR="00654112">
        <w:fldChar w:fldCharType="begin"/>
      </w:r>
      <w:r w:rsidR="00654112">
        <w:instrText xml:space="preserve"> DOCPROPERTY  TSG/WGRef  \* MERGEFORMAT </w:instrText>
      </w:r>
      <w:r w:rsidR="00654112">
        <w:fldChar w:fldCharType="separate"/>
      </w:r>
      <w:r w:rsidRPr="00B15E27">
        <w:rPr>
          <w:b/>
          <w:noProof/>
          <w:sz w:val="24"/>
        </w:rPr>
        <w:t>RAN5</w:t>
      </w:r>
      <w:r w:rsidR="00654112">
        <w:rPr>
          <w:b/>
          <w:noProof/>
          <w:sz w:val="24"/>
        </w:rPr>
        <w:fldChar w:fldCharType="end"/>
      </w:r>
      <w:r w:rsidRPr="00B15E27">
        <w:rPr>
          <w:b/>
          <w:noProof/>
          <w:sz w:val="24"/>
        </w:rPr>
        <w:t xml:space="preserve"> Meeting #10</w:t>
      </w:r>
      <w:r>
        <w:rPr>
          <w:b/>
          <w:noProof/>
          <w:sz w:val="24"/>
        </w:rPr>
        <w:t>7</w:t>
      </w:r>
      <w:r w:rsidR="00654112">
        <w:fldChar w:fldCharType="begin"/>
      </w:r>
      <w:r w:rsidR="00654112">
        <w:instrText xml:space="preserve"> DOCPROPERTY  MtgTitle  \* MERGEFORMAT </w:instrText>
      </w:r>
      <w:r w:rsidR="00654112">
        <w:fldChar w:fldCharType="separate"/>
      </w:r>
      <w:r w:rsidR="00654112">
        <w:fldChar w:fldCharType="end"/>
      </w:r>
      <w:r w:rsidRPr="00B15E27">
        <w:rPr>
          <w:b/>
          <w:i/>
          <w:noProof/>
          <w:sz w:val="28"/>
        </w:rPr>
        <w:tab/>
      </w:r>
      <w:r w:rsidR="00654112" w:rsidRPr="00654112">
        <w:rPr>
          <w:b/>
          <w:i/>
          <w:sz w:val="28"/>
        </w:rPr>
        <w:t>R5-252787</w:t>
      </w:r>
    </w:p>
    <w:p w14:paraId="11E84575" w14:textId="77777777" w:rsidR="00EB56B4" w:rsidRPr="00B15E27" w:rsidRDefault="00EB56B4" w:rsidP="00EB56B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6533D729" w:rsidR="001E41F3" w:rsidRPr="00654112" w:rsidRDefault="00BA0703" w:rsidP="00E13F3D">
            <w:pPr>
              <w:pStyle w:val="CRCoverPage"/>
              <w:spacing w:after="0"/>
              <w:jc w:val="right"/>
              <w:rPr>
                <w:b/>
                <w:noProof/>
                <w:sz w:val="28"/>
              </w:rPr>
            </w:pPr>
            <w:r w:rsidRPr="00654112">
              <w:rPr>
                <w:b/>
                <w:sz w:val="28"/>
              </w:rPr>
              <w:fldChar w:fldCharType="begin"/>
            </w:r>
            <w:r w:rsidRPr="00654112">
              <w:rPr>
                <w:b/>
                <w:sz w:val="28"/>
              </w:rPr>
              <w:instrText xml:space="preserve"> DOCPROPERTY  Spec#  \* MERGEFORMAT </w:instrText>
            </w:r>
            <w:r w:rsidRPr="00654112">
              <w:rPr>
                <w:b/>
                <w:sz w:val="28"/>
              </w:rPr>
              <w:fldChar w:fldCharType="separate"/>
            </w:r>
            <w:r w:rsidR="00532C50" w:rsidRPr="00654112">
              <w:rPr>
                <w:b/>
                <w:noProof/>
                <w:sz w:val="28"/>
              </w:rPr>
              <w:t>38.5</w:t>
            </w:r>
            <w:r w:rsidR="00B31288" w:rsidRPr="00654112">
              <w:rPr>
                <w:b/>
                <w:noProof/>
                <w:sz w:val="28"/>
              </w:rPr>
              <w:t>22</w:t>
            </w:r>
            <w:r w:rsidRPr="00654112">
              <w:rPr>
                <w:b/>
                <w:noProof/>
                <w:sz w:val="28"/>
              </w:rPr>
              <w:fldChar w:fldCharType="end"/>
            </w:r>
          </w:p>
        </w:tc>
        <w:tc>
          <w:tcPr>
            <w:tcW w:w="709" w:type="dxa"/>
          </w:tcPr>
          <w:p w14:paraId="77009707" w14:textId="77777777" w:rsidR="001E41F3" w:rsidRPr="00654112" w:rsidRDefault="001E41F3">
            <w:pPr>
              <w:pStyle w:val="CRCoverPage"/>
              <w:spacing w:after="0"/>
              <w:jc w:val="center"/>
              <w:rPr>
                <w:b/>
                <w:noProof/>
                <w:sz w:val="28"/>
              </w:rPr>
            </w:pPr>
            <w:r w:rsidRPr="00654112">
              <w:rPr>
                <w:b/>
                <w:noProof/>
                <w:sz w:val="28"/>
              </w:rPr>
              <w:t>CR</w:t>
            </w:r>
          </w:p>
        </w:tc>
        <w:tc>
          <w:tcPr>
            <w:tcW w:w="1276" w:type="dxa"/>
            <w:shd w:val="pct30" w:color="FFFF00" w:fill="auto"/>
          </w:tcPr>
          <w:p w14:paraId="6CAED29D" w14:textId="186F8407" w:rsidR="001E41F3" w:rsidRPr="00654112" w:rsidRDefault="00654112" w:rsidP="00773E2D">
            <w:pPr>
              <w:pStyle w:val="CRCoverPage"/>
              <w:spacing w:after="0"/>
              <w:jc w:val="center"/>
              <w:rPr>
                <w:b/>
                <w:noProof/>
                <w:sz w:val="28"/>
              </w:rPr>
            </w:pPr>
            <w:r w:rsidRPr="00654112">
              <w:rPr>
                <w:b/>
                <w:noProof/>
                <w:sz w:val="28"/>
              </w:rPr>
              <w:t>0610</w:t>
            </w:r>
          </w:p>
        </w:tc>
        <w:tc>
          <w:tcPr>
            <w:tcW w:w="709" w:type="dxa"/>
          </w:tcPr>
          <w:p w14:paraId="09D2C09B" w14:textId="77777777" w:rsidR="001E41F3" w:rsidRPr="00654112" w:rsidRDefault="001E41F3" w:rsidP="0051580D">
            <w:pPr>
              <w:pStyle w:val="CRCoverPage"/>
              <w:tabs>
                <w:tab w:val="right" w:pos="625"/>
              </w:tabs>
              <w:spacing w:after="0"/>
              <w:jc w:val="center"/>
              <w:rPr>
                <w:b/>
                <w:noProof/>
                <w:sz w:val="28"/>
              </w:rPr>
            </w:pPr>
            <w:r w:rsidRPr="00654112">
              <w:rPr>
                <w:b/>
                <w:bCs/>
                <w:noProof/>
                <w:sz w:val="28"/>
              </w:rPr>
              <w:t>rev</w:t>
            </w:r>
          </w:p>
        </w:tc>
        <w:tc>
          <w:tcPr>
            <w:tcW w:w="992" w:type="dxa"/>
            <w:shd w:val="pct30" w:color="FFFF00" w:fill="auto"/>
          </w:tcPr>
          <w:p w14:paraId="7533BF9D" w14:textId="77937F31" w:rsidR="001E41F3" w:rsidRPr="00654112" w:rsidRDefault="001740A1" w:rsidP="00E13F3D">
            <w:pPr>
              <w:pStyle w:val="CRCoverPage"/>
              <w:spacing w:after="0"/>
              <w:jc w:val="center"/>
              <w:rPr>
                <w:b/>
                <w:noProof/>
                <w:sz w:val="28"/>
              </w:rPr>
            </w:pPr>
            <w:r w:rsidRPr="00654112">
              <w:rPr>
                <w:b/>
                <w:noProof/>
                <w:sz w:val="28"/>
              </w:rPr>
              <w:t>-</w:t>
            </w:r>
          </w:p>
        </w:tc>
        <w:tc>
          <w:tcPr>
            <w:tcW w:w="2410" w:type="dxa"/>
          </w:tcPr>
          <w:p w14:paraId="5D4AEAE9" w14:textId="77777777" w:rsidR="001E41F3" w:rsidRPr="00654112" w:rsidRDefault="001E41F3" w:rsidP="0051580D">
            <w:pPr>
              <w:pStyle w:val="CRCoverPage"/>
              <w:tabs>
                <w:tab w:val="right" w:pos="1825"/>
              </w:tabs>
              <w:spacing w:after="0"/>
              <w:jc w:val="center"/>
              <w:rPr>
                <w:b/>
                <w:noProof/>
                <w:sz w:val="28"/>
              </w:rPr>
            </w:pPr>
            <w:r w:rsidRPr="00654112">
              <w:rPr>
                <w:b/>
                <w:noProof/>
                <w:sz w:val="28"/>
                <w:szCs w:val="28"/>
              </w:rPr>
              <w:t>Current version:</w:t>
            </w:r>
          </w:p>
        </w:tc>
        <w:tc>
          <w:tcPr>
            <w:tcW w:w="1701" w:type="dxa"/>
            <w:shd w:val="pct30" w:color="FFFF00" w:fill="auto"/>
          </w:tcPr>
          <w:p w14:paraId="1E22D6AC" w14:textId="7AE009EB" w:rsidR="001E41F3" w:rsidRPr="00654112" w:rsidRDefault="00BA0703">
            <w:pPr>
              <w:pStyle w:val="CRCoverPage"/>
              <w:spacing w:after="0"/>
              <w:jc w:val="center"/>
              <w:rPr>
                <w:b/>
                <w:noProof/>
                <w:sz w:val="28"/>
              </w:rPr>
            </w:pPr>
            <w:r w:rsidRPr="00654112">
              <w:rPr>
                <w:b/>
                <w:sz w:val="28"/>
              </w:rPr>
              <w:fldChar w:fldCharType="begin"/>
            </w:r>
            <w:r w:rsidRPr="00654112">
              <w:rPr>
                <w:b/>
                <w:sz w:val="28"/>
              </w:rPr>
              <w:instrText xml:space="preserve"> DOCPROPERTY  Version  \* MERGEFORMAT </w:instrText>
            </w:r>
            <w:r w:rsidRPr="00654112">
              <w:rPr>
                <w:b/>
                <w:sz w:val="28"/>
              </w:rPr>
              <w:fldChar w:fldCharType="separate"/>
            </w:r>
            <w:r w:rsidR="00E13F3D" w:rsidRPr="00654112">
              <w:rPr>
                <w:b/>
                <w:noProof/>
                <w:sz w:val="28"/>
              </w:rPr>
              <w:t>18.</w:t>
            </w:r>
            <w:r w:rsidR="00EB56B4" w:rsidRPr="00654112">
              <w:rPr>
                <w:b/>
                <w:noProof/>
                <w:sz w:val="28"/>
              </w:rPr>
              <w:t>6</w:t>
            </w:r>
            <w:r w:rsidR="00E13F3D" w:rsidRPr="00654112">
              <w:rPr>
                <w:b/>
                <w:noProof/>
                <w:sz w:val="28"/>
              </w:rPr>
              <w:t>.</w:t>
            </w:r>
            <w:r w:rsidR="00532C50" w:rsidRPr="00654112">
              <w:rPr>
                <w:b/>
                <w:noProof/>
                <w:sz w:val="28"/>
              </w:rPr>
              <w:t>0</w:t>
            </w:r>
            <w:r w:rsidRPr="00654112">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11F3905" w:rsidR="001E41F3" w:rsidRPr="00BB459B" w:rsidRDefault="00837F0B">
            <w:pPr>
              <w:pStyle w:val="CRCoverPage"/>
              <w:spacing w:after="0"/>
              <w:ind w:left="100"/>
              <w:rPr>
                <w:noProof/>
              </w:rPr>
            </w:pPr>
            <w:r w:rsidRPr="00837F0B">
              <w:t>Applicability of event-triggered reporting test cases 7.6.19.x</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C95BC9">
              <w:fldChar w:fldCharType="begin"/>
            </w:r>
            <w:r w:rsidR="00C95BC9">
              <w:instrText xml:space="preserve"> DOCPROPERTY  SourceIfTsg  \* MERGEFORMAT </w:instrText>
            </w:r>
            <w:r w:rsidR="00654112">
              <w:fldChar w:fldCharType="separate"/>
            </w:r>
            <w:r w:rsidR="00C95BC9">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3992CC3F" w:rsidR="001E41F3" w:rsidRPr="00BB459B" w:rsidRDefault="00A94364">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06EE203" w:rsidR="001E41F3" w:rsidRPr="00BB459B" w:rsidRDefault="00C95BC9">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EB56B4">
              <w:rPr>
                <w:noProof/>
              </w:rPr>
              <w:t>5</w:t>
            </w:r>
            <w:r w:rsidR="00D24991" w:rsidRPr="00BB459B">
              <w:rPr>
                <w:noProof/>
              </w:rPr>
              <w:t>-</w:t>
            </w:r>
            <w:r w:rsidR="00EB56B4">
              <w:rPr>
                <w:noProof/>
              </w:rPr>
              <w:t>03</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C95BC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C95BC9">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55EBA" w:rsidR="005C1762" w:rsidRPr="00BB459B" w:rsidRDefault="00A94364" w:rsidP="00A94364">
            <w:pPr>
              <w:pStyle w:val="CRCoverPage"/>
              <w:spacing w:after="0"/>
              <w:ind w:left="100"/>
              <w:rPr>
                <w:noProof/>
              </w:rPr>
            </w:pPr>
            <w:r>
              <w:rPr>
                <w:noProof/>
              </w:rPr>
              <w:t>A</w:t>
            </w:r>
            <w:r w:rsidR="006A26ED">
              <w:rPr>
                <w:noProof/>
              </w:rPr>
              <w:t xml:space="preserve">pplicability of </w:t>
            </w:r>
            <w:r w:rsidRPr="00837F0B">
              <w:t>event-triggered reporting test cases</w:t>
            </w:r>
            <w:r>
              <w:t xml:space="preserve"> </w:t>
            </w:r>
            <w:r w:rsidR="006A26ED">
              <w:rPr>
                <w:noProof/>
              </w:rPr>
              <w:t>are missing in TS 38.522</w:t>
            </w:r>
            <w:r w:rsidR="005C1762">
              <w:rPr>
                <w:noProof/>
              </w:rPr>
              <w:t>.</w:t>
            </w:r>
            <w:r w:rsidR="005C1762">
              <w:rPr>
                <w:rFonts w:eastAsia="Malgun Gothic" w:cs="Arial"/>
                <w:lang w:eastAsia="ko-KR"/>
              </w:rPr>
              <w:t xml:space="preserve"> </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D45A602" w:rsidR="005C1762" w:rsidRPr="00A94364" w:rsidRDefault="00A94364" w:rsidP="00A94364">
            <w:pPr>
              <w:pStyle w:val="CRCoverPage"/>
              <w:spacing w:after="0"/>
              <w:ind w:left="100"/>
            </w:pPr>
            <w:r>
              <w:t>The a</w:t>
            </w:r>
            <w:r w:rsidR="006A26ED">
              <w:t xml:space="preserve">pplicability was added to </w:t>
            </w:r>
            <w:r w:rsidR="006A26ED" w:rsidRPr="00CF3C6A">
              <w:t>Table 4.2-3</w:t>
            </w:r>
            <w:r w:rsidR="006A26ED">
              <w:t>.</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5899" w:rsidR="007552AE" w:rsidRPr="00BB459B" w:rsidRDefault="00A94364" w:rsidP="007552AE">
            <w:pPr>
              <w:pStyle w:val="CRCoverPage"/>
              <w:spacing w:after="0"/>
              <w:ind w:left="100"/>
              <w:rPr>
                <w:noProof/>
              </w:rPr>
            </w:pPr>
            <w:r>
              <w:t>Ev</w:t>
            </w:r>
            <w:r w:rsidRPr="00837F0B">
              <w:t>ent-triggered reporting test cases</w:t>
            </w:r>
            <w:r w:rsidR="006A26ED">
              <w:rPr>
                <w:noProof/>
              </w:rPr>
              <w:t xml:space="preserve"> will remain incomplete,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AD02" w:rsidR="007552AE" w:rsidRPr="00BB459B" w:rsidRDefault="006A26ED" w:rsidP="001A3786">
            <w:pPr>
              <w:pStyle w:val="CRCoverPage"/>
              <w:spacing w:after="0"/>
              <w:rPr>
                <w:noProof/>
              </w:rPr>
            </w:pPr>
            <w:r>
              <w:rPr>
                <w:noProof/>
              </w:rP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F7980E"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A0DD8" w:rsidR="007552AE" w:rsidRPr="00BB459B" w:rsidRDefault="007D554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5C547BED" w:rsidR="007552AE" w:rsidRPr="00BB459B" w:rsidRDefault="007552AE" w:rsidP="007552AE">
            <w:pPr>
              <w:pStyle w:val="CRCoverPage"/>
              <w:spacing w:after="0"/>
              <w:ind w:left="99"/>
              <w:rPr>
                <w:noProof/>
              </w:rPr>
            </w:pPr>
            <w:r w:rsidRPr="00BB459B">
              <w:rPr>
                <w:noProof/>
              </w:rPr>
              <w:t xml:space="preserve">TS/TR </w:t>
            </w:r>
            <w:r w:rsidR="003F707B">
              <w:rPr>
                <w:noProof/>
              </w:rPr>
              <w:t>…</w:t>
            </w:r>
            <w:r w:rsidRPr="00BB459B">
              <w:rPr>
                <w:noProof/>
              </w:rPr>
              <w:t xml:space="preserve"> CR </w:t>
            </w:r>
            <w:r w:rsidR="003F707B">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A1306"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603C0E00" w14:textId="77777777" w:rsidR="005100C3" w:rsidRPr="00BB459B" w:rsidRDefault="005100C3"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748B3BE3" w14:textId="77777777" w:rsidR="00BE3E9D" w:rsidRDefault="00BE3E9D" w:rsidP="00773E2D">
      <w:pPr>
        <w:rPr>
          <w:b/>
          <w:bCs/>
          <w:noProof/>
          <w:color w:val="FF0000"/>
        </w:rPr>
        <w:sectPr w:rsidR="00BE3E9D"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36D59DB" w14:textId="77777777" w:rsidR="00BE3E9D" w:rsidRDefault="00BE3E9D" w:rsidP="00773E2D">
      <w:pPr>
        <w:rPr>
          <w:b/>
          <w:bCs/>
          <w:noProof/>
          <w:color w:val="FF0000"/>
        </w:rPr>
      </w:pPr>
    </w:p>
    <w:p w14:paraId="3548D29B" w14:textId="1EC4152E" w:rsidR="00337560" w:rsidRDefault="00337560" w:rsidP="00773E2D">
      <w:pPr>
        <w:rPr>
          <w:b/>
          <w:bCs/>
          <w:noProof/>
          <w:color w:val="FF0000"/>
        </w:rPr>
      </w:pPr>
      <w:r w:rsidRPr="00BB459B">
        <w:rPr>
          <w:b/>
          <w:bCs/>
          <w:noProof/>
          <w:color w:val="FF0000"/>
        </w:rPr>
        <w:t>/// Start of changes</w:t>
      </w:r>
    </w:p>
    <w:p w14:paraId="78BF461B" w14:textId="77777777" w:rsidR="00F2147F" w:rsidRPr="00CF3C6A" w:rsidRDefault="00F2147F" w:rsidP="00F2147F">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280C134D" w14:textId="3DE428F3" w:rsidR="00F2147F" w:rsidRDefault="00F2147F" w:rsidP="00F2147F">
      <w:pPr>
        <w:rPr>
          <w:b/>
          <w:bCs/>
          <w:noProof/>
          <w:color w:val="FF0000"/>
        </w:rPr>
      </w:pPr>
      <w:r w:rsidRPr="00BB459B">
        <w:rPr>
          <w:b/>
          <w:bCs/>
          <w:noProof/>
          <w:color w:val="FF0000"/>
        </w:rPr>
        <w:t xml:space="preserve">/// </w:t>
      </w:r>
      <w:r>
        <w:rPr>
          <w:b/>
          <w:bCs/>
          <w:noProof/>
          <w:color w:val="FF0000"/>
        </w:rPr>
        <w:t xml:space="preserve">Unchanged </w:t>
      </w:r>
      <w:r w:rsidR="00EF35F5">
        <w:rPr>
          <w:b/>
          <w:bCs/>
          <w:noProof/>
          <w:color w:val="FF0000"/>
        </w:rPr>
        <w:t>parts</w:t>
      </w:r>
      <w:r>
        <w:rPr>
          <w:b/>
          <w:bCs/>
          <w:noProof/>
          <w:color w:val="FF0000"/>
        </w:rPr>
        <w:t xml:space="preserve"> omitted</w:t>
      </w:r>
    </w:p>
    <w:p w14:paraId="67E2896F" w14:textId="77777777" w:rsidR="00F2147F" w:rsidRDefault="00F2147F" w:rsidP="00773E2D">
      <w:pPr>
        <w:rPr>
          <w:b/>
          <w:bCs/>
          <w:noProof/>
          <w:color w:val="FF0000"/>
        </w:rPr>
      </w:pPr>
    </w:p>
    <w:p w14:paraId="7A354799" w14:textId="77777777" w:rsidR="00F2147F" w:rsidRPr="00CF3C6A" w:rsidRDefault="00F2147F" w:rsidP="00F2147F">
      <w:pPr>
        <w:pStyle w:val="TH"/>
      </w:pPr>
      <w:bookmarkStart w:id="11" w:name="_CRTable4_24"/>
      <w:r w:rsidRPr="00CF3C6A">
        <w:lastRenderedPageBreak/>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F2147F" w:rsidRPr="00CF3C6A" w14:paraId="19CD2EB8" w14:textId="77777777" w:rsidTr="001E673A">
        <w:trPr>
          <w:tblHeader/>
          <w:jc w:val="center"/>
        </w:trPr>
        <w:tc>
          <w:tcPr>
            <w:tcW w:w="1160" w:type="dxa"/>
            <w:tcBorders>
              <w:top w:val="single" w:sz="4" w:space="0" w:color="auto"/>
              <w:left w:val="single" w:sz="4" w:space="0" w:color="auto"/>
              <w:bottom w:val="nil"/>
              <w:right w:val="single" w:sz="4" w:space="0" w:color="auto"/>
            </w:tcBorders>
            <w:hideMark/>
          </w:tcPr>
          <w:p w14:paraId="668F88F6" w14:textId="77777777" w:rsidR="00F2147F" w:rsidRPr="00CF3C6A" w:rsidRDefault="00F2147F" w:rsidP="001E673A">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B864340" w14:textId="77777777" w:rsidR="00F2147F" w:rsidRPr="00CF3C6A" w:rsidRDefault="00F2147F" w:rsidP="001E673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8CEA7B8" w14:textId="77777777" w:rsidR="00F2147F" w:rsidRPr="00CF3C6A" w:rsidRDefault="00F2147F" w:rsidP="001E673A">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B0523E6" w14:textId="77777777" w:rsidR="00F2147F" w:rsidRPr="00CF3C6A" w:rsidRDefault="00F2147F" w:rsidP="001E673A">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5F3EF12A" w14:textId="77777777" w:rsidR="00F2147F" w:rsidRPr="00CF3C6A" w:rsidRDefault="00F2147F" w:rsidP="001E673A">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0CB6C475" w14:textId="77777777" w:rsidR="00F2147F" w:rsidRPr="00CF3C6A" w:rsidRDefault="00F2147F" w:rsidP="001E673A">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5A9B7B11" w14:textId="77777777" w:rsidR="00F2147F" w:rsidRPr="00CF3C6A" w:rsidRDefault="00F2147F" w:rsidP="001E673A">
            <w:pPr>
              <w:pStyle w:val="TAH"/>
              <w:rPr>
                <w:lang w:eastAsia="zh-TW"/>
              </w:rPr>
            </w:pPr>
            <w:r w:rsidRPr="00CF3C6A">
              <w:rPr>
                <w:lang w:eastAsia="zh-TW"/>
              </w:rPr>
              <w:t>Test Selection Criteria</w:t>
            </w:r>
          </w:p>
        </w:tc>
      </w:tr>
      <w:tr w:rsidR="00F2147F" w:rsidRPr="00CF3C6A" w14:paraId="1EEA0C59" w14:textId="77777777" w:rsidTr="001E673A">
        <w:trPr>
          <w:tblHeader/>
          <w:jc w:val="center"/>
        </w:trPr>
        <w:tc>
          <w:tcPr>
            <w:tcW w:w="1160" w:type="dxa"/>
            <w:tcBorders>
              <w:top w:val="nil"/>
              <w:left w:val="single" w:sz="4" w:space="0" w:color="auto"/>
              <w:bottom w:val="single" w:sz="4" w:space="0" w:color="auto"/>
              <w:right w:val="single" w:sz="4" w:space="0" w:color="auto"/>
            </w:tcBorders>
          </w:tcPr>
          <w:p w14:paraId="6F85FFC3" w14:textId="77777777" w:rsidR="00F2147F" w:rsidRPr="00CF3C6A" w:rsidRDefault="00F2147F" w:rsidP="001E673A">
            <w:pPr>
              <w:pStyle w:val="TAH"/>
            </w:pPr>
          </w:p>
        </w:tc>
        <w:tc>
          <w:tcPr>
            <w:tcW w:w="4428" w:type="dxa"/>
            <w:tcBorders>
              <w:top w:val="nil"/>
              <w:left w:val="single" w:sz="4" w:space="0" w:color="auto"/>
              <w:bottom w:val="single" w:sz="4" w:space="0" w:color="auto"/>
              <w:right w:val="single" w:sz="4" w:space="0" w:color="auto"/>
            </w:tcBorders>
          </w:tcPr>
          <w:p w14:paraId="02B1E184" w14:textId="77777777" w:rsidR="00F2147F" w:rsidRPr="00CF3C6A" w:rsidRDefault="00F2147F" w:rsidP="001E673A">
            <w:pPr>
              <w:pStyle w:val="TAH"/>
            </w:pPr>
          </w:p>
        </w:tc>
        <w:tc>
          <w:tcPr>
            <w:tcW w:w="851" w:type="dxa"/>
            <w:tcBorders>
              <w:top w:val="nil"/>
              <w:left w:val="single" w:sz="4" w:space="0" w:color="auto"/>
              <w:bottom w:val="single" w:sz="4" w:space="0" w:color="auto"/>
              <w:right w:val="single" w:sz="4" w:space="0" w:color="auto"/>
            </w:tcBorders>
          </w:tcPr>
          <w:p w14:paraId="7D253A39" w14:textId="77777777" w:rsidR="00F2147F" w:rsidRPr="00CF3C6A" w:rsidRDefault="00F2147F" w:rsidP="001E673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837A289" w14:textId="77777777" w:rsidR="00F2147F" w:rsidRPr="00CF3C6A" w:rsidRDefault="00F2147F" w:rsidP="001E673A">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296315B2" w14:textId="77777777" w:rsidR="00F2147F" w:rsidRPr="00CF3C6A" w:rsidRDefault="00F2147F" w:rsidP="001E673A">
            <w:pPr>
              <w:pStyle w:val="TAH"/>
            </w:pPr>
            <w:r w:rsidRPr="00CF3C6A">
              <w:t>Comment</w:t>
            </w:r>
          </w:p>
        </w:tc>
        <w:tc>
          <w:tcPr>
            <w:tcW w:w="1969" w:type="dxa"/>
            <w:tcBorders>
              <w:top w:val="nil"/>
              <w:left w:val="single" w:sz="4" w:space="0" w:color="auto"/>
              <w:bottom w:val="single" w:sz="4" w:space="0" w:color="auto"/>
              <w:right w:val="single" w:sz="4" w:space="0" w:color="auto"/>
            </w:tcBorders>
          </w:tcPr>
          <w:p w14:paraId="594422C8" w14:textId="77777777" w:rsidR="00F2147F" w:rsidRPr="00CF3C6A" w:rsidRDefault="00F2147F" w:rsidP="001E673A">
            <w:pPr>
              <w:pStyle w:val="TAH"/>
            </w:pPr>
          </w:p>
        </w:tc>
        <w:tc>
          <w:tcPr>
            <w:tcW w:w="1420" w:type="dxa"/>
            <w:tcBorders>
              <w:top w:val="nil"/>
              <w:left w:val="single" w:sz="4" w:space="0" w:color="auto"/>
              <w:bottom w:val="single" w:sz="4" w:space="0" w:color="auto"/>
              <w:right w:val="single" w:sz="4" w:space="0" w:color="auto"/>
            </w:tcBorders>
          </w:tcPr>
          <w:p w14:paraId="25F739AF" w14:textId="77777777" w:rsidR="00F2147F" w:rsidRPr="00CF3C6A" w:rsidRDefault="00F2147F" w:rsidP="001E673A">
            <w:pPr>
              <w:pStyle w:val="TAH"/>
            </w:pPr>
          </w:p>
        </w:tc>
        <w:tc>
          <w:tcPr>
            <w:tcW w:w="1420" w:type="dxa"/>
            <w:tcBorders>
              <w:top w:val="nil"/>
              <w:left w:val="single" w:sz="4" w:space="0" w:color="auto"/>
              <w:bottom w:val="single" w:sz="4" w:space="0" w:color="auto"/>
              <w:right w:val="single" w:sz="4" w:space="0" w:color="auto"/>
            </w:tcBorders>
          </w:tcPr>
          <w:p w14:paraId="186CBF0D" w14:textId="77777777" w:rsidR="00F2147F" w:rsidRPr="00CF3C6A" w:rsidRDefault="00F2147F" w:rsidP="001E673A">
            <w:pPr>
              <w:pStyle w:val="TAH"/>
            </w:pPr>
          </w:p>
        </w:tc>
      </w:tr>
      <w:tr w:rsidR="00F2147F" w:rsidRPr="00CF3C6A" w14:paraId="32A4F04F"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E875C5" w14:textId="77777777" w:rsidR="00F2147F" w:rsidRPr="00CF3C6A" w:rsidRDefault="00F2147F" w:rsidP="001E673A">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FACC53" w14:textId="77777777" w:rsidR="00F2147F" w:rsidRPr="00CF3C6A" w:rsidRDefault="00F2147F" w:rsidP="001E673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B7D6A1D"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CABD6"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38E74A"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0DE4B6"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0C0A70"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F928F4" w14:textId="77777777" w:rsidR="00F2147F" w:rsidRPr="00CF3C6A" w:rsidRDefault="00F2147F" w:rsidP="001E673A">
            <w:pPr>
              <w:pStyle w:val="TAL"/>
              <w:rPr>
                <w:b/>
              </w:rPr>
            </w:pPr>
          </w:p>
        </w:tc>
      </w:tr>
      <w:tr w:rsidR="00F2147F" w:rsidRPr="00CF3C6A" w14:paraId="008647B1"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CA3CE1A" w14:textId="77777777" w:rsidR="00F2147F" w:rsidRPr="00CF3C6A" w:rsidRDefault="00F2147F" w:rsidP="001E673A">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326BF9F" w14:textId="77777777" w:rsidR="00F2147F" w:rsidRPr="00CF3C6A" w:rsidRDefault="00F2147F" w:rsidP="001E673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091FA1F"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355C6B"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2730BD"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85A185"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924382"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34A40C" w14:textId="77777777" w:rsidR="00F2147F" w:rsidRPr="00CF3C6A" w:rsidRDefault="00F2147F" w:rsidP="001E673A">
            <w:pPr>
              <w:pStyle w:val="TAL"/>
              <w:rPr>
                <w:b/>
              </w:rPr>
            </w:pPr>
          </w:p>
        </w:tc>
      </w:tr>
      <w:tr w:rsidR="00F2147F" w:rsidRPr="00CF3C6A" w14:paraId="6CB0811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A78F0EC" w14:textId="77777777" w:rsidR="00F2147F" w:rsidRPr="00CF3C6A" w:rsidRDefault="00F2147F" w:rsidP="001E673A">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4CBF5A3D" w14:textId="77777777" w:rsidR="00F2147F" w:rsidRPr="00CF3C6A" w:rsidRDefault="00F2147F" w:rsidP="001E673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F5A68E"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0391F7"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039EA7"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BEA320E"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8EFE34" w14:textId="77777777" w:rsidR="00F2147F" w:rsidRPr="00CF3C6A" w:rsidRDefault="00F2147F" w:rsidP="001E673A">
            <w:pPr>
              <w:pStyle w:val="TAL"/>
              <w:rPr>
                <w:lang w:eastAsia="zh-CN"/>
              </w:rPr>
            </w:pPr>
            <w:r w:rsidRPr="00CF3C6A">
              <w:rPr>
                <w:lang w:eastAsia="zh-CN"/>
              </w:rPr>
              <w:t>PC1</w:t>
            </w:r>
          </w:p>
          <w:p w14:paraId="52BAF6CB"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9AA4C8" w14:textId="77777777" w:rsidR="00F2147F" w:rsidRPr="00CF3C6A" w:rsidRDefault="00F2147F" w:rsidP="001E673A">
            <w:pPr>
              <w:pStyle w:val="TAL"/>
            </w:pPr>
          </w:p>
        </w:tc>
      </w:tr>
      <w:tr w:rsidR="00F2147F" w:rsidRPr="00CF3C6A" w14:paraId="0882E3A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A5559E6" w14:textId="77777777" w:rsidR="00F2147F" w:rsidRPr="00CF3C6A" w:rsidRDefault="00F2147F" w:rsidP="001E673A">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4766A0D9" w14:textId="77777777" w:rsidR="00F2147F" w:rsidRPr="00CF3C6A" w:rsidRDefault="00F2147F" w:rsidP="001E673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7358BEF" w14:textId="77777777" w:rsidR="00F2147F" w:rsidRPr="00CF3C6A" w:rsidRDefault="00F2147F" w:rsidP="001E673A">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62743" w14:textId="77777777" w:rsidR="00F2147F" w:rsidRPr="00CF3C6A" w:rsidRDefault="00F2147F" w:rsidP="001E673A">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5D3491" w14:textId="77777777" w:rsidR="00F2147F" w:rsidRPr="00CF3C6A" w:rsidRDefault="00F2147F" w:rsidP="001E673A">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B68900"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B2952D" w14:textId="77777777" w:rsidR="00F2147F" w:rsidRPr="00CF3C6A" w:rsidRDefault="00F2147F" w:rsidP="001E673A">
            <w:pPr>
              <w:pStyle w:val="TAL"/>
              <w:rPr>
                <w:lang w:eastAsia="zh-CN"/>
              </w:rPr>
            </w:pPr>
            <w:r w:rsidRPr="00CF3C6A">
              <w:rPr>
                <w:lang w:eastAsia="zh-CN"/>
              </w:rPr>
              <w:t>PC1(NOTE 1)</w:t>
            </w:r>
          </w:p>
          <w:p w14:paraId="4311A076"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645A2CA" w14:textId="77777777" w:rsidR="00F2147F" w:rsidRPr="00CF3C6A" w:rsidRDefault="00F2147F" w:rsidP="001E673A">
            <w:pPr>
              <w:pStyle w:val="TAL"/>
            </w:pPr>
          </w:p>
        </w:tc>
      </w:tr>
      <w:tr w:rsidR="00F2147F" w:rsidRPr="00CF3C6A" w14:paraId="59422B2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063F6A1" w14:textId="77777777" w:rsidR="00F2147F" w:rsidRPr="00CF3C6A" w:rsidRDefault="00F2147F" w:rsidP="001E673A">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5F92F1E" w14:textId="77777777" w:rsidR="00F2147F" w:rsidRPr="00CF3C6A" w:rsidRDefault="00F2147F" w:rsidP="001E673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3916751" w14:textId="77777777" w:rsidR="00F2147F" w:rsidRPr="00CF3C6A" w:rsidRDefault="00F2147F" w:rsidP="001E673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356AF6" w14:textId="77777777" w:rsidR="00F2147F" w:rsidRPr="00CF3C6A" w:rsidRDefault="00F2147F" w:rsidP="001E673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5545B8" w14:textId="77777777" w:rsidR="00F2147F" w:rsidRPr="00CF3C6A" w:rsidRDefault="00F2147F" w:rsidP="001E673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A60827A"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7A6BF8" w14:textId="77777777" w:rsidR="00F2147F" w:rsidRPr="00CF3C6A" w:rsidRDefault="00F2147F" w:rsidP="001E673A">
            <w:pPr>
              <w:pStyle w:val="TAL"/>
              <w:rPr>
                <w:lang w:eastAsia="zh-CN"/>
              </w:rPr>
            </w:pPr>
            <w:r w:rsidRPr="00CF3C6A">
              <w:rPr>
                <w:lang w:eastAsia="zh-CN"/>
              </w:rPr>
              <w:t>PC1(NOTE 1)</w:t>
            </w:r>
          </w:p>
          <w:p w14:paraId="4A8CE747"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9174FF" w14:textId="77777777" w:rsidR="00F2147F" w:rsidRPr="00CF3C6A" w:rsidRDefault="00F2147F" w:rsidP="001E673A">
            <w:pPr>
              <w:pStyle w:val="TAL"/>
            </w:pPr>
          </w:p>
        </w:tc>
      </w:tr>
      <w:tr w:rsidR="00F2147F" w:rsidRPr="00CF3C6A" w14:paraId="322B821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A7F8E07" w14:textId="77777777" w:rsidR="00F2147F" w:rsidRPr="00CF3C6A" w:rsidRDefault="00F2147F" w:rsidP="001E673A">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A788838" w14:textId="77777777" w:rsidR="00F2147F" w:rsidRPr="00CF3C6A" w:rsidRDefault="00F2147F" w:rsidP="001E673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0EB8D7" w14:textId="77777777" w:rsidR="00F2147F" w:rsidRPr="00CF3C6A" w:rsidRDefault="00F2147F" w:rsidP="001E673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D5EA8C" w14:textId="77777777" w:rsidR="00F2147F" w:rsidRPr="00CF3C6A" w:rsidRDefault="00F2147F" w:rsidP="001E673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93B98D" w14:textId="77777777" w:rsidR="00F2147F" w:rsidRPr="00CF3C6A" w:rsidRDefault="00F2147F" w:rsidP="001E673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B423503"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F85EF4" w14:textId="77777777" w:rsidR="00F2147F" w:rsidRPr="00CF3C6A" w:rsidRDefault="00F2147F" w:rsidP="001E673A">
            <w:pPr>
              <w:pStyle w:val="TAL"/>
              <w:rPr>
                <w:lang w:eastAsia="zh-CN"/>
              </w:rPr>
            </w:pPr>
            <w:r w:rsidRPr="00CF3C6A">
              <w:rPr>
                <w:lang w:eastAsia="zh-CN"/>
              </w:rPr>
              <w:t>PC1(NOTE 1)</w:t>
            </w:r>
          </w:p>
          <w:p w14:paraId="245F6639"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E1594B" w14:textId="77777777" w:rsidR="00F2147F" w:rsidRPr="00CF3C6A" w:rsidRDefault="00F2147F" w:rsidP="001E673A">
            <w:pPr>
              <w:pStyle w:val="TAL"/>
            </w:pPr>
          </w:p>
        </w:tc>
      </w:tr>
      <w:tr w:rsidR="00F2147F" w:rsidRPr="00CF3C6A" w14:paraId="68EAF31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A2B73B8" w14:textId="77777777" w:rsidR="00F2147F" w:rsidRPr="00CF3C6A" w:rsidRDefault="00F2147F" w:rsidP="001E673A">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00323E1" w14:textId="77777777" w:rsidR="00F2147F" w:rsidRPr="00CF3C6A" w:rsidRDefault="00F2147F" w:rsidP="001E673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840D89" w14:textId="77777777" w:rsidR="00F2147F" w:rsidRPr="00CF3C6A" w:rsidRDefault="00F2147F" w:rsidP="001E673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080D59" w14:textId="77777777" w:rsidR="00F2147F" w:rsidRPr="00CF3C6A" w:rsidRDefault="00F2147F" w:rsidP="001E673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F4E90E" w14:textId="77777777" w:rsidR="00F2147F" w:rsidRPr="00CF3C6A" w:rsidRDefault="00F2147F" w:rsidP="001E673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9DBED0"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AE0DCD" w14:textId="77777777" w:rsidR="00F2147F" w:rsidRPr="00CF3C6A" w:rsidRDefault="00F2147F" w:rsidP="001E673A">
            <w:pPr>
              <w:pStyle w:val="TAL"/>
              <w:rPr>
                <w:lang w:eastAsia="zh-CN"/>
              </w:rPr>
            </w:pPr>
            <w:r w:rsidRPr="00CF3C6A">
              <w:rPr>
                <w:lang w:eastAsia="zh-CN"/>
              </w:rPr>
              <w:t>PC1(NOTE 1)</w:t>
            </w:r>
          </w:p>
          <w:p w14:paraId="0B543BF4"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8CC83F" w14:textId="77777777" w:rsidR="00F2147F" w:rsidRPr="00CF3C6A" w:rsidRDefault="00F2147F" w:rsidP="001E673A">
            <w:pPr>
              <w:pStyle w:val="TAL"/>
            </w:pPr>
          </w:p>
        </w:tc>
      </w:tr>
      <w:tr w:rsidR="00F2147F" w:rsidRPr="00CF3C6A" w14:paraId="41D8242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87CFA99" w14:textId="77777777" w:rsidR="00F2147F" w:rsidRPr="00CF3C6A" w:rsidRDefault="00F2147F" w:rsidP="001E673A">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DA6845F" w14:textId="77777777" w:rsidR="00F2147F" w:rsidRPr="00CF3C6A" w:rsidRDefault="00F2147F" w:rsidP="001E673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30DA3F" w14:textId="77777777" w:rsidR="00F2147F" w:rsidRPr="00CF3C6A" w:rsidRDefault="00F2147F" w:rsidP="001E673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318366" w14:textId="77777777" w:rsidR="00F2147F" w:rsidRPr="00CF3C6A" w:rsidRDefault="00F2147F" w:rsidP="001E673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8A91BC" w14:textId="77777777" w:rsidR="00F2147F" w:rsidRPr="00CF3C6A" w:rsidRDefault="00F2147F" w:rsidP="001E673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A059D2F"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6BDD48" w14:textId="77777777" w:rsidR="00F2147F" w:rsidRPr="00CF3C6A" w:rsidRDefault="00F2147F" w:rsidP="001E673A">
            <w:pPr>
              <w:pStyle w:val="TAL"/>
              <w:rPr>
                <w:lang w:eastAsia="zh-CN"/>
              </w:rPr>
            </w:pPr>
            <w:r w:rsidRPr="00CF3C6A">
              <w:rPr>
                <w:lang w:eastAsia="zh-CN"/>
              </w:rPr>
              <w:t>PC1(NOTE 1)</w:t>
            </w:r>
          </w:p>
          <w:p w14:paraId="0914D865"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BE47DF" w14:textId="77777777" w:rsidR="00F2147F" w:rsidRPr="00CF3C6A" w:rsidRDefault="00F2147F" w:rsidP="001E673A">
            <w:pPr>
              <w:pStyle w:val="TAL"/>
            </w:pPr>
          </w:p>
        </w:tc>
      </w:tr>
      <w:tr w:rsidR="00F2147F" w:rsidRPr="00CF3C6A" w14:paraId="6A16F4C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BEFECF9" w14:textId="77777777" w:rsidR="00F2147F" w:rsidRPr="00CF3C6A" w:rsidRDefault="00F2147F" w:rsidP="001E673A">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E62C926" w14:textId="77777777" w:rsidR="00F2147F" w:rsidRPr="00CF3C6A" w:rsidRDefault="00F2147F" w:rsidP="001E673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ECB9598" w14:textId="77777777" w:rsidR="00F2147F" w:rsidRPr="00CF3C6A" w:rsidRDefault="00F2147F" w:rsidP="001E673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3369314" w14:textId="77777777" w:rsidR="00F2147F" w:rsidRPr="00CF3C6A" w:rsidRDefault="00F2147F" w:rsidP="001E673A">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B53C35" w14:textId="77777777" w:rsidR="00F2147F" w:rsidRPr="00CF3C6A" w:rsidRDefault="00F2147F" w:rsidP="001E673A">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6D3A434"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4F4EC3" w14:textId="77777777" w:rsidR="00F2147F" w:rsidRPr="00CF3C6A" w:rsidRDefault="00F2147F" w:rsidP="001E673A">
            <w:pPr>
              <w:pStyle w:val="TAL"/>
              <w:rPr>
                <w:lang w:eastAsia="zh-CN"/>
              </w:rPr>
            </w:pPr>
            <w:r w:rsidRPr="00CF3C6A">
              <w:rPr>
                <w:lang w:eastAsia="zh-CN"/>
              </w:rPr>
              <w:t>PC1(NOTE 1)</w:t>
            </w:r>
          </w:p>
          <w:p w14:paraId="6D8D49A8"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4FA26C" w14:textId="77777777" w:rsidR="00F2147F" w:rsidRPr="00CF3C6A" w:rsidRDefault="00F2147F" w:rsidP="001E673A">
            <w:pPr>
              <w:pStyle w:val="TAL"/>
            </w:pPr>
          </w:p>
        </w:tc>
      </w:tr>
      <w:tr w:rsidR="00F2147F" w:rsidRPr="00CF3C6A" w14:paraId="252F841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DB8830F" w14:textId="77777777" w:rsidR="00F2147F" w:rsidRPr="00CF3C6A" w:rsidRDefault="00F2147F" w:rsidP="001E673A">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A887BFC" w14:textId="77777777" w:rsidR="00F2147F" w:rsidRPr="00CF3C6A" w:rsidRDefault="00F2147F" w:rsidP="001E673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10972D3" w14:textId="77777777" w:rsidR="00F2147F" w:rsidRPr="00CF3C6A" w:rsidRDefault="00F2147F" w:rsidP="001E673A">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286E14B" w14:textId="77777777" w:rsidR="00F2147F" w:rsidRPr="00CF3C6A" w:rsidRDefault="00F2147F" w:rsidP="001E673A">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7DCF84" w14:textId="77777777" w:rsidR="00F2147F" w:rsidRPr="00CF3C6A" w:rsidRDefault="00F2147F" w:rsidP="001E673A">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48EC98E"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D714D1" w14:textId="77777777" w:rsidR="00F2147F" w:rsidRPr="00CF3C6A" w:rsidRDefault="00F2147F" w:rsidP="001E673A">
            <w:pPr>
              <w:pStyle w:val="TAL"/>
              <w:rPr>
                <w:lang w:eastAsia="zh-CN"/>
              </w:rPr>
            </w:pPr>
            <w:r w:rsidRPr="00CF3C6A">
              <w:rPr>
                <w:lang w:eastAsia="zh-CN"/>
              </w:rPr>
              <w:t>PC1(NOTE 1)</w:t>
            </w:r>
          </w:p>
          <w:p w14:paraId="2A4673AA" w14:textId="77777777" w:rsidR="00F2147F" w:rsidRPr="00CF3C6A" w:rsidDel="00A82E82"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CFFD26" w14:textId="77777777" w:rsidR="00F2147F" w:rsidRPr="00CF3C6A" w:rsidRDefault="00F2147F" w:rsidP="001E673A">
            <w:pPr>
              <w:pStyle w:val="TAL"/>
            </w:pPr>
          </w:p>
        </w:tc>
      </w:tr>
      <w:tr w:rsidR="00F2147F" w:rsidRPr="00CF3C6A" w14:paraId="329EB0FA"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AEAD50C" w14:textId="77777777" w:rsidR="00F2147F" w:rsidRPr="00CF3C6A" w:rsidRDefault="00F2147F" w:rsidP="001E673A">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DFC08C6" w14:textId="77777777" w:rsidR="00F2147F" w:rsidRPr="00CF3C6A" w:rsidRDefault="00F2147F" w:rsidP="001E673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8E95E7C"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A8A9F"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04CBDB"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0D5F15"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059042"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7BEF78" w14:textId="77777777" w:rsidR="00F2147F" w:rsidRPr="00CF3C6A" w:rsidRDefault="00F2147F" w:rsidP="001E673A">
            <w:pPr>
              <w:pStyle w:val="TAL"/>
              <w:rPr>
                <w:b/>
              </w:rPr>
            </w:pPr>
          </w:p>
        </w:tc>
      </w:tr>
      <w:tr w:rsidR="00F2147F" w:rsidRPr="00CF3C6A" w14:paraId="587E8912"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tcPr>
          <w:p w14:paraId="0CF82D42" w14:textId="77777777" w:rsidR="00F2147F" w:rsidRPr="00CF3C6A" w:rsidRDefault="00F2147F" w:rsidP="001E673A">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7ECE690" w14:textId="77777777" w:rsidR="00F2147F" w:rsidRPr="00CF3C6A" w:rsidRDefault="00F2147F" w:rsidP="001E673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655F4E2"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A06262"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EB331A"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B143CB1"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6940BE"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E5AF2F" w14:textId="77777777" w:rsidR="00F2147F" w:rsidRPr="00CF3C6A" w:rsidRDefault="00F2147F" w:rsidP="001E673A">
            <w:pPr>
              <w:pStyle w:val="TAL"/>
              <w:rPr>
                <w:b/>
              </w:rPr>
            </w:pPr>
          </w:p>
        </w:tc>
      </w:tr>
      <w:tr w:rsidR="00F2147F" w:rsidRPr="00CF3C6A" w14:paraId="2C7AA01D"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auto"/>
          </w:tcPr>
          <w:p w14:paraId="095D6011" w14:textId="77777777" w:rsidR="00F2147F" w:rsidRPr="00CF3C6A" w:rsidRDefault="00F2147F" w:rsidP="001E673A">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5E3B2E90" w14:textId="77777777" w:rsidR="00F2147F" w:rsidRPr="00CF3C6A" w:rsidRDefault="00F2147F" w:rsidP="001E673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F76219B" w14:textId="77777777" w:rsidR="00F2147F" w:rsidRPr="00CF3C6A" w:rsidRDefault="00F2147F" w:rsidP="001E673A">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F4023D" w14:textId="77777777" w:rsidR="00F2147F" w:rsidRPr="00CF3C6A" w:rsidRDefault="00F2147F" w:rsidP="001E673A">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06AA36" w14:textId="77777777" w:rsidR="00F2147F" w:rsidRPr="00CF3C6A" w:rsidRDefault="00F2147F" w:rsidP="001E673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6FBCC177" w14:textId="77777777" w:rsidR="00F2147F" w:rsidRPr="00CF3C6A" w:rsidRDefault="00F2147F" w:rsidP="001E673A">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3756E8FE" w14:textId="77777777" w:rsidR="00F2147F" w:rsidRPr="00CF3C6A" w:rsidRDefault="00F2147F" w:rsidP="001E673A">
            <w:pPr>
              <w:pStyle w:val="TAL"/>
              <w:rPr>
                <w:lang w:eastAsia="zh-CN"/>
              </w:rPr>
            </w:pPr>
            <w:r w:rsidRPr="00CF3C6A">
              <w:rPr>
                <w:lang w:eastAsia="zh-CN"/>
              </w:rPr>
              <w:t>PC1(NOTE 1)</w:t>
            </w:r>
          </w:p>
          <w:p w14:paraId="1C352E5E" w14:textId="77777777" w:rsidR="00F2147F" w:rsidRPr="00CF3C6A" w:rsidRDefault="00F2147F" w:rsidP="001E673A">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F409AAC" w14:textId="77777777" w:rsidR="00F2147F" w:rsidRPr="00CF3C6A" w:rsidRDefault="00F2147F" w:rsidP="001E673A">
            <w:pPr>
              <w:pStyle w:val="TAL"/>
            </w:pPr>
          </w:p>
        </w:tc>
      </w:tr>
      <w:tr w:rsidR="00F2147F" w:rsidRPr="00CF3C6A" w14:paraId="70B9C6D5"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5D3406" w14:textId="77777777" w:rsidR="00F2147F" w:rsidRPr="00CF3C6A" w:rsidRDefault="00F2147F" w:rsidP="001E673A">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DA1D2EC" w14:textId="77777777" w:rsidR="00F2147F" w:rsidRPr="00CF3C6A" w:rsidRDefault="00F2147F" w:rsidP="001E673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425949B"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C2D53A"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AE086"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042EF9"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8AEC6F"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9D4056" w14:textId="77777777" w:rsidR="00F2147F" w:rsidRPr="00CF3C6A" w:rsidRDefault="00F2147F" w:rsidP="001E673A">
            <w:pPr>
              <w:pStyle w:val="TAL"/>
              <w:rPr>
                <w:b/>
              </w:rPr>
            </w:pPr>
          </w:p>
        </w:tc>
      </w:tr>
      <w:tr w:rsidR="00F2147F" w:rsidRPr="00CF3C6A" w14:paraId="1EA4BB58"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0DBDEF" w14:textId="77777777" w:rsidR="00F2147F" w:rsidRPr="00CF3C6A" w:rsidRDefault="00F2147F" w:rsidP="001E673A">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43C4AAD" w14:textId="77777777" w:rsidR="00F2147F" w:rsidRPr="00CF3C6A" w:rsidRDefault="00F2147F" w:rsidP="001E673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80981F4"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B1C79"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101596" w14:textId="77777777" w:rsidR="00F2147F" w:rsidRPr="00CF3C6A" w:rsidRDefault="00F2147F" w:rsidP="001E673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190E34"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42E4B1"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4C2142" w14:textId="77777777" w:rsidR="00F2147F" w:rsidRPr="00CF3C6A" w:rsidRDefault="00F2147F" w:rsidP="001E673A">
            <w:pPr>
              <w:pStyle w:val="TAL"/>
              <w:rPr>
                <w:b/>
              </w:rPr>
            </w:pPr>
          </w:p>
        </w:tc>
      </w:tr>
      <w:tr w:rsidR="00F2147F" w:rsidRPr="00CF3C6A" w14:paraId="7B239707"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auto"/>
          </w:tcPr>
          <w:p w14:paraId="30B3D4B2" w14:textId="77777777" w:rsidR="00F2147F" w:rsidRPr="00CF3C6A" w:rsidRDefault="00F2147F" w:rsidP="001E673A">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DF36D34" w14:textId="77777777" w:rsidR="00F2147F" w:rsidRPr="00CF3C6A" w:rsidRDefault="00F2147F" w:rsidP="001E673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EB15B19" w14:textId="77777777" w:rsidR="00F2147F" w:rsidRPr="00CF3C6A" w:rsidRDefault="00F2147F" w:rsidP="001E673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00CDFB" w14:textId="77777777" w:rsidR="00F2147F" w:rsidRPr="00CF3C6A" w:rsidRDefault="00F2147F" w:rsidP="001E673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EB18C9" w14:textId="77777777" w:rsidR="00F2147F" w:rsidRPr="00CF3C6A" w:rsidRDefault="00F2147F" w:rsidP="001E673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822A192"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39D53FB" w14:textId="77777777" w:rsidR="00F2147F" w:rsidRPr="00CF3C6A" w:rsidRDefault="00F2147F" w:rsidP="001E673A">
            <w:pPr>
              <w:pStyle w:val="TAL"/>
              <w:rPr>
                <w:lang w:eastAsia="zh-CN"/>
              </w:rPr>
            </w:pPr>
            <w:r w:rsidRPr="00CF3C6A">
              <w:rPr>
                <w:lang w:eastAsia="zh-CN"/>
              </w:rPr>
              <w:t>PC1(NOTE 1)</w:t>
            </w:r>
          </w:p>
          <w:p w14:paraId="15AB73EA" w14:textId="77777777" w:rsidR="00F2147F" w:rsidRPr="00CF3C6A" w:rsidRDefault="00F2147F" w:rsidP="001E673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D8AA688" w14:textId="77777777" w:rsidR="00F2147F" w:rsidRPr="00CF3C6A" w:rsidRDefault="00F2147F" w:rsidP="001E673A">
            <w:pPr>
              <w:pStyle w:val="TAL"/>
            </w:pPr>
          </w:p>
        </w:tc>
      </w:tr>
      <w:tr w:rsidR="00F2147F" w:rsidRPr="00CF3C6A" w14:paraId="09060E15" w14:textId="77777777" w:rsidTr="001E673A">
        <w:trPr>
          <w:jc w:val="center"/>
        </w:trPr>
        <w:tc>
          <w:tcPr>
            <w:tcW w:w="1160" w:type="dxa"/>
            <w:tcBorders>
              <w:top w:val="nil"/>
              <w:left w:val="single" w:sz="4" w:space="0" w:color="auto"/>
              <w:bottom w:val="single" w:sz="4" w:space="0" w:color="auto"/>
              <w:right w:val="single" w:sz="4" w:space="0" w:color="auto"/>
            </w:tcBorders>
            <w:shd w:val="clear" w:color="auto" w:fill="auto"/>
          </w:tcPr>
          <w:p w14:paraId="1F65EFD7" w14:textId="77777777" w:rsidR="00F2147F" w:rsidRPr="00CF3C6A" w:rsidRDefault="00F2147F" w:rsidP="001E673A">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4AECE2B" w14:textId="77777777" w:rsidR="00F2147F" w:rsidRPr="00CF3C6A" w:rsidRDefault="00F2147F" w:rsidP="001E673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12810E6" w14:textId="77777777" w:rsidR="00F2147F" w:rsidRPr="00CF3C6A" w:rsidRDefault="00F2147F" w:rsidP="001E673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1D3A1E" w14:textId="77777777" w:rsidR="00F2147F" w:rsidRPr="00CF3C6A" w:rsidRDefault="00F2147F" w:rsidP="001E673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4B86AF" w14:textId="77777777" w:rsidR="00F2147F" w:rsidRPr="00CF3C6A" w:rsidRDefault="00F2147F" w:rsidP="001E673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97AD618" w14:textId="77777777" w:rsidR="00F2147F" w:rsidRPr="00CF3C6A" w:rsidRDefault="00F2147F" w:rsidP="001E673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8742D7C" w14:textId="77777777" w:rsidR="00F2147F" w:rsidRPr="00CF3C6A" w:rsidRDefault="00F2147F" w:rsidP="001E673A">
            <w:pPr>
              <w:pStyle w:val="TAL"/>
              <w:rPr>
                <w:lang w:eastAsia="zh-CN"/>
              </w:rPr>
            </w:pPr>
            <w:r w:rsidRPr="00CF3C6A">
              <w:rPr>
                <w:lang w:eastAsia="zh-CN"/>
              </w:rPr>
              <w:t>PC1(NOTE 1)</w:t>
            </w:r>
          </w:p>
          <w:p w14:paraId="7C01D4EC" w14:textId="77777777" w:rsidR="00F2147F" w:rsidRPr="00CF3C6A" w:rsidRDefault="00F2147F" w:rsidP="001E673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D524AA2" w14:textId="77777777" w:rsidR="00F2147F" w:rsidRPr="00CF3C6A" w:rsidRDefault="00F2147F" w:rsidP="001E673A">
            <w:pPr>
              <w:pStyle w:val="TAL"/>
            </w:pPr>
          </w:p>
        </w:tc>
      </w:tr>
      <w:tr w:rsidR="00F2147F" w:rsidRPr="00CF3C6A" w14:paraId="15E00B2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56FE64" w14:textId="77777777" w:rsidR="00F2147F" w:rsidRPr="00CF3C6A" w:rsidRDefault="00F2147F" w:rsidP="001E673A">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6A1619" w14:textId="77777777" w:rsidR="00F2147F" w:rsidRPr="00CF3C6A" w:rsidRDefault="00F2147F" w:rsidP="001E673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DE99C5"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DE87E"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8D0003"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4675EA"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6716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8EBEF" w14:textId="77777777" w:rsidR="00F2147F" w:rsidRPr="00CF3C6A" w:rsidRDefault="00F2147F" w:rsidP="001E673A">
            <w:pPr>
              <w:pStyle w:val="TAL"/>
              <w:rPr>
                <w:b/>
              </w:rPr>
            </w:pPr>
          </w:p>
        </w:tc>
      </w:tr>
      <w:tr w:rsidR="00F2147F" w:rsidRPr="00CF3C6A" w14:paraId="39DDAD6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190DD8" w14:textId="77777777" w:rsidR="00F2147F" w:rsidRPr="00CF3C6A" w:rsidRDefault="00F2147F" w:rsidP="001E673A">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34EB2B" w14:textId="77777777" w:rsidR="00F2147F" w:rsidRPr="00CF3C6A" w:rsidRDefault="00F2147F" w:rsidP="001E673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2E7FF9"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F06BDF"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66F998"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81FCC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CC5AB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C08C93" w14:textId="77777777" w:rsidR="00F2147F" w:rsidRPr="00CF3C6A" w:rsidRDefault="00F2147F" w:rsidP="001E673A">
            <w:pPr>
              <w:pStyle w:val="TAL"/>
              <w:rPr>
                <w:b/>
              </w:rPr>
            </w:pPr>
          </w:p>
        </w:tc>
      </w:tr>
      <w:tr w:rsidR="00F2147F" w:rsidRPr="00CF3C6A" w14:paraId="7116775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853407D" w14:textId="77777777" w:rsidR="00F2147F" w:rsidRPr="00CF3C6A" w:rsidRDefault="00F2147F" w:rsidP="001E673A">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CDDA19F" w14:textId="77777777" w:rsidR="00F2147F" w:rsidRPr="00CF3C6A" w:rsidRDefault="00F2147F" w:rsidP="001E673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8E4307"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AE3D88"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7B6A03"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319EEC9A"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E79EFF" w14:textId="77777777" w:rsidR="00F2147F" w:rsidRPr="00CF3C6A" w:rsidRDefault="00F2147F" w:rsidP="001E673A">
            <w:pPr>
              <w:pStyle w:val="TAL"/>
              <w:rPr>
                <w:lang w:eastAsia="zh-CN"/>
              </w:rPr>
            </w:pPr>
            <w:r w:rsidRPr="00CF3C6A">
              <w:rPr>
                <w:lang w:eastAsia="zh-CN"/>
              </w:rPr>
              <w:t>PC1(NOTE 1)</w:t>
            </w:r>
          </w:p>
          <w:p w14:paraId="28CB6851"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6DB070" w14:textId="77777777" w:rsidR="00F2147F" w:rsidRPr="00CF3C6A" w:rsidRDefault="00F2147F" w:rsidP="001E673A">
            <w:pPr>
              <w:pStyle w:val="TAL"/>
            </w:pPr>
          </w:p>
        </w:tc>
      </w:tr>
      <w:tr w:rsidR="00F2147F" w:rsidRPr="00CF3C6A" w14:paraId="2FB139C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5ECA5AA" w14:textId="77777777" w:rsidR="00F2147F" w:rsidRPr="00CF3C6A" w:rsidRDefault="00F2147F" w:rsidP="001E673A">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29C1DA2" w14:textId="77777777" w:rsidR="00F2147F" w:rsidRPr="00CF3C6A" w:rsidRDefault="00F2147F" w:rsidP="001E673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A29B682"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4B46DB"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EA3126"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C66BB"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ADEB4D" w14:textId="77777777" w:rsidR="00F2147F" w:rsidRPr="00CF3C6A" w:rsidRDefault="00F2147F" w:rsidP="001E673A">
            <w:pPr>
              <w:pStyle w:val="TAL"/>
              <w:rPr>
                <w:lang w:eastAsia="zh-CN"/>
              </w:rPr>
            </w:pPr>
            <w:r w:rsidRPr="00CF3C6A">
              <w:rPr>
                <w:lang w:eastAsia="zh-CN"/>
              </w:rPr>
              <w:t>PC1(NOTE 1)</w:t>
            </w:r>
          </w:p>
          <w:p w14:paraId="5228BADE"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95C4F0" w14:textId="77777777" w:rsidR="00F2147F" w:rsidRPr="00CF3C6A" w:rsidRDefault="00F2147F" w:rsidP="001E673A">
            <w:pPr>
              <w:pStyle w:val="TAL"/>
            </w:pPr>
          </w:p>
        </w:tc>
      </w:tr>
      <w:tr w:rsidR="00F2147F" w:rsidRPr="00CF3C6A" w14:paraId="623C908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D02543F" w14:textId="77777777" w:rsidR="00F2147F" w:rsidRPr="00CF3C6A" w:rsidRDefault="00F2147F" w:rsidP="001E673A">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66BD45" w14:textId="77777777" w:rsidR="00F2147F" w:rsidRPr="00CF3C6A" w:rsidRDefault="00F2147F" w:rsidP="001E673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977C561" w14:textId="77777777" w:rsidR="00F2147F" w:rsidRPr="00CF3C6A" w:rsidRDefault="00F2147F" w:rsidP="001E673A">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2DBCE63" w14:textId="77777777" w:rsidR="00F2147F" w:rsidRPr="00CF3C6A" w:rsidRDefault="00F2147F" w:rsidP="001E673A">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58995FD" w14:textId="77777777" w:rsidR="00F2147F" w:rsidRPr="00CF3C6A" w:rsidRDefault="00F2147F" w:rsidP="001E673A">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4BE593"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B309FF" w14:textId="77777777" w:rsidR="00F2147F" w:rsidRPr="00CF3C6A" w:rsidRDefault="00F2147F" w:rsidP="001E673A">
            <w:pPr>
              <w:pStyle w:val="TAL"/>
              <w:rPr>
                <w:lang w:eastAsia="zh-CN"/>
              </w:rPr>
            </w:pPr>
            <w:r w:rsidRPr="00CF3C6A">
              <w:rPr>
                <w:lang w:eastAsia="zh-CN"/>
              </w:rPr>
              <w:t>PC1(NOTE 1)</w:t>
            </w:r>
          </w:p>
          <w:p w14:paraId="2B93746C"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E62594" w14:textId="77777777" w:rsidR="00F2147F" w:rsidRPr="00CF3C6A" w:rsidRDefault="00F2147F" w:rsidP="001E673A">
            <w:pPr>
              <w:pStyle w:val="TAL"/>
            </w:pPr>
          </w:p>
        </w:tc>
      </w:tr>
      <w:tr w:rsidR="00F2147F" w:rsidRPr="00CF3C6A" w14:paraId="6210EBE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809ABA" w14:textId="77777777" w:rsidR="00F2147F" w:rsidRPr="00CF3C6A" w:rsidRDefault="00F2147F" w:rsidP="001E673A">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BCA0B3" w14:textId="77777777" w:rsidR="00F2147F" w:rsidRPr="00CF3C6A" w:rsidRDefault="00F2147F" w:rsidP="001E673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6D9F4F"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8580F3"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B0CFA8"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B30A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26619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7ABF7D" w14:textId="77777777" w:rsidR="00F2147F" w:rsidRPr="00CF3C6A" w:rsidRDefault="00F2147F" w:rsidP="001E673A">
            <w:pPr>
              <w:pStyle w:val="TAL"/>
              <w:rPr>
                <w:b/>
              </w:rPr>
            </w:pPr>
          </w:p>
        </w:tc>
      </w:tr>
      <w:tr w:rsidR="00F2147F" w:rsidRPr="00CF3C6A" w14:paraId="2A90650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E363643" w14:textId="77777777" w:rsidR="00F2147F" w:rsidRPr="00CF3C6A" w:rsidRDefault="00F2147F" w:rsidP="001E673A">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40CC772A" w14:textId="77777777" w:rsidR="00F2147F" w:rsidRPr="00CF3C6A" w:rsidRDefault="00F2147F" w:rsidP="001E673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F046364"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65EB10"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F7A8D7" w14:textId="77777777" w:rsidR="00F2147F" w:rsidRPr="00CF3C6A" w:rsidRDefault="00F2147F" w:rsidP="001E673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E152CC1"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62AA46" w14:textId="77777777" w:rsidR="00F2147F" w:rsidRPr="00CF3C6A" w:rsidRDefault="00F2147F" w:rsidP="001E673A">
            <w:pPr>
              <w:pStyle w:val="TAL"/>
              <w:rPr>
                <w:lang w:eastAsia="zh-CN"/>
              </w:rPr>
            </w:pPr>
            <w:r w:rsidRPr="00CF3C6A">
              <w:rPr>
                <w:lang w:eastAsia="zh-CN"/>
              </w:rPr>
              <w:t>PC1</w:t>
            </w:r>
          </w:p>
          <w:p w14:paraId="4D2B282E"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B14428" w14:textId="77777777" w:rsidR="00F2147F" w:rsidRPr="00CF3C6A" w:rsidRDefault="00F2147F" w:rsidP="001E673A">
            <w:pPr>
              <w:pStyle w:val="TAL"/>
            </w:pPr>
          </w:p>
        </w:tc>
      </w:tr>
      <w:tr w:rsidR="00F2147F" w:rsidRPr="00CF3C6A" w14:paraId="42AB3D9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080CE15" w14:textId="77777777" w:rsidR="00F2147F" w:rsidRPr="00CF3C6A" w:rsidRDefault="00F2147F" w:rsidP="001E673A">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686EBDDD" w14:textId="77777777" w:rsidR="00F2147F" w:rsidRPr="00CF3C6A" w:rsidRDefault="00F2147F" w:rsidP="001E673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B76B700"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578000"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D6435B" w14:textId="77777777" w:rsidR="00F2147F" w:rsidRPr="00CF3C6A" w:rsidRDefault="00F2147F" w:rsidP="001E673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E30593"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59BAA2" w14:textId="77777777" w:rsidR="00F2147F" w:rsidRPr="00CF3C6A" w:rsidRDefault="00F2147F" w:rsidP="001E673A">
            <w:pPr>
              <w:pStyle w:val="TAL"/>
              <w:rPr>
                <w:lang w:eastAsia="zh-CN"/>
              </w:rPr>
            </w:pPr>
            <w:r w:rsidRPr="00CF3C6A">
              <w:rPr>
                <w:lang w:eastAsia="zh-CN"/>
              </w:rPr>
              <w:t>PC1</w:t>
            </w:r>
          </w:p>
          <w:p w14:paraId="7A59B7B5"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E9994E" w14:textId="77777777" w:rsidR="00F2147F" w:rsidRPr="00CF3C6A" w:rsidRDefault="00F2147F" w:rsidP="001E673A">
            <w:pPr>
              <w:pStyle w:val="TAL"/>
            </w:pPr>
            <w:r w:rsidRPr="00CF3C6A">
              <w:t>Subtest 2: F007</w:t>
            </w:r>
          </w:p>
        </w:tc>
      </w:tr>
      <w:tr w:rsidR="00F2147F" w:rsidRPr="00CF3C6A" w14:paraId="5921A77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E66DE83" w14:textId="77777777" w:rsidR="00F2147F" w:rsidRPr="00CF3C6A" w:rsidRDefault="00F2147F" w:rsidP="001E673A">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B732FD2" w14:textId="77777777" w:rsidR="00F2147F" w:rsidRPr="00CF3C6A" w:rsidRDefault="00F2147F" w:rsidP="001E673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CFE31CD" w14:textId="77777777" w:rsidR="00F2147F" w:rsidRPr="00CF3C6A" w:rsidRDefault="00F2147F" w:rsidP="001E673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C96D40" w14:textId="77777777" w:rsidR="00F2147F" w:rsidRPr="00CF3C6A" w:rsidRDefault="00F2147F" w:rsidP="001E673A">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070F9AE" w14:textId="77777777" w:rsidR="00F2147F" w:rsidRPr="00CF3C6A" w:rsidRDefault="00F2147F" w:rsidP="001E673A">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9276259"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F4DDE0" w14:textId="77777777" w:rsidR="00F2147F" w:rsidRPr="00CF3C6A" w:rsidRDefault="00F2147F" w:rsidP="001E673A">
            <w:pPr>
              <w:pStyle w:val="TAL"/>
              <w:rPr>
                <w:lang w:eastAsia="zh-CN"/>
              </w:rPr>
            </w:pPr>
            <w:r w:rsidRPr="00CF3C6A">
              <w:rPr>
                <w:lang w:eastAsia="zh-CN"/>
              </w:rPr>
              <w:t>PC1(NOTE 1)</w:t>
            </w:r>
          </w:p>
          <w:p w14:paraId="2AF0C9CC"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7A4E7B" w14:textId="77777777" w:rsidR="00F2147F" w:rsidRPr="00CF3C6A" w:rsidRDefault="00F2147F" w:rsidP="001E673A">
            <w:pPr>
              <w:pStyle w:val="TAL"/>
              <w:rPr>
                <w:lang w:eastAsia="zh-CN"/>
              </w:rPr>
            </w:pPr>
          </w:p>
        </w:tc>
      </w:tr>
      <w:tr w:rsidR="00F2147F" w:rsidRPr="00CF3C6A" w14:paraId="05F9A49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15D1C" w14:textId="77777777" w:rsidR="00F2147F" w:rsidRPr="00CF3C6A" w:rsidRDefault="00F2147F" w:rsidP="001E673A">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DEAD1" w14:textId="77777777" w:rsidR="00F2147F" w:rsidRPr="00CF3C6A" w:rsidRDefault="00F2147F" w:rsidP="001E673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62047"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B12128"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1BB71"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0DBE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2194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A1384D" w14:textId="77777777" w:rsidR="00F2147F" w:rsidRPr="00CF3C6A" w:rsidRDefault="00F2147F" w:rsidP="001E673A">
            <w:pPr>
              <w:pStyle w:val="TAL"/>
              <w:rPr>
                <w:b/>
              </w:rPr>
            </w:pPr>
          </w:p>
        </w:tc>
      </w:tr>
      <w:tr w:rsidR="00F2147F" w:rsidRPr="00CF3C6A" w14:paraId="7536CF0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52BD453" w14:textId="77777777" w:rsidR="00F2147F" w:rsidRPr="00CF3C6A" w:rsidRDefault="00F2147F" w:rsidP="001E673A">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0D7D5916" w14:textId="77777777" w:rsidR="00F2147F" w:rsidRPr="00CF3C6A" w:rsidRDefault="00F2147F" w:rsidP="001E673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CF47CF" w14:textId="77777777" w:rsidR="00F2147F" w:rsidRPr="00CF3C6A" w:rsidRDefault="00F2147F" w:rsidP="001E673A">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02871F" w14:textId="77777777" w:rsidR="00F2147F" w:rsidRPr="00CF3C6A" w:rsidRDefault="00F2147F" w:rsidP="001E673A">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068F93" w14:textId="77777777" w:rsidR="00F2147F" w:rsidRPr="00CF3C6A" w:rsidRDefault="00F2147F" w:rsidP="001E673A">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BEAFAC"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665F4F" w14:textId="77777777" w:rsidR="00F2147F" w:rsidRPr="00CF3C6A" w:rsidRDefault="00F2147F" w:rsidP="001E673A">
            <w:pPr>
              <w:pStyle w:val="TAL"/>
              <w:rPr>
                <w:lang w:eastAsia="zh-CN"/>
              </w:rPr>
            </w:pPr>
            <w:r w:rsidRPr="00CF3C6A">
              <w:rPr>
                <w:lang w:eastAsia="zh-CN"/>
              </w:rPr>
              <w:t>PC1(NOTE 1)</w:t>
            </w:r>
          </w:p>
          <w:p w14:paraId="61631D0F"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5EAD9B" w14:textId="77777777" w:rsidR="00F2147F" w:rsidRPr="00CF3C6A" w:rsidRDefault="00F2147F" w:rsidP="001E673A">
            <w:pPr>
              <w:pStyle w:val="TAL"/>
            </w:pPr>
          </w:p>
        </w:tc>
      </w:tr>
      <w:tr w:rsidR="00F2147F" w:rsidRPr="00CF3C6A" w14:paraId="4B861EE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B11077" w14:textId="77777777" w:rsidR="00F2147F" w:rsidRPr="00CF3C6A" w:rsidRDefault="00F2147F" w:rsidP="001E673A">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D185A9" w14:textId="77777777" w:rsidR="00F2147F" w:rsidRPr="00CF3C6A" w:rsidRDefault="00F2147F" w:rsidP="001E673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019BD5"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C40289"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A21889"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9426A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9B70D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4CD55" w14:textId="77777777" w:rsidR="00F2147F" w:rsidRPr="00CF3C6A" w:rsidRDefault="00F2147F" w:rsidP="001E673A">
            <w:pPr>
              <w:pStyle w:val="TAL"/>
              <w:rPr>
                <w:b/>
              </w:rPr>
            </w:pPr>
          </w:p>
        </w:tc>
      </w:tr>
      <w:tr w:rsidR="00F2147F" w:rsidRPr="00CF3C6A" w14:paraId="0A82F98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35D5D42" w14:textId="77777777" w:rsidR="00F2147F" w:rsidRPr="00CF3C6A" w:rsidRDefault="00F2147F" w:rsidP="001E673A">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CFB425" w14:textId="77777777" w:rsidR="00F2147F" w:rsidRPr="00CF3C6A" w:rsidRDefault="00F2147F" w:rsidP="001E673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E3EE35B" w14:textId="77777777" w:rsidR="00F2147F" w:rsidRPr="00CF3C6A" w:rsidRDefault="00F2147F" w:rsidP="001E673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DA4F3D3" w14:textId="77777777" w:rsidR="00F2147F" w:rsidRPr="00CF3C6A" w:rsidRDefault="00F2147F" w:rsidP="001E673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C2AB05C" w14:textId="77777777" w:rsidR="00F2147F" w:rsidRPr="00CF3C6A" w:rsidRDefault="00F2147F" w:rsidP="001E673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CBC7091"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375EE4" w14:textId="77777777" w:rsidR="00F2147F" w:rsidRPr="00CF3C6A" w:rsidRDefault="00F2147F" w:rsidP="001E673A">
            <w:pPr>
              <w:pStyle w:val="TAL"/>
              <w:rPr>
                <w:lang w:eastAsia="zh-CN"/>
              </w:rPr>
            </w:pPr>
            <w:r w:rsidRPr="00CF3C6A">
              <w:rPr>
                <w:lang w:eastAsia="zh-CN"/>
              </w:rPr>
              <w:t>PC1(NOTE 1)</w:t>
            </w:r>
          </w:p>
          <w:p w14:paraId="1B40201B"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1C6608" w14:textId="77777777" w:rsidR="00F2147F" w:rsidRPr="00CF3C6A" w:rsidRDefault="00F2147F" w:rsidP="001E673A">
            <w:pPr>
              <w:pStyle w:val="TAL"/>
            </w:pPr>
          </w:p>
        </w:tc>
      </w:tr>
      <w:tr w:rsidR="00F2147F" w:rsidRPr="00CF3C6A" w14:paraId="33598A8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DAC7C59" w14:textId="77777777" w:rsidR="00F2147F" w:rsidRPr="00CF3C6A" w:rsidRDefault="00F2147F" w:rsidP="001E673A">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D2B5247" w14:textId="77777777" w:rsidR="00F2147F" w:rsidRPr="00CF3C6A" w:rsidRDefault="00F2147F" w:rsidP="001E673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002F81" w14:textId="77777777" w:rsidR="00F2147F" w:rsidRPr="00CF3C6A" w:rsidRDefault="00F2147F" w:rsidP="001E673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2B4D2B" w14:textId="77777777" w:rsidR="00F2147F" w:rsidRPr="00CF3C6A" w:rsidRDefault="00F2147F" w:rsidP="001E673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3C3447" w14:textId="77777777" w:rsidR="00F2147F" w:rsidRPr="00CF3C6A" w:rsidRDefault="00F2147F" w:rsidP="001E673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4AE5079"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521324" w14:textId="77777777" w:rsidR="00F2147F" w:rsidRPr="00CF3C6A" w:rsidRDefault="00F2147F" w:rsidP="001E673A">
            <w:pPr>
              <w:pStyle w:val="TAL"/>
              <w:rPr>
                <w:lang w:eastAsia="zh-CN"/>
              </w:rPr>
            </w:pPr>
            <w:r w:rsidRPr="00CF3C6A">
              <w:rPr>
                <w:lang w:eastAsia="zh-CN"/>
              </w:rPr>
              <w:t>PC1(NOTE 1)</w:t>
            </w:r>
          </w:p>
          <w:p w14:paraId="6DB5161B"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1DF554" w14:textId="77777777" w:rsidR="00F2147F" w:rsidRPr="00CF3C6A" w:rsidRDefault="00F2147F" w:rsidP="001E673A">
            <w:pPr>
              <w:pStyle w:val="TAL"/>
            </w:pPr>
          </w:p>
        </w:tc>
      </w:tr>
      <w:tr w:rsidR="00F2147F" w:rsidRPr="00CF3C6A" w14:paraId="12BE15E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D245648" w14:textId="77777777" w:rsidR="00F2147F" w:rsidRPr="00CF3C6A" w:rsidRDefault="00F2147F" w:rsidP="001E673A">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60EB796" w14:textId="77777777" w:rsidR="00F2147F" w:rsidRPr="00CF3C6A" w:rsidRDefault="00F2147F" w:rsidP="001E673A">
            <w:pPr>
              <w:pStyle w:val="TAL"/>
            </w:pPr>
            <w:r w:rsidRPr="00CF3C6A">
              <w:t>NR SA FR2 intra-</w:t>
            </w:r>
            <w:proofErr w:type="gramStart"/>
            <w:r w:rsidRPr="00CF3C6A">
              <w:t>frequency  NES</w:t>
            </w:r>
            <w:proofErr w:type="gramEnd"/>
            <w:r w:rsidRPr="00CF3C6A">
              <w:t xml:space="preserve">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3DA5CE82" w14:textId="77777777" w:rsidR="00F2147F" w:rsidRPr="00CF3C6A" w:rsidRDefault="00F2147F" w:rsidP="001E673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CF022FA" w14:textId="77777777" w:rsidR="00F2147F" w:rsidRPr="00CF3C6A" w:rsidRDefault="00F2147F" w:rsidP="001E673A">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437A8AD1" w14:textId="77777777" w:rsidR="00F2147F" w:rsidRPr="00CF3C6A" w:rsidRDefault="00F2147F" w:rsidP="001E673A">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4F2C3E07" w14:textId="77777777" w:rsidR="00F2147F" w:rsidRPr="00CF3C6A" w:rsidDel="00CC269D" w:rsidRDefault="00F2147F" w:rsidP="001E673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F548508"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88072BA" w14:textId="77777777" w:rsidR="00F2147F" w:rsidRPr="00CF3C6A" w:rsidRDefault="00F2147F" w:rsidP="001E673A">
            <w:pPr>
              <w:pStyle w:val="TAL"/>
            </w:pPr>
          </w:p>
        </w:tc>
      </w:tr>
      <w:tr w:rsidR="00F2147F" w:rsidRPr="00CF3C6A" w14:paraId="78B3315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15BDC19" w14:textId="77777777" w:rsidR="00F2147F" w:rsidRPr="00CF3C6A" w:rsidRDefault="00F2147F" w:rsidP="001E673A">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C176AFF" w14:textId="77777777" w:rsidR="00F2147F" w:rsidRPr="00CF3C6A" w:rsidRDefault="00F2147F" w:rsidP="001E673A">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09709028" w14:textId="77777777" w:rsidR="00F2147F" w:rsidRPr="00CF3C6A" w:rsidRDefault="00F2147F" w:rsidP="001E673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E570800" w14:textId="77777777" w:rsidR="00F2147F" w:rsidRPr="00CF3C6A" w:rsidRDefault="00F2147F" w:rsidP="001E673A">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BDACE0E" w14:textId="77777777" w:rsidR="00F2147F" w:rsidRPr="00CF3C6A" w:rsidRDefault="00F2147F" w:rsidP="001E673A">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41FB1B4" w14:textId="77777777" w:rsidR="00F2147F" w:rsidRPr="00CF3C6A" w:rsidDel="00CC269D" w:rsidRDefault="00F2147F" w:rsidP="001E673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EF0E5DC"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AAF0DDB" w14:textId="77777777" w:rsidR="00F2147F" w:rsidRPr="00CF3C6A" w:rsidRDefault="00F2147F" w:rsidP="001E673A">
            <w:pPr>
              <w:pStyle w:val="TAL"/>
            </w:pPr>
          </w:p>
        </w:tc>
      </w:tr>
      <w:tr w:rsidR="00F2147F" w:rsidRPr="00CF3C6A" w14:paraId="622A480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D79E6CD" w14:textId="77777777" w:rsidR="00F2147F" w:rsidRPr="00CF3C6A" w:rsidRDefault="00F2147F" w:rsidP="001E673A">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1897FF7F" w14:textId="77777777" w:rsidR="00F2147F" w:rsidRPr="00CF3C6A" w:rsidRDefault="00F2147F" w:rsidP="001E673A">
            <w:pPr>
              <w:pStyle w:val="TAL"/>
            </w:pPr>
            <w:r>
              <w:rPr>
                <w:b/>
                <w:lang w:eastAsia="fr-FR"/>
              </w:rPr>
              <w:t xml:space="preserve">LTM </w:t>
            </w:r>
            <w:proofErr w:type="spellStart"/>
            <w:r>
              <w:rPr>
                <w:b/>
                <w:lang w:eastAsia="fr-FR"/>
              </w:rPr>
              <w:t>PCell</w:t>
            </w:r>
            <w:proofErr w:type="spellEnd"/>
            <w:r>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A316762" w14:textId="77777777" w:rsidR="00F2147F" w:rsidRPr="00CF3C6A" w:rsidRDefault="00F2147F" w:rsidP="001E673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457CF93"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67C32459"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456648A"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BE5CA"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D8B402F" w14:textId="77777777" w:rsidR="00F2147F" w:rsidRPr="00CF3C6A" w:rsidRDefault="00F2147F" w:rsidP="001E673A">
            <w:pPr>
              <w:pStyle w:val="TAL"/>
            </w:pPr>
          </w:p>
        </w:tc>
      </w:tr>
      <w:tr w:rsidR="00F2147F" w:rsidRPr="00CF3C6A" w14:paraId="36A020F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B1B1A08" w14:textId="77777777" w:rsidR="00F2147F" w:rsidRPr="00CF3C6A" w:rsidRDefault="00F2147F" w:rsidP="001E673A">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29C24953" w14:textId="77777777" w:rsidR="00F2147F" w:rsidRPr="00CF3C6A" w:rsidRDefault="00F2147F" w:rsidP="001E673A">
            <w:pPr>
              <w:pStyle w:val="TAL"/>
            </w:pPr>
            <w:r>
              <w:t xml:space="preserve">NR SA FR2 RACH based Intra-frequency </w:t>
            </w:r>
            <w:proofErr w:type="spellStart"/>
            <w:r>
              <w:t>PCell</w:t>
            </w:r>
            <w:proofErr w:type="spellEnd"/>
            <w: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1D83B345" w14:textId="77777777" w:rsidR="00F2147F" w:rsidRPr="00CF3C6A" w:rsidRDefault="00F2147F" w:rsidP="001E673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08127CB" w14:textId="77777777" w:rsidR="00F2147F" w:rsidRPr="00CF3C6A" w:rsidRDefault="00F2147F" w:rsidP="001E673A">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5E08CC2" w14:textId="77777777" w:rsidR="00F2147F" w:rsidRPr="00CF3C6A" w:rsidRDefault="00F2147F" w:rsidP="001E673A">
            <w:pPr>
              <w:pStyle w:val="TAL"/>
              <w:rPr>
                <w:lang w:eastAsia="zh-CN"/>
              </w:rPr>
            </w:pPr>
            <w:r>
              <w:rPr>
                <w:lang w:eastAsia="fr-FR"/>
              </w:rPr>
              <w:t>UEs supporting 5GS NR SA FR2, intra-frequency LTM for MCG with RACH, MAC-CE activated joint LTM TCI states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284CB8A" w14:textId="77777777" w:rsidR="00F2147F" w:rsidRPr="00CF3C6A" w:rsidRDefault="00F2147F" w:rsidP="001E673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5B813789"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73C6AC6" w14:textId="77777777" w:rsidR="00F2147F" w:rsidRPr="003935FE" w:rsidRDefault="00F2147F" w:rsidP="001E673A">
            <w:pPr>
              <w:pStyle w:val="TAL"/>
              <w:rPr>
                <w:lang w:eastAsia="zh-TW"/>
              </w:rPr>
            </w:pPr>
            <w:r>
              <w:rPr>
                <w:lang w:eastAsia="fr-FR"/>
              </w:rPr>
              <w:t xml:space="preserve">Test 1B: </w:t>
            </w:r>
            <w:r w:rsidRPr="003935FE">
              <w:rPr>
                <w:lang w:eastAsia="zh-TW"/>
              </w:rPr>
              <w:t>FFS</w:t>
            </w:r>
          </w:p>
          <w:p w14:paraId="33D8E5E7" w14:textId="77777777" w:rsidR="00F2147F" w:rsidRPr="003935FE" w:rsidRDefault="00F2147F" w:rsidP="001E673A">
            <w:pPr>
              <w:pStyle w:val="TAL"/>
              <w:rPr>
                <w:lang w:eastAsia="fr-FR"/>
              </w:rPr>
            </w:pPr>
            <w:r w:rsidRPr="003935FE">
              <w:rPr>
                <w:lang w:eastAsia="fr-FR"/>
              </w:rPr>
              <w:t xml:space="preserve">Test 2A: </w:t>
            </w:r>
            <w:r w:rsidRPr="003935FE">
              <w:rPr>
                <w:rFonts w:hint="eastAsia"/>
                <w:lang w:eastAsia="zh-TW"/>
              </w:rPr>
              <w:t>FFS</w:t>
            </w:r>
          </w:p>
          <w:p w14:paraId="22F89CB2" w14:textId="77777777" w:rsidR="00F2147F" w:rsidRPr="00CF3C6A" w:rsidRDefault="00F2147F" w:rsidP="001E673A">
            <w:pPr>
              <w:pStyle w:val="TAL"/>
            </w:pPr>
            <w:r w:rsidRPr="003935FE">
              <w:rPr>
                <w:lang w:eastAsia="fr-FR"/>
              </w:rPr>
              <w:t xml:space="preserve">Test 2B: </w:t>
            </w:r>
            <w:r w:rsidRPr="003935FE">
              <w:rPr>
                <w:rFonts w:hint="eastAsia"/>
                <w:lang w:eastAsia="zh-TW"/>
              </w:rPr>
              <w:t>FFS</w:t>
            </w:r>
          </w:p>
        </w:tc>
      </w:tr>
      <w:tr w:rsidR="00F2147F" w:rsidRPr="00CF3C6A" w14:paraId="6D05A61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81DAECC" w14:textId="77777777" w:rsidR="00F2147F" w:rsidRPr="00CF3C6A" w:rsidRDefault="00F2147F" w:rsidP="001E673A">
            <w:pPr>
              <w:pStyle w:val="TAL"/>
              <w:rPr>
                <w:lang w:eastAsia="zh-CN"/>
              </w:rPr>
            </w:pPr>
            <w:r>
              <w:t>7.3.4.2</w:t>
            </w:r>
          </w:p>
        </w:tc>
        <w:tc>
          <w:tcPr>
            <w:tcW w:w="4428" w:type="dxa"/>
            <w:tcBorders>
              <w:top w:val="single" w:sz="4" w:space="0" w:color="auto"/>
              <w:left w:val="single" w:sz="4" w:space="0" w:color="auto"/>
              <w:bottom w:val="single" w:sz="4" w:space="0" w:color="auto"/>
              <w:right w:val="single" w:sz="4" w:space="0" w:color="auto"/>
            </w:tcBorders>
          </w:tcPr>
          <w:p w14:paraId="65C7A6BE" w14:textId="77777777" w:rsidR="00F2147F" w:rsidRPr="00CF3C6A" w:rsidRDefault="00F2147F" w:rsidP="001E673A">
            <w:pPr>
              <w:pStyle w:val="TAL"/>
            </w:pPr>
            <w:r>
              <w:t xml:space="preserve">NR SA FR2 RACH-less Intra-frequency </w:t>
            </w:r>
            <w:proofErr w:type="spellStart"/>
            <w:r>
              <w:t>PCell</w:t>
            </w:r>
            <w:proofErr w:type="spellEnd"/>
            <w: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3754B0AC" w14:textId="77777777" w:rsidR="00F2147F" w:rsidRPr="00CF3C6A" w:rsidRDefault="00F2147F" w:rsidP="001E673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70A94AB" w14:textId="77777777" w:rsidR="00F2147F" w:rsidRPr="00CF3C6A" w:rsidRDefault="00F2147F" w:rsidP="001E673A">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7BF64A52" w14:textId="77777777" w:rsidR="00F2147F" w:rsidRPr="00CF3C6A" w:rsidRDefault="00F2147F" w:rsidP="001E673A">
            <w:pPr>
              <w:pStyle w:val="TAL"/>
              <w:rPr>
                <w:lang w:eastAsia="zh-CN"/>
              </w:rPr>
            </w:pPr>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28E22B4" w14:textId="77777777" w:rsidR="00F2147F" w:rsidRPr="00CF3C6A" w:rsidRDefault="00F2147F" w:rsidP="001E673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11D6110F"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5932BB" w14:textId="77777777" w:rsidR="00F2147F" w:rsidRPr="003935FE" w:rsidRDefault="00F2147F" w:rsidP="001E673A">
            <w:pPr>
              <w:pStyle w:val="TAL"/>
              <w:rPr>
                <w:lang w:eastAsia="zh-TW"/>
              </w:rPr>
            </w:pPr>
            <w:r>
              <w:rPr>
                <w:lang w:eastAsia="fr-FR"/>
              </w:rPr>
              <w:t xml:space="preserve">Test 1B: </w:t>
            </w:r>
            <w:r w:rsidRPr="003935FE">
              <w:rPr>
                <w:rFonts w:hint="eastAsia"/>
                <w:lang w:eastAsia="zh-TW"/>
              </w:rPr>
              <w:t>FFS</w:t>
            </w:r>
          </w:p>
          <w:p w14:paraId="64FC184F" w14:textId="77777777" w:rsidR="00F2147F" w:rsidRPr="003935FE" w:rsidRDefault="00F2147F" w:rsidP="001E673A">
            <w:pPr>
              <w:pStyle w:val="TAL"/>
              <w:rPr>
                <w:lang w:eastAsia="fr-FR"/>
              </w:rPr>
            </w:pPr>
            <w:r w:rsidRPr="003935FE">
              <w:rPr>
                <w:lang w:eastAsia="fr-FR"/>
              </w:rPr>
              <w:t xml:space="preserve">Test 2A: </w:t>
            </w:r>
            <w:r w:rsidRPr="003935FE">
              <w:rPr>
                <w:rFonts w:hint="eastAsia"/>
                <w:lang w:eastAsia="zh-TW"/>
              </w:rPr>
              <w:t>FFS</w:t>
            </w:r>
          </w:p>
          <w:p w14:paraId="363D6983" w14:textId="77777777" w:rsidR="00F2147F" w:rsidRPr="00CF3C6A" w:rsidRDefault="00F2147F" w:rsidP="001E673A">
            <w:pPr>
              <w:pStyle w:val="TAL"/>
            </w:pPr>
            <w:r w:rsidRPr="003935FE">
              <w:rPr>
                <w:lang w:eastAsia="fr-FR"/>
              </w:rPr>
              <w:t xml:space="preserve">Test 2B: </w:t>
            </w:r>
            <w:r w:rsidRPr="003935FE">
              <w:rPr>
                <w:rFonts w:hint="eastAsia"/>
                <w:lang w:eastAsia="zh-TW"/>
              </w:rPr>
              <w:t>FFS</w:t>
            </w:r>
          </w:p>
        </w:tc>
      </w:tr>
      <w:tr w:rsidR="00F2147F" w:rsidRPr="00CF3C6A" w14:paraId="161431E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CC2E3CF" w14:textId="77777777" w:rsidR="00F2147F" w:rsidRPr="00CF3C6A" w:rsidRDefault="00F2147F" w:rsidP="001E673A">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2BAA2915" w14:textId="77777777" w:rsidR="00F2147F" w:rsidRPr="00CF3C6A" w:rsidRDefault="00F2147F" w:rsidP="001E673A">
            <w:pPr>
              <w:pStyle w:val="TAL"/>
            </w:pPr>
            <w:r>
              <w:t xml:space="preserve">NR SA FR2 RACH-based Inter-frequency LTM </w:t>
            </w:r>
            <w:proofErr w:type="spellStart"/>
            <w:r>
              <w:t>PCell</w:t>
            </w:r>
            <w:proofErr w:type="spellEnd"/>
            <w: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39F6DCE7" w14:textId="77777777" w:rsidR="00F2147F" w:rsidRPr="00CF3C6A" w:rsidRDefault="00F2147F" w:rsidP="001E673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E854E54" w14:textId="77777777" w:rsidR="00F2147F" w:rsidRPr="00CF3C6A" w:rsidRDefault="00F2147F" w:rsidP="001E673A">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6B1AC022" w14:textId="77777777" w:rsidR="00F2147F" w:rsidRPr="00CF3C6A" w:rsidRDefault="00F2147F" w:rsidP="001E673A">
            <w:pPr>
              <w:pStyle w:val="TAL"/>
              <w:rPr>
                <w:lang w:eastAsia="zh-CN"/>
              </w:rPr>
            </w:pPr>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C49CD76" w14:textId="77777777" w:rsidR="00F2147F" w:rsidRPr="00CF3C6A" w:rsidRDefault="00F2147F" w:rsidP="001E673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65C2479"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7F0127F" w14:textId="77777777" w:rsidR="00F2147F" w:rsidRPr="003935FE" w:rsidRDefault="00F2147F" w:rsidP="001E673A">
            <w:pPr>
              <w:pStyle w:val="TAL"/>
              <w:rPr>
                <w:lang w:eastAsia="zh-TW"/>
              </w:rPr>
            </w:pPr>
            <w:r>
              <w:rPr>
                <w:lang w:eastAsia="fr-FR"/>
              </w:rPr>
              <w:t xml:space="preserve">Test 1B: </w:t>
            </w:r>
            <w:r w:rsidRPr="003935FE">
              <w:rPr>
                <w:rFonts w:hint="eastAsia"/>
                <w:lang w:eastAsia="zh-TW"/>
              </w:rPr>
              <w:t>FFS</w:t>
            </w:r>
          </w:p>
          <w:p w14:paraId="20025221" w14:textId="77777777" w:rsidR="00F2147F" w:rsidRPr="003935FE" w:rsidRDefault="00F2147F" w:rsidP="001E673A">
            <w:pPr>
              <w:pStyle w:val="TAL"/>
              <w:rPr>
                <w:lang w:eastAsia="fr-FR"/>
              </w:rPr>
            </w:pPr>
            <w:r w:rsidRPr="003935FE">
              <w:rPr>
                <w:lang w:eastAsia="fr-FR"/>
              </w:rPr>
              <w:t xml:space="preserve">Test 2A: </w:t>
            </w:r>
            <w:r w:rsidRPr="003935FE">
              <w:rPr>
                <w:rFonts w:hint="eastAsia"/>
                <w:lang w:eastAsia="zh-TW"/>
              </w:rPr>
              <w:t>FFS</w:t>
            </w:r>
          </w:p>
          <w:p w14:paraId="1415741D" w14:textId="77777777" w:rsidR="00F2147F" w:rsidRPr="00CF3C6A" w:rsidRDefault="00F2147F" w:rsidP="001E673A">
            <w:pPr>
              <w:pStyle w:val="TAL"/>
            </w:pPr>
            <w:r w:rsidRPr="003935FE">
              <w:rPr>
                <w:lang w:eastAsia="fr-FR"/>
              </w:rPr>
              <w:t xml:space="preserve">Test 2B: </w:t>
            </w:r>
            <w:r w:rsidRPr="003935FE">
              <w:rPr>
                <w:rFonts w:hint="eastAsia"/>
                <w:lang w:eastAsia="zh-TW"/>
              </w:rPr>
              <w:t>FFS</w:t>
            </w:r>
          </w:p>
        </w:tc>
      </w:tr>
      <w:tr w:rsidR="00F2147F" w:rsidRPr="00CF3C6A" w14:paraId="3053860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FCA9188" w14:textId="77777777" w:rsidR="00F2147F" w:rsidRPr="00CF3C6A" w:rsidRDefault="00F2147F" w:rsidP="001E673A">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393DCD7F" w14:textId="77777777" w:rsidR="00F2147F" w:rsidRPr="00CF3C6A" w:rsidRDefault="00F2147F" w:rsidP="001E673A">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30158BB" w14:textId="77777777" w:rsidR="00F2147F" w:rsidRPr="00CF3C6A" w:rsidRDefault="00F2147F" w:rsidP="001E673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5B5BE5F"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18552472"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563EC67"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70EDBB"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85CEF42" w14:textId="77777777" w:rsidR="00F2147F" w:rsidRPr="00CF3C6A" w:rsidRDefault="00F2147F" w:rsidP="001E673A">
            <w:pPr>
              <w:pStyle w:val="TAL"/>
            </w:pPr>
          </w:p>
        </w:tc>
      </w:tr>
      <w:tr w:rsidR="00F2147F" w:rsidRPr="00CF3C6A" w14:paraId="18001E4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F498639" w14:textId="77777777" w:rsidR="00F2147F" w:rsidRPr="00CF3C6A" w:rsidRDefault="00F2147F" w:rsidP="001E673A">
            <w:pPr>
              <w:pStyle w:val="TAL"/>
              <w:rPr>
                <w:lang w:eastAsia="zh-CN"/>
              </w:rPr>
            </w:pPr>
            <w:r w:rsidRPr="00CF3C6A">
              <w:rPr>
                <w:lang w:eastAsia="zh-CN"/>
              </w:rPr>
              <w:lastRenderedPageBreak/>
              <w:t>7.3.5.1</w:t>
            </w:r>
          </w:p>
        </w:tc>
        <w:tc>
          <w:tcPr>
            <w:tcW w:w="4428" w:type="dxa"/>
            <w:tcBorders>
              <w:top w:val="single" w:sz="4" w:space="0" w:color="auto"/>
              <w:left w:val="single" w:sz="4" w:space="0" w:color="auto"/>
              <w:bottom w:val="single" w:sz="4" w:space="0" w:color="auto"/>
              <w:right w:val="single" w:sz="4" w:space="0" w:color="auto"/>
            </w:tcBorders>
          </w:tcPr>
          <w:p w14:paraId="12AEFDB8" w14:textId="77777777" w:rsidR="00F2147F" w:rsidRPr="00CF3C6A" w:rsidRDefault="00F2147F" w:rsidP="001E673A">
            <w:pPr>
              <w:pStyle w:val="TAL"/>
            </w:pPr>
            <w:r w:rsidRPr="00CF3C6A">
              <w:t xml:space="preserve">NR SA FR2 RACH-based Intra-frequency LTM </w:t>
            </w:r>
            <w:proofErr w:type="spellStart"/>
            <w:r w:rsidRPr="00CF3C6A">
              <w:t>PSCell</w:t>
            </w:r>
            <w:proofErr w:type="spellEnd"/>
            <w:r w:rsidRPr="00CF3C6A">
              <w:t xml:space="preserve"> switch</w:t>
            </w:r>
          </w:p>
        </w:tc>
        <w:tc>
          <w:tcPr>
            <w:tcW w:w="851" w:type="dxa"/>
            <w:tcBorders>
              <w:top w:val="single" w:sz="4" w:space="0" w:color="auto"/>
              <w:left w:val="single" w:sz="4" w:space="0" w:color="auto"/>
              <w:bottom w:val="single" w:sz="4" w:space="0" w:color="auto"/>
              <w:right w:val="single" w:sz="4" w:space="0" w:color="auto"/>
            </w:tcBorders>
          </w:tcPr>
          <w:p w14:paraId="5E483A7B" w14:textId="77777777" w:rsidR="00F2147F" w:rsidRPr="00CF3C6A" w:rsidRDefault="00F2147F" w:rsidP="001E673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3F87B32" w14:textId="77777777" w:rsidR="00F2147F" w:rsidRPr="00CF3C6A" w:rsidRDefault="00F2147F" w:rsidP="001E673A">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E9ADFF7"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568EE66A" w14:textId="77777777" w:rsidR="00F2147F" w:rsidRPr="00CF3C6A" w:rsidRDefault="00F2147F" w:rsidP="001E673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32A48A0"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830ECFA" w14:textId="77777777" w:rsidR="00F2147F" w:rsidRPr="00CF3C6A" w:rsidRDefault="00F2147F" w:rsidP="001E673A">
            <w:pPr>
              <w:pStyle w:val="TAL"/>
            </w:pPr>
          </w:p>
        </w:tc>
      </w:tr>
      <w:tr w:rsidR="00F2147F" w:rsidRPr="00CF3C6A" w14:paraId="03708EE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9602AC" w14:textId="77777777" w:rsidR="00F2147F" w:rsidRPr="00CF3C6A" w:rsidRDefault="00F2147F" w:rsidP="001E673A">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F176DF" w14:textId="77777777" w:rsidR="00F2147F" w:rsidRPr="00CF3C6A" w:rsidRDefault="00F2147F" w:rsidP="001E673A">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6A228D"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BC5763"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71347A"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F6F90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BD1B3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C94533" w14:textId="77777777" w:rsidR="00F2147F" w:rsidRPr="00CF3C6A" w:rsidRDefault="00F2147F" w:rsidP="001E673A">
            <w:pPr>
              <w:pStyle w:val="TAL"/>
              <w:rPr>
                <w:b/>
              </w:rPr>
            </w:pPr>
          </w:p>
        </w:tc>
      </w:tr>
      <w:tr w:rsidR="00F2147F" w:rsidRPr="00CF3C6A" w14:paraId="779D1A7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279B99" w14:textId="77777777" w:rsidR="00F2147F" w:rsidRPr="00CF3C6A" w:rsidRDefault="00F2147F" w:rsidP="001E673A">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90855" w14:textId="77777777" w:rsidR="00F2147F" w:rsidRPr="00CF3C6A" w:rsidRDefault="00F2147F" w:rsidP="001E673A">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119738"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32039"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82597"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A6E77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BE494"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CDBE8" w14:textId="77777777" w:rsidR="00F2147F" w:rsidRPr="00CF3C6A" w:rsidRDefault="00F2147F" w:rsidP="001E673A">
            <w:pPr>
              <w:pStyle w:val="TAL"/>
              <w:rPr>
                <w:b/>
              </w:rPr>
            </w:pPr>
          </w:p>
        </w:tc>
      </w:tr>
      <w:tr w:rsidR="00F2147F" w:rsidRPr="00CF3C6A" w14:paraId="08C56CC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10D1022" w14:textId="77777777" w:rsidR="00F2147F" w:rsidRPr="00CF3C6A" w:rsidRDefault="00F2147F" w:rsidP="001E673A">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D30DE83" w14:textId="77777777" w:rsidR="00F2147F" w:rsidRPr="00CF3C6A" w:rsidRDefault="00F2147F" w:rsidP="001E673A">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66D53296"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028D05"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E8BB34"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629130"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688300" w14:textId="77777777" w:rsidR="00F2147F" w:rsidRPr="00CF3C6A" w:rsidRDefault="00F2147F" w:rsidP="001E673A">
            <w:pPr>
              <w:pStyle w:val="TAL"/>
            </w:pPr>
            <w:r w:rsidRPr="00CF3C6A">
              <w:t>PC1</w:t>
            </w:r>
          </w:p>
          <w:p w14:paraId="7F768969"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1828F70" w14:textId="77777777" w:rsidR="00F2147F" w:rsidRPr="00CF3C6A" w:rsidRDefault="00F2147F" w:rsidP="001E673A">
            <w:pPr>
              <w:pStyle w:val="TAL"/>
            </w:pPr>
            <w:r w:rsidRPr="00CF3C6A">
              <w:t>Subtest 2: F008</w:t>
            </w:r>
          </w:p>
        </w:tc>
      </w:tr>
      <w:tr w:rsidR="00F2147F" w:rsidRPr="00CF3C6A" w14:paraId="26ECE55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8EA7412" w14:textId="77777777" w:rsidR="00F2147F" w:rsidRPr="00CF3C6A" w:rsidRDefault="00F2147F" w:rsidP="001E673A">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7573A5D9" w14:textId="77777777" w:rsidR="00F2147F" w:rsidRPr="00CF3C6A" w:rsidRDefault="00F2147F" w:rsidP="001E673A">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70AE6D14" w14:textId="77777777" w:rsidR="00F2147F" w:rsidRPr="00CF3C6A" w:rsidRDefault="00F2147F" w:rsidP="001E673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E9B886E" w14:textId="77777777" w:rsidR="00F2147F" w:rsidRPr="00CF3C6A" w:rsidRDefault="00F2147F" w:rsidP="001E673A">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FCDE104" w14:textId="77777777" w:rsidR="00F2147F" w:rsidRPr="00CF3C6A" w:rsidRDefault="00F2147F" w:rsidP="001E673A">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83E366F"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BB3451" w14:textId="77777777" w:rsidR="00F2147F" w:rsidRPr="00CF3C6A" w:rsidRDefault="00F2147F" w:rsidP="001E673A">
            <w:pPr>
              <w:pStyle w:val="TAL"/>
              <w:rPr>
                <w:lang w:eastAsia="zh-CN"/>
              </w:rPr>
            </w:pPr>
            <w:r w:rsidRPr="00CF3C6A">
              <w:rPr>
                <w:lang w:eastAsia="zh-CN"/>
              </w:rPr>
              <w:t>PC1(NOTE 1)</w:t>
            </w:r>
          </w:p>
          <w:p w14:paraId="79D2C1CB" w14:textId="77777777" w:rsidR="00F2147F" w:rsidRPr="00CF3C6A" w:rsidDel="00A82E82"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6175B2" w14:textId="77777777" w:rsidR="00F2147F" w:rsidRPr="00CF3C6A" w:rsidRDefault="00F2147F" w:rsidP="001E673A">
            <w:pPr>
              <w:pStyle w:val="TAL"/>
            </w:pPr>
          </w:p>
        </w:tc>
      </w:tr>
      <w:tr w:rsidR="00F2147F" w:rsidRPr="00CF3C6A" w14:paraId="39165DE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6EC81" w14:textId="77777777" w:rsidR="00F2147F" w:rsidRPr="00CF3C6A" w:rsidRDefault="00F2147F" w:rsidP="001E673A">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C1005" w14:textId="77777777" w:rsidR="00F2147F" w:rsidRPr="00CF3C6A" w:rsidRDefault="00F2147F" w:rsidP="001E673A">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0F4CA9"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FCB5C1"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D57618"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204D6A"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46950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100BE" w14:textId="77777777" w:rsidR="00F2147F" w:rsidRPr="00CF3C6A" w:rsidRDefault="00F2147F" w:rsidP="001E673A">
            <w:pPr>
              <w:pStyle w:val="TAL"/>
              <w:rPr>
                <w:b/>
              </w:rPr>
            </w:pPr>
          </w:p>
        </w:tc>
      </w:tr>
      <w:tr w:rsidR="00F2147F" w:rsidRPr="00CF3C6A" w14:paraId="5DEF1B3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1C46F3" w14:textId="77777777" w:rsidR="00F2147F" w:rsidRPr="00CF3C6A" w:rsidRDefault="00F2147F" w:rsidP="001E673A">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DA9353" w14:textId="77777777" w:rsidR="00F2147F" w:rsidRPr="00CF3C6A" w:rsidRDefault="00F2147F" w:rsidP="001E673A">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28FB8"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608B5F"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CF6300"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5C64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44C0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4EE19" w14:textId="77777777" w:rsidR="00F2147F" w:rsidRPr="00CF3C6A" w:rsidRDefault="00F2147F" w:rsidP="001E673A">
            <w:pPr>
              <w:pStyle w:val="TAL"/>
              <w:rPr>
                <w:b/>
              </w:rPr>
            </w:pPr>
          </w:p>
        </w:tc>
      </w:tr>
      <w:tr w:rsidR="00F2147F" w:rsidRPr="00CF3C6A" w14:paraId="7BDF72A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8F3B033" w14:textId="77777777" w:rsidR="00F2147F" w:rsidRPr="00CF3C6A" w:rsidRDefault="00F2147F" w:rsidP="001E673A">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7BB563D" w14:textId="77777777" w:rsidR="00F2147F" w:rsidRPr="00CF3C6A" w:rsidRDefault="00F2147F" w:rsidP="001E673A">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8E84776"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A69E3"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8CF225"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E3256A0"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320228" w14:textId="77777777" w:rsidR="00F2147F" w:rsidRPr="00CF3C6A" w:rsidRDefault="00F2147F" w:rsidP="001E673A">
            <w:pPr>
              <w:pStyle w:val="TAL"/>
            </w:pPr>
            <w:r w:rsidRPr="00CF3C6A">
              <w:t>PC1</w:t>
            </w:r>
          </w:p>
          <w:p w14:paraId="15897DB1"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6A7BBE0" w14:textId="77777777" w:rsidR="00F2147F" w:rsidRPr="00CF3C6A" w:rsidRDefault="00F2147F" w:rsidP="001E673A">
            <w:pPr>
              <w:pStyle w:val="TAL"/>
            </w:pPr>
          </w:p>
        </w:tc>
      </w:tr>
      <w:tr w:rsidR="00F2147F" w:rsidRPr="00CF3C6A" w14:paraId="3A416C9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3DD77E" w14:textId="77777777" w:rsidR="00F2147F" w:rsidRPr="00CF3C6A" w:rsidRDefault="00F2147F" w:rsidP="001E673A">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80D56A" w14:textId="77777777" w:rsidR="00F2147F" w:rsidRPr="00CF3C6A" w:rsidRDefault="00F2147F" w:rsidP="001E673A">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8818C6"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2B58E5"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FE116D"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EF39F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8FC1D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C8B1B" w14:textId="77777777" w:rsidR="00F2147F" w:rsidRPr="00CF3C6A" w:rsidRDefault="00F2147F" w:rsidP="001E673A">
            <w:pPr>
              <w:pStyle w:val="TAL"/>
              <w:rPr>
                <w:b/>
              </w:rPr>
            </w:pPr>
          </w:p>
        </w:tc>
      </w:tr>
      <w:tr w:rsidR="00F2147F" w:rsidRPr="00CF3C6A" w14:paraId="0D88744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EFB844" w14:textId="77777777" w:rsidR="00F2147F" w:rsidRPr="00CF3C6A" w:rsidRDefault="00F2147F" w:rsidP="001E673A">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7CF99E" w14:textId="77777777" w:rsidR="00F2147F" w:rsidRPr="00CF3C6A" w:rsidRDefault="00F2147F" w:rsidP="001E673A">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81186A"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925135"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4228A8"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1E9D0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B1A3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AA8A4D" w14:textId="77777777" w:rsidR="00F2147F" w:rsidRPr="00CF3C6A" w:rsidRDefault="00F2147F" w:rsidP="001E673A">
            <w:pPr>
              <w:pStyle w:val="TAL"/>
              <w:rPr>
                <w:b/>
              </w:rPr>
            </w:pPr>
          </w:p>
        </w:tc>
      </w:tr>
      <w:tr w:rsidR="00F2147F" w:rsidRPr="00CF3C6A" w14:paraId="4F3741B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E1AC7F" w14:textId="77777777" w:rsidR="00F2147F" w:rsidRPr="00CF3C6A" w:rsidRDefault="00F2147F" w:rsidP="001E673A">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A362C5" w14:textId="77777777" w:rsidR="00F2147F" w:rsidRPr="00CF3C6A" w:rsidRDefault="00F2147F" w:rsidP="001E673A">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10937" w14:textId="77777777" w:rsidR="00F2147F" w:rsidRPr="00CF3C6A" w:rsidRDefault="00F2147F" w:rsidP="001E673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B612B" w14:textId="77777777" w:rsidR="00F2147F" w:rsidRPr="00CF3C6A" w:rsidRDefault="00F2147F" w:rsidP="001E673A">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EB6E76" w14:textId="77777777" w:rsidR="00F2147F" w:rsidRPr="00CF3C6A" w:rsidRDefault="00F2147F" w:rsidP="001E673A">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F9756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1A4777" w14:textId="77777777" w:rsidR="00F2147F" w:rsidRPr="00CF3C6A" w:rsidRDefault="00F2147F" w:rsidP="001E673A">
            <w:pPr>
              <w:pStyle w:val="TAL"/>
              <w:rPr>
                <w:lang w:eastAsia="zh-CN"/>
              </w:rPr>
            </w:pPr>
            <w:r w:rsidRPr="00CF3C6A">
              <w:rPr>
                <w:lang w:eastAsia="zh-CN"/>
              </w:rPr>
              <w:t>PC1(NOTE 1)</w:t>
            </w:r>
          </w:p>
          <w:p w14:paraId="12345F8C"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4243FD" w14:textId="77777777" w:rsidR="00F2147F" w:rsidRPr="00CF3C6A" w:rsidRDefault="00F2147F" w:rsidP="001E673A">
            <w:pPr>
              <w:pStyle w:val="TAL"/>
              <w:rPr>
                <w:b/>
              </w:rPr>
            </w:pPr>
          </w:p>
        </w:tc>
      </w:tr>
      <w:tr w:rsidR="00F2147F" w:rsidRPr="00CF3C6A" w14:paraId="09E1BB4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E0C640" w14:textId="77777777" w:rsidR="00F2147F" w:rsidRPr="00CF3C6A" w:rsidRDefault="00F2147F" w:rsidP="001E673A">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2244A3" w14:textId="77777777" w:rsidR="00F2147F" w:rsidRPr="00CF3C6A" w:rsidRDefault="00F2147F" w:rsidP="001E673A">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014AF" w14:textId="77777777" w:rsidR="00F2147F" w:rsidRPr="00CF3C6A" w:rsidRDefault="00F2147F" w:rsidP="001E673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162D9B" w14:textId="77777777" w:rsidR="00F2147F" w:rsidRPr="00CF3C6A" w:rsidRDefault="00F2147F" w:rsidP="001E673A">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05758" w14:textId="77777777" w:rsidR="00F2147F" w:rsidRPr="00CF3C6A" w:rsidRDefault="00F2147F" w:rsidP="001E673A">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83A21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EEEF86" w14:textId="77777777" w:rsidR="00F2147F" w:rsidRPr="00CF3C6A" w:rsidRDefault="00F2147F" w:rsidP="001E673A">
            <w:pPr>
              <w:pStyle w:val="TAL"/>
              <w:rPr>
                <w:lang w:eastAsia="zh-CN"/>
              </w:rPr>
            </w:pPr>
            <w:r w:rsidRPr="00CF3C6A">
              <w:rPr>
                <w:lang w:eastAsia="zh-CN"/>
              </w:rPr>
              <w:t>PC1(NOTE 1)</w:t>
            </w:r>
          </w:p>
          <w:p w14:paraId="1967E257"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62E46B" w14:textId="77777777" w:rsidR="00F2147F" w:rsidRPr="00CF3C6A" w:rsidRDefault="00F2147F" w:rsidP="001E673A">
            <w:pPr>
              <w:pStyle w:val="TAL"/>
              <w:rPr>
                <w:b/>
              </w:rPr>
            </w:pPr>
          </w:p>
        </w:tc>
      </w:tr>
      <w:tr w:rsidR="00F2147F" w:rsidRPr="00CF3C6A" w14:paraId="1E8AD35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DA8DE7" w14:textId="77777777" w:rsidR="00F2147F" w:rsidRPr="00CF3C6A" w:rsidRDefault="00F2147F" w:rsidP="001E673A">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29B1A" w14:textId="77777777" w:rsidR="00F2147F" w:rsidRPr="00CF3C6A" w:rsidRDefault="00F2147F" w:rsidP="001E673A">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51986" w14:textId="77777777" w:rsidR="00F2147F" w:rsidRPr="00CF3C6A" w:rsidRDefault="00F2147F" w:rsidP="001E673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104CB" w14:textId="77777777" w:rsidR="00F2147F" w:rsidRPr="00CF3C6A" w:rsidRDefault="00F2147F" w:rsidP="001E673A">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91B4CA"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D18971"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288CC" w14:textId="77777777" w:rsidR="00F2147F" w:rsidRPr="00CF3C6A" w:rsidRDefault="00F2147F" w:rsidP="001E673A">
            <w:pPr>
              <w:pStyle w:val="TAL"/>
              <w:rPr>
                <w:lang w:eastAsia="zh-CN"/>
              </w:rPr>
            </w:pPr>
            <w:r w:rsidRPr="00CF3C6A">
              <w:rPr>
                <w:lang w:eastAsia="zh-CN"/>
              </w:rPr>
              <w:t>PC1(NOTE 1)</w:t>
            </w:r>
          </w:p>
          <w:p w14:paraId="7496BE4B"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0F2853" w14:textId="77777777" w:rsidR="00F2147F" w:rsidRPr="00CF3C6A" w:rsidRDefault="00F2147F" w:rsidP="001E673A">
            <w:pPr>
              <w:pStyle w:val="TAL"/>
              <w:rPr>
                <w:b/>
              </w:rPr>
            </w:pPr>
          </w:p>
        </w:tc>
      </w:tr>
      <w:tr w:rsidR="00F2147F" w:rsidRPr="00CF3C6A" w14:paraId="2B53C82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DA8C9E" w14:textId="77777777" w:rsidR="00F2147F" w:rsidRPr="00CF3C6A" w:rsidRDefault="00F2147F" w:rsidP="001E673A">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516556" w14:textId="77777777" w:rsidR="00F2147F" w:rsidRPr="00CF3C6A" w:rsidRDefault="00F2147F" w:rsidP="001E673A">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96937" w14:textId="77777777" w:rsidR="00F2147F" w:rsidRPr="00CF3C6A" w:rsidRDefault="00F2147F" w:rsidP="001E673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3615B4" w14:textId="77777777" w:rsidR="00F2147F" w:rsidRPr="00CF3C6A" w:rsidRDefault="00F2147F" w:rsidP="001E673A">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EB9978"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B6CD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63AF1DC" w14:textId="77777777" w:rsidR="00F2147F" w:rsidRPr="00CF3C6A" w:rsidRDefault="00F2147F" w:rsidP="001E673A">
            <w:pPr>
              <w:pStyle w:val="TAL"/>
              <w:rPr>
                <w:lang w:eastAsia="zh-CN"/>
              </w:rPr>
            </w:pPr>
            <w:r w:rsidRPr="00CF3C6A">
              <w:rPr>
                <w:lang w:eastAsia="zh-CN"/>
              </w:rPr>
              <w:t>PC1(NOTE 1)</w:t>
            </w:r>
          </w:p>
          <w:p w14:paraId="3E5D4D87"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740E42" w14:textId="77777777" w:rsidR="00F2147F" w:rsidRPr="00CF3C6A" w:rsidRDefault="00F2147F" w:rsidP="001E673A">
            <w:pPr>
              <w:pStyle w:val="TAL"/>
              <w:rPr>
                <w:b/>
              </w:rPr>
            </w:pPr>
          </w:p>
        </w:tc>
      </w:tr>
      <w:tr w:rsidR="00F2147F" w:rsidRPr="00CF3C6A" w14:paraId="7F2EA1C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8315EC6" w14:textId="77777777" w:rsidR="00F2147F" w:rsidRPr="00CF3C6A" w:rsidRDefault="00F2147F" w:rsidP="001E673A">
            <w:pPr>
              <w:pStyle w:val="TAL"/>
              <w:rPr>
                <w:lang w:eastAsia="zh-CN"/>
              </w:rPr>
            </w:pPr>
            <w:r w:rsidRPr="00CF3C6A">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90DA208" w14:textId="77777777" w:rsidR="00F2147F" w:rsidRPr="00CF3C6A" w:rsidRDefault="00F2147F" w:rsidP="001E673A">
            <w:pPr>
              <w:pStyle w:val="TAL"/>
              <w:rPr>
                <w:rFonts w:cs="Arial"/>
                <w:szCs w:val="24"/>
              </w:rPr>
            </w:pPr>
            <w:r w:rsidRPr="00CF3C6A">
              <w:rPr>
                <w:rFonts w:cs="Arial"/>
                <w:szCs w:val="24"/>
              </w:rPr>
              <w:t xml:space="preserve">NR SA FR2 Radio Link Monitoring Out-of-sync Test for </w:t>
            </w:r>
            <w:proofErr w:type="spellStart"/>
            <w:r w:rsidRPr="00CF3C6A">
              <w:rPr>
                <w:rFonts w:cs="Arial"/>
                <w:szCs w:val="24"/>
              </w:rPr>
              <w:t>PCell</w:t>
            </w:r>
            <w:proofErr w:type="spellEnd"/>
            <w:r w:rsidRPr="00CF3C6A">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B0DC70E"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A9A15C4" w14:textId="77777777" w:rsidR="00F2147F" w:rsidRPr="00CF3C6A" w:rsidRDefault="00F2147F" w:rsidP="001E673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7441C416" w14:textId="77777777" w:rsidR="00F2147F" w:rsidRPr="00CF3C6A" w:rsidRDefault="00F2147F" w:rsidP="001E673A">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1A0C6F90"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6A20AC9E" w14:textId="77777777" w:rsidR="00F2147F" w:rsidRPr="00CF3C6A" w:rsidRDefault="00F2147F" w:rsidP="001E673A">
            <w:pPr>
              <w:pStyle w:val="TAL"/>
              <w:rPr>
                <w:lang w:eastAsia="zh-CN"/>
              </w:rPr>
            </w:pPr>
            <w:r w:rsidRPr="00CF3C6A">
              <w:rPr>
                <w:lang w:eastAsia="zh-CN"/>
              </w:rPr>
              <w:t>PC1(NOTE 1)</w:t>
            </w:r>
          </w:p>
          <w:p w14:paraId="028B2A47"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E1A974" w14:textId="77777777" w:rsidR="00F2147F" w:rsidRPr="00CF3C6A" w:rsidRDefault="00F2147F" w:rsidP="001E673A">
            <w:pPr>
              <w:pStyle w:val="TAL"/>
            </w:pPr>
          </w:p>
        </w:tc>
      </w:tr>
      <w:tr w:rsidR="00F2147F" w:rsidRPr="00CF3C6A" w14:paraId="7B649BC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B024470" w14:textId="77777777" w:rsidR="00F2147F" w:rsidRPr="00CF3C6A" w:rsidRDefault="00F2147F" w:rsidP="001E673A">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108460A" w14:textId="77777777" w:rsidR="00F2147F" w:rsidRPr="00CF3C6A" w:rsidRDefault="00F2147F" w:rsidP="001E673A">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573E72B"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A7827ED" w14:textId="77777777" w:rsidR="00F2147F" w:rsidRPr="00CF3C6A" w:rsidRDefault="00F2147F" w:rsidP="001E673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0EA077A2" w14:textId="77777777" w:rsidR="00F2147F" w:rsidRPr="00CF3C6A" w:rsidRDefault="00F2147F" w:rsidP="001E673A">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3D1A2EBC"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307FB492" w14:textId="77777777" w:rsidR="00F2147F" w:rsidRPr="00CF3C6A" w:rsidRDefault="00F2147F" w:rsidP="001E673A">
            <w:pPr>
              <w:pStyle w:val="TAL"/>
              <w:rPr>
                <w:lang w:eastAsia="zh-CN"/>
              </w:rPr>
            </w:pPr>
            <w:r w:rsidRPr="00CF3C6A">
              <w:rPr>
                <w:lang w:eastAsia="zh-CN"/>
              </w:rPr>
              <w:t>PC1(NOTE 1)</w:t>
            </w:r>
          </w:p>
          <w:p w14:paraId="2E3F0973"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5A5466" w14:textId="77777777" w:rsidR="00F2147F" w:rsidRPr="00CF3C6A" w:rsidRDefault="00F2147F" w:rsidP="001E673A">
            <w:pPr>
              <w:pStyle w:val="TAL"/>
            </w:pPr>
          </w:p>
        </w:tc>
      </w:tr>
      <w:tr w:rsidR="00F2147F" w:rsidRPr="00CF3C6A" w14:paraId="5559747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DBA0401" w14:textId="77777777" w:rsidR="00F2147F" w:rsidRPr="00CF3C6A" w:rsidRDefault="00F2147F" w:rsidP="001E673A">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44387002" w14:textId="77777777" w:rsidR="00F2147F" w:rsidRPr="00CF3C6A" w:rsidRDefault="00F2147F" w:rsidP="001E673A">
            <w:pPr>
              <w:pStyle w:val="TAL"/>
              <w:rPr>
                <w:rFonts w:cs="Arial"/>
                <w:szCs w:val="24"/>
              </w:rPr>
            </w:pPr>
            <w:r w:rsidRPr="00CF3C6A">
              <w:rPr>
                <w:rFonts w:cs="Arial"/>
                <w:szCs w:val="24"/>
              </w:rPr>
              <w:t xml:space="preserve">NR SA FR2 Radio Link Monitoring Out-of-sync Test for FR2 </w:t>
            </w:r>
            <w:proofErr w:type="spellStart"/>
            <w:r w:rsidRPr="00CF3C6A">
              <w:rPr>
                <w:rFonts w:cs="Arial"/>
                <w:szCs w:val="24"/>
              </w:rPr>
              <w:t>PCell</w:t>
            </w:r>
            <w:proofErr w:type="spellEnd"/>
            <w:r w:rsidRPr="00CF3C6A">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2DC7CE"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5703D4" w14:textId="77777777" w:rsidR="00F2147F" w:rsidRPr="00CF3C6A" w:rsidRDefault="00F2147F" w:rsidP="001E673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443A9543" w14:textId="77777777" w:rsidR="00F2147F" w:rsidRPr="00CF3C6A" w:rsidRDefault="00F2147F" w:rsidP="001E673A">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7CFC7D"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3EF1662" w14:textId="77777777" w:rsidR="00F2147F" w:rsidRPr="00CF3C6A" w:rsidRDefault="00F2147F" w:rsidP="001E673A">
            <w:pPr>
              <w:pStyle w:val="TAL"/>
              <w:rPr>
                <w:lang w:eastAsia="zh-CN"/>
              </w:rPr>
            </w:pPr>
            <w:r w:rsidRPr="00CF3C6A">
              <w:rPr>
                <w:lang w:eastAsia="zh-CN"/>
              </w:rPr>
              <w:t>PC1(NOTE 1)</w:t>
            </w:r>
          </w:p>
          <w:p w14:paraId="163A98AD"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FFEDFA" w14:textId="77777777" w:rsidR="00F2147F" w:rsidRPr="00CF3C6A" w:rsidRDefault="00F2147F" w:rsidP="001E673A">
            <w:pPr>
              <w:pStyle w:val="TAL"/>
            </w:pPr>
          </w:p>
        </w:tc>
      </w:tr>
      <w:tr w:rsidR="00F2147F" w:rsidRPr="00CF3C6A" w14:paraId="4767D72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3D53771" w14:textId="77777777" w:rsidR="00F2147F" w:rsidRPr="00CF3C6A" w:rsidRDefault="00F2147F" w:rsidP="001E673A">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5BCD7D3" w14:textId="77777777" w:rsidR="00F2147F" w:rsidRPr="00CF3C6A" w:rsidRDefault="00F2147F" w:rsidP="001E673A">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B0711A"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3EFB5CE" w14:textId="77777777" w:rsidR="00F2147F" w:rsidRPr="00CF3C6A" w:rsidRDefault="00F2147F" w:rsidP="001E673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7E1E84FC" w14:textId="77777777" w:rsidR="00F2147F" w:rsidRPr="00CF3C6A" w:rsidRDefault="00F2147F" w:rsidP="001E673A">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E0BFFD"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0324446" w14:textId="77777777" w:rsidR="00F2147F" w:rsidRPr="00CF3C6A" w:rsidRDefault="00F2147F" w:rsidP="001E673A">
            <w:pPr>
              <w:pStyle w:val="TAL"/>
              <w:rPr>
                <w:lang w:eastAsia="zh-CN"/>
              </w:rPr>
            </w:pPr>
            <w:r w:rsidRPr="00CF3C6A">
              <w:rPr>
                <w:lang w:eastAsia="zh-CN"/>
              </w:rPr>
              <w:t>PC1(NOTE 1)</w:t>
            </w:r>
          </w:p>
          <w:p w14:paraId="7371F28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72926A" w14:textId="77777777" w:rsidR="00F2147F" w:rsidRPr="00CF3C6A" w:rsidRDefault="00F2147F" w:rsidP="001E673A">
            <w:pPr>
              <w:pStyle w:val="TAL"/>
            </w:pPr>
          </w:p>
        </w:tc>
      </w:tr>
      <w:tr w:rsidR="00F2147F" w:rsidRPr="00CF3C6A" w14:paraId="008191E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5B4F91B" w14:textId="77777777" w:rsidR="00F2147F" w:rsidRPr="00CF3C6A" w:rsidRDefault="00F2147F" w:rsidP="001E673A">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C58522" w14:textId="77777777" w:rsidR="00F2147F" w:rsidRPr="00CF3C6A" w:rsidRDefault="00F2147F" w:rsidP="001E673A">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6913ACC"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898EF5" w14:textId="77777777" w:rsidR="00F2147F" w:rsidRPr="00CF3C6A" w:rsidRDefault="00F2147F" w:rsidP="001E673A">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543E2797" w14:textId="77777777" w:rsidR="00F2147F" w:rsidRPr="00CF3C6A" w:rsidRDefault="00F2147F" w:rsidP="001E673A">
            <w:pPr>
              <w:pStyle w:val="TAL"/>
            </w:pPr>
            <w:r w:rsidRPr="00CF3C6A">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6F81BCD8"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36A75F" w14:textId="77777777" w:rsidR="00F2147F" w:rsidRPr="00CF3C6A" w:rsidRDefault="00F2147F" w:rsidP="001E673A">
            <w:pPr>
              <w:pStyle w:val="TAL"/>
              <w:rPr>
                <w:lang w:eastAsia="zh-CN"/>
              </w:rPr>
            </w:pPr>
            <w:r w:rsidRPr="00CF3C6A">
              <w:rPr>
                <w:lang w:eastAsia="zh-CN"/>
              </w:rPr>
              <w:t>PC1(NOTE 1)</w:t>
            </w:r>
          </w:p>
          <w:p w14:paraId="4EBFDFEC"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FE369A" w14:textId="77777777" w:rsidR="00F2147F" w:rsidRPr="00CF3C6A" w:rsidRDefault="00F2147F" w:rsidP="001E673A">
            <w:pPr>
              <w:pStyle w:val="TAL"/>
            </w:pPr>
          </w:p>
        </w:tc>
      </w:tr>
      <w:tr w:rsidR="00F2147F" w:rsidRPr="00CF3C6A" w14:paraId="6ED8B86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C82517" w14:textId="77777777" w:rsidR="00F2147F" w:rsidRPr="00CF3C6A" w:rsidRDefault="00F2147F" w:rsidP="001E673A">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439DB9" w14:textId="77777777" w:rsidR="00F2147F" w:rsidRPr="00CF3C6A" w:rsidRDefault="00F2147F" w:rsidP="001E673A">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06BAA6"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3573D"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665F9"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A2DEB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80CB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CC5AF" w14:textId="77777777" w:rsidR="00F2147F" w:rsidRPr="00CF3C6A" w:rsidRDefault="00F2147F" w:rsidP="001E673A">
            <w:pPr>
              <w:pStyle w:val="TAL"/>
              <w:rPr>
                <w:b/>
              </w:rPr>
            </w:pPr>
          </w:p>
        </w:tc>
      </w:tr>
      <w:tr w:rsidR="00F2147F" w:rsidRPr="00CF3C6A" w14:paraId="576A12C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B27C5A7" w14:textId="77777777" w:rsidR="00F2147F" w:rsidRPr="00CF3C6A" w:rsidRDefault="00F2147F" w:rsidP="001E673A">
            <w:pPr>
              <w:pStyle w:val="TAL"/>
              <w:rPr>
                <w:bCs/>
              </w:rPr>
            </w:pPr>
            <w:r w:rsidRPr="00CF3C6A">
              <w:rPr>
                <w:lang w:eastAsia="zh-CN"/>
              </w:rPr>
              <w:lastRenderedPageBreak/>
              <w:t>7.5.2.1</w:t>
            </w:r>
          </w:p>
        </w:tc>
        <w:tc>
          <w:tcPr>
            <w:tcW w:w="4428" w:type="dxa"/>
            <w:tcBorders>
              <w:top w:val="single" w:sz="4" w:space="0" w:color="auto"/>
              <w:left w:val="single" w:sz="4" w:space="0" w:color="auto"/>
              <w:bottom w:val="single" w:sz="4" w:space="0" w:color="auto"/>
              <w:right w:val="single" w:sz="4" w:space="0" w:color="auto"/>
            </w:tcBorders>
            <w:hideMark/>
          </w:tcPr>
          <w:p w14:paraId="0FD656FC" w14:textId="77777777" w:rsidR="00F2147F" w:rsidRPr="00CF3C6A" w:rsidRDefault="00F2147F" w:rsidP="001E673A">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CD3C7AE"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A038A6" w14:textId="77777777" w:rsidR="00F2147F" w:rsidRPr="00CF3C6A" w:rsidRDefault="00F2147F" w:rsidP="001E673A">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4AA1B5C" w14:textId="77777777" w:rsidR="00F2147F" w:rsidRPr="00CF3C6A" w:rsidRDefault="00F2147F" w:rsidP="001E673A">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CE87735"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31FD7B" w14:textId="77777777" w:rsidR="00F2147F" w:rsidRPr="00CF3C6A" w:rsidRDefault="00F2147F" w:rsidP="001E673A">
            <w:pPr>
              <w:pStyle w:val="TAL"/>
              <w:rPr>
                <w:lang w:eastAsia="zh-CN"/>
              </w:rPr>
            </w:pPr>
            <w:r w:rsidRPr="00CF3C6A">
              <w:rPr>
                <w:lang w:eastAsia="zh-CN"/>
              </w:rPr>
              <w:t>PC1(NOTE 1)</w:t>
            </w:r>
          </w:p>
          <w:p w14:paraId="51D6074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E17C4B" w14:textId="77777777" w:rsidR="00F2147F" w:rsidRPr="00CF3C6A" w:rsidRDefault="00F2147F" w:rsidP="001E673A">
            <w:pPr>
              <w:pStyle w:val="TAL"/>
            </w:pPr>
          </w:p>
        </w:tc>
      </w:tr>
      <w:tr w:rsidR="00F2147F" w:rsidRPr="00CF3C6A" w14:paraId="110C66D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5E30DC" w14:textId="77777777" w:rsidR="00F2147F" w:rsidRPr="00CF3C6A" w:rsidRDefault="00F2147F" w:rsidP="001E673A">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52AFD" w14:textId="77777777" w:rsidR="00F2147F" w:rsidRPr="00CF3C6A" w:rsidRDefault="00F2147F" w:rsidP="001E673A">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CECED4"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16739"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419EC6"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74B3B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F96F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EFB556" w14:textId="77777777" w:rsidR="00F2147F" w:rsidRPr="00CF3C6A" w:rsidRDefault="00F2147F" w:rsidP="001E673A">
            <w:pPr>
              <w:pStyle w:val="TAL"/>
              <w:rPr>
                <w:b/>
              </w:rPr>
            </w:pPr>
          </w:p>
        </w:tc>
      </w:tr>
      <w:tr w:rsidR="00F2147F" w:rsidRPr="00CF3C6A" w14:paraId="1DBB288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23D2A565" w14:textId="77777777" w:rsidR="00F2147F" w:rsidRPr="00CF3C6A" w:rsidRDefault="00F2147F" w:rsidP="001E673A">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631FD241" w14:textId="77777777" w:rsidR="00F2147F" w:rsidRPr="00CF3C6A" w:rsidRDefault="00F2147F" w:rsidP="001E673A">
            <w:pPr>
              <w:pStyle w:val="TAL"/>
              <w:rPr>
                <w:lang w:eastAsia="zh-CN"/>
              </w:rPr>
            </w:pPr>
            <w:r w:rsidRPr="00CF3C6A">
              <w:t xml:space="preserve">NR SA FR2-FR2 intra-band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6D1FB27" w14:textId="77777777" w:rsidR="00F2147F" w:rsidRPr="00CF3C6A" w:rsidRDefault="00F2147F" w:rsidP="001E673A">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9CE474" w14:textId="77777777" w:rsidR="00F2147F" w:rsidRPr="00CF3C6A" w:rsidRDefault="00F2147F" w:rsidP="001E673A">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DF51573" w14:textId="77777777" w:rsidR="00F2147F" w:rsidRPr="00CF3C6A" w:rsidRDefault="00F2147F" w:rsidP="001E673A">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44B86B"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6399F8" w14:textId="77777777" w:rsidR="00F2147F" w:rsidRPr="00CF3C6A" w:rsidRDefault="00F2147F" w:rsidP="001E673A">
            <w:pPr>
              <w:pStyle w:val="TAL"/>
              <w:rPr>
                <w:lang w:eastAsia="zh-CN"/>
              </w:rPr>
            </w:pPr>
            <w:r w:rsidRPr="00CF3C6A">
              <w:rPr>
                <w:lang w:eastAsia="zh-CN"/>
              </w:rPr>
              <w:t>PC1(NOTE 1)</w:t>
            </w:r>
          </w:p>
          <w:p w14:paraId="1116824F"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791C18E" w14:textId="77777777" w:rsidR="00F2147F" w:rsidRPr="00CF3C6A" w:rsidRDefault="00F2147F" w:rsidP="001E673A">
            <w:pPr>
              <w:pStyle w:val="TAL"/>
            </w:pPr>
          </w:p>
        </w:tc>
      </w:tr>
      <w:tr w:rsidR="00F2147F" w:rsidRPr="00CF3C6A" w14:paraId="0BC5ADE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00F5309" w14:textId="77777777" w:rsidR="00F2147F" w:rsidRPr="00CF3C6A" w:rsidRDefault="00F2147F" w:rsidP="001E673A">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56F14162" w14:textId="77777777" w:rsidR="00F2147F" w:rsidRPr="00CF3C6A" w:rsidRDefault="00F2147F" w:rsidP="001E673A">
            <w:pPr>
              <w:pStyle w:val="TAL"/>
              <w:rPr>
                <w:lang w:eastAsia="zh-CN"/>
              </w:rPr>
            </w:pPr>
            <w:r w:rsidRPr="00CF3C6A">
              <w:t xml:space="preserve">NR SA FR1-FR2 inter-band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0662087"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FA78F0" w14:textId="77777777" w:rsidR="00F2147F" w:rsidRPr="00CF3C6A" w:rsidRDefault="00F2147F" w:rsidP="001E673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FE7B3C" w14:textId="77777777" w:rsidR="00F2147F" w:rsidRPr="00CF3C6A" w:rsidRDefault="00F2147F" w:rsidP="001E673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CCA922D"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56990C" w14:textId="77777777" w:rsidR="00F2147F" w:rsidRPr="00CF3C6A" w:rsidRDefault="00F2147F" w:rsidP="001E673A">
            <w:pPr>
              <w:pStyle w:val="TAL"/>
              <w:rPr>
                <w:lang w:eastAsia="zh-CN"/>
              </w:rPr>
            </w:pPr>
            <w:r w:rsidRPr="00CF3C6A">
              <w:rPr>
                <w:lang w:eastAsia="zh-CN"/>
              </w:rPr>
              <w:t>PC1(NOTE 1)</w:t>
            </w:r>
          </w:p>
          <w:p w14:paraId="6F3A2CE2"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D8DDE7" w14:textId="77777777" w:rsidR="00F2147F" w:rsidRPr="00CF3C6A" w:rsidRDefault="00F2147F" w:rsidP="001E673A">
            <w:pPr>
              <w:pStyle w:val="TAL"/>
            </w:pPr>
          </w:p>
        </w:tc>
      </w:tr>
      <w:tr w:rsidR="00F2147F" w:rsidRPr="00CF3C6A" w14:paraId="01E9E1C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9AC44BD" w14:textId="77777777" w:rsidR="00F2147F" w:rsidRPr="00CF3C6A" w:rsidRDefault="00F2147F" w:rsidP="001E673A">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20D5E2C0" w14:textId="77777777" w:rsidR="00F2147F" w:rsidRPr="00CF3C6A" w:rsidRDefault="00F2147F" w:rsidP="001E673A">
            <w:pPr>
              <w:pStyle w:val="TAL"/>
            </w:pPr>
            <w:proofErr w:type="spellStart"/>
            <w:r w:rsidRPr="00CF3C6A">
              <w:t>SCell</w:t>
            </w:r>
            <w:proofErr w:type="spellEnd"/>
            <w:r w:rsidRPr="00CF3C6A">
              <w:t xml:space="preserve"> Activation and deactivation </w:t>
            </w:r>
            <w:r w:rsidRPr="00CF3C6A">
              <w:rPr>
                <w:lang w:eastAsia="zh-CN"/>
              </w:rPr>
              <w:t>for</w:t>
            </w:r>
            <w:r w:rsidRPr="00CF3C6A">
              <w:t xml:space="preserve"> </w:t>
            </w:r>
            <w:proofErr w:type="spellStart"/>
            <w:r w:rsidRPr="00CF3C6A">
              <w:t>SCell</w:t>
            </w:r>
            <w:proofErr w:type="spellEnd"/>
            <w:r w:rsidRPr="00CF3C6A">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8689C4B"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tcPr>
          <w:p w14:paraId="7040BA17" w14:textId="77777777" w:rsidR="00F2147F" w:rsidRPr="00CF3C6A" w:rsidRDefault="00F2147F" w:rsidP="001E673A">
            <w:pPr>
              <w:pStyle w:val="TAL"/>
            </w:pPr>
            <w:r w:rsidRPr="00CF3C6A">
              <w:t>C031c</w:t>
            </w:r>
          </w:p>
        </w:tc>
        <w:tc>
          <w:tcPr>
            <w:tcW w:w="3136" w:type="dxa"/>
            <w:tcBorders>
              <w:top w:val="single" w:sz="4" w:space="0" w:color="auto"/>
              <w:left w:val="single" w:sz="4" w:space="0" w:color="auto"/>
              <w:bottom w:val="single" w:sz="4" w:space="0" w:color="auto"/>
              <w:right w:val="single" w:sz="4" w:space="0" w:color="auto"/>
            </w:tcBorders>
          </w:tcPr>
          <w:p w14:paraId="7E30042E" w14:textId="77777777" w:rsidR="00F2147F" w:rsidRPr="00CF3C6A" w:rsidRDefault="00F2147F" w:rsidP="001E673A">
            <w:pPr>
              <w:pStyle w:val="TAL"/>
            </w:pPr>
            <w:bookmarkStart w:id="12" w:name="_Hlk132875983"/>
            <w:r w:rsidRPr="00CF3C6A">
              <w:rPr>
                <w:lang w:eastAsia="zh-CN"/>
              </w:rPr>
              <w:t>UEs supporting 5GS NR SA FR2</w:t>
            </w:r>
            <w:r w:rsidRPr="00CF3C6A">
              <w:t xml:space="preserve"> and 2DL CA in NR</w:t>
            </w:r>
            <w:bookmarkEnd w:id="12"/>
          </w:p>
        </w:tc>
        <w:tc>
          <w:tcPr>
            <w:tcW w:w="1969" w:type="dxa"/>
            <w:tcBorders>
              <w:top w:val="single" w:sz="4" w:space="0" w:color="auto"/>
              <w:left w:val="single" w:sz="4" w:space="0" w:color="auto"/>
              <w:bottom w:val="single" w:sz="4" w:space="0" w:color="auto"/>
              <w:right w:val="single" w:sz="4" w:space="0" w:color="auto"/>
            </w:tcBorders>
          </w:tcPr>
          <w:p w14:paraId="131D546C"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673C6283" w14:textId="77777777" w:rsidR="00F2147F" w:rsidRPr="00CF3C6A" w:rsidRDefault="00F2147F" w:rsidP="001E673A">
            <w:pPr>
              <w:pStyle w:val="TAL"/>
              <w:rPr>
                <w:lang w:eastAsia="zh-CN"/>
              </w:rPr>
            </w:pPr>
            <w:r w:rsidRPr="00CF3C6A">
              <w:rPr>
                <w:lang w:eastAsia="zh-CN"/>
              </w:rPr>
              <w:t>PC1(NOTE 1)</w:t>
            </w:r>
          </w:p>
          <w:p w14:paraId="129C2D09"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7865E6" w14:textId="77777777" w:rsidR="00F2147F" w:rsidRPr="00CF3C6A" w:rsidRDefault="00F2147F" w:rsidP="001E673A">
            <w:pPr>
              <w:pStyle w:val="TAL"/>
            </w:pPr>
          </w:p>
        </w:tc>
      </w:tr>
      <w:tr w:rsidR="00F2147F" w:rsidRPr="00CF3C6A" w14:paraId="4C9AC3B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48846A0" w14:textId="77777777" w:rsidR="00F2147F" w:rsidRPr="00CF3C6A" w:rsidRDefault="00F2147F" w:rsidP="001E673A">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B0A10BC" w14:textId="77777777" w:rsidR="00F2147F" w:rsidRPr="00CF3C6A" w:rsidRDefault="00F2147F" w:rsidP="001E673A">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C30FE5D" w14:textId="77777777" w:rsidR="00F2147F" w:rsidRPr="00CF3C6A" w:rsidRDefault="00F2147F" w:rsidP="001E673A">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9B0D14" w14:textId="77777777" w:rsidR="00F2147F" w:rsidRPr="00CF3C6A" w:rsidRDefault="00F2147F" w:rsidP="001E673A">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D518331" w14:textId="77777777" w:rsidR="00F2147F" w:rsidRPr="00CF3C6A" w:rsidRDefault="00F2147F" w:rsidP="001E673A">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22E137"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26E2E8" w14:textId="77777777" w:rsidR="00F2147F" w:rsidRPr="00CF3C6A" w:rsidRDefault="00F2147F" w:rsidP="001E673A">
            <w:pPr>
              <w:pStyle w:val="TAL"/>
              <w:rPr>
                <w:lang w:eastAsia="zh-CN"/>
              </w:rPr>
            </w:pPr>
            <w:r w:rsidRPr="00CF3C6A">
              <w:rPr>
                <w:lang w:eastAsia="zh-CN"/>
              </w:rPr>
              <w:t>PC1(NOTE 1)</w:t>
            </w:r>
          </w:p>
          <w:p w14:paraId="52DBB5B9"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D75312" w14:textId="77777777" w:rsidR="00F2147F" w:rsidRPr="00CF3C6A" w:rsidRDefault="00F2147F" w:rsidP="001E673A">
            <w:pPr>
              <w:pStyle w:val="TAL"/>
              <w:rPr>
                <w:lang w:eastAsia="fr-FR"/>
              </w:rPr>
            </w:pPr>
          </w:p>
        </w:tc>
      </w:tr>
      <w:tr w:rsidR="00F2147F" w:rsidRPr="00CF3C6A" w14:paraId="5AADBBF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85305B7" w14:textId="77777777" w:rsidR="00F2147F" w:rsidRPr="00CF3C6A" w:rsidRDefault="00F2147F" w:rsidP="001E673A">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40F2D33" w14:textId="77777777" w:rsidR="00F2147F" w:rsidRPr="00CF3C6A" w:rsidRDefault="00F2147F" w:rsidP="001E673A">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545D0B2" w14:textId="77777777" w:rsidR="00F2147F" w:rsidRPr="00CF3C6A" w:rsidRDefault="00F2147F" w:rsidP="001E673A">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642E55" w14:textId="77777777" w:rsidR="00F2147F" w:rsidRPr="00CF3C6A" w:rsidRDefault="00F2147F" w:rsidP="001E673A">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8523B6A" w14:textId="77777777" w:rsidR="00F2147F" w:rsidRPr="00CF3C6A" w:rsidRDefault="00F2147F" w:rsidP="001E673A">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5BDFE64"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D5149A" w14:textId="77777777" w:rsidR="00F2147F" w:rsidRPr="00CF3C6A" w:rsidRDefault="00F2147F" w:rsidP="001E673A">
            <w:pPr>
              <w:pStyle w:val="TAL"/>
              <w:rPr>
                <w:lang w:eastAsia="zh-CN"/>
              </w:rPr>
            </w:pPr>
            <w:r w:rsidRPr="00CF3C6A">
              <w:rPr>
                <w:lang w:eastAsia="zh-CN"/>
              </w:rPr>
              <w:t>PC1(NOTE 1)</w:t>
            </w:r>
          </w:p>
          <w:p w14:paraId="7D841C5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40A2AE" w14:textId="77777777" w:rsidR="00F2147F" w:rsidRPr="00CF3C6A" w:rsidRDefault="00F2147F" w:rsidP="001E673A">
            <w:pPr>
              <w:pStyle w:val="TAL"/>
              <w:rPr>
                <w:lang w:eastAsia="fr-FR"/>
              </w:rPr>
            </w:pPr>
          </w:p>
        </w:tc>
      </w:tr>
      <w:tr w:rsidR="00F2147F" w:rsidRPr="00CF3C6A" w14:paraId="52E3D14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610A289" w14:textId="77777777" w:rsidR="00F2147F" w:rsidRPr="00CF3C6A" w:rsidRDefault="00F2147F" w:rsidP="001E673A">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57383743" w14:textId="77777777" w:rsidR="00F2147F" w:rsidRPr="00CF3C6A" w:rsidRDefault="00F2147F" w:rsidP="001E673A">
            <w:pPr>
              <w:pStyle w:val="TAL"/>
              <w:rPr>
                <w:lang w:eastAsia="fr-FR"/>
              </w:rPr>
            </w:pPr>
            <w:r w:rsidRPr="00CF3C6A">
              <w:rPr>
                <w:lang w:eastAsia="fr-FR"/>
              </w:rPr>
              <w:t xml:space="preserve">NR SA FR2 </w:t>
            </w:r>
            <w:proofErr w:type="spellStart"/>
            <w:r w:rsidRPr="00CF3C6A">
              <w:t>SCell</w:t>
            </w:r>
            <w:proofErr w:type="spellEnd"/>
            <w:r w:rsidRPr="00CF3C6A">
              <w:t xml:space="preserve"> Activation </w:t>
            </w:r>
            <w:r w:rsidRPr="00CF3C6A">
              <w:rPr>
                <w:lang w:eastAsia="zh-CN"/>
              </w:rPr>
              <w:t>for</w:t>
            </w:r>
            <w:r w:rsidRPr="00CF3C6A">
              <w:t xml:space="preserve"> </w:t>
            </w:r>
            <w:proofErr w:type="spellStart"/>
            <w:r w:rsidRPr="00CF3C6A">
              <w:t>SCell</w:t>
            </w:r>
            <w:proofErr w:type="spellEnd"/>
            <w:r w:rsidRPr="00CF3C6A">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22ACE8D9" w14:textId="77777777" w:rsidR="00F2147F" w:rsidRPr="00CF3C6A" w:rsidRDefault="00F2147F" w:rsidP="001E673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6D88B3" w14:textId="77777777" w:rsidR="00F2147F" w:rsidRPr="00CF3C6A" w:rsidRDefault="00F2147F" w:rsidP="001E673A">
            <w:pPr>
              <w:pStyle w:val="TAL"/>
              <w:rPr>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B2219E3" w14:textId="77777777" w:rsidR="00F2147F" w:rsidRPr="00CF3C6A" w:rsidRDefault="00F2147F" w:rsidP="001E673A">
            <w:pPr>
              <w:pStyle w:val="TAL"/>
              <w:rPr>
                <w:lang w:eastAsia="zh-CN"/>
              </w:rPr>
            </w:pPr>
            <w:r w:rsidRPr="00CF3C6A">
              <w:rPr>
                <w:lang w:eastAsia="zh-CN"/>
              </w:rPr>
              <w:t xml:space="preserve">UEs supporting 5GS NR SA intra-band FR2 and 2DL CA in NR and fast </w:t>
            </w:r>
            <w:proofErr w:type="spellStart"/>
            <w:r w:rsidRPr="00CF3C6A">
              <w:rPr>
                <w:lang w:eastAsia="zh-CN"/>
              </w:rPr>
              <w:t>SCell</w:t>
            </w:r>
            <w:proofErr w:type="spellEnd"/>
            <w:r w:rsidRPr="00CF3C6A">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647F1A8" w14:textId="77777777" w:rsidR="00F2147F" w:rsidRPr="00CF3C6A" w:rsidRDefault="00F2147F" w:rsidP="001E673A">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10E8BDB" w14:textId="77777777" w:rsidR="00F2147F" w:rsidRPr="00CF3C6A" w:rsidRDefault="00F2147F" w:rsidP="001E673A">
            <w:pPr>
              <w:pStyle w:val="TAL"/>
              <w:rPr>
                <w:lang w:eastAsia="zh-CN"/>
              </w:rPr>
            </w:pPr>
            <w:r w:rsidRPr="00CF3C6A">
              <w:rPr>
                <w:lang w:eastAsia="zh-CN"/>
              </w:rPr>
              <w:t>PC1(NOTE 1)</w:t>
            </w:r>
          </w:p>
          <w:p w14:paraId="46181185" w14:textId="77777777" w:rsidR="00F2147F" w:rsidRPr="00CF3C6A" w:rsidRDefault="00F2147F" w:rsidP="001E673A">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6507AA" w14:textId="77777777" w:rsidR="00F2147F" w:rsidRPr="00CF3C6A" w:rsidRDefault="00F2147F" w:rsidP="001E673A">
            <w:pPr>
              <w:pStyle w:val="TAL"/>
              <w:rPr>
                <w:lang w:eastAsia="fr-FR"/>
              </w:rPr>
            </w:pPr>
          </w:p>
        </w:tc>
      </w:tr>
      <w:tr w:rsidR="00F2147F" w:rsidRPr="00CF3C6A" w14:paraId="7088EF7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8DFBC47" w14:textId="77777777" w:rsidR="00F2147F" w:rsidRPr="00CF3C6A" w:rsidRDefault="00F2147F" w:rsidP="001E673A">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0A46A778" w14:textId="77777777" w:rsidR="00F2147F" w:rsidRPr="00CF3C6A" w:rsidRDefault="00F2147F" w:rsidP="001E673A">
            <w:pPr>
              <w:pStyle w:val="TAL"/>
              <w:rPr>
                <w:lang w:eastAsia="fr-FR"/>
              </w:rPr>
            </w:pPr>
            <w:r w:rsidRPr="00CF3C6A">
              <w:rPr>
                <w:lang w:eastAsia="fr-FR"/>
              </w:rPr>
              <w:t xml:space="preserve">NR SA FR2 </w:t>
            </w:r>
            <w:proofErr w:type="spellStart"/>
            <w:r w:rsidRPr="00CF3C6A">
              <w:rPr>
                <w:lang w:eastAsia="fr-FR"/>
              </w:rPr>
              <w:t>SCell</w:t>
            </w:r>
            <w:proofErr w:type="spellEnd"/>
            <w:r w:rsidRPr="00CF3C6A">
              <w:rPr>
                <w:lang w:eastAsia="fr-FR"/>
              </w:rPr>
              <w:t xml:space="preserve"> Activation for known </w:t>
            </w:r>
            <w:proofErr w:type="spellStart"/>
            <w:r w:rsidRPr="00CF3C6A">
              <w:rPr>
                <w:lang w:eastAsia="fr-FR"/>
              </w:rPr>
              <w:t>SCell</w:t>
            </w:r>
            <w:proofErr w:type="spellEnd"/>
            <w:r w:rsidRPr="00CF3C6A">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5393587F" w14:textId="77777777" w:rsidR="00F2147F" w:rsidRPr="00CF3C6A" w:rsidRDefault="00F2147F" w:rsidP="001E673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B6D8ED" w14:textId="77777777" w:rsidR="00F2147F" w:rsidRPr="00CF3C6A" w:rsidRDefault="00F2147F" w:rsidP="001E673A">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FACDF4E" w14:textId="77777777" w:rsidR="00F2147F" w:rsidRPr="00CF3C6A" w:rsidRDefault="00F2147F" w:rsidP="001E673A">
            <w:pPr>
              <w:pStyle w:val="TAL"/>
              <w:rPr>
                <w:lang w:eastAsia="zh-CN"/>
              </w:rPr>
            </w:pPr>
            <w:r w:rsidRPr="00CF3C6A">
              <w:rPr>
                <w:lang w:eastAsia="zh-CN"/>
              </w:rPr>
              <w:t xml:space="preserve">UEs supporting 5GS NR SA inter-band FR2 and 2DL CA in NR and fast </w:t>
            </w:r>
            <w:proofErr w:type="spellStart"/>
            <w:r w:rsidRPr="00CF3C6A">
              <w:rPr>
                <w:lang w:eastAsia="zh-CN"/>
              </w:rPr>
              <w:t>SCell</w:t>
            </w:r>
            <w:proofErr w:type="spellEnd"/>
            <w:r w:rsidRPr="00CF3C6A">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5FF79B1" w14:textId="77777777" w:rsidR="00F2147F" w:rsidRPr="00CF3C6A" w:rsidRDefault="00F2147F" w:rsidP="001E673A">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4EC6AA6" w14:textId="77777777" w:rsidR="00F2147F" w:rsidRPr="00CF3C6A" w:rsidRDefault="00F2147F" w:rsidP="001E673A">
            <w:pPr>
              <w:pStyle w:val="TAL"/>
              <w:rPr>
                <w:lang w:eastAsia="zh-CN"/>
              </w:rPr>
            </w:pPr>
            <w:r w:rsidRPr="00CF3C6A">
              <w:rPr>
                <w:lang w:eastAsia="zh-CN"/>
              </w:rPr>
              <w:t>PC1(NOTE 1)</w:t>
            </w:r>
          </w:p>
          <w:p w14:paraId="4CC412A2" w14:textId="77777777" w:rsidR="00F2147F" w:rsidRPr="00CF3C6A" w:rsidRDefault="00F2147F" w:rsidP="001E673A">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0BB0C3" w14:textId="77777777" w:rsidR="00F2147F" w:rsidRPr="00CF3C6A" w:rsidRDefault="00F2147F" w:rsidP="001E673A">
            <w:pPr>
              <w:pStyle w:val="TAL"/>
              <w:rPr>
                <w:lang w:eastAsia="fr-FR"/>
              </w:rPr>
            </w:pPr>
          </w:p>
        </w:tc>
      </w:tr>
      <w:tr w:rsidR="00F2147F" w:rsidRPr="00CF3C6A" w14:paraId="23B5599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58BFFD" w14:textId="77777777" w:rsidR="00F2147F" w:rsidRPr="00CF3C6A" w:rsidRDefault="00F2147F" w:rsidP="001E673A">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CA39A1" w14:textId="77777777" w:rsidR="00F2147F" w:rsidRPr="00CF3C6A" w:rsidRDefault="00F2147F" w:rsidP="001E673A">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1C4D5"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B8F638"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AB030"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D6063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9519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BA6A7" w14:textId="77777777" w:rsidR="00F2147F" w:rsidRPr="00CF3C6A" w:rsidRDefault="00F2147F" w:rsidP="001E673A">
            <w:pPr>
              <w:pStyle w:val="TAL"/>
              <w:rPr>
                <w:b/>
              </w:rPr>
            </w:pPr>
          </w:p>
        </w:tc>
      </w:tr>
      <w:tr w:rsidR="00F2147F" w:rsidRPr="00CF3C6A" w14:paraId="7274A17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F3AD8AF" w14:textId="77777777" w:rsidR="00F2147F" w:rsidRPr="00CF3C6A" w:rsidRDefault="00F2147F" w:rsidP="001E673A">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F97A1D2" w14:textId="77777777" w:rsidR="00F2147F" w:rsidRPr="00CF3C6A" w:rsidRDefault="00F2147F" w:rsidP="001E673A">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727ACA9"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17B226" w14:textId="77777777" w:rsidR="00F2147F" w:rsidRPr="00CF3C6A" w:rsidRDefault="00F2147F" w:rsidP="001E673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01A4515" w14:textId="77777777" w:rsidR="00F2147F" w:rsidRPr="00CF3C6A" w:rsidRDefault="00F2147F" w:rsidP="001E673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AD8F1F9"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C7B1E6" w14:textId="77777777" w:rsidR="00F2147F" w:rsidRPr="00CF3C6A" w:rsidRDefault="00F2147F" w:rsidP="001E673A">
            <w:pPr>
              <w:pStyle w:val="TAL"/>
              <w:rPr>
                <w:lang w:eastAsia="zh-CN"/>
              </w:rPr>
            </w:pPr>
            <w:r w:rsidRPr="00CF3C6A">
              <w:rPr>
                <w:lang w:eastAsia="zh-CN"/>
              </w:rPr>
              <w:t>PC1(NOTE 1)</w:t>
            </w:r>
          </w:p>
          <w:p w14:paraId="0B00B999"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DCCB6B" w14:textId="77777777" w:rsidR="00F2147F" w:rsidRPr="00CF3C6A" w:rsidRDefault="00F2147F" w:rsidP="001E673A">
            <w:pPr>
              <w:pStyle w:val="TAL"/>
            </w:pPr>
          </w:p>
        </w:tc>
      </w:tr>
      <w:tr w:rsidR="00F2147F" w:rsidRPr="00CF3C6A" w14:paraId="2749455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F63F52C" w14:textId="77777777" w:rsidR="00F2147F" w:rsidRPr="00CF3C6A" w:rsidRDefault="00F2147F" w:rsidP="001E673A">
            <w:pPr>
              <w:pStyle w:val="TAL"/>
              <w:rPr>
                <w:bCs/>
              </w:rPr>
            </w:pPr>
            <w:r w:rsidRPr="00CF3C6A">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8C1A52D" w14:textId="77777777" w:rsidR="00F2147F" w:rsidRPr="00CF3C6A" w:rsidRDefault="00F2147F" w:rsidP="001E673A">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7EA837D"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C351EF" w14:textId="77777777" w:rsidR="00F2147F" w:rsidRPr="00CF3C6A" w:rsidRDefault="00F2147F" w:rsidP="001E673A">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322B4406" w14:textId="77777777" w:rsidR="00F2147F" w:rsidRPr="00CF3C6A" w:rsidRDefault="00F2147F" w:rsidP="001E673A">
            <w:pPr>
              <w:pStyle w:val="TAL"/>
            </w:pPr>
            <w:r w:rsidRPr="00CF3C6A">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DD59F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D0627F" w14:textId="77777777" w:rsidR="00F2147F" w:rsidRPr="00CF3C6A" w:rsidRDefault="00F2147F" w:rsidP="001E673A">
            <w:pPr>
              <w:pStyle w:val="TAL"/>
              <w:rPr>
                <w:lang w:eastAsia="zh-CN"/>
              </w:rPr>
            </w:pPr>
            <w:r w:rsidRPr="00CF3C6A">
              <w:rPr>
                <w:lang w:eastAsia="zh-CN"/>
              </w:rPr>
              <w:t>PC1(NOTE 1)</w:t>
            </w:r>
          </w:p>
          <w:p w14:paraId="035F63D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866122" w14:textId="77777777" w:rsidR="00F2147F" w:rsidRPr="00CF3C6A" w:rsidRDefault="00F2147F" w:rsidP="001E673A">
            <w:pPr>
              <w:pStyle w:val="TAL"/>
            </w:pPr>
          </w:p>
        </w:tc>
      </w:tr>
      <w:tr w:rsidR="00F2147F" w:rsidRPr="00CF3C6A" w14:paraId="74C5DF3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0F71644" w14:textId="77777777" w:rsidR="00F2147F" w:rsidRPr="00CF3C6A" w:rsidRDefault="00F2147F" w:rsidP="001E673A">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21E16DA" w14:textId="77777777" w:rsidR="00F2147F" w:rsidRPr="00CF3C6A" w:rsidRDefault="00F2147F" w:rsidP="001E673A">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75F9578"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F5E220" w14:textId="77777777" w:rsidR="00F2147F" w:rsidRPr="00CF3C6A" w:rsidRDefault="00F2147F" w:rsidP="001E673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3BF0D50B" w14:textId="77777777" w:rsidR="00F2147F" w:rsidRPr="00CF3C6A" w:rsidRDefault="00F2147F" w:rsidP="001E673A">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129E4A9"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35DCD1" w14:textId="77777777" w:rsidR="00F2147F" w:rsidRPr="00CF3C6A" w:rsidRDefault="00F2147F" w:rsidP="001E673A">
            <w:pPr>
              <w:pStyle w:val="TAL"/>
              <w:rPr>
                <w:lang w:eastAsia="zh-CN"/>
              </w:rPr>
            </w:pPr>
            <w:r w:rsidRPr="00CF3C6A">
              <w:rPr>
                <w:lang w:eastAsia="zh-CN"/>
              </w:rPr>
              <w:t>PC1(NOTE 1)</w:t>
            </w:r>
          </w:p>
          <w:p w14:paraId="30652B5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3BCA1F" w14:textId="77777777" w:rsidR="00F2147F" w:rsidRPr="00CF3C6A" w:rsidRDefault="00F2147F" w:rsidP="001E673A">
            <w:pPr>
              <w:pStyle w:val="TAL"/>
            </w:pPr>
          </w:p>
        </w:tc>
      </w:tr>
      <w:tr w:rsidR="00F2147F" w:rsidRPr="00CF3C6A" w14:paraId="25832FE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6119759" w14:textId="77777777" w:rsidR="00F2147F" w:rsidRPr="00CF3C6A" w:rsidRDefault="00F2147F" w:rsidP="001E673A">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BE82519" w14:textId="77777777" w:rsidR="00F2147F" w:rsidRPr="00CF3C6A" w:rsidRDefault="00F2147F" w:rsidP="001E673A">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3E3FBE9"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3EC96" w14:textId="77777777" w:rsidR="00F2147F" w:rsidRPr="00CF3C6A" w:rsidRDefault="00F2147F" w:rsidP="001E673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54D8399E" w14:textId="77777777" w:rsidR="00F2147F" w:rsidRPr="00CF3C6A" w:rsidRDefault="00F2147F" w:rsidP="001E673A">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627377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86CA1C" w14:textId="77777777" w:rsidR="00F2147F" w:rsidRPr="00CF3C6A" w:rsidRDefault="00F2147F" w:rsidP="001E673A">
            <w:pPr>
              <w:pStyle w:val="TAL"/>
              <w:rPr>
                <w:lang w:eastAsia="zh-CN"/>
              </w:rPr>
            </w:pPr>
            <w:r w:rsidRPr="00CF3C6A">
              <w:rPr>
                <w:lang w:eastAsia="zh-CN"/>
              </w:rPr>
              <w:t>PC1(NOTE 1)</w:t>
            </w:r>
          </w:p>
          <w:p w14:paraId="330468C4"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3403D0" w14:textId="77777777" w:rsidR="00F2147F" w:rsidRPr="00CF3C6A" w:rsidRDefault="00F2147F" w:rsidP="001E673A">
            <w:pPr>
              <w:pStyle w:val="TAL"/>
            </w:pPr>
          </w:p>
        </w:tc>
      </w:tr>
      <w:tr w:rsidR="00F2147F" w:rsidRPr="00CF3C6A" w14:paraId="01AE1BA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4D0CB77" w14:textId="77777777" w:rsidR="00F2147F" w:rsidRPr="00CF3C6A" w:rsidRDefault="00F2147F" w:rsidP="001E673A">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91A7051" w14:textId="77777777" w:rsidR="00F2147F" w:rsidRPr="00CF3C6A" w:rsidRDefault="00F2147F" w:rsidP="001E673A">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653B656"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86ABBB" w14:textId="77777777" w:rsidR="00F2147F" w:rsidRPr="00CF3C6A" w:rsidRDefault="00F2147F" w:rsidP="001E673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5D76D809" w14:textId="77777777" w:rsidR="00F2147F" w:rsidRPr="00CF3C6A" w:rsidRDefault="00F2147F" w:rsidP="001E673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4AA677"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1E0EADC" w14:textId="77777777" w:rsidR="00F2147F" w:rsidRPr="00CF3C6A" w:rsidRDefault="00F2147F" w:rsidP="001E673A">
            <w:pPr>
              <w:pStyle w:val="TAL"/>
              <w:rPr>
                <w:lang w:eastAsia="zh-CN"/>
              </w:rPr>
            </w:pPr>
            <w:r w:rsidRPr="00CF3C6A">
              <w:rPr>
                <w:lang w:eastAsia="zh-CN"/>
              </w:rPr>
              <w:t>PC1(NOTE 1)</w:t>
            </w:r>
          </w:p>
          <w:p w14:paraId="3C9EECA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E90694" w14:textId="77777777" w:rsidR="00F2147F" w:rsidRPr="00CF3C6A" w:rsidRDefault="00F2147F" w:rsidP="001E673A">
            <w:pPr>
              <w:pStyle w:val="TAL"/>
            </w:pPr>
          </w:p>
        </w:tc>
      </w:tr>
      <w:tr w:rsidR="00F2147F" w:rsidRPr="00CF3C6A" w14:paraId="13677BA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F68B9BB" w14:textId="77777777" w:rsidR="00F2147F" w:rsidRPr="00CF3C6A" w:rsidRDefault="00F2147F" w:rsidP="001E673A">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FA9F468" w14:textId="77777777" w:rsidR="00F2147F" w:rsidRPr="00CF3C6A" w:rsidRDefault="00F2147F" w:rsidP="001E673A">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6121078" w14:textId="77777777" w:rsidR="00F2147F" w:rsidRPr="00CF3C6A" w:rsidRDefault="00F2147F" w:rsidP="001E673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0ED1DE" w14:textId="77777777" w:rsidR="00F2147F" w:rsidRPr="00CF3C6A" w:rsidRDefault="00F2147F" w:rsidP="001E673A">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0995F84F" w14:textId="77777777" w:rsidR="00F2147F" w:rsidRPr="00CF3C6A" w:rsidRDefault="00F2147F" w:rsidP="001E673A">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963AD30"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FF7F702" w14:textId="77777777" w:rsidR="00F2147F" w:rsidRPr="00CF3C6A" w:rsidRDefault="00F2147F" w:rsidP="001E673A">
            <w:pPr>
              <w:pStyle w:val="TAL"/>
              <w:rPr>
                <w:lang w:eastAsia="zh-CN"/>
              </w:rPr>
            </w:pPr>
            <w:r w:rsidRPr="00CF3C6A">
              <w:rPr>
                <w:lang w:eastAsia="zh-CN"/>
              </w:rPr>
              <w:t>PC1(NOTE 1)</w:t>
            </w:r>
          </w:p>
          <w:p w14:paraId="46CBE922"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BB9C4A" w14:textId="77777777" w:rsidR="00F2147F" w:rsidRPr="00CF3C6A" w:rsidRDefault="00F2147F" w:rsidP="001E673A">
            <w:pPr>
              <w:pStyle w:val="TAL"/>
            </w:pPr>
          </w:p>
        </w:tc>
      </w:tr>
      <w:tr w:rsidR="00F2147F" w:rsidRPr="00CF3C6A" w14:paraId="7149DA1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4008FEA" w14:textId="77777777" w:rsidR="00F2147F" w:rsidRPr="00CF3C6A" w:rsidRDefault="00F2147F" w:rsidP="001E673A">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49DC559" w14:textId="77777777" w:rsidR="00F2147F" w:rsidRPr="00CF3C6A" w:rsidRDefault="00F2147F" w:rsidP="001E673A">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3A8A9CB" w14:textId="77777777" w:rsidR="00F2147F" w:rsidRPr="00CF3C6A" w:rsidRDefault="00F2147F" w:rsidP="001E673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86AF02" w14:textId="77777777" w:rsidR="00F2147F" w:rsidRPr="00CF3C6A" w:rsidRDefault="00F2147F" w:rsidP="001E673A">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31F4A689" w14:textId="77777777" w:rsidR="00F2147F" w:rsidRPr="00CF3C6A" w:rsidRDefault="00F2147F" w:rsidP="001E673A">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1A5A233"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A4C3C7F" w14:textId="77777777" w:rsidR="00F2147F" w:rsidRPr="00CF3C6A" w:rsidRDefault="00F2147F" w:rsidP="001E673A">
            <w:pPr>
              <w:pStyle w:val="TAL"/>
              <w:rPr>
                <w:lang w:eastAsia="zh-CN"/>
              </w:rPr>
            </w:pPr>
            <w:r w:rsidRPr="00CF3C6A">
              <w:rPr>
                <w:lang w:eastAsia="zh-CN"/>
              </w:rPr>
              <w:t>PC1(NOTE 1)</w:t>
            </w:r>
          </w:p>
          <w:p w14:paraId="79B98FED"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D3755A" w14:textId="77777777" w:rsidR="00F2147F" w:rsidRPr="00CF3C6A" w:rsidRDefault="00F2147F" w:rsidP="001E673A">
            <w:pPr>
              <w:pStyle w:val="TAL"/>
            </w:pPr>
          </w:p>
        </w:tc>
      </w:tr>
      <w:tr w:rsidR="00F2147F" w:rsidRPr="00CF3C6A" w14:paraId="7ED70F8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940300C" w14:textId="77777777" w:rsidR="00F2147F" w:rsidRPr="00CF3C6A" w:rsidRDefault="00F2147F" w:rsidP="001E673A">
            <w:pPr>
              <w:pStyle w:val="TAL"/>
              <w:rPr>
                <w:lang w:eastAsia="zh-CN"/>
              </w:rPr>
            </w:pPr>
            <w:r w:rsidRPr="00CF3C6A">
              <w:lastRenderedPageBreak/>
              <w:t>7.5.5.9</w:t>
            </w:r>
          </w:p>
        </w:tc>
        <w:tc>
          <w:tcPr>
            <w:tcW w:w="4428" w:type="dxa"/>
            <w:tcBorders>
              <w:top w:val="single" w:sz="4" w:space="0" w:color="auto"/>
              <w:left w:val="single" w:sz="4" w:space="0" w:color="auto"/>
              <w:bottom w:val="single" w:sz="4" w:space="0" w:color="auto"/>
              <w:right w:val="single" w:sz="4" w:space="0" w:color="auto"/>
            </w:tcBorders>
          </w:tcPr>
          <w:p w14:paraId="6E7FFCB8" w14:textId="77777777" w:rsidR="00F2147F" w:rsidRPr="00CF3C6A" w:rsidRDefault="00F2147F" w:rsidP="001E673A">
            <w:pPr>
              <w:pStyle w:val="TAL"/>
              <w:rPr>
                <w:lang w:eastAsia="zh-CN"/>
              </w:rPr>
            </w:pPr>
            <w:r w:rsidRPr="00CF3C6A">
              <w:t xml:space="preserve">NR SA FR2 </w:t>
            </w:r>
            <w:proofErr w:type="spellStart"/>
            <w:r w:rsidRPr="00CF3C6A">
              <w:t>SCell</w:t>
            </w:r>
            <w:proofErr w:type="spellEnd"/>
            <w:r w:rsidRPr="00CF3C6A">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F0F202C" w14:textId="77777777" w:rsidR="00F2147F" w:rsidRPr="00CF3C6A" w:rsidRDefault="00F2147F" w:rsidP="001E673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51FF3E" w14:textId="77777777" w:rsidR="00F2147F" w:rsidRPr="00CF3C6A" w:rsidRDefault="00F2147F" w:rsidP="001E673A">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5EB9BD65" w14:textId="77777777" w:rsidR="00F2147F" w:rsidRPr="00CF3C6A" w:rsidRDefault="00F2147F" w:rsidP="001E673A">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6A3BDA9"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22AFBA70" w14:textId="77777777" w:rsidR="00F2147F" w:rsidRPr="00CF3C6A" w:rsidRDefault="00F2147F" w:rsidP="001E673A">
            <w:pPr>
              <w:pStyle w:val="TAL"/>
              <w:rPr>
                <w:lang w:eastAsia="zh-CN"/>
              </w:rPr>
            </w:pPr>
            <w:r w:rsidRPr="00CF3C6A">
              <w:rPr>
                <w:lang w:eastAsia="zh-CN"/>
              </w:rPr>
              <w:t>PC1(NOTE 1)</w:t>
            </w:r>
          </w:p>
          <w:p w14:paraId="4A901D7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C6988D" w14:textId="77777777" w:rsidR="00F2147F" w:rsidRPr="00CF3C6A" w:rsidRDefault="00F2147F" w:rsidP="001E673A">
            <w:pPr>
              <w:pStyle w:val="TAL"/>
            </w:pPr>
          </w:p>
        </w:tc>
      </w:tr>
      <w:tr w:rsidR="00F2147F" w:rsidRPr="00CF3C6A" w14:paraId="54CC9F7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B7C3BCA" w14:textId="77777777" w:rsidR="00F2147F" w:rsidRPr="00CF3C6A" w:rsidRDefault="00F2147F" w:rsidP="001E673A">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080E6444" w14:textId="77777777" w:rsidR="00F2147F" w:rsidRPr="00CF3C6A" w:rsidRDefault="00F2147F" w:rsidP="001E673A">
            <w:pPr>
              <w:pStyle w:val="TAL"/>
              <w:rPr>
                <w:lang w:eastAsia="zh-CN"/>
              </w:rPr>
            </w:pPr>
            <w:r w:rsidRPr="00CF3C6A">
              <w:t xml:space="preserve">NR SA FR2 </w:t>
            </w:r>
            <w:proofErr w:type="spellStart"/>
            <w:r w:rsidRPr="00CF3C6A">
              <w:t>PCell</w:t>
            </w:r>
            <w:proofErr w:type="spellEnd"/>
            <w:r w:rsidRPr="00CF3C6A">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B293ACE" w14:textId="77777777" w:rsidR="00F2147F" w:rsidRPr="00CF3C6A" w:rsidRDefault="00F2147F" w:rsidP="001E673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C1A9DB" w14:textId="77777777" w:rsidR="00F2147F" w:rsidRPr="00CF3C6A" w:rsidRDefault="00F2147F" w:rsidP="001E673A">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0B9E192B" w14:textId="77777777" w:rsidR="00F2147F" w:rsidRPr="00CF3C6A" w:rsidRDefault="00F2147F" w:rsidP="001E673A">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B383B98"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753202B" w14:textId="77777777" w:rsidR="00F2147F" w:rsidRPr="00CF3C6A" w:rsidRDefault="00F2147F" w:rsidP="001E673A">
            <w:pPr>
              <w:pStyle w:val="TAL"/>
              <w:rPr>
                <w:lang w:eastAsia="zh-CN"/>
              </w:rPr>
            </w:pPr>
            <w:r w:rsidRPr="00CF3C6A">
              <w:rPr>
                <w:lang w:eastAsia="zh-CN"/>
              </w:rPr>
              <w:t>PC1(NOTE 1)</w:t>
            </w:r>
          </w:p>
          <w:p w14:paraId="5B05E551"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3B2A26" w14:textId="77777777" w:rsidR="00F2147F" w:rsidRPr="00CF3C6A" w:rsidRDefault="00F2147F" w:rsidP="001E673A">
            <w:pPr>
              <w:pStyle w:val="TAL"/>
            </w:pPr>
          </w:p>
        </w:tc>
      </w:tr>
      <w:tr w:rsidR="00F2147F" w:rsidRPr="00CF3C6A" w14:paraId="362BB16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0F5447" w14:textId="77777777" w:rsidR="00F2147F" w:rsidRPr="00CF3C6A" w:rsidRDefault="00F2147F" w:rsidP="001E673A">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107C6" w14:textId="77777777" w:rsidR="00F2147F" w:rsidRPr="00CF3C6A" w:rsidRDefault="00F2147F" w:rsidP="001E673A">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42AEB"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F5A1A"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108464"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3CE3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FADE50"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2F5DBB" w14:textId="77777777" w:rsidR="00F2147F" w:rsidRPr="00CF3C6A" w:rsidRDefault="00F2147F" w:rsidP="001E673A">
            <w:pPr>
              <w:pStyle w:val="TAL"/>
              <w:rPr>
                <w:b/>
              </w:rPr>
            </w:pPr>
          </w:p>
        </w:tc>
      </w:tr>
      <w:tr w:rsidR="00F2147F" w:rsidRPr="00CF3C6A" w14:paraId="63630B5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4116BB" w14:textId="77777777" w:rsidR="00F2147F" w:rsidRPr="00CF3C6A" w:rsidRDefault="00F2147F" w:rsidP="001E673A">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11CFC2" w14:textId="77777777" w:rsidR="00F2147F" w:rsidRPr="00CF3C6A" w:rsidRDefault="00F2147F" w:rsidP="001E673A">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5C3EC9"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181DA"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3F8A6C"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AE1F6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F6DDC0"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5DED9" w14:textId="77777777" w:rsidR="00F2147F" w:rsidRPr="00CF3C6A" w:rsidRDefault="00F2147F" w:rsidP="001E673A">
            <w:pPr>
              <w:pStyle w:val="TAL"/>
              <w:rPr>
                <w:b/>
              </w:rPr>
            </w:pPr>
          </w:p>
        </w:tc>
      </w:tr>
      <w:tr w:rsidR="00F2147F" w:rsidRPr="00CF3C6A" w14:paraId="7F4A424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9B6E0A5" w14:textId="77777777" w:rsidR="00F2147F" w:rsidRPr="00CF3C6A" w:rsidRDefault="00F2147F" w:rsidP="001E673A">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7D50431" w14:textId="77777777" w:rsidR="00F2147F" w:rsidRPr="00CF3C6A" w:rsidRDefault="00F2147F" w:rsidP="001E673A">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20E9502" w14:textId="77777777" w:rsidR="00F2147F" w:rsidRPr="00CF3C6A" w:rsidRDefault="00F2147F" w:rsidP="001E673A">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7732F5" w14:textId="77777777" w:rsidR="00F2147F" w:rsidRPr="00CF3C6A" w:rsidRDefault="00F2147F" w:rsidP="001E673A">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BEADAEA" w14:textId="77777777" w:rsidR="00F2147F" w:rsidRPr="00CF3C6A" w:rsidRDefault="00F2147F" w:rsidP="001E673A">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BDD0ADE"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F6A18C" w14:textId="77777777" w:rsidR="00F2147F" w:rsidRPr="00CF3C6A" w:rsidRDefault="00F2147F" w:rsidP="001E673A">
            <w:pPr>
              <w:pStyle w:val="TAL"/>
              <w:rPr>
                <w:lang w:eastAsia="zh-CN"/>
              </w:rPr>
            </w:pPr>
            <w:r w:rsidRPr="00CF3C6A">
              <w:rPr>
                <w:lang w:eastAsia="zh-CN"/>
              </w:rPr>
              <w:t>PC1(NOTE 1)</w:t>
            </w:r>
          </w:p>
          <w:p w14:paraId="55A0227E"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B58232C" w14:textId="77777777" w:rsidR="00F2147F" w:rsidRPr="00CF3C6A" w:rsidRDefault="00F2147F" w:rsidP="001E673A">
            <w:pPr>
              <w:pStyle w:val="TAL"/>
            </w:pPr>
          </w:p>
        </w:tc>
      </w:tr>
      <w:tr w:rsidR="00F2147F" w:rsidRPr="00CF3C6A" w14:paraId="320E0EA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EDE4C6D" w14:textId="77777777" w:rsidR="00F2147F" w:rsidRPr="00CF3C6A" w:rsidRDefault="00F2147F" w:rsidP="001E673A">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126E451" w14:textId="77777777" w:rsidR="00F2147F" w:rsidRPr="00CF3C6A" w:rsidRDefault="00F2147F" w:rsidP="001E673A">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C11AE6D"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5D4B82"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26B81C" w14:textId="77777777" w:rsidR="00F2147F" w:rsidRPr="00CF3C6A" w:rsidRDefault="00F2147F" w:rsidP="001E673A">
            <w:pPr>
              <w:pStyle w:val="TAL"/>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71C3A3"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6B50A1" w14:textId="77777777" w:rsidR="00F2147F" w:rsidRPr="00CF3C6A" w:rsidRDefault="00F2147F" w:rsidP="001E673A">
            <w:pPr>
              <w:pStyle w:val="TAL"/>
              <w:rPr>
                <w:lang w:eastAsia="zh-CN"/>
              </w:rPr>
            </w:pPr>
            <w:r w:rsidRPr="00CF3C6A">
              <w:rPr>
                <w:lang w:eastAsia="zh-CN"/>
              </w:rPr>
              <w:t>PC1(NOTE 1)</w:t>
            </w:r>
          </w:p>
          <w:p w14:paraId="6E01199C"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406FCE" w14:textId="77777777" w:rsidR="00F2147F" w:rsidRPr="00CF3C6A" w:rsidRDefault="00F2147F" w:rsidP="001E673A">
            <w:pPr>
              <w:pStyle w:val="TAL"/>
            </w:pPr>
          </w:p>
        </w:tc>
      </w:tr>
      <w:tr w:rsidR="00F2147F" w:rsidRPr="00CF3C6A" w14:paraId="7339340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055B858" w14:textId="77777777" w:rsidR="00F2147F" w:rsidRPr="00CF3C6A" w:rsidRDefault="00F2147F" w:rsidP="001E673A">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8DFC55" w14:textId="77777777" w:rsidR="00F2147F" w:rsidRPr="00CF3C6A" w:rsidRDefault="00F2147F" w:rsidP="001E673A">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162618" w14:textId="77777777" w:rsidR="00F2147F" w:rsidRPr="00CF3C6A" w:rsidRDefault="00F2147F" w:rsidP="001E673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C018B2" w14:textId="77777777" w:rsidR="00F2147F" w:rsidRPr="00CF3C6A" w:rsidRDefault="00F2147F" w:rsidP="001E673A">
            <w:pPr>
              <w:pStyle w:val="TAL"/>
              <w:rPr>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3180446C" w14:textId="77777777" w:rsidR="00F2147F" w:rsidRPr="00CF3C6A" w:rsidRDefault="00F2147F" w:rsidP="001E673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CDC252"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0A48A86" w14:textId="77777777" w:rsidR="00F2147F" w:rsidRPr="00CF3C6A" w:rsidRDefault="00F2147F" w:rsidP="001E673A">
            <w:pPr>
              <w:pStyle w:val="TAL"/>
              <w:rPr>
                <w:lang w:eastAsia="zh-CN"/>
              </w:rPr>
            </w:pPr>
            <w:r w:rsidRPr="00CF3C6A">
              <w:rPr>
                <w:lang w:eastAsia="zh-CN"/>
              </w:rPr>
              <w:t>PC1(NOTE 1)</w:t>
            </w:r>
          </w:p>
          <w:p w14:paraId="1362FC24"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6FB32A" w14:textId="77777777" w:rsidR="00F2147F" w:rsidRPr="00CF3C6A" w:rsidRDefault="00F2147F" w:rsidP="001E673A">
            <w:pPr>
              <w:pStyle w:val="TAL"/>
            </w:pPr>
          </w:p>
        </w:tc>
      </w:tr>
      <w:tr w:rsidR="00F2147F" w:rsidRPr="00CF3C6A" w14:paraId="40221F6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8E3F0B" w14:textId="77777777" w:rsidR="00F2147F" w:rsidRPr="00CF3C6A" w:rsidRDefault="00F2147F" w:rsidP="001E673A">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1579EB" w14:textId="77777777" w:rsidR="00F2147F" w:rsidRPr="00CF3C6A" w:rsidRDefault="00F2147F" w:rsidP="001E673A">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F2D5A9"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FB6B17"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8421F"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874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DAF3A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3019F" w14:textId="77777777" w:rsidR="00F2147F" w:rsidRPr="00CF3C6A" w:rsidRDefault="00F2147F" w:rsidP="001E673A">
            <w:pPr>
              <w:pStyle w:val="TAL"/>
              <w:rPr>
                <w:b/>
              </w:rPr>
            </w:pPr>
          </w:p>
        </w:tc>
      </w:tr>
      <w:tr w:rsidR="00F2147F" w:rsidRPr="00CF3C6A" w14:paraId="1DCF697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81CA3A9" w14:textId="77777777" w:rsidR="00F2147F" w:rsidRPr="00CF3C6A" w:rsidRDefault="00F2147F" w:rsidP="001E673A">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DBF8F64" w14:textId="77777777" w:rsidR="00F2147F" w:rsidRPr="00CF3C6A" w:rsidRDefault="00F2147F" w:rsidP="001E673A">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ECD90D" w14:textId="77777777" w:rsidR="00F2147F" w:rsidRPr="00CF3C6A" w:rsidRDefault="00F2147F" w:rsidP="001E673A">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4FACF3" w14:textId="77777777" w:rsidR="00F2147F" w:rsidRPr="00CF3C6A" w:rsidRDefault="00F2147F" w:rsidP="001E673A">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AACF54" w14:textId="77777777" w:rsidR="00F2147F" w:rsidRPr="00CF3C6A" w:rsidRDefault="00F2147F" w:rsidP="001E673A">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E09677"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F941FA" w14:textId="77777777" w:rsidR="00F2147F" w:rsidRPr="00CF3C6A" w:rsidRDefault="00F2147F" w:rsidP="001E673A">
            <w:pPr>
              <w:pStyle w:val="TAL"/>
              <w:rPr>
                <w:lang w:eastAsia="zh-CN"/>
              </w:rPr>
            </w:pPr>
            <w:r w:rsidRPr="00CF3C6A">
              <w:rPr>
                <w:lang w:eastAsia="zh-CN"/>
              </w:rPr>
              <w:t>PC1(NOTE 1)</w:t>
            </w:r>
          </w:p>
          <w:p w14:paraId="7264D947"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F0613F" w14:textId="77777777" w:rsidR="00F2147F" w:rsidRPr="00CF3C6A" w:rsidRDefault="00F2147F" w:rsidP="001E673A">
            <w:pPr>
              <w:pStyle w:val="TAL"/>
            </w:pPr>
          </w:p>
        </w:tc>
      </w:tr>
      <w:tr w:rsidR="00F2147F" w:rsidRPr="00CF3C6A" w14:paraId="6F4A31C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0D707E" w14:textId="77777777" w:rsidR="00F2147F" w:rsidRPr="00CF3C6A" w:rsidRDefault="00F2147F" w:rsidP="001E673A">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15416" w14:textId="77777777" w:rsidR="00F2147F" w:rsidRPr="00CF3C6A" w:rsidRDefault="00F2147F" w:rsidP="001E673A">
            <w:pPr>
              <w:pStyle w:val="TAL"/>
              <w:rPr>
                <w:b/>
                <w:lang w:eastAsia="zh-CN"/>
              </w:rPr>
            </w:pPr>
            <w:proofErr w:type="spellStart"/>
            <w:r w:rsidRPr="00CF3C6A">
              <w:rPr>
                <w:b/>
                <w:lang w:eastAsia="zh-CN"/>
              </w:rPr>
              <w:t>PSCell</w:t>
            </w:r>
            <w:proofErr w:type="spellEnd"/>
            <w:r w:rsidRPr="00CF3C6A">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3A050"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A127A"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339E13"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0AE1"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623A9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6FBA49" w14:textId="77777777" w:rsidR="00F2147F" w:rsidRPr="00CF3C6A" w:rsidRDefault="00F2147F" w:rsidP="001E673A">
            <w:pPr>
              <w:pStyle w:val="TAL"/>
              <w:rPr>
                <w:b/>
              </w:rPr>
            </w:pPr>
          </w:p>
        </w:tc>
      </w:tr>
      <w:tr w:rsidR="00F2147F" w:rsidRPr="00CF3C6A" w14:paraId="693AD0A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C65508E" w14:textId="77777777" w:rsidR="00F2147F" w:rsidRPr="00CF3C6A" w:rsidRDefault="00F2147F" w:rsidP="001E673A">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25D00B5D" w14:textId="77777777" w:rsidR="00F2147F" w:rsidRPr="00CF3C6A" w:rsidRDefault="00F2147F" w:rsidP="001E673A">
            <w:pPr>
              <w:pStyle w:val="TAL"/>
              <w:rPr>
                <w:lang w:eastAsia="zh-CN"/>
              </w:rPr>
            </w:pPr>
            <w:r w:rsidRPr="00CF3C6A">
              <w:t xml:space="preserve">NR SA FR2 addition and release delay of 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50B5F8"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1B3FF" w14:textId="77777777" w:rsidR="00F2147F" w:rsidRPr="00CF3C6A" w:rsidRDefault="00F2147F" w:rsidP="001E673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74333BA" w14:textId="77777777" w:rsidR="00F2147F" w:rsidRPr="00CF3C6A" w:rsidRDefault="00F2147F" w:rsidP="001E673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24243D"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8EFE71" w14:textId="77777777" w:rsidR="00F2147F" w:rsidRPr="00CF3C6A" w:rsidRDefault="00F2147F" w:rsidP="001E673A">
            <w:pPr>
              <w:pStyle w:val="TAL"/>
              <w:rPr>
                <w:lang w:eastAsia="zh-CN"/>
              </w:rPr>
            </w:pPr>
            <w:r w:rsidRPr="00CF3C6A">
              <w:rPr>
                <w:lang w:eastAsia="zh-CN"/>
              </w:rPr>
              <w:t>PC1(NOTE 1)</w:t>
            </w:r>
          </w:p>
          <w:p w14:paraId="51C41D6D"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A9B969" w14:textId="77777777" w:rsidR="00F2147F" w:rsidRPr="00CF3C6A" w:rsidRDefault="00F2147F" w:rsidP="001E673A">
            <w:pPr>
              <w:pStyle w:val="TAL"/>
            </w:pPr>
          </w:p>
        </w:tc>
      </w:tr>
      <w:tr w:rsidR="00F2147F" w:rsidRPr="00CF3C6A" w14:paraId="4389097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10646D78" w14:textId="77777777" w:rsidR="00F2147F" w:rsidRPr="00CF3C6A" w:rsidRDefault="00F2147F" w:rsidP="001E673A">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77C8484B" w14:textId="77777777" w:rsidR="00F2147F" w:rsidRPr="00CF3C6A" w:rsidRDefault="00F2147F" w:rsidP="001E673A">
            <w:pPr>
              <w:pStyle w:val="TAL"/>
              <w:rPr>
                <w:lang w:eastAsia="zh-CN"/>
              </w:rPr>
            </w:pPr>
            <w:r w:rsidRPr="00CF3C6A">
              <w:t xml:space="preserve">NR SA FR2 addition and release delay of unknown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98A4BD2"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8BAAC1" w14:textId="77777777" w:rsidR="00F2147F" w:rsidRPr="00CF3C6A" w:rsidRDefault="00F2147F" w:rsidP="001E673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22846E" w14:textId="77777777" w:rsidR="00F2147F" w:rsidRPr="00CF3C6A" w:rsidRDefault="00F2147F" w:rsidP="001E673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D3F5364"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16EFEAA" w14:textId="77777777" w:rsidR="00F2147F" w:rsidRPr="00CF3C6A" w:rsidRDefault="00F2147F" w:rsidP="001E673A">
            <w:pPr>
              <w:pStyle w:val="TAL"/>
              <w:rPr>
                <w:lang w:eastAsia="zh-CN"/>
              </w:rPr>
            </w:pPr>
            <w:r w:rsidRPr="00CF3C6A">
              <w:rPr>
                <w:lang w:eastAsia="zh-CN"/>
              </w:rPr>
              <w:t>PC1(NOTE 1)</w:t>
            </w:r>
          </w:p>
          <w:p w14:paraId="5A2CA9B5"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E775872" w14:textId="77777777" w:rsidR="00F2147F" w:rsidRPr="00CF3C6A" w:rsidRDefault="00F2147F" w:rsidP="001E673A">
            <w:pPr>
              <w:pStyle w:val="TAL"/>
            </w:pPr>
          </w:p>
        </w:tc>
      </w:tr>
      <w:tr w:rsidR="00F2147F" w:rsidRPr="00CF3C6A" w14:paraId="445A5CF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B3E1F2E" w14:textId="77777777" w:rsidR="00F2147F" w:rsidRPr="00CF3C6A" w:rsidRDefault="00F2147F" w:rsidP="001E673A">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93F23F2" w14:textId="77777777" w:rsidR="00F2147F" w:rsidRPr="00CF3C6A" w:rsidRDefault="00F2147F" w:rsidP="001E673A">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2B4B0"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EA7923"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60C35"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7F149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5955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7ECBB9" w14:textId="77777777" w:rsidR="00F2147F" w:rsidRPr="00CF3C6A" w:rsidRDefault="00F2147F" w:rsidP="001E673A">
            <w:pPr>
              <w:pStyle w:val="TAL"/>
              <w:rPr>
                <w:b/>
              </w:rPr>
            </w:pPr>
          </w:p>
        </w:tc>
      </w:tr>
      <w:tr w:rsidR="00F2147F" w:rsidRPr="00CF3C6A" w14:paraId="5DCE21F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AE1526" w14:textId="77777777" w:rsidR="00F2147F" w:rsidRPr="00CF3C6A" w:rsidRDefault="00F2147F" w:rsidP="001E673A">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66E3856" w14:textId="77777777" w:rsidR="00F2147F" w:rsidRPr="00CF3C6A" w:rsidRDefault="00F2147F" w:rsidP="001E673A">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73F370"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EF25D"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B4E275"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6061F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9B3B2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98C73" w14:textId="77777777" w:rsidR="00F2147F" w:rsidRPr="00CF3C6A" w:rsidRDefault="00F2147F" w:rsidP="001E673A">
            <w:pPr>
              <w:pStyle w:val="TAL"/>
              <w:rPr>
                <w:b/>
              </w:rPr>
            </w:pPr>
          </w:p>
        </w:tc>
      </w:tr>
      <w:tr w:rsidR="00F2147F" w:rsidRPr="00CF3C6A" w14:paraId="7EA39F9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7F918A8" w14:textId="77777777" w:rsidR="00F2147F" w:rsidRPr="00CF3C6A" w:rsidRDefault="00F2147F" w:rsidP="001E673A">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3A33B368" w14:textId="77777777" w:rsidR="00F2147F" w:rsidRPr="00CF3C6A" w:rsidRDefault="00F2147F" w:rsidP="001E673A">
            <w:pPr>
              <w:pStyle w:val="TAL"/>
            </w:pPr>
            <w:r w:rsidRPr="00CF3C6A">
              <w:t xml:space="preserve">NR SA </w:t>
            </w:r>
            <w:proofErr w:type="spellStart"/>
            <w:r w:rsidRPr="00CF3C6A">
              <w:t>PCell</w:t>
            </w:r>
            <w:proofErr w:type="spellEnd"/>
            <w:r w:rsidRPr="00CF3C6A">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C767678" w14:textId="77777777" w:rsidR="00F2147F" w:rsidRPr="00CF3C6A" w:rsidRDefault="00F2147F" w:rsidP="001E673A">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ABC3B2" w14:textId="77777777" w:rsidR="00F2147F" w:rsidRPr="00CF3C6A" w:rsidRDefault="00F2147F" w:rsidP="001E673A">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37F3EEF" w14:textId="77777777" w:rsidR="00F2147F" w:rsidRPr="00CF3C6A" w:rsidRDefault="00F2147F" w:rsidP="001E673A">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39E244D"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370C4" w14:textId="77777777" w:rsidR="00F2147F" w:rsidRPr="00CF3C6A" w:rsidRDefault="00F2147F" w:rsidP="001E673A">
            <w:pPr>
              <w:pStyle w:val="TAL"/>
              <w:rPr>
                <w:lang w:eastAsia="zh-CN"/>
              </w:rPr>
            </w:pPr>
            <w:r w:rsidRPr="00CF3C6A">
              <w:rPr>
                <w:lang w:eastAsia="zh-CN"/>
              </w:rPr>
              <w:t>PC1(NOTE 1)</w:t>
            </w:r>
          </w:p>
          <w:p w14:paraId="346A0464"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374D76" w14:textId="77777777" w:rsidR="00F2147F" w:rsidRPr="00CF3C6A" w:rsidRDefault="00F2147F" w:rsidP="001E673A">
            <w:pPr>
              <w:pStyle w:val="TAL"/>
            </w:pPr>
          </w:p>
        </w:tc>
      </w:tr>
      <w:tr w:rsidR="00F2147F" w:rsidRPr="00CF3C6A" w14:paraId="6F2280A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62EBAD3" w14:textId="77777777" w:rsidR="00F2147F" w:rsidRPr="00CF3C6A" w:rsidRDefault="00F2147F" w:rsidP="001E673A">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C20F70" w14:textId="77777777" w:rsidR="00F2147F" w:rsidRPr="00CF3C6A" w:rsidRDefault="00F2147F" w:rsidP="001E673A">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70CEA"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171C97"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B08D72"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2F17E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5737A"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BF8BE" w14:textId="77777777" w:rsidR="00F2147F" w:rsidRPr="00CF3C6A" w:rsidRDefault="00F2147F" w:rsidP="001E673A">
            <w:pPr>
              <w:pStyle w:val="TAL"/>
              <w:rPr>
                <w:b/>
              </w:rPr>
            </w:pPr>
          </w:p>
        </w:tc>
      </w:tr>
      <w:tr w:rsidR="00F2147F" w:rsidRPr="00CF3C6A" w14:paraId="4341D4E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9AEEC7A" w14:textId="77777777" w:rsidR="00F2147F" w:rsidRPr="00CF3C6A" w:rsidRDefault="00F2147F" w:rsidP="001E673A">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6B2BB64" w14:textId="77777777" w:rsidR="00F2147F" w:rsidRPr="00CF3C6A" w:rsidRDefault="00F2147F" w:rsidP="001E673A">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1CBD892" w14:textId="77777777" w:rsidR="00F2147F" w:rsidRPr="00CF3C6A" w:rsidRDefault="00F2147F" w:rsidP="001E673A">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44052CC" w14:textId="77777777" w:rsidR="00F2147F" w:rsidRPr="00CF3C6A" w:rsidRDefault="00F2147F" w:rsidP="001E673A">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2B53C65" w14:textId="77777777" w:rsidR="00F2147F" w:rsidRPr="00CF3C6A" w:rsidRDefault="00F2147F" w:rsidP="001E673A">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DAB1D4"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E4E243" w14:textId="77777777" w:rsidR="00F2147F" w:rsidRPr="00CF3C6A" w:rsidRDefault="00F2147F" w:rsidP="001E673A">
            <w:pPr>
              <w:pStyle w:val="TAL"/>
              <w:rPr>
                <w:lang w:eastAsia="zh-CN"/>
              </w:rPr>
            </w:pPr>
            <w:r w:rsidRPr="00CF3C6A">
              <w:rPr>
                <w:lang w:eastAsia="zh-CN"/>
              </w:rPr>
              <w:t>PC1(NOTE 1)</w:t>
            </w:r>
          </w:p>
          <w:p w14:paraId="0CC912C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E278D2" w14:textId="77777777" w:rsidR="00F2147F" w:rsidRPr="00CF3C6A" w:rsidRDefault="00F2147F" w:rsidP="001E673A">
            <w:pPr>
              <w:pStyle w:val="TAL"/>
            </w:pPr>
          </w:p>
        </w:tc>
      </w:tr>
      <w:tr w:rsidR="00F2147F" w:rsidRPr="00CF3C6A" w14:paraId="0581344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924A42" w14:textId="77777777" w:rsidR="00F2147F" w:rsidRPr="00CF3C6A" w:rsidRDefault="00F2147F" w:rsidP="001E673A">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37AEBA" w14:textId="77777777" w:rsidR="00F2147F" w:rsidRPr="00CF3C6A" w:rsidRDefault="00F2147F" w:rsidP="001E673A">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36ECDE"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29A537"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3FB09"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B249C2"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C467E1"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1D264" w14:textId="77777777" w:rsidR="00F2147F" w:rsidRPr="00CF3C6A" w:rsidRDefault="00F2147F" w:rsidP="001E673A">
            <w:pPr>
              <w:pStyle w:val="TAL"/>
              <w:rPr>
                <w:b/>
              </w:rPr>
            </w:pPr>
          </w:p>
        </w:tc>
      </w:tr>
      <w:tr w:rsidR="00F2147F" w:rsidRPr="00CF3C6A" w14:paraId="106B7B1F" w14:textId="77777777" w:rsidTr="001E673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BE40A2" w14:textId="77777777" w:rsidR="00F2147F" w:rsidRPr="00CF3C6A" w:rsidRDefault="00F2147F" w:rsidP="001E673A">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5C26855" w14:textId="77777777" w:rsidR="00F2147F" w:rsidRPr="00CF3C6A" w:rsidRDefault="00F2147F" w:rsidP="001E673A">
            <w:pPr>
              <w:pStyle w:val="TAL"/>
              <w:rPr>
                <w:bCs/>
                <w:lang w:eastAsia="zh-CN"/>
              </w:rPr>
            </w:pPr>
            <w:r w:rsidRPr="00CF3C6A">
              <w:rPr>
                <w:bCs/>
                <w:lang w:eastAsia="zh-CN"/>
              </w:rPr>
              <w:t xml:space="preserve">NR </w:t>
            </w:r>
            <w:proofErr w:type="spellStart"/>
            <w:r w:rsidRPr="00CF3C6A">
              <w:rPr>
                <w:bCs/>
                <w:lang w:eastAsia="zh-CN"/>
              </w:rPr>
              <w:t>PCell</w:t>
            </w:r>
            <w:proofErr w:type="spellEnd"/>
            <w:r w:rsidRPr="00CF3C6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96AC8" w14:textId="77777777" w:rsidR="00F2147F" w:rsidRPr="00CF3C6A" w:rsidRDefault="00F2147F" w:rsidP="001E673A">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F255B2" w14:textId="77777777" w:rsidR="00F2147F" w:rsidRPr="00CF3C6A" w:rsidRDefault="00F2147F" w:rsidP="001E673A">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CE5BBD" w14:textId="77777777" w:rsidR="00F2147F" w:rsidRPr="00CF3C6A" w:rsidRDefault="00F2147F" w:rsidP="001E673A">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3A245D6" w14:textId="77777777" w:rsidR="00F2147F" w:rsidRPr="00CF3C6A" w:rsidRDefault="00F2147F" w:rsidP="001E673A">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5E1D53" w14:textId="77777777" w:rsidR="00F2147F" w:rsidRPr="00CF3C6A" w:rsidRDefault="00F2147F" w:rsidP="001E673A">
            <w:pPr>
              <w:pStyle w:val="TAL"/>
              <w:rPr>
                <w:lang w:eastAsia="zh-CN"/>
              </w:rPr>
            </w:pPr>
            <w:r w:rsidRPr="00CF3C6A">
              <w:rPr>
                <w:lang w:eastAsia="zh-CN"/>
              </w:rPr>
              <w:t>PC1(NOTE 1)</w:t>
            </w:r>
          </w:p>
          <w:p w14:paraId="3C97D949" w14:textId="77777777" w:rsidR="00F2147F" w:rsidRPr="00CF3C6A" w:rsidRDefault="00F2147F" w:rsidP="001E673A">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77A115" w14:textId="77777777" w:rsidR="00F2147F" w:rsidRPr="00CF3C6A" w:rsidRDefault="00F2147F" w:rsidP="001E673A">
            <w:pPr>
              <w:pStyle w:val="TAL"/>
              <w:rPr>
                <w:bCs/>
              </w:rPr>
            </w:pPr>
          </w:p>
        </w:tc>
      </w:tr>
      <w:tr w:rsidR="00F2147F" w:rsidRPr="00CF3C6A" w14:paraId="10CF4E27" w14:textId="77777777" w:rsidTr="001E673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F1B99" w14:textId="77777777" w:rsidR="00F2147F" w:rsidRPr="00CF3C6A" w:rsidRDefault="00F2147F" w:rsidP="001E673A">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B26D10" w14:textId="77777777" w:rsidR="00F2147F" w:rsidRPr="00CF3C6A" w:rsidRDefault="00F2147F" w:rsidP="001E673A">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EC64C" w14:textId="77777777" w:rsidR="00F2147F" w:rsidRPr="00CF3C6A" w:rsidRDefault="00F2147F" w:rsidP="001E673A">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DA1006" w14:textId="77777777" w:rsidR="00F2147F" w:rsidRPr="00CF3C6A" w:rsidRDefault="00F2147F" w:rsidP="001E673A">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A59BC7" w14:textId="77777777" w:rsidR="00F2147F" w:rsidRPr="00CF3C6A" w:rsidRDefault="00F2147F" w:rsidP="001E673A">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562D2F" w14:textId="77777777" w:rsidR="00F2147F" w:rsidRPr="00CF3C6A" w:rsidRDefault="00F2147F" w:rsidP="001E673A">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1042B6" w14:textId="77777777" w:rsidR="00F2147F" w:rsidRPr="00CF3C6A" w:rsidRDefault="00F2147F" w:rsidP="001E673A">
            <w:pPr>
              <w:pStyle w:val="TAL"/>
              <w:rPr>
                <w:lang w:eastAsia="zh-CN"/>
              </w:rPr>
            </w:pPr>
            <w:r w:rsidRPr="00CF3C6A">
              <w:rPr>
                <w:lang w:eastAsia="zh-CN"/>
              </w:rPr>
              <w:t>PC1(NOTE 1)</w:t>
            </w:r>
          </w:p>
          <w:p w14:paraId="09DC0368" w14:textId="77777777" w:rsidR="00F2147F" w:rsidRPr="00CF3C6A" w:rsidDel="00A82E82" w:rsidRDefault="00F2147F" w:rsidP="001E673A">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7B649A" w14:textId="77777777" w:rsidR="00F2147F" w:rsidRPr="00CF3C6A" w:rsidRDefault="00F2147F" w:rsidP="001E673A">
            <w:pPr>
              <w:pStyle w:val="TAL"/>
              <w:rPr>
                <w:bCs/>
              </w:rPr>
            </w:pPr>
          </w:p>
        </w:tc>
      </w:tr>
      <w:tr w:rsidR="00F2147F" w:rsidRPr="00CF3C6A" w14:paraId="73E466C6" w14:textId="77777777" w:rsidTr="001E673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F5D859" w14:textId="77777777" w:rsidR="00F2147F" w:rsidRPr="00CF3C6A" w:rsidRDefault="00F2147F" w:rsidP="001E673A">
            <w:pPr>
              <w:pStyle w:val="TAL"/>
              <w:rPr>
                <w:rFonts w:cs="v4.2.0"/>
                <w:lang w:eastAsia="zh-CN"/>
              </w:rPr>
            </w:pPr>
            <w:r w:rsidRPr="00FB48D6">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79D8A7" w14:textId="77777777" w:rsidR="00F2147F" w:rsidRPr="00CF3C6A" w:rsidRDefault="00F2147F" w:rsidP="001E673A">
            <w:pPr>
              <w:pStyle w:val="TAL"/>
              <w:rPr>
                <w:rFonts w:cs="v4.2.0"/>
                <w:lang w:eastAsia="zh-CN"/>
              </w:rPr>
            </w:pPr>
            <w:r w:rsidRPr="00FB48D6">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93E22" w14:textId="77777777" w:rsidR="00F2147F" w:rsidRPr="00CF3C6A" w:rsidRDefault="00F2147F" w:rsidP="001E673A">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51726B" w14:textId="77777777" w:rsidR="00F2147F" w:rsidRPr="00CF3C6A" w:rsidRDefault="00F2147F" w:rsidP="001E673A">
            <w:pPr>
              <w:pStyle w:val="TAL"/>
              <w:rPr>
                <w:rFonts w:cs="v4.2.0"/>
                <w:lang w:eastAsia="zh-CN"/>
              </w:rPr>
            </w:pPr>
            <w:r>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F6B6E" w14:textId="77777777" w:rsidR="00F2147F" w:rsidRPr="00CF3C6A" w:rsidRDefault="00F2147F" w:rsidP="001E673A">
            <w:pPr>
              <w:pStyle w:val="TAL"/>
              <w:rPr>
                <w:rFonts w:cs="v4.2.0"/>
                <w:lang w:eastAsia="zh-CN"/>
              </w:rPr>
            </w:pPr>
            <w:proofErr w:type="spellStart"/>
            <w:r w:rsidRPr="000C2B81">
              <w:rPr>
                <w:rFonts w:cs="Arial"/>
                <w:kern w:val="2"/>
                <w:szCs w:val="18"/>
                <w:lang w:val="fr-FR" w:eastAsia="zh-CN"/>
                <w14:ligatures w14:val="standardContextual"/>
              </w:rPr>
              <w:t>UEs</w:t>
            </w:r>
            <w:proofErr w:type="spellEnd"/>
            <w:r w:rsidRPr="000C2B81">
              <w:rPr>
                <w:rFonts w:cs="Arial"/>
                <w:kern w:val="2"/>
                <w:szCs w:val="18"/>
                <w:lang w:val="fr-FR" w:eastAsia="zh-CN"/>
                <w14:ligatures w14:val="standardContextual"/>
              </w:rPr>
              <w:t xml:space="preserve"> </w:t>
            </w:r>
            <w:proofErr w:type="spellStart"/>
            <w:r w:rsidRPr="000C2B81">
              <w:rPr>
                <w:rFonts w:cs="Arial"/>
                <w:kern w:val="2"/>
                <w:szCs w:val="18"/>
                <w:lang w:val="fr-FR" w:eastAsia="zh-CN"/>
                <w14:ligatures w14:val="standardContextual"/>
              </w:rPr>
              <w:t>supporting</w:t>
            </w:r>
            <w:proofErr w:type="spellEnd"/>
            <w:r w:rsidRPr="000C2B81">
              <w:rPr>
                <w:rFonts w:cs="Arial"/>
                <w:kern w:val="2"/>
                <w:szCs w:val="18"/>
                <w:lang w:val="fr-FR" w:eastAsia="zh-CN"/>
                <w14:ligatures w14:val="standardContextual"/>
              </w:rPr>
              <w:t xml:space="preserve"> 5GS NR SA FR2, maximum </w:t>
            </w:r>
            <w:proofErr w:type="spellStart"/>
            <w:r w:rsidRPr="000C2B81">
              <w:rPr>
                <w:rFonts w:cs="Arial"/>
                <w:kern w:val="2"/>
                <w:szCs w:val="18"/>
                <w:lang w:val="fr-FR" w:eastAsia="zh-CN"/>
                <w14:ligatures w14:val="standardContextual"/>
              </w:rPr>
              <w:t>number</w:t>
            </w:r>
            <w:proofErr w:type="spellEnd"/>
            <w:r w:rsidRPr="000C2B81">
              <w:rPr>
                <w:rFonts w:cs="Arial"/>
                <w:kern w:val="2"/>
                <w:szCs w:val="18"/>
                <w:lang w:val="fr-FR" w:eastAsia="zh-CN"/>
                <w14:ligatures w14:val="standardContextual"/>
              </w:rPr>
              <w:t xml:space="preserve"> of active TCI states per BWP</w:t>
            </w:r>
            <w:r>
              <w:rPr>
                <w:rFonts w:cs="Arial"/>
                <w:kern w:val="2"/>
                <w:szCs w:val="18"/>
                <w:lang w:val="fr-FR" w:eastAsia="zh-CN"/>
                <w14:ligatures w14:val="standardContextual"/>
              </w:rPr>
              <w:t xml:space="preserve"> and </w:t>
            </w:r>
            <w:r w:rsidRPr="000C2B81">
              <w:rPr>
                <w:rFonts w:cs="Arial"/>
                <w:kern w:val="2"/>
                <w:szCs w:val="18"/>
                <w:lang w:val="fr-FR" w:eastAsia="zh-CN"/>
                <w14:ligatures w14:val="standardContextual"/>
              </w:rPr>
              <w:t xml:space="preserve">maximum </w:t>
            </w:r>
            <w:proofErr w:type="spellStart"/>
            <w:r w:rsidRPr="000C2B81">
              <w:rPr>
                <w:rFonts w:cs="Arial"/>
                <w:kern w:val="2"/>
                <w:szCs w:val="18"/>
                <w:lang w:val="fr-FR" w:eastAsia="zh-CN"/>
                <w14:ligatures w14:val="standardContextual"/>
              </w:rPr>
              <w:t>number</w:t>
            </w:r>
            <w:proofErr w:type="spellEnd"/>
            <w:r w:rsidRPr="000C2B81">
              <w:rPr>
                <w:rFonts w:cs="Arial"/>
                <w:kern w:val="2"/>
                <w:szCs w:val="18"/>
                <w:lang w:val="fr-FR" w:eastAsia="zh-CN"/>
                <w14:ligatures w14:val="standardContextual"/>
              </w:rPr>
              <w:t xml:space="preserve"> of </w:t>
            </w:r>
            <w:proofErr w:type="spellStart"/>
            <w:r w:rsidRPr="000C2B81">
              <w:rPr>
                <w:rFonts w:cs="Arial"/>
                <w:kern w:val="2"/>
                <w:szCs w:val="18"/>
                <w:lang w:val="fr-FR" w:eastAsia="zh-CN"/>
                <w14:ligatures w14:val="standardContextual"/>
              </w:rPr>
              <w:t>simultaneously</w:t>
            </w:r>
            <w:proofErr w:type="spellEnd"/>
            <w:r w:rsidRPr="000C2B81">
              <w:rPr>
                <w:rFonts w:cs="Arial"/>
                <w:kern w:val="2"/>
                <w:szCs w:val="18"/>
                <w:lang w:val="fr-FR" w:eastAsia="zh-CN"/>
                <w14:ligatures w14:val="standardContextual"/>
              </w:rPr>
              <w:t xml:space="preserve"> TRS </w:t>
            </w:r>
            <w:proofErr w:type="spellStart"/>
            <w:r w:rsidRPr="000C2B81">
              <w:rPr>
                <w:rFonts w:cs="Arial"/>
                <w:kern w:val="2"/>
                <w:szCs w:val="18"/>
                <w:lang w:val="fr-FR" w:eastAsia="zh-CN"/>
                <w14:ligatures w14:val="standardContextual"/>
              </w:rPr>
              <w:t>resource</w:t>
            </w:r>
            <w:proofErr w:type="spellEnd"/>
            <w:r w:rsidRPr="000C2B81">
              <w:rPr>
                <w:rFonts w:cs="Arial"/>
                <w:kern w:val="2"/>
                <w:szCs w:val="18"/>
                <w:lang w:val="fr-FR" w:eastAsia="zh-CN"/>
                <w14:ligatures w14:val="standardContextual"/>
              </w:rPr>
              <w:t xml:space="preserve"> sets per CC </w:t>
            </w:r>
            <w:proofErr w:type="spellStart"/>
            <w:r w:rsidRPr="000C2B81">
              <w:rPr>
                <w:rFonts w:cs="Arial"/>
                <w:kern w:val="2"/>
                <w:szCs w:val="18"/>
                <w:lang w:val="fr-FR" w:eastAsia="zh-CN"/>
                <w14:ligatures w14:val="standardContextual"/>
              </w:rPr>
              <w:t>greater</w:t>
            </w:r>
            <w:proofErr w:type="spellEnd"/>
            <w:r w:rsidRPr="000C2B81">
              <w:rPr>
                <w:rFonts w:cs="Arial"/>
                <w:kern w:val="2"/>
                <w:szCs w:val="18"/>
                <w:lang w:val="fr-FR" w:eastAsia="zh-CN"/>
                <w14:ligatures w14:val="standardContextual"/>
              </w:rPr>
              <w:t xml:space="preserve"> </w:t>
            </w:r>
            <w:proofErr w:type="spellStart"/>
            <w:r w:rsidRPr="000C2B81">
              <w:rPr>
                <w:rFonts w:cs="Arial"/>
                <w:kern w:val="2"/>
                <w:szCs w:val="18"/>
                <w:lang w:val="fr-FR" w:eastAsia="zh-CN"/>
                <w14:ligatures w14:val="standardContextual"/>
              </w:rPr>
              <w:t>than</w:t>
            </w:r>
            <w:proofErr w:type="spellEnd"/>
            <w:r w:rsidRPr="000C2B81">
              <w:rPr>
                <w:rFonts w:cs="Arial"/>
                <w:kern w:val="2"/>
                <w:szCs w:val="18"/>
                <w:lang w:val="fr-FR" w:eastAsia="zh-CN"/>
                <w14:ligatures w14:val="standardContextual"/>
              </w:rPr>
              <w:t xml:space="preserve"> 1</w:t>
            </w:r>
            <w:r>
              <w:rPr>
                <w:rFonts w:cs="Arial"/>
                <w:kern w:val="2"/>
                <w:szCs w:val="18"/>
                <w:lang w:val="fr-FR" w:eastAsia="zh-CN"/>
                <w14:ligatures w14:val="standardContextual"/>
              </w:rPr>
              <w:t xml:space="preserve">, </w:t>
            </w:r>
            <w:r>
              <w:rPr>
                <w:rFonts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E93ED7" w14:textId="77777777" w:rsidR="00F2147F" w:rsidRPr="00CF3C6A" w:rsidRDefault="00F2147F" w:rsidP="001E673A">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1C9CD1"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8B8C82E" w14:textId="77777777" w:rsidR="00F2147F" w:rsidRPr="00CF3C6A" w:rsidRDefault="00F2147F" w:rsidP="001E673A">
            <w:pPr>
              <w:pStyle w:val="TAL"/>
              <w:rPr>
                <w:bCs/>
              </w:rPr>
            </w:pPr>
          </w:p>
        </w:tc>
      </w:tr>
      <w:tr w:rsidR="00F2147F" w:rsidRPr="00CF3C6A" w14:paraId="4528C85B" w14:textId="77777777" w:rsidTr="001E673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47A082" w14:textId="77777777" w:rsidR="00F2147F" w:rsidRPr="00CF3C6A" w:rsidRDefault="00F2147F" w:rsidP="001E673A">
            <w:pPr>
              <w:pStyle w:val="TAL"/>
              <w:rPr>
                <w:rFonts w:cs="v4.2.0"/>
                <w:lang w:eastAsia="zh-CN"/>
              </w:rPr>
            </w:pPr>
            <w:r>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56855" w14:textId="77777777" w:rsidR="00F2147F" w:rsidRPr="00CF3C6A" w:rsidRDefault="00F2147F" w:rsidP="001E673A">
            <w:pPr>
              <w:pStyle w:val="TAL"/>
              <w:rPr>
                <w:rFonts w:cs="v4.2.0"/>
                <w:lang w:eastAsia="zh-CN"/>
              </w:rPr>
            </w:pPr>
            <w:r w:rsidRPr="006A49B8">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034D5" w14:textId="77777777" w:rsidR="00F2147F" w:rsidRPr="00CF3C6A" w:rsidRDefault="00F2147F" w:rsidP="001E673A">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57B2CF" w14:textId="77777777" w:rsidR="00F2147F" w:rsidRPr="00CF3C6A" w:rsidRDefault="00F2147F" w:rsidP="001E673A">
            <w:pPr>
              <w:pStyle w:val="TAL"/>
              <w:rPr>
                <w:rFonts w:cs="v4.2.0"/>
                <w:lang w:eastAsia="zh-CN"/>
              </w:rPr>
            </w:pPr>
            <w:r>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73A177" w14:textId="77777777" w:rsidR="00F2147F" w:rsidRPr="00CF3C6A" w:rsidRDefault="00F2147F" w:rsidP="001E673A">
            <w:pPr>
              <w:pStyle w:val="TAL"/>
              <w:rPr>
                <w:rFonts w:cs="v4.2.0"/>
                <w:lang w:eastAsia="zh-CN"/>
              </w:rPr>
            </w:pPr>
            <w:proofErr w:type="spellStart"/>
            <w:r w:rsidRPr="000C2B81">
              <w:rPr>
                <w:rFonts w:cs="Arial"/>
                <w:kern w:val="2"/>
                <w:szCs w:val="18"/>
                <w:lang w:val="fr-FR" w:eastAsia="zh-CN"/>
                <w14:ligatures w14:val="standardContextual"/>
              </w:rPr>
              <w:t>UEs</w:t>
            </w:r>
            <w:proofErr w:type="spellEnd"/>
            <w:r w:rsidRPr="000C2B81">
              <w:rPr>
                <w:rFonts w:cs="Arial"/>
                <w:kern w:val="2"/>
                <w:szCs w:val="18"/>
                <w:lang w:val="fr-FR" w:eastAsia="zh-CN"/>
                <w14:ligatures w14:val="standardContextual"/>
              </w:rPr>
              <w:t xml:space="preserve"> </w:t>
            </w:r>
            <w:proofErr w:type="spellStart"/>
            <w:r w:rsidRPr="000C2B81">
              <w:rPr>
                <w:rFonts w:cs="Arial"/>
                <w:kern w:val="2"/>
                <w:szCs w:val="18"/>
                <w:lang w:val="fr-FR" w:eastAsia="zh-CN"/>
                <w14:ligatures w14:val="standardContextual"/>
              </w:rPr>
              <w:t>supporting</w:t>
            </w:r>
            <w:proofErr w:type="spellEnd"/>
            <w:r w:rsidRPr="000C2B81">
              <w:rPr>
                <w:rFonts w:cs="Arial"/>
                <w:kern w:val="2"/>
                <w:szCs w:val="18"/>
                <w:lang w:val="fr-FR" w:eastAsia="zh-CN"/>
                <w14:ligatures w14:val="standardContextual"/>
              </w:rPr>
              <w:t xml:space="preserve"> 5GS NR SA FR2, maximum </w:t>
            </w:r>
            <w:proofErr w:type="spellStart"/>
            <w:r w:rsidRPr="000C2B81">
              <w:rPr>
                <w:rFonts w:cs="Arial"/>
                <w:kern w:val="2"/>
                <w:szCs w:val="18"/>
                <w:lang w:val="fr-FR" w:eastAsia="zh-CN"/>
                <w14:ligatures w14:val="standardContextual"/>
              </w:rPr>
              <w:t>number</w:t>
            </w:r>
            <w:proofErr w:type="spellEnd"/>
            <w:r w:rsidRPr="000C2B81">
              <w:rPr>
                <w:rFonts w:cs="Arial"/>
                <w:kern w:val="2"/>
                <w:szCs w:val="18"/>
                <w:lang w:val="fr-FR" w:eastAsia="zh-CN"/>
                <w14:ligatures w14:val="standardContextual"/>
              </w:rPr>
              <w:t xml:space="preserve"> of active TCI states per BWP</w:t>
            </w:r>
            <w:r>
              <w:rPr>
                <w:rFonts w:cs="Arial"/>
                <w:kern w:val="2"/>
                <w:szCs w:val="18"/>
                <w:lang w:val="fr-FR" w:eastAsia="zh-CN"/>
                <w14:ligatures w14:val="standardContextual"/>
              </w:rPr>
              <w:t xml:space="preserve"> and </w:t>
            </w:r>
            <w:r w:rsidRPr="000C2B81">
              <w:rPr>
                <w:rFonts w:cs="Arial"/>
                <w:kern w:val="2"/>
                <w:szCs w:val="18"/>
                <w:lang w:val="fr-FR" w:eastAsia="zh-CN"/>
                <w14:ligatures w14:val="standardContextual"/>
              </w:rPr>
              <w:t xml:space="preserve">maximum </w:t>
            </w:r>
            <w:proofErr w:type="spellStart"/>
            <w:r w:rsidRPr="000C2B81">
              <w:rPr>
                <w:rFonts w:cs="Arial"/>
                <w:kern w:val="2"/>
                <w:szCs w:val="18"/>
                <w:lang w:val="fr-FR" w:eastAsia="zh-CN"/>
                <w14:ligatures w14:val="standardContextual"/>
              </w:rPr>
              <w:t>number</w:t>
            </w:r>
            <w:proofErr w:type="spellEnd"/>
            <w:r w:rsidRPr="000C2B81">
              <w:rPr>
                <w:rFonts w:cs="Arial"/>
                <w:kern w:val="2"/>
                <w:szCs w:val="18"/>
                <w:lang w:val="fr-FR" w:eastAsia="zh-CN"/>
                <w14:ligatures w14:val="standardContextual"/>
              </w:rPr>
              <w:t xml:space="preserve"> of </w:t>
            </w:r>
            <w:proofErr w:type="spellStart"/>
            <w:r w:rsidRPr="000C2B81">
              <w:rPr>
                <w:rFonts w:cs="Arial"/>
                <w:kern w:val="2"/>
                <w:szCs w:val="18"/>
                <w:lang w:val="fr-FR" w:eastAsia="zh-CN"/>
                <w14:ligatures w14:val="standardContextual"/>
              </w:rPr>
              <w:t>simultaneously</w:t>
            </w:r>
            <w:proofErr w:type="spellEnd"/>
            <w:r w:rsidRPr="000C2B81">
              <w:rPr>
                <w:rFonts w:cs="Arial"/>
                <w:kern w:val="2"/>
                <w:szCs w:val="18"/>
                <w:lang w:val="fr-FR" w:eastAsia="zh-CN"/>
                <w14:ligatures w14:val="standardContextual"/>
              </w:rPr>
              <w:t xml:space="preserve"> TRS </w:t>
            </w:r>
            <w:proofErr w:type="spellStart"/>
            <w:r w:rsidRPr="000C2B81">
              <w:rPr>
                <w:rFonts w:cs="Arial"/>
                <w:kern w:val="2"/>
                <w:szCs w:val="18"/>
                <w:lang w:val="fr-FR" w:eastAsia="zh-CN"/>
                <w14:ligatures w14:val="standardContextual"/>
              </w:rPr>
              <w:t>resource</w:t>
            </w:r>
            <w:proofErr w:type="spellEnd"/>
            <w:r w:rsidRPr="000C2B81">
              <w:rPr>
                <w:rFonts w:cs="Arial"/>
                <w:kern w:val="2"/>
                <w:szCs w:val="18"/>
                <w:lang w:val="fr-FR" w:eastAsia="zh-CN"/>
                <w14:ligatures w14:val="standardContextual"/>
              </w:rPr>
              <w:t xml:space="preserve"> sets per CC </w:t>
            </w:r>
            <w:proofErr w:type="spellStart"/>
            <w:r w:rsidRPr="000C2B81">
              <w:rPr>
                <w:rFonts w:cs="Arial"/>
                <w:kern w:val="2"/>
                <w:szCs w:val="18"/>
                <w:lang w:val="fr-FR" w:eastAsia="zh-CN"/>
                <w14:ligatures w14:val="standardContextual"/>
              </w:rPr>
              <w:t>greater</w:t>
            </w:r>
            <w:proofErr w:type="spellEnd"/>
            <w:r w:rsidRPr="000C2B81">
              <w:rPr>
                <w:rFonts w:cs="Arial"/>
                <w:kern w:val="2"/>
                <w:szCs w:val="18"/>
                <w:lang w:val="fr-FR" w:eastAsia="zh-CN"/>
                <w14:ligatures w14:val="standardContextual"/>
              </w:rPr>
              <w:t xml:space="preserve"> </w:t>
            </w:r>
            <w:proofErr w:type="spellStart"/>
            <w:r w:rsidRPr="000C2B81">
              <w:rPr>
                <w:rFonts w:cs="Arial"/>
                <w:kern w:val="2"/>
                <w:szCs w:val="18"/>
                <w:lang w:val="fr-FR" w:eastAsia="zh-CN"/>
                <w14:ligatures w14:val="standardContextual"/>
              </w:rPr>
              <w:t>than</w:t>
            </w:r>
            <w:proofErr w:type="spellEnd"/>
            <w:r w:rsidRPr="000C2B81">
              <w:rPr>
                <w:rFonts w:cs="Arial"/>
                <w:kern w:val="2"/>
                <w:szCs w:val="18"/>
                <w:lang w:val="fr-FR" w:eastAsia="zh-CN"/>
                <w14:ligatures w14:val="standardContextual"/>
              </w:rPr>
              <w:t xml:space="preserve"> 1</w:t>
            </w:r>
            <w:r>
              <w:rPr>
                <w:rFonts w:cs="Arial"/>
                <w:kern w:val="2"/>
                <w:szCs w:val="18"/>
                <w:lang w:val="fr-FR" w:eastAsia="zh-CN"/>
                <w14:ligatures w14:val="standardContextual"/>
              </w:rPr>
              <w:t xml:space="preserve">, </w:t>
            </w:r>
            <w:r>
              <w:rPr>
                <w:rFonts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62C39" w14:textId="77777777" w:rsidR="00F2147F" w:rsidRPr="00CF3C6A" w:rsidRDefault="00F2147F" w:rsidP="001E673A">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DB3FF4"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83144C9" w14:textId="77777777" w:rsidR="00F2147F" w:rsidRPr="00CF3C6A" w:rsidRDefault="00F2147F" w:rsidP="001E673A">
            <w:pPr>
              <w:pStyle w:val="TAL"/>
              <w:rPr>
                <w:bCs/>
              </w:rPr>
            </w:pPr>
          </w:p>
        </w:tc>
      </w:tr>
      <w:tr w:rsidR="00F2147F" w:rsidRPr="00CF3C6A" w14:paraId="1D6D2D5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9B3622" w14:textId="77777777" w:rsidR="00F2147F" w:rsidRPr="00CF3C6A" w:rsidRDefault="00F2147F" w:rsidP="001E673A">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5787F7C" w14:textId="77777777" w:rsidR="00F2147F" w:rsidRPr="00CF3C6A" w:rsidRDefault="00F2147F" w:rsidP="001E673A">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BF764F"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AB2BB"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17777D"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4FE22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A3FA04"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BB2AFD" w14:textId="77777777" w:rsidR="00F2147F" w:rsidRPr="00CF3C6A" w:rsidRDefault="00F2147F" w:rsidP="001E673A">
            <w:pPr>
              <w:pStyle w:val="TAL"/>
              <w:rPr>
                <w:b/>
              </w:rPr>
            </w:pPr>
          </w:p>
        </w:tc>
      </w:tr>
      <w:tr w:rsidR="00F2147F" w:rsidRPr="00CF3C6A" w14:paraId="21FA1DF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702438" w14:textId="77777777" w:rsidR="00F2147F" w:rsidRPr="00CF3C6A" w:rsidRDefault="00F2147F" w:rsidP="001E673A">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2A16C3" w14:textId="77777777" w:rsidR="00F2147F" w:rsidRPr="00CF3C6A" w:rsidRDefault="00F2147F" w:rsidP="001E673A">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82D4E" w14:textId="77777777" w:rsidR="00F2147F" w:rsidRPr="00CF3C6A" w:rsidRDefault="00F2147F" w:rsidP="001E673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AECEF2" w14:textId="77777777" w:rsidR="00F2147F" w:rsidRPr="00CF3C6A" w:rsidRDefault="00F2147F" w:rsidP="001E673A">
            <w:pPr>
              <w:pStyle w:val="TAL"/>
              <w:rPr>
                <w:b/>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45E9F0"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2C75B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AD3CBB" w14:textId="77777777" w:rsidR="00F2147F" w:rsidRPr="00CF3C6A" w:rsidRDefault="00F2147F" w:rsidP="001E673A">
            <w:pPr>
              <w:pStyle w:val="TAL"/>
              <w:rPr>
                <w:lang w:eastAsia="zh-CN"/>
              </w:rPr>
            </w:pPr>
            <w:r w:rsidRPr="00CF3C6A">
              <w:rPr>
                <w:lang w:eastAsia="zh-CN"/>
              </w:rPr>
              <w:t>PC1(NOTE 1)</w:t>
            </w:r>
          </w:p>
          <w:p w14:paraId="2CFFBBCF"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4C0EC" w14:textId="77777777" w:rsidR="00F2147F" w:rsidRPr="00CF3C6A" w:rsidRDefault="00F2147F" w:rsidP="001E673A">
            <w:pPr>
              <w:pStyle w:val="TAL"/>
            </w:pPr>
          </w:p>
        </w:tc>
      </w:tr>
      <w:tr w:rsidR="00F2147F" w:rsidRPr="00CF3C6A" w14:paraId="745589D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35B51DD" w14:textId="77777777" w:rsidR="00F2147F" w:rsidRPr="00CF3C6A" w:rsidRDefault="00F2147F" w:rsidP="001E673A">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1603E50" w14:textId="77777777" w:rsidR="00F2147F" w:rsidRPr="00CF3C6A" w:rsidRDefault="00F2147F" w:rsidP="001E673A">
            <w:pPr>
              <w:pStyle w:val="TAL"/>
            </w:pPr>
            <w:r w:rsidRPr="00CF3C6A">
              <w:rPr>
                <w:b/>
                <w:lang w:eastAsia="zh-CN"/>
              </w:rPr>
              <w:t xml:space="preserve">Conditional </w:t>
            </w:r>
            <w:proofErr w:type="spellStart"/>
            <w:r w:rsidRPr="00CF3C6A">
              <w:rPr>
                <w:b/>
                <w:lang w:eastAsia="zh-CN"/>
              </w:rPr>
              <w:t>PSCell</w:t>
            </w:r>
            <w:proofErr w:type="spellEnd"/>
            <w:r w:rsidRPr="00CF3C6A">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35149" w14:textId="77777777" w:rsidR="00F2147F" w:rsidRPr="00CF3C6A" w:rsidRDefault="00F2147F" w:rsidP="001E673A">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924FA3" w14:textId="77777777" w:rsidR="00F2147F" w:rsidRPr="00CF3C6A" w:rsidRDefault="00F2147F" w:rsidP="001E673A">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5EC31" w14:textId="77777777" w:rsidR="00F2147F" w:rsidRPr="00CF3C6A" w:rsidRDefault="00F2147F" w:rsidP="001E673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42F4B0"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1B218"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A185D" w14:textId="77777777" w:rsidR="00F2147F" w:rsidRPr="00CF3C6A" w:rsidRDefault="00F2147F" w:rsidP="001E673A">
            <w:pPr>
              <w:pStyle w:val="TAL"/>
            </w:pPr>
          </w:p>
        </w:tc>
      </w:tr>
      <w:tr w:rsidR="00F2147F" w:rsidRPr="00CF3C6A" w14:paraId="6CD3740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96DA93" w14:textId="77777777" w:rsidR="00F2147F" w:rsidRPr="00CF3C6A" w:rsidRDefault="00F2147F" w:rsidP="001E673A">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4BF37A" w14:textId="77777777" w:rsidR="00F2147F" w:rsidRPr="00CF3C6A" w:rsidRDefault="00F2147F" w:rsidP="001E673A">
            <w:pPr>
              <w:pStyle w:val="TAL"/>
            </w:pPr>
            <w:r w:rsidRPr="00CF3C6A">
              <w:t xml:space="preserve">NR SA FR2 Addition and Release Delay of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83A08" w14:textId="77777777" w:rsidR="00F2147F" w:rsidRPr="00CF3C6A" w:rsidRDefault="00F2147F" w:rsidP="001E673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670CE9" w14:textId="77777777" w:rsidR="00F2147F" w:rsidRPr="00CF3C6A" w:rsidRDefault="00F2147F" w:rsidP="001E673A">
            <w:pPr>
              <w:pStyle w:val="TAL"/>
              <w:rPr>
                <w:szCs w:val="18"/>
                <w:lang w:eastAsia="zh-CN"/>
              </w:rPr>
            </w:pPr>
            <w:r w:rsidRPr="00CF3C6A">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6735D7" w14:textId="77777777" w:rsidR="00F2147F" w:rsidRPr="00CF3C6A" w:rsidRDefault="00F2147F" w:rsidP="001E673A">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w:t>
            </w:r>
            <w:proofErr w:type="spellStart"/>
            <w:r w:rsidRPr="00CF3C6A">
              <w:t>PSCell</w:t>
            </w:r>
            <w:proofErr w:type="spellEnd"/>
            <w:r w:rsidRPr="00CF3C6A">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8941D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B07D12" w14:textId="77777777" w:rsidR="00F2147F" w:rsidRPr="00CF3C6A" w:rsidRDefault="00F2147F" w:rsidP="001E673A">
            <w:pPr>
              <w:pStyle w:val="TAL"/>
              <w:rPr>
                <w:lang w:eastAsia="zh-CN"/>
              </w:rPr>
            </w:pPr>
            <w:r w:rsidRPr="00CF3C6A">
              <w:rPr>
                <w:lang w:eastAsia="zh-CN"/>
              </w:rPr>
              <w:t>PC1(NOTE 1)</w:t>
            </w:r>
          </w:p>
          <w:p w14:paraId="25BB07D0"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277C2D" w14:textId="77777777" w:rsidR="00F2147F" w:rsidRPr="00CF3C6A" w:rsidRDefault="00F2147F" w:rsidP="001E673A">
            <w:pPr>
              <w:pStyle w:val="TAL"/>
            </w:pPr>
          </w:p>
        </w:tc>
      </w:tr>
      <w:tr w:rsidR="00F2147F" w:rsidRPr="00CF3C6A" w14:paraId="1612070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164A45" w14:textId="77777777" w:rsidR="00F2147F" w:rsidRPr="00CF3C6A" w:rsidRDefault="00F2147F" w:rsidP="001E673A">
            <w:pPr>
              <w:pStyle w:val="TAL"/>
              <w:rPr>
                <w:b/>
              </w:rPr>
            </w:pPr>
            <w:r w:rsidRPr="00CF3C6A">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2BEEF0" w14:textId="77777777" w:rsidR="00F2147F" w:rsidRPr="00CF3C6A" w:rsidRDefault="00F2147F" w:rsidP="001E673A">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7A5E08"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7621AA"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F6388B"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418C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97032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1A55F" w14:textId="77777777" w:rsidR="00F2147F" w:rsidRPr="00CF3C6A" w:rsidRDefault="00F2147F" w:rsidP="001E673A">
            <w:pPr>
              <w:pStyle w:val="TAL"/>
              <w:rPr>
                <w:b/>
              </w:rPr>
            </w:pPr>
          </w:p>
        </w:tc>
      </w:tr>
      <w:tr w:rsidR="00F2147F" w:rsidRPr="00CF3C6A" w14:paraId="1DA558B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A559E2" w14:textId="77777777" w:rsidR="00F2147F" w:rsidRPr="00CF3C6A" w:rsidRDefault="00F2147F" w:rsidP="001E673A">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761CF9" w14:textId="77777777" w:rsidR="00F2147F" w:rsidRPr="00CF3C6A" w:rsidRDefault="00F2147F" w:rsidP="001E673A">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26F8D" w14:textId="77777777" w:rsidR="00F2147F" w:rsidRPr="00CF3C6A" w:rsidRDefault="00F2147F" w:rsidP="001E673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BE27B3" w14:textId="77777777" w:rsidR="00F2147F" w:rsidRPr="00CF3C6A" w:rsidRDefault="00F2147F" w:rsidP="001E673A">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05CFB3"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FDDF6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70DA19" w14:textId="77777777" w:rsidR="00F2147F" w:rsidRPr="00CF3C6A" w:rsidRDefault="00F2147F" w:rsidP="001E673A">
            <w:pPr>
              <w:pStyle w:val="TAL"/>
              <w:rPr>
                <w:lang w:eastAsia="zh-CN"/>
              </w:rPr>
            </w:pPr>
            <w:r w:rsidRPr="00CF3C6A">
              <w:rPr>
                <w:lang w:eastAsia="zh-CN"/>
              </w:rPr>
              <w:t>PC1(NOTE 1)</w:t>
            </w:r>
          </w:p>
          <w:p w14:paraId="186BBCD6"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3829B7" w14:textId="77777777" w:rsidR="00F2147F" w:rsidRPr="00CF3C6A" w:rsidRDefault="00F2147F" w:rsidP="001E673A">
            <w:pPr>
              <w:pStyle w:val="TAL"/>
            </w:pPr>
          </w:p>
        </w:tc>
      </w:tr>
      <w:tr w:rsidR="00F2147F" w:rsidRPr="00CF3C6A" w14:paraId="139963A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49AC29" w14:textId="77777777" w:rsidR="00F2147F" w:rsidRPr="00CF3C6A" w:rsidRDefault="00F2147F" w:rsidP="001E673A">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5EA3E0" w14:textId="77777777" w:rsidR="00F2147F" w:rsidRPr="00CF3C6A" w:rsidRDefault="00F2147F" w:rsidP="001E673A">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168F8" w14:textId="77777777" w:rsidR="00F2147F" w:rsidRPr="00CF3C6A" w:rsidRDefault="00F2147F" w:rsidP="001E673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FE4CC75" w14:textId="77777777" w:rsidR="00F2147F" w:rsidRPr="00CF3C6A" w:rsidRDefault="00F2147F" w:rsidP="001E673A">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848097"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4603C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60B20B0" w14:textId="77777777" w:rsidR="00F2147F" w:rsidRPr="00CF3C6A" w:rsidRDefault="00F2147F" w:rsidP="001E673A">
            <w:pPr>
              <w:pStyle w:val="TAL"/>
              <w:rPr>
                <w:lang w:eastAsia="zh-CN"/>
              </w:rPr>
            </w:pPr>
            <w:r w:rsidRPr="00CF3C6A">
              <w:rPr>
                <w:lang w:eastAsia="zh-CN"/>
              </w:rPr>
              <w:t>PC1(NOTE 1)</w:t>
            </w:r>
          </w:p>
          <w:p w14:paraId="63F1D966"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2E199C" w14:textId="77777777" w:rsidR="00F2147F" w:rsidRPr="00CF3C6A" w:rsidRDefault="00F2147F" w:rsidP="001E673A">
            <w:pPr>
              <w:pStyle w:val="TAL"/>
            </w:pPr>
          </w:p>
        </w:tc>
      </w:tr>
      <w:tr w:rsidR="00F2147F" w:rsidRPr="00CF3C6A" w14:paraId="0EDFE0C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916378" w14:textId="77777777" w:rsidR="00F2147F" w:rsidRPr="00CF3C6A" w:rsidRDefault="00F2147F" w:rsidP="001E673A">
            <w:pPr>
              <w:pStyle w:val="TAL"/>
              <w:rPr>
                <w:b/>
              </w:rPr>
            </w:pPr>
            <w:r w:rsidRPr="00CF3C6A">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A1F652" w14:textId="77777777" w:rsidR="00F2147F" w:rsidRPr="00CF3C6A" w:rsidRDefault="00F2147F" w:rsidP="001E673A">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367DB" w14:textId="77777777" w:rsidR="00F2147F" w:rsidRPr="00CF3C6A" w:rsidRDefault="00F2147F" w:rsidP="001E673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63FBA6" w14:textId="77777777" w:rsidR="00F2147F" w:rsidRPr="00CF3C6A" w:rsidRDefault="00F2147F" w:rsidP="001E673A">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B9E6E5" w14:textId="77777777" w:rsidR="00F2147F" w:rsidRPr="00CF3C6A" w:rsidRDefault="00F2147F" w:rsidP="001E673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DBC5F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478334" w14:textId="77777777" w:rsidR="00F2147F" w:rsidRPr="00CF3C6A" w:rsidRDefault="00F2147F" w:rsidP="001E673A">
            <w:pPr>
              <w:pStyle w:val="TAL"/>
              <w:rPr>
                <w:lang w:eastAsia="zh-CN"/>
              </w:rPr>
            </w:pPr>
            <w:r w:rsidRPr="00CF3C6A">
              <w:rPr>
                <w:lang w:eastAsia="zh-CN"/>
              </w:rPr>
              <w:t>PC1(NOTE 1)</w:t>
            </w:r>
          </w:p>
          <w:p w14:paraId="48814B3D"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304BFD" w14:textId="77777777" w:rsidR="00F2147F" w:rsidRPr="00CF3C6A" w:rsidRDefault="00F2147F" w:rsidP="001E673A">
            <w:pPr>
              <w:pStyle w:val="TAL"/>
            </w:pPr>
          </w:p>
        </w:tc>
      </w:tr>
      <w:tr w:rsidR="00F2147F" w:rsidRPr="00CF3C6A" w14:paraId="1D44374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C02C02" w14:textId="77777777" w:rsidR="00F2147F" w:rsidRPr="00CF3C6A" w:rsidRDefault="00F2147F" w:rsidP="001E673A">
            <w:pPr>
              <w:pStyle w:val="TAL"/>
            </w:pPr>
            <w:r w:rsidRPr="00CF3C6A">
              <w:rPr>
                <w:rFonts w:eastAsia="Calibri" w:cs="Arial"/>
                <w:kern w:val="2"/>
                <w:szCs w:val="24"/>
                <w:lang w:eastAsia="fr-FR"/>
                <w14:ligatures w14:val="standardContextual"/>
              </w:rPr>
              <w:lastRenderedPageBreak/>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651528" w14:textId="77777777" w:rsidR="00F2147F" w:rsidRPr="00CF3C6A" w:rsidRDefault="00F2147F" w:rsidP="001E673A">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95D80" w14:textId="77777777" w:rsidR="00F2147F" w:rsidRPr="00CF3C6A" w:rsidRDefault="00F2147F" w:rsidP="001E673A">
            <w:pPr>
              <w:pStyle w:val="TAC"/>
              <w:rPr>
                <w:szCs w:val="18"/>
                <w:lang w:eastAsia="zh-CN"/>
              </w:rPr>
            </w:pPr>
            <w:r w:rsidRPr="00CF3C6A">
              <w:rPr>
                <w:rFonts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B4B34A" w14:textId="77777777" w:rsidR="00F2147F" w:rsidRPr="00CF3C6A" w:rsidRDefault="00F2147F" w:rsidP="001E673A">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4F1C24" w14:textId="77777777" w:rsidR="00F2147F" w:rsidRPr="00CF3C6A" w:rsidRDefault="00F2147F" w:rsidP="001E673A">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F7470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06CA8FF" w14:textId="77777777" w:rsidR="00F2147F" w:rsidRPr="00CF3C6A" w:rsidRDefault="00F2147F" w:rsidP="001E673A">
            <w:pPr>
              <w:pStyle w:val="TAL"/>
              <w:rPr>
                <w:lang w:eastAsia="zh-CN"/>
              </w:rPr>
            </w:pPr>
            <w:r w:rsidRPr="00CF3C6A">
              <w:rPr>
                <w:lang w:eastAsia="zh-CN"/>
              </w:rPr>
              <w:t>PC1(NOTE 1)</w:t>
            </w:r>
          </w:p>
          <w:p w14:paraId="639BDCC2" w14:textId="77777777" w:rsidR="00F2147F" w:rsidRPr="00CF3C6A" w:rsidDel="00A82E82"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70D910" w14:textId="77777777" w:rsidR="00F2147F" w:rsidRPr="00CF3C6A" w:rsidRDefault="00F2147F" w:rsidP="001E673A">
            <w:pPr>
              <w:pStyle w:val="TAL"/>
            </w:pPr>
          </w:p>
        </w:tc>
      </w:tr>
      <w:tr w:rsidR="00F2147F" w:rsidRPr="00CF3C6A" w14:paraId="4660CBD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920AA" w14:textId="77777777" w:rsidR="00F2147F" w:rsidRPr="00CF3C6A" w:rsidRDefault="00F2147F" w:rsidP="001E673A">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7085A" w14:textId="77777777" w:rsidR="00F2147F" w:rsidRPr="00CF3C6A" w:rsidRDefault="00F2147F" w:rsidP="001E673A">
            <w:pPr>
              <w:pStyle w:val="TAL"/>
              <w:rPr>
                <w:b/>
              </w:rPr>
            </w:pPr>
            <w:proofErr w:type="spellStart"/>
            <w:r w:rsidRPr="00CF3C6A">
              <w:rPr>
                <w:b/>
              </w:rPr>
              <w:t>PSCell</w:t>
            </w:r>
            <w:proofErr w:type="spellEnd"/>
            <w:r w:rsidRPr="00CF3C6A">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8426E"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958B7"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D4DC2"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C6E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71A9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476DC" w14:textId="77777777" w:rsidR="00F2147F" w:rsidRPr="00CF3C6A" w:rsidRDefault="00F2147F" w:rsidP="001E673A">
            <w:pPr>
              <w:pStyle w:val="TAL"/>
              <w:rPr>
                <w:b/>
              </w:rPr>
            </w:pPr>
          </w:p>
        </w:tc>
      </w:tr>
      <w:tr w:rsidR="00F2147F" w:rsidRPr="00CF3C6A" w14:paraId="0DAFB81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798D05" w14:textId="77777777" w:rsidR="00F2147F" w:rsidRPr="00CF3C6A" w:rsidRDefault="00F2147F" w:rsidP="001E673A">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23A0FA" w14:textId="77777777" w:rsidR="00F2147F" w:rsidRPr="00CF3C6A" w:rsidRDefault="00F2147F" w:rsidP="001E673A">
            <w:pPr>
              <w:pStyle w:val="TAL"/>
            </w:pPr>
            <w:r w:rsidRPr="00CF3C6A">
              <w:t xml:space="preserve">NR SA FR2 </w:t>
            </w:r>
            <w:proofErr w:type="spellStart"/>
            <w:r w:rsidRPr="00CF3C6A">
              <w:t>PSCell</w:t>
            </w:r>
            <w:proofErr w:type="spellEnd"/>
            <w:r w:rsidRPr="00CF3C6A">
              <w:t xml:space="preserve"> RACH-less based Activation and deactivation for FR1+FR2 inter-band with target </w:t>
            </w:r>
            <w:proofErr w:type="spellStart"/>
            <w:r w:rsidRPr="00CF3C6A">
              <w:t>PSCell</w:t>
            </w:r>
            <w:proofErr w:type="spellEnd"/>
            <w:r w:rsidRPr="00CF3C6A">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37E73" w14:textId="77777777" w:rsidR="00F2147F" w:rsidRPr="00CF3C6A" w:rsidRDefault="00F2147F" w:rsidP="001E673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76BD58" w14:textId="77777777" w:rsidR="00F2147F" w:rsidRPr="00CF3C6A" w:rsidRDefault="00F2147F" w:rsidP="001E673A">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4AC252" w14:textId="77777777" w:rsidR="00F2147F" w:rsidRPr="00CF3C6A" w:rsidRDefault="00F2147F" w:rsidP="001E673A">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0D861B"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9DE63C6"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33A64B9E" w14:textId="77777777" w:rsidR="00F2147F" w:rsidRPr="00CF3C6A" w:rsidRDefault="00F2147F" w:rsidP="001E673A">
            <w:pPr>
              <w:pStyle w:val="TAL"/>
            </w:pPr>
          </w:p>
        </w:tc>
      </w:tr>
      <w:tr w:rsidR="00F2147F" w:rsidRPr="00CF3C6A" w14:paraId="08BF629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59C47" w14:textId="77777777" w:rsidR="00F2147F" w:rsidRPr="00CF3C6A" w:rsidRDefault="00F2147F" w:rsidP="001E673A">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B90E70" w14:textId="77777777" w:rsidR="00F2147F" w:rsidRPr="00CF3C6A" w:rsidRDefault="00F2147F" w:rsidP="001E673A">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6B8C78"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8B0C2"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A1E228"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E1703"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598F2"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794100" w14:textId="77777777" w:rsidR="00F2147F" w:rsidRPr="00CF3C6A" w:rsidRDefault="00F2147F" w:rsidP="001E673A">
            <w:pPr>
              <w:pStyle w:val="TAL"/>
              <w:rPr>
                <w:b/>
              </w:rPr>
            </w:pPr>
          </w:p>
        </w:tc>
      </w:tr>
      <w:tr w:rsidR="00F2147F" w:rsidRPr="00CF3C6A" w14:paraId="6BD65B4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CAB2" w14:textId="77777777" w:rsidR="00F2147F" w:rsidRPr="00CF3C6A" w:rsidRDefault="00F2147F" w:rsidP="001E673A">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AE835" w14:textId="77777777" w:rsidR="00F2147F" w:rsidRPr="00CF3C6A" w:rsidRDefault="00F2147F" w:rsidP="001E673A">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7AEF0E"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31AF99"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2A4D50"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E4A98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48E4C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7E8C3A" w14:textId="77777777" w:rsidR="00F2147F" w:rsidRPr="00CF3C6A" w:rsidRDefault="00F2147F" w:rsidP="001E673A">
            <w:pPr>
              <w:pStyle w:val="TAL"/>
              <w:rPr>
                <w:b/>
              </w:rPr>
            </w:pPr>
          </w:p>
        </w:tc>
      </w:tr>
      <w:tr w:rsidR="00F2147F" w:rsidRPr="00CF3C6A" w14:paraId="1564DB8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19793E5D" w14:textId="77777777" w:rsidR="00F2147F" w:rsidRPr="00CF3C6A" w:rsidRDefault="00F2147F" w:rsidP="001E673A">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B5A41D6" w14:textId="77777777" w:rsidR="00F2147F" w:rsidRPr="00CF3C6A" w:rsidRDefault="00F2147F" w:rsidP="001E673A">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09C9698"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4A159F" w14:textId="77777777" w:rsidR="00F2147F" w:rsidRPr="00CF3C6A" w:rsidRDefault="00F2147F" w:rsidP="001E673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F2C246A"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7DE46F"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B12C58" w14:textId="77777777" w:rsidR="00F2147F" w:rsidRPr="00CF3C6A" w:rsidRDefault="00F2147F" w:rsidP="001E673A">
            <w:pPr>
              <w:pStyle w:val="TAL"/>
            </w:pPr>
            <w:r w:rsidRPr="00CF3C6A">
              <w:t>PC1</w:t>
            </w:r>
          </w:p>
          <w:p w14:paraId="62FF2ABF"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217C81C" w14:textId="77777777" w:rsidR="00F2147F" w:rsidRPr="00CF3C6A" w:rsidRDefault="00F2147F" w:rsidP="001E673A">
            <w:pPr>
              <w:pStyle w:val="TAL"/>
            </w:pPr>
          </w:p>
        </w:tc>
      </w:tr>
      <w:tr w:rsidR="00F2147F" w:rsidRPr="00CF3C6A" w14:paraId="294A362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94584C1" w14:textId="77777777" w:rsidR="00F2147F" w:rsidRPr="00CF3C6A" w:rsidRDefault="00F2147F" w:rsidP="001E673A">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B02D659" w14:textId="77777777" w:rsidR="00F2147F" w:rsidRPr="00CF3C6A" w:rsidRDefault="00F2147F" w:rsidP="001E673A">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6E6064D"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8C7604" w14:textId="77777777" w:rsidR="00F2147F" w:rsidRPr="00CF3C6A" w:rsidRDefault="00F2147F" w:rsidP="001E673A">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54983A37"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EFE23BF"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AE5970" w14:textId="77777777" w:rsidR="00F2147F" w:rsidRPr="00CF3C6A" w:rsidRDefault="00F2147F" w:rsidP="001E673A">
            <w:pPr>
              <w:pStyle w:val="TAL"/>
            </w:pPr>
            <w:r w:rsidRPr="00CF3C6A">
              <w:t>PC1</w:t>
            </w:r>
          </w:p>
          <w:p w14:paraId="09A9EBB1"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6C39C26" w14:textId="77777777" w:rsidR="00F2147F" w:rsidRPr="00CF3C6A" w:rsidRDefault="00F2147F" w:rsidP="001E673A">
            <w:pPr>
              <w:pStyle w:val="TAL"/>
            </w:pPr>
          </w:p>
        </w:tc>
      </w:tr>
      <w:tr w:rsidR="00F2147F" w:rsidRPr="00CF3C6A" w14:paraId="7AE4C28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1F0C0934" w14:textId="77777777" w:rsidR="00F2147F" w:rsidRPr="00CF3C6A" w:rsidRDefault="00F2147F" w:rsidP="001E673A">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BC9C89D" w14:textId="77777777" w:rsidR="00F2147F" w:rsidRPr="00CF3C6A" w:rsidRDefault="00F2147F" w:rsidP="001E673A">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721F5C4"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DE4C06" w14:textId="77777777" w:rsidR="00F2147F" w:rsidRPr="00CF3C6A" w:rsidRDefault="00F2147F" w:rsidP="001E673A">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27176AB5"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8656437"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C2703D" w14:textId="77777777" w:rsidR="00F2147F" w:rsidRPr="00CF3C6A" w:rsidRDefault="00F2147F" w:rsidP="001E673A">
            <w:pPr>
              <w:pStyle w:val="TAL"/>
            </w:pPr>
            <w:r w:rsidRPr="00CF3C6A">
              <w:t>PC1</w:t>
            </w:r>
          </w:p>
          <w:p w14:paraId="6258C154"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1FDA663" w14:textId="77777777" w:rsidR="00F2147F" w:rsidRPr="00CF3C6A" w:rsidRDefault="00F2147F" w:rsidP="001E673A">
            <w:pPr>
              <w:pStyle w:val="TAL"/>
            </w:pPr>
          </w:p>
        </w:tc>
      </w:tr>
      <w:tr w:rsidR="00F2147F" w:rsidRPr="00CF3C6A" w14:paraId="2D897E8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507DFCF" w14:textId="77777777" w:rsidR="00F2147F" w:rsidRPr="00CF3C6A" w:rsidRDefault="00F2147F" w:rsidP="001E673A">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A21D11C" w14:textId="77777777" w:rsidR="00F2147F" w:rsidRPr="00CF3C6A" w:rsidRDefault="00F2147F" w:rsidP="001E673A">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E5FC888"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CED6F" w14:textId="77777777" w:rsidR="00F2147F" w:rsidRPr="00CF3C6A" w:rsidRDefault="00F2147F" w:rsidP="001E673A">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5E4DA7F8"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431BD78"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3E7F68" w14:textId="77777777" w:rsidR="00F2147F" w:rsidRPr="00CF3C6A" w:rsidRDefault="00F2147F" w:rsidP="001E673A">
            <w:pPr>
              <w:pStyle w:val="TAL"/>
            </w:pPr>
            <w:r w:rsidRPr="00CF3C6A">
              <w:t>PC1</w:t>
            </w:r>
          </w:p>
          <w:p w14:paraId="6FAA9850"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EA2259A" w14:textId="77777777" w:rsidR="00F2147F" w:rsidRPr="00CF3C6A" w:rsidRDefault="00F2147F" w:rsidP="001E673A">
            <w:pPr>
              <w:pStyle w:val="TAL"/>
            </w:pPr>
          </w:p>
        </w:tc>
      </w:tr>
      <w:tr w:rsidR="00F2147F" w:rsidRPr="00CF3C6A" w14:paraId="76332D5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EC8DFEF" w14:textId="77777777" w:rsidR="00F2147F" w:rsidRPr="00CF3C6A" w:rsidRDefault="00F2147F" w:rsidP="001E673A">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B439F34" w14:textId="77777777" w:rsidR="00F2147F" w:rsidRPr="00CF3C6A" w:rsidRDefault="00F2147F" w:rsidP="001E673A">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C3F5D63" w14:textId="77777777" w:rsidR="00F2147F" w:rsidRPr="00CF3C6A" w:rsidRDefault="00F2147F" w:rsidP="001E673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5EE9474" w14:textId="77777777" w:rsidR="00F2147F" w:rsidRPr="00CF3C6A" w:rsidRDefault="00F2147F" w:rsidP="001E673A">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4CC1F8C9" w14:textId="77777777" w:rsidR="00F2147F" w:rsidRPr="00CF3C6A" w:rsidRDefault="00F2147F" w:rsidP="001E673A">
            <w:pPr>
              <w:pStyle w:val="TAL"/>
              <w:rPr>
                <w:rFonts w:eastAsia="MS Mincho"/>
              </w:rPr>
            </w:pPr>
            <w:r w:rsidRPr="00CF3C6A">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8721E45"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002271" w14:textId="77777777" w:rsidR="00F2147F" w:rsidRPr="00CF3C6A" w:rsidRDefault="00F2147F" w:rsidP="001E673A">
            <w:pPr>
              <w:pStyle w:val="TAL"/>
              <w:rPr>
                <w:lang w:eastAsia="zh-CN"/>
              </w:rPr>
            </w:pPr>
            <w:r w:rsidRPr="00CF3C6A">
              <w:rPr>
                <w:lang w:eastAsia="zh-CN"/>
              </w:rPr>
              <w:t>PC1(NOTE 1)</w:t>
            </w:r>
          </w:p>
          <w:p w14:paraId="69364009"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438431" w14:textId="77777777" w:rsidR="00F2147F" w:rsidRPr="00CF3C6A" w:rsidRDefault="00F2147F" w:rsidP="001E673A">
            <w:pPr>
              <w:pStyle w:val="TAL"/>
            </w:pPr>
          </w:p>
        </w:tc>
      </w:tr>
      <w:tr w:rsidR="00F2147F" w:rsidRPr="00CF3C6A" w14:paraId="58FC07A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5FE8EE" w14:textId="77777777" w:rsidR="00F2147F" w:rsidRPr="00CF3C6A" w:rsidRDefault="00F2147F" w:rsidP="001E673A">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77C975" w14:textId="77777777" w:rsidR="00F2147F" w:rsidRPr="00CF3C6A" w:rsidRDefault="00F2147F" w:rsidP="001E673A">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783C90"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B8167D"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437966"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951C8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4B5D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105E6" w14:textId="77777777" w:rsidR="00F2147F" w:rsidRPr="00CF3C6A" w:rsidRDefault="00F2147F" w:rsidP="001E673A">
            <w:pPr>
              <w:pStyle w:val="TAL"/>
              <w:rPr>
                <w:b/>
              </w:rPr>
            </w:pPr>
          </w:p>
        </w:tc>
      </w:tr>
      <w:tr w:rsidR="00F2147F" w:rsidRPr="00CF3C6A" w14:paraId="1D43B78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7BE1C88" w14:textId="77777777" w:rsidR="00F2147F" w:rsidRPr="00CF3C6A" w:rsidRDefault="00F2147F" w:rsidP="001E673A">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3597435" w14:textId="77777777" w:rsidR="00F2147F" w:rsidRPr="00CF3C6A" w:rsidRDefault="00F2147F" w:rsidP="001E673A">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9CBF730"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D6AF6C"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14AAE8"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ED7D0A"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E2E517" w14:textId="77777777" w:rsidR="00F2147F" w:rsidRPr="00CF3C6A" w:rsidRDefault="00F2147F" w:rsidP="001E673A">
            <w:pPr>
              <w:pStyle w:val="TAL"/>
              <w:rPr>
                <w:lang w:eastAsia="zh-CN"/>
              </w:rPr>
            </w:pPr>
            <w:r w:rsidRPr="00CF3C6A">
              <w:rPr>
                <w:lang w:eastAsia="zh-CN"/>
              </w:rPr>
              <w:t>PC1(NOTE 1)</w:t>
            </w:r>
          </w:p>
          <w:p w14:paraId="467B71F5"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CF8C3D" w14:textId="77777777" w:rsidR="00F2147F" w:rsidRPr="00CF3C6A" w:rsidRDefault="00F2147F" w:rsidP="001E673A">
            <w:pPr>
              <w:pStyle w:val="TAL"/>
            </w:pPr>
          </w:p>
        </w:tc>
      </w:tr>
      <w:tr w:rsidR="00F2147F" w:rsidRPr="00CF3C6A" w14:paraId="4521C60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9E4BF29" w14:textId="77777777" w:rsidR="00F2147F" w:rsidRPr="00CF3C6A" w:rsidRDefault="00F2147F" w:rsidP="001E673A">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786712B" w14:textId="77777777" w:rsidR="00F2147F" w:rsidRPr="00CF3C6A" w:rsidRDefault="00F2147F" w:rsidP="001E673A">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BB06054"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6C4AF6" w14:textId="77777777" w:rsidR="00F2147F" w:rsidRPr="00CF3C6A" w:rsidRDefault="00F2147F" w:rsidP="001E673A">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D848E0A"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4A0B3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9C56C7" w14:textId="77777777" w:rsidR="00F2147F" w:rsidRPr="00CF3C6A" w:rsidRDefault="00F2147F" w:rsidP="001E673A">
            <w:pPr>
              <w:pStyle w:val="TAL"/>
              <w:rPr>
                <w:lang w:eastAsia="zh-CN"/>
              </w:rPr>
            </w:pPr>
            <w:r w:rsidRPr="00CF3C6A">
              <w:rPr>
                <w:lang w:eastAsia="zh-CN"/>
              </w:rPr>
              <w:t>PC1(NOTE 1)</w:t>
            </w:r>
          </w:p>
          <w:p w14:paraId="18B9F36D"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BC5BFD" w14:textId="77777777" w:rsidR="00F2147F" w:rsidRPr="00CF3C6A" w:rsidRDefault="00F2147F" w:rsidP="001E673A">
            <w:pPr>
              <w:pStyle w:val="TAL"/>
            </w:pPr>
          </w:p>
        </w:tc>
      </w:tr>
      <w:tr w:rsidR="00F2147F" w:rsidRPr="00CF3C6A" w14:paraId="2C75E08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BB63768" w14:textId="77777777" w:rsidR="00F2147F" w:rsidRPr="00CF3C6A" w:rsidRDefault="00F2147F" w:rsidP="001E673A">
            <w:pPr>
              <w:pStyle w:val="TAL"/>
              <w:rPr>
                <w:bCs/>
              </w:rPr>
            </w:pPr>
            <w:bookmarkStart w:id="13"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8787436" w14:textId="77777777" w:rsidR="00F2147F" w:rsidRPr="00CF3C6A" w:rsidRDefault="00F2147F" w:rsidP="001E673A">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0F16E2"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ED98B7" w14:textId="77777777" w:rsidR="00F2147F" w:rsidRPr="00CF3C6A" w:rsidRDefault="00F2147F" w:rsidP="001E673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08A2A9"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502BD"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56E23B" w14:textId="77777777" w:rsidR="00F2147F" w:rsidRPr="00CF3C6A" w:rsidRDefault="00F2147F" w:rsidP="001E673A">
            <w:pPr>
              <w:pStyle w:val="TAL"/>
              <w:rPr>
                <w:lang w:eastAsia="zh-CN"/>
              </w:rPr>
            </w:pPr>
            <w:r w:rsidRPr="00CF3C6A">
              <w:rPr>
                <w:lang w:eastAsia="zh-CN"/>
              </w:rPr>
              <w:t>PC1(NOTE 1)</w:t>
            </w:r>
          </w:p>
          <w:p w14:paraId="4931B58B"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0E739C" w14:textId="77777777" w:rsidR="00F2147F" w:rsidRPr="00CF3C6A" w:rsidRDefault="00F2147F" w:rsidP="001E673A">
            <w:pPr>
              <w:pStyle w:val="TAL"/>
            </w:pPr>
          </w:p>
        </w:tc>
      </w:tr>
      <w:tr w:rsidR="00F2147F" w:rsidRPr="00CF3C6A" w14:paraId="4700480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134092A" w14:textId="77777777" w:rsidR="00F2147F" w:rsidRPr="00CF3C6A" w:rsidRDefault="00F2147F" w:rsidP="001E673A">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45073D7" w14:textId="77777777" w:rsidR="00F2147F" w:rsidRPr="00CF3C6A" w:rsidRDefault="00F2147F" w:rsidP="001E673A">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78C1F2"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B5154A" w14:textId="77777777" w:rsidR="00F2147F" w:rsidRPr="00CF3C6A" w:rsidRDefault="00F2147F" w:rsidP="001E673A">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9FE9074"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F85A15"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A483FD" w14:textId="77777777" w:rsidR="00F2147F" w:rsidRPr="00CF3C6A" w:rsidRDefault="00F2147F" w:rsidP="001E673A">
            <w:pPr>
              <w:pStyle w:val="TAL"/>
              <w:rPr>
                <w:lang w:eastAsia="zh-CN"/>
              </w:rPr>
            </w:pPr>
            <w:r w:rsidRPr="00CF3C6A">
              <w:rPr>
                <w:lang w:eastAsia="zh-CN"/>
              </w:rPr>
              <w:t>PC1(NOTE 1)</w:t>
            </w:r>
          </w:p>
          <w:p w14:paraId="796848C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BC6876" w14:textId="77777777" w:rsidR="00F2147F" w:rsidRPr="00CF3C6A" w:rsidRDefault="00F2147F" w:rsidP="001E673A">
            <w:pPr>
              <w:pStyle w:val="TAL"/>
            </w:pPr>
          </w:p>
        </w:tc>
      </w:tr>
      <w:bookmarkEnd w:id="13"/>
      <w:tr w:rsidR="00F2147F" w:rsidRPr="00CF3C6A" w14:paraId="1EA38C4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0D7906D" w14:textId="77777777" w:rsidR="00F2147F" w:rsidRPr="00CF3C6A" w:rsidRDefault="00F2147F" w:rsidP="001E673A">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CC90AC" w14:textId="77777777" w:rsidR="00F2147F" w:rsidRPr="00CF3C6A" w:rsidRDefault="00F2147F" w:rsidP="001E673A">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D6DFB0"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504E89"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E1B151" w14:textId="77777777" w:rsidR="00F2147F" w:rsidRPr="00CF3C6A" w:rsidRDefault="00F2147F" w:rsidP="001E673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5C3835"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E5238B" w14:textId="77777777" w:rsidR="00F2147F" w:rsidRPr="00CF3C6A" w:rsidRDefault="00F2147F" w:rsidP="001E673A">
            <w:pPr>
              <w:pStyle w:val="TAL"/>
              <w:rPr>
                <w:lang w:eastAsia="zh-CN"/>
              </w:rPr>
            </w:pPr>
            <w:r w:rsidRPr="00CF3C6A">
              <w:rPr>
                <w:lang w:eastAsia="zh-CN"/>
              </w:rPr>
              <w:t>PC1(NOTE 1)</w:t>
            </w:r>
          </w:p>
          <w:p w14:paraId="1191609E"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344E11" w14:textId="77777777" w:rsidR="00F2147F" w:rsidRPr="00CF3C6A" w:rsidRDefault="00F2147F" w:rsidP="001E673A">
            <w:pPr>
              <w:pStyle w:val="TAL"/>
            </w:pPr>
          </w:p>
        </w:tc>
      </w:tr>
      <w:tr w:rsidR="00F2147F" w:rsidRPr="00CF3C6A" w14:paraId="66C12AF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349A982" w14:textId="77777777" w:rsidR="00F2147F" w:rsidRPr="00CF3C6A" w:rsidRDefault="00F2147F" w:rsidP="001E673A">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BF8A3AA" w14:textId="77777777" w:rsidR="00F2147F" w:rsidRPr="00CF3C6A" w:rsidRDefault="00F2147F" w:rsidP="001E673A">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CAB7685"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EE9AEA"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B9F19B" w14:textId="77777777" w:rsidR="00F2147F" w:rsidRPr="00CF3C6A" w:rsidRDefault="00F2147F" w:rsidP="001E673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767EAF"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E6BBF8" w14:textId="77777777" w:rsidR="00F2147F" w:rsidRPr="00CF3C6A" w:rsidRDefault="00F2147F" w:rsidP="001E673A">
            <w:pPr>
              <w:pStyle w:val="TAL"/>
              <w:rPr>
                <w:lang w:eastAsia="zh-CN"/>
              </w:rPr>
            </w:pPr>
            <w:r w:rsidRPr="00CF3C6A">
              <w:rPr>
                <w:lang w:eastAsia="zh-CN"/>
              </w:rPr>
              <w:t>PC1(NOTE 1)</w:t>
            </w:r>
          </w:p>
          <w:p w14:paraId="06C5DC02"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F95F411" w14:textId="77777777" w:rsidR="00F2147F" w:rsidRPr="00CF3C6A" w:rsidRDefault="00F2147F" w:rsidP="001E673A">
            <w:pPr>
              <w:pStyle w:val="TAL"/>
            </w:pPr>
          </w:p>
        </w:tc>
      </w:tr>
      <w:tr w:rsidR="00F2147F" w:rsidRPr="00CF3C6A" w14:paraId="10CEF9A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1B9AD44D" w14:textId="77777777" w:rsidR="00F2147F" w:rsidRPr="00CF3C6A" w:rsidRDefault="00F2147F" w:rsidP="001E673A">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DCF3DC8" w14:textId="77777777" w:rsidR="00F2147F" w:rsidRPr="00CF3C6A" w:rsidRDefault="00F2147F" w:rsidP="001E673A">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81D0CA"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339286"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8900EA" w14:textId="77777777" w:rsidR="00F2147F" w:rsidRPr="00CF3C6A" w:rsidRDefault="00F2147F" w:rsidP="001E673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F4C981"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E3320D" w14:textId="77777777" w:rsidR="00F2147F" w:rsidRPr="00CF3C6A" w:rsidRDefault="00F2147F" w:rsidP="001E673A">
            <w:pPr>
              <w:pStyle w:val="TAL"/>
              <w:rPr>
                <w:lang w:eastAsia="zh-CN"/>
              </w:rPr>
            </w:pPr>
            <w:r w:rsidRPr="00CF3C6A">
              <w:rPr>
                <w:lang w:eastAsia="zh-CN"/>
              </w:rPr>
              <w:t>PC1(NOTE 1)</w:t>
            </w:r>
          </w:p>
          <w:p w14:paraId="100414E9"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A2EF9C" w14:textId="77777777" w:rsidR="00F2147F" w:rsidRPr="00CF3C6A" w:rsidRDefault="00F2147F" w:rsidP="001E673A">
            <w:pPr>
              <w:pStyle w:val="TAL"/>
            </w:pPr>
          </w:p>
        </w:tc>
      </w:tr>
      <w:tr w:rsidR="00F2147F" w:rsidRPr="00CF3C6A" w14:paraId="62040BF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F4C6E88" w14:textId="77777777" w:rsidR="00F2147F" w:rsidRPr="00CF3C6A" w:rsidRDefault="00F2147F" w:rsidP="001E673A">
            <w:pPr>
              <w:pStyle w:val="TAL"/>
              <w:rPr>
                <w:bCs/>
              </w:rPr>
            </w:pPr>
            <w:r w:rsidRPr="00CF3C6A">
              <w:rPr>
                <w:rFonts w:eastAsia="MS Mincho"/>
              </w:rPr>
              <w:lastRenderedPageBreak/>
              <w:t>7.6.2.8</w:t>
            </w:r>
          </w:p>
        </w:tc>
        <w:tc>
          <w:tcPr>
            <w:tcW w:w="4428" w:type="dxa"/>
            <w:tcBorders>
              <w:top w:val="single" w:sz="4" w:space="0" w:color="auto"/>
              <w:left w:val="single" w:sz="4" w:space="0" w:color="auto"/>
              <w:bottom w:val="single" w:sz="4" w:space="0" w:color="auto"/>
              <w:right w:val="single" w:sz="4" w:space="0" w:color="auto"/>
            </w:tcBorders>
            <w:hideMark/>
          </w:tcPr>
          <w:p w14:paraId="623942B4" w14:textId="77777777" w:rsidR="00F2147F" w:rsidRPr="00CF3C6A" w:rsidRDefault="00F2147F" w:rsidP="001E673A">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C0D16D" w14:textId="77777777" w:rsidR="00F2147F" w:rsidRPr="00CF3C6A" w:rsidRDefault="00F2147F" w:rsidP="001E673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2F1ADE"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B266912" w14:textId="77777777" w:rsidR="00F2147F" w:rsidRPr="00CF3C6A" w:rsidRDefault="00F2147F" w:rsidP="001E673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99E11C"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5DB588" w14:textId="77777777" w:rsidR="00F2147F" w:rsidRPr="00CF3C6A" w:rsidRDefault="00F2147F" w:rsidP="001E673A">
            <w:pPr>
              <w:pStyle w:val="TAL"/>
              <w:rPr>
                <w:lang w:eastAsia="zh-CN"/>
              </w:rPr>
            </w:pPr>
            <w:r w:rsidRPr="00CF3C6A">
              <w:rPr>
                <w:lang w:eastAsia="zh-CN"/>
              </w:rPr>
              <w:t>PC1(NOTE 1)</w:t>
            </w:r>
          </w:p>
          <w:p w14:paraId="0B09EB64"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6980BA9" w14:textId="77777777" w:rsidR="00F2147F" w:rsidRPr="00CF3C6A" w:rsidRDefault="00F2147F" w:rsidP="001E673A">
            <w:pPr>
              <w:pStyle w:val="TAL"/>
            </w:pPr>
          </w:p>
        </w:tc>
      </w:tr>
      <w:tr w:rsidR="00F2147F" w:rsidRPr="00CF3C6A" w14:paraId="3524612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04AE335" w14:textId="77777777" w:rsidR="00F2147F" w:rsidRPr="00CF3C6A" w:rsidRDefault="00F2147F" w:rsidP="001E673A">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63FB4D1B" w14:textId="77777777" w:rsidR="00F2147F" w:rsidRPr="00CF3C6A" w:rsidRDefault="00F2147F" w:rsidP="001E673A">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AC9F161"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03DF7A4" w14:textId="77777777" w:rsidR="00F2147F" w:rsidRPr="00CF3C6A" w:rsidRDefault="00F2147F" w:rsidP="001E673A">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45253E1"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568979C"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D1058" w14:textId="77777777" w:rsidR="00F2147F" w:rsidRPr="00CF3C6A" w:rsidRDefault="00F2147F" w:rsidP="001E673A">
            <w:pPr>
              <w:pStyle w:val="TAL"/>
              <w:rPr>
                <w:lang w:eastAsia="zh-CN"/>
              </w:rPr>
            </w:pPr>
            <w:r w:rsidRPr="00CF3C6A">
              <w:rPr>
                <w:lang w:eastAsia="zh-CN"/>
              </w:rPr>
              <w:t>PC1(NOTE 1)</w:t>
            </w:r>
          </w:p>
          <w:p w14:paraId="26B8BD30"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3E9D47" w14:textId="77777777" w:rsidR="00F2147F" w:rsidRPr="00CF3C6A" w:rsidRDefault="00F2147F" w:rsidP="001E673A">
            <w:pPr>
              <w:pStyle w:val="TAL"/>
            </w:pPr>
          </w:p>
        </w:tc>
      </w:tr>
      <w:tr w:rsidR="00F2147F" w:rsidRPr="00CF3C6A" w14:paraId="0250723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FB08730" w14:textId="77777777" w:rsidR="00F2147F" w:rsidRPr="00CF3C6A" w:rsidRDefault="00F2147F" w:rsidP="001E673A">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23F0ABD" w14:textId="77777777" w:rsidR="00F2147F" w:rsidRPr="00CF3C6A" w:rsidRDefault="00F2147F" w:rsidP="001E673A">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78BC762"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86CC276" w14:textId="77777777" w:rsidR="00F2147F" w:rsidRPr="00CF3C6A" w:rsidRDefault="00F2147F" w:rsidP="001E673A">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F6CE3C3"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w:t>
            </w:r>
            <w:proofErr w:type="gramStart"/>
            <w:r w:rsidRPr="00CF3C6A">
              <w:rPr>
                <w:rFonts w:eastAsia="MS Mincho"/>
              </w:rPr>
              <w:t>2  and</w:t>
            </w:r>
            <w:proofErr w:type="gramEnd"/>
            <w:r w:rsidRPr="00CF3C6A">
              <w:rPr>
                <w:rFonts w:eastAsia="MS Mincho"/>
              </w:rPr>
              <w:t xml:space="preserve">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F6A80D7"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DD7925" w14:textId="77777777" w:rsidR="00F2147F" w:rsidRPr="00CF3C6A" w:rsidRDefault="00F2147F" w:rsidP="001E673A">
            <w:pPr>
              <w:pStyle w:val="TAL"/>
              <w:rPr>
                <w:lang w:eastAsia="zh-CN"/>
              </w:rPr>
            </w:pPr>
            <w:r w:rsidRPr="00CF3C6A">
              <w:rPr>
                <w:lang w:eastAsia="zh-CN"/>
              </w:rPr>
              <w:t>PC1(NOTE 1)</w:t>
            </w:r>
          </w:p>
          <w:p w14:paraId="027D4D66"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C0EE413" w14:textId="77777777" w:rsidR="00F2147F" w:rsidRPr="00CF3C6A" w:rsidRDefault="00F2147F" w:rsidP="001E673A">
            <w:pPr>
              <w:pStyle w:val="TAL"/>
            </w:pPr>
          </w:p>
        </w:tc>
      </w:tr>
      <w:tr w:rsidR="00F2147F" w:rsidRPr="00CF3C6A" w14:paraId="7ABBEEB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33A7322" w14:textId="77777777" w:rsidR="00F2147F" w:rsidRPr="00CF3C6A" w:rsidRDefault="00F2147F" w:rsidP="001E673A">
            <w:pPr>
              <w:pStyle w:val="TAL"/>
              <w:rPr>
                <w:rFonts w:eastAsia="MS Mincho"/>
              </w:rPr>
            </w:pPr>
            <w:r>
              <w:rPr>
                <w:rFonts w:hint="eastAsia"/>
                <w:lang w:eastAsia="zh-CN"/>
              </w:rPr>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45FC04F" w14:textId="77777777" w:rsidR="00F2147F" w:rsidRPr="00CF3C6A" w:rsidRDefault="00F2147F" w:rsidP="001E673A">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78618930" w14:textId="77777777" w:rsidR="00F2147F" w:rsidRPr="00CF3C6A" w:rsidRDefault="00F2147F" w:rsidP="001E673A">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50D8E541" w14:textId="77777777" w:rsidR="00F2147F" w:rsidRPr="00CF3C6A" w:rsidRDefault="00F2147F" w:rsidP="001E673A">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BDFE154" w14:textId="77777777" w:rsidR="00F2147F" w:rsidRPr="00CF3C6A" w:rsidRDefault="00F2147F" w:rsidP="001E673A">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6D430E0" w14:textId="77777777" w:rsidR="00F2147F" w:rsidRPr="00CF3C6A" w:rsidRDefault="00F2147F" w:rsidP="001E673A">
            <w:pPr>
              <w:pStyle w:val="TAL"/>
              <w:rPr>
                <w:szCs w:val="18"/>
              </w:rPr>
            </w:pPr>
            <w:r>
              <w:rPr>
                <w:rFonts w:hint="eastAsia"/>
                <w:lang w:eastAsia="zh-CN"/>
              </w:rPr>
              <w:t>NOTE</w:t>
            </w:r>
            <w:r>
              <w:rPr>
                <w:lang w:eastAsia="zh-CN"/>
              </w:rPr>
              <w:t xml:space="preserve"> 1</w:t>
            </w:r>
          </w:p>
        </w:tc>
        <w:tc>
          <w:tcPr>
            <w:tcW w:w="1420" w:type="dxa"/>
            <w:tcBorders>
              <w:top w:val="single" w:sz="4" w:space="0" w:color="auto"/>
              <w:left w:val="single" w:sz="4" w:space="0" w:color="auto"/>
              <w:bottom w:val="single" w:sz="4" w:space="0" w:color="auto"/>
              <w:right w:val="single" w:sz="4" w:space="0" w:color="auto"/>
            </w:tcBorders>
          </w:tcPr>
          <w:p w14:paraId="5563E7A7" w14:textId="77777777" w:rsidR="00F2147F" w:rsidRPr="00AE7C5A" w:rsidRDefault="00F2147F" w:rsidP="001E673A">
            <w:pPr>
              <w:pStyle w:val="TAL"/>
              <w:rPr>
                <w:lang w:eastAsia="zh-CN"/>
              </w:rPr>
            </w:pPr>
            <w:r w:rsidRPr="00AE7C5A">
              <w:rPr>
                <w:lang w:eastAsia="zh-CN"/>
              </w:rPr>
              <w:t>PC1(NOTE 1</w:t>
            </w:r>
            <w:r>
              <w:rPr>
                <w:rFonts w:hint="eastAsia"/>
                <w:lang w:eastAsia="zh-CN"/>
              </w:rPr>
              <w:t>)</w:t>
            </w:r>
          </w:p>
          <w:p w14:paraId="74BAC92E" w14:textId="77777777" w:rsidR="00F2147F" w:rsidRDefault="00F2147F" w:rsidP="001E673A">
            <w:pPr>
              <w:pStyle w:val="TAL"/>
              <w:rPr>
                <w:lang w:eastAsia="zh-CN"/>
              </w:rPr>
            </w:pPr>
            <w:r w:rsidRPr="00AE7C5A">
              <w:rPr>
                <w:lang w:eastAsia="zh-CN"/>
              </w:rPr>
              <w:t>PC3(NOTE 1)</w:t>
            </w:r>
          </w:p>
          <w:p w14:paraId="3CC4EFE8"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A347D68" w14:textId="77777777" w:rsidR="00F2147F" w:rsidRPr="00CF3C6A" w:rsidRDefault="00F2147F" w:rsidP="001E673A">
            <w:pPr>
              <w:pStyle w:val="TAL"/>
            </w:pPr>
          </w:p>
        </w:tc>
      </w:tr>
      <w:tr w:rsidR="00F2147F" w:rsidRPr="00CF3C6A" w14:paraId="118AD7D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6C21749" w14:textId="77777777" w:rsidR="00F2147F" w:rsidRPr="00CF3C6A" w:rsidRDefault="00F2147F" w:rsidP="001E673A">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2F040A89" w14:textId="77777777" w:rsidR="00F2147F" w:rsidRPr="00CF3C6A" w:rsidRDefault="00F2147F" w:rsidP="001E673A">
            <w:pPr>
              <w:pStyle w:val="TAL"/>
              <w:rPr>
                <w:snapToGrid w:val="0"/>
              </w:rPr>
            </w:pPr>
            <w:r w:rsidRPr="008D452A">
              <w:rPr>
                <w:snapToGrid w:val="0"/>
              </w:rPr>
              <w:t xml:space="preserve">NR SA FR2-FR2 event triggered reporting using </w:t>
            </w:r>
            <w:bookmarkStart w:id="14" w:name="_Hlk181462124"/>
            <w:r w:rsidRPr="008D452A">
              <w:rPr>
                <w:snapToGrid w:val="0"/>
              </w:rPr>
              <w:t xml:space="preserve">MUSIM gap </w:t>
            </w:r>
            <w:bookmarkEnd w:id="14"/>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4914FA64" w14:textId="77777777" w:rsidR="00F2147F" w:rsidRPr="00CF3C6A" w:rsidRDefault="00F2147F" w:rsidP="001E673A">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44D6B940" w14:textId="77777777" w:rsidR="00F2147F" w:rsidRPr="00CF3C6A" w:rsidRDefault="00F2147F" w:rsidP="001E673A">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C8DADCE" w14:textId="77777777" w:rsidR="00F2147F" w:rsidRPr="00CF3C6A" w:rsidRDefault="00F2147F" w:rsidP="001E673A">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251A4B4" w14:textId="77777777" w:rsidR="00F2147F" w:rsidRPr="00CF3C6A" w:rsidRDefault="00F2147F" w:rsidP="001E673A">
            <w:pPr>
              <w:pStyle w:val="TAL"/>
              <w:rPr>
                <w:szCs w:val="18"/>
              </w:rPr>
            </w:pPr>
            <w:r>
              <w:rPr>
                <w:rFonts w:hint="eastAsia"/>
                <w:lang w:eastAsia="zh-CN"/>
              </w:rPr>
              <w:t>NOTE</w:t>
            </w:r>
            <w:r>
              <w:rPr>
                <w:lang w:eastAsia="zh-CN"/>
              </w:rPr>
              <w:t xml:space="preserve"> 1</w:t>
            </w:r>
          </w:p>
        </w:tc>
        <w:tc>
          <w:tcPr>
            <w:tcW w:w="1420" w:type="dxa"/>
            <w:tcBorders>
              <w:top w:val="single" w:sz="4" w:space="0" w:color="auto"/>
              <w:left w:val="single" w:sz="4" w:space="0" w:color="auto"/>
              <w:bottom w:val="single" w:sz="4" w:space="0" w:color="auto"/>
              <w:right w:val="single" w:sz="4" w:space="0" w:color="auto"/>
            </w:tcBorders>
          </w:tcPr>
          <w:p w14:paraId="71288ABE" w14:textId="77777777" w:rsidR="00F2147F" w:rsidRDefault="00F2147F" w:rsidP="001E673A">
            <w:pPr>
              <w:pStyle w:val="TAL"/>
              <w:rPr>
                <w:lang w:eastAsia="zh-CN"/>
              </w:rPr>
            </w:pPr>
            <w:r w:rsidRPr="00AE7C5A">
              <w:rPr>
                <w:lang w:eastAsia="zh-CN"/>
              </w:rPr>
              <w:t>PC1(NOTE 1)</w:t>
            </w:r>
          </w:p>
          <w:p w14:paraId="3B5F96CE" w14:textId="77777777" w:rsidR="00F2147F" w:rsidRPr="00CF3C6A" w:rsidRDefault="00F2147F" w:rsidP="001E673A">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29395F" w14:textId="77777777" w:rsidR="00F2147F" w:rsidRPr="00CF3C6A" w:rsidRDefault="00F2147F" w:rsidP="001E673A">
            <w:pPr>
              <w:pStyle w:val="TAL"/>
            </w:pPr>
          </w:p>
        </w:tc>
      </w:tr>
      <w:tr w:rsidR="00F2147F" w:rsidRPr="00CF3C6A" w14:paraId="1EC7B5E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68817C6" w14:textId="77777777" w:rsidR="00F2147F" w:rsidRPr="00CF3C6A" w:rsidRDefault="00F2147F" w:rsidP="001E673A">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04BC46" w14:textId="77777777" w:rsidR="00F2147F" w:rsidRPr="00CF3C6A" w:rsidRDefault="00F2147F" w:rsidP="001E673A">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6B7D639" w14:textId="77777777" w:rsidR="00F2147F" w:rsidRPr="00CF3C6A" w:rsidRDefault="00F2147F" w:rsidP="001E67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5A207E0"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14D492" w14:textId="77777777" w:rsidR="00F2147F" w:rsidRPr="00CF3C6A" w:rsidRDefault="00F2147F" w:rsidP="001E67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2BC7B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099C027"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56D57A3" w14:textId="77777777" w:rsidR="00F2147F" w:rsidRPr="00CF3C6A" w:rsidRDefault="00F2147F" w:rsidP="001E673A">
            <w:pPr>
              <w:pStyle w:val="TAL"/>
              <w:rPr>
                <w:b/>
              </w:rPr>
            </w:pPr>
          </w:p>
        </w:tc>
      </w:tr>
      <w:tr w:rsidR="00F2147F" w:rsidRPr="00CF3C6A" w14:paraId="4074538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E9AF0EE" w14:textId="77777777" w:rsidR="00F2147F" w:rsidRPr="00CF3C6A" w:rsidRDefault="00F2147F" w:rsidP="001E673A">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919BE44" w14:textId="77777777" w:rsidR="00F2147F" w:rsidRPr="00CF3C6A" w:rsidRDefault="00F2147F" w:rsidP="001E673A">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BA50E71" w14:textId="77777777" w:rsidR="00F2147F" w:rsidRPr="00CF3C6A" w:rsidRDefault="00F2147F" w:rsidP="001E673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27F9CB" w14:textId="77777777" w:rsidR="00F2147F" w:rsidRPr="00CF3C6A" w:rsidRDefault="00F2147F" w:rsidP="001E673A">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A69439" w14:textId="77777777" w:rsidR="00F2147F" w:rsidRPr="00CF3C6A" w:rsidRDefault="00F2147F" w:rsidP="001E673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912060"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7D9402A0" w14:textId="77777777" w:rsidR="00F2147F" w:rsidRPr="00CF3C6A" w:rsidRDefault="00F2147F" w:rsidP="001E673A">
            <w:pPr>
              <w:pStyle w:val="TAL"/>
              <w:rPr>
                <w:lang w:eastAsia="zh-CN"/>
              </w:rPr>
            </w:pPr>
            <w:r w:rsidRPr="00CF3C6A">
              <w:rPr>
                <w:lang w:eastAsia="zh-CN"/>
              </w:rPr>
              <w:t>PC1(NOTE 1)</w:t>
            </w:r>
          </w:p>
          <w:p w14:paraId="3235A8C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99202E" w14:textId="77777777" w:rsidR="00F2147F" w:rsidRPr="00CF3C6A" w:rsidRDefault="00F2147F" w:rsidP="001E673A">
            <w:pPr>
              <w:pStyle w:val="TAL"/>
            </w:pPr>
          </w:p>
        </w:tc>
      </w:tr>
      <w:tr w:rsidR="00F2147F" w:rsidRPr="00CF3C6A" w14:paraId="34F26E2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9B58BE8" w14:textId="77777777" w:rsidR="00F2147F" w:rsidRPr="00CF3C6A" w:rsidRDefault="00F2147F" w:rsidP="001E673A">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4C514A7" w14:textId="77777777" w:rsidR="00F2147F" w:rsidRPr="00CF3C6A" w:rsidRDefault="00F2147F" w:rsidP="001E673A">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7B62E8D" w14:textId="77777777" w:rsidR="00F2147F" w:rsidRPr="00CF3C6A" w:rsidRDefault="00F2147F" w:rsidP="001E673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48F92" w14:textId="77777777" w:rsidR="00F2147F" w:rsidRPr="00CF3C6A" w:rsidRDefault="00F2147F" w:rsidP="001E673A">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A49E4A" w14:textId="77777777" w:rsidR="00F2147F" w:rsidRPr="00CF3C6A" w:rsidRDefault="00F2147F" w:rsidP="001E673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2597D4F"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E29266D" w14:textId="77777777" w:rsidR="00F2147F" w:rsidRPr="00CF3C6A" w:rsidRDefault="00F2147F" w:rsidP="001E673A">
            <w:pPr>
              <w:pStyle w:val="TAL"/>
              <w:rPr>
                <w:lang w:eastAsia="zh-CN"/>
              </w:rPr>
            </w:pPr>
            <w:r w:rsidRPr="00CF3C6A">
              <w:rPr>
                <w:lang w:eastAsia="zh-CN"/>
              </w:rPr>
              <w:t>PC1(NOTE 1)</w:t>
            </w:r>
          </w:p>
          <w:p w14:paraId="1BB3FE90"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39A16B" w14:textId="77777777" w:rsidR="00F2147F" w:rsidRPr="00CF3C6A" w:rsidRDefault="00F2147F" w:rsidP="001E673A">
            <w:pPr>
              <w:pStyle w:val="TAL"/>
            </w:pPr>
          </w:p>
        </w:tc>
      </w:tr>
      <w:tr w:rsidR="00F2147F" w:rsidRPr="00CF3C6A" w14:paraId="1BC128D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37961D4" w14:textId="77777777" w:rsidR="00F2147F" w:rsidRPr="00CF3C6A" w:rsidRDefault="00F2147F" w:rsidP="001E673A">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2AAE5AB" w14:textId="77777777" w:rsidR="00F2147F" w:rsidRPr="00CF3C6A" w:rsidRDefault="00F2147F" w:rsidP="001E673A">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139C14A" w14:textId="77777777" w:rsidR="00F2147F" w:rsidRPr="00CF3C6A" w:rsidRDefault="00F2147F" w:rsidP="001E673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B90A93" w14:textId="77777777" w:rsidR="00F2147F" w:rsidRPr="00CF3C6A" w:rsidRDefault="00F2147F" w:rsidP="001E673A">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D78950" w14:textId="77777777" w:rsidR="00F2147F" w:rsidRPr="00CF3C6A" w:rsidRDefault="00F2147F" w:rsidP="001E673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BB88B8"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878DFB3" w14:textId="77777777" w:rsidR="00F2147F" w:rsidRPr="00CF3C6A" w:rsidRDefault="00F2147F" w:rsidP="001E673A">
            <w:pPr>
              <w:pStyle w:val="TAL"/>
              <w:rPr>
                <w:lang w:eastAsia="zh-CN"/>
              </w:rPr>
            </w:pPr>
            <w:r w:rsidRPr="00CF3C6A">
              <w:rPr>
                <w:lang w:eastAsia="zh-CN"/>
              </w:rPr>
              <w:t>PC1(NOTE 1)</w:t>
            </w:r>
          </w:p>
          <w:p w14:paraId="702A9C3C"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B88B35" w14:textId="77777777" w:rsidR="00F2147F" w:rsidRPr="00CF3C6A" w:rsidRDefault="00F2147F" w:rsidP="001E673A">
            <w:pPr>
              <w:pStyle w:val="TAL"/>
            </w:pPr>
          </w:p>
        </w:tc>
      </w:tr>
      <w:tr w:rsidR="00F2147F" w:rsidRPr="00CF3C6A" w14:paraId="6173F7D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5C4805CF" w14:textId="77777777" w:rsidR="00F2147F" w:rsidRPr="00CF3C6A" w:rsidRDefault="00F2147F" w:rsidP="001E673A">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213CA43" w14:textId="77777777" w:rsidR="00F2147F" w:rsidRPr="00CF3C6A" w:rsidRDefault="00F2147F" w:rsidP="001E673A">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C43540A" w14:textId="77777777" w:rsidR="00F2147F" w:rsidRPr="00CF3C6A" w:rsidRDefault="00F2147F" w:rsidP="001E673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FBEC76" w14:textId="77777777" w:rsidR="00F2147F" w:rsidRPr="00CF3C6A" w:rsidRDefault="00F2147F" w:rsidP="001E673A">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AB22C3" w14:textId="77777777" w:rsidR="00F2147F" w:rsidRPr="00CF3C6A" w:rsidRDefault="00F2147F" w:rsidP="001E673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4618003"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7B78BF83" w14:textId="77777777" w:rsidR="00F2147F" w:rsidRPr="00CF3C6A" w:rsidRDefault="00F2147F" w:rsidP="001E673A">
            <w:pPr>
              <w:pStyle w:val="TAL"/>
              <w:rPr>
                <w:lang w:eastAsia="zh-CN"/>
              </w:rPr>
            </w:pPr>
            <w:r w:rsidRPr="00CF3C6A">
              <w:rPr>
                <w:lang w:eastAsia="zh-CN"/>
              </w:rPr>
              <w:t>PC1(NOTE 1)</w:t>
            </w:r>
          </w:p>
          <w:p w14:paraId="62580F48"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4F1F63" w14:textId="77777777" w:rsidR="00F2147F" w:rsidRPr="00CF3C6A" w:rsidRDefault="00F2147F" w:rsidP="001E673A">
            <w:pPr>
              <w:pStyle w:val="TAL"/>
            </w:pPr>
          </w:p>
        </w:tc>
      </w:tr>
      <w:tr w:rsidR="00F2147F" w:rsidRPr="00CF3C6A" w14:paraId="56E6B9C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8F731D8" w14:textId="77777777" w:rsidR="00F2147F" w:rsidRPr="00CF3C6A" w:rsidRDefault="00F2147F" w:rsidP="001E673A">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E3FFD49" w14:textId="77777777" w:rsidR="00F2147F" w:rsidRPr="00CF3C6A" w:rsidRDefault="00F2147F" w:rsidP="001E673A">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7E4E735" w14:textId="77777777" w:rsidR="00F2147F" w:rsidRPr="00CF3C6A" w:rsidRDefault="00F2147F" w:rsidP="001E673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86C8AD" w14:textId="77777777" w:rsidR="00F2147F" w:rsidRPr="00CF3C6A" w:rsidRDefault="00F2147F" w:rsidP="001E673A">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4CD6866" w14:textId="77777777" w:rsidR="00F2147F" w:rsidRPr="00CF3C6A" w:rsidRDefault="00F2147F" w:rsidP="001E673A">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572AB279" w14:textId="77777777" w:rsidR="00F2147F" w:rsidRPr="00CF3C6A" w:rsidRDefault="00F2147F" w:rsidP="001E673A">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1C0DA640" w14:textId="77777777" w:rsidR="00F2147F" w:rsidRPr="00CF3C6A" w:rsidRDefault="00F2147F" w:rsidP="001E673A">
            <w:pPr>
              <w:pStyle w:val="TAL"/>
              <w:rPr>
                <w:lang w:eastAsia="zh-CN"/>
              </w:rPr>
            </w:pPr>
            <w:r w:rsidRPr="00CF3C6A">
              <w:rPr>
                <w:lang w:eastAsia="zh-CN"/>
              </w:rPr>
              <w:t>PC1(NOTE 1)</w:t>
            </w:r>
          </w:p>
          <w:p w14:paraId="52AF9401"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CDD164" w14:textId="77777777" w:rsidR="00F2147F" w:rsidRPr="00CF3C6A" w:rsidRDefault="00F2147F" w:rsidP="001E673A">
            <w:pPr>
              <w:pStyle w:val="TAL"/>
            </w:pPr>
          </w:p>
        </w:tc>
      </w:tr>
      <w:tr w:rsidR="00F2147F" w:rsidRPr="00CF3C6A" w14:paraId="6F16130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C72CA75" w14:textId="77777777" w:rsidR="00F2147F" w:rsidRPr="00CF3C6A" w:rsidRDefault="00F2147F" w:rsidP="001E673A">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0ACDD44E" w14:textId="77777777" w:rsidR="00F2147F" w:rsidRPr="00CF3C6A" w:rsidRDefault="00F2147F" w:rsidP="001E673A">
            <w:pPr>
              <w:pStyle w:val="TAL"/>
              <w:rPr>
                <w:rFonts w:cs="Arial"/>
                <w:szCs w:val="18"/>
              </w:rPr>
            </w:pPr>
            <w:r w:rsidRPr="00CF3C6A">
              <w:rPr>
                <w:rFonts w:cs="Arial"/>
                <w:szCs w:val="18"/>
              </w:rPr>
              <w:t xml:space="preserve">NR SA FR2 Inter-cell SSB based L1-RSRP measurements on FR2 </w:t>
            </w:r>
            <w:proofErr w:type="spellStart"/>
            <w:r w:rsidRPr="00CF3C6A">
              <w:rPr>
                <w:rFonts w:cs="Arial"/>
                <w:szCs w:val="18"/>
              </w:rPr>
              <w:t>SCell</w:t>
            </w:r>
            <w:proofErr w:type="spellEnd"/>
            <w:r w:rsidRPr="00CF3C6A">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15567A19" w14:textId="77777777" w:rsidR="00F2147F" w:rsidRPr="00CF3C6A" w:rsidRDefault="00F2147F" w:rsidP="001E673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196C8AE" w14:textId="77777777" w:rsidR="00F2147F" w:rsidRPr="00CF3C6A" w:rsidRDefault="00F2147F" w:rsidP="001E673A">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009D8C83" w14:textId="77777777" w:rsidR="00F2147F" w:rsidRPr="00CF3C6A" w:rsidRDefault="00F2147F" w:rsidP="001E673A">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37243423" w14:textId="77777777" w:rsidR="00F2147F" w:rsidRPr="00CF3C6A" w:rsidRDefault="00F2147F" w:rsidP="001E673A">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2F1058D" w14:textId="77777777" w:rsidR="00F2147F" w:rsidRPr="00CF3C6A" w:rsidRDefault="00F2147F" w:rsidP="001E673A">
            <w:pPr>
              <w:pStyle w:val="TAL"/>
              <w:rPr>
                <w:lang w:eastAsia="zh-CN"/>
              </w:rPr>
            </w:pPr>
            <w:r w:rsidRPr="00CF3C6A">
              <w:rPr>
                <w:lang w:eastAsia="zh-CN"/>
              </w:rPr>
              <w:t>PC1(NOTE 1)</w:t>
            </w:r>
          </w:p>
          <w:p w14:paraId="736EA13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2B1D75" w14:textId="77777777" w:rsidR="00F2147F" w:rsidRPr="00CF3C6A" w:rsidRDefault="00F2147F" w:rsidP="001E673A">
            <w:pPr>
              <w:pStyle w:val="TAL"/>
            </w:pPr>
          </w:p>
        </w:tc>
      </w:tr>
      <w:tr w:rsidR="00F2147F" w:rsidRPr="00CF3C6A" w14:paraId="0C32947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CE5DC2C" w14:textId="77777777" w:rsidR="00F2147F" w:rsidRPr="00CF3C6A" w:rsidRDefault="00F2147F" w:rsidP="001E673A">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93C66F7" w14:textId="77777777" w:rsidR="00F2147F" w:rsidRPr="00CF3C6A" w:rsidRDefault="00F2147F" w:rsidP="001E673A">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46E98B"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7A7534" w14:textId="77777777" w:rsidR="00F2147F" w:rsidRPr="00CF3C6A" w:rsidRDefault="00F2147F" w:rsidP="001E673A">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08EF218A" w14:textId="77777777" w:rsidR="00F2147F" w:rsidRPr="00CF3C6A" w:rsidRDefault="00F2147F" w:rsidP="001E673A">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8E64FD9"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69211D3" w14:textId="77777777" w:rsidR="00F2147F" w:rsidRPr="00CF3C6A" w:rsidRDefault="00F2147F" w:rsidP="001E673A">
            <w:pPr>
              <w:pStyle w:val="TAL"/>
              <w:rPr>
                <w:lang w:eastAsia="zh-CN"/>
              </w:rPr>
            </w:pPr>
            <w:r w:rsidRPr="00CF3C6A">
              <w:rPr>
                <w:lang w:eastAsia="zh-CN"/>
              </w:rPr>
              <w:t>PC1(NOTE 1)</w:t>
            </w:r>
          </w:p>
          <w:p w14:paraId="7CC284E5"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13CB4" w14:textId="77777777" w:rsidR="00F2147F" w:rsidRPr="00CF3C6A" w:rsidRDefault="00F2147F" w:rsidP="001E673A">
            <w:pPr>
              <w:pStyle w:val="TAL"/>
            </w:pPr>
          </w:p>
        </w:tc>
      </w:tr>
      <w:tr w:rsidR="00F2147F" w:rsidRPr="00CF3C6A" w14:paraId="6C87266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B757EBB" w14:textId="77777777" w:rsidR="00F2147F" w:rsidRPr="00CF3C6A" w:rsidRDefault="00F2147F" w:rsidP="001E673A">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B90F2" w14:textId="77777777" w:rsidR="00F2147F" w:rsidRPr="00CF3C6A" w:rsidRDefault="00F2147F" w:rsidP="001E673A">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44528E" w14:textId="77777777" w:rsidR="00F2147F" w:rsidRPr="00CF3C6A" w:rsidRDefault="00F2147F" w:rsidP="001E67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1FE5BB"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0BD1019" w14:textId="77777777" w:rsidR="00F2147F" w:rsidRPr="00CF3C6A" w:rsidRDefault="00F2147F" w:rsidP="001E67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01F6EC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E92D51"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7C6DA5" w14:textId="77777777" w:rsidR="00F2147F" w:rsidRPr="00CF3C6A" w:rsidRDefault="00F2147F" w:rsidP="001E673A">
            <w:pPr>
              <w:pStyle w:val="TAL"/>
              <w:rPr>
                <w:b/>
              </w:rPr>
            </w:pPr>
          </w:p>
        </w:tc>
      </w:tr>
      <w:tr w:rsidR="00F2147F" w:rsidRPr="00CF3C6A" w14:paraId="52A6D92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7D97153" w14:textId="77777777" w:rsidR="00F2147F" w:rsidRPr="00CF3C6A" w:rsidRDefault="00F2147F" w:rsidP="001E673A">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BDD3547" w14:textId="77777777" w:rsidR="00F2147F" w:rsidRPr="00CF3C6A" w:rsidRDefault="00F2147F" w:rsidP="001E673A">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0519A24"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5933D82" w14:textId="77777777" w:rsidR="00F2147F" w:rsidRPr="00CF3C6A" w:rsidRDefault="00F2147F" w:rsidP="001E673A">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CAB6351" w14:textId="77777777" w:rsidR="00F2147F" w:rsidRPr="00CF3C6A" w:rsidRDefault="00F2147F" w:rsidP="001E673A">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60DF204"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00A6A41" w14:textId="77777777" w:rsidR="00F2147F" w:rsidRPr="00CF3C6A" w:rsidRDefault="00F2147F" w:rsidP="001E673A">
            <w:pPr>
              <w:pStyle w:val="TAL"/>
              <w:rPr>
                <w:lang w:eastAsia="zh-CN"/>
              </w:rPr>
            </w:pPr>
            <w:r w:rsidRPr="00CF3C6A">
              <w:rPr>
                <w:lang w:eastAsia="zh-CN"/>
              </w:rPr>
              <w:t>PC1(NOTE 1)</w:t>
            </w:r>
          </w:p>
          <w:p w14:paraId="6A9B218B"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62BAD8" w14:textId="77777777" w:rsidR="00F2147F" w:rsidRPr="00CF3C6A" w:rsidRDefault="00F2147F" w:rsidP="001E673A">
            <w:pPr>
              <w:keepNext/>
              <w:keepLines/>
              <w:spacing w:after="0"/>
              <w:rPr>
                <w:rFonts w:ascii="Arial" w:hAnsi="Arial" w:cs="Arial"/>
                <w:sz w:val="18"/>
                <w:lang w:eastAsia="zh-CN"/>
              </w:rPr>
            </w:pPr>
          </w:p>
        </w:tc>
      </w:tr>
      <w:tr w:rsidR="00F2147F" w:rsidRPr="00CF3C6A" w14:paraId="0206296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5E530C3" w14:textId="77777777" w:rsidR="00F2147F" w:rsidRPr="00CF3C6A" w:rsidRDefault="00F2147F" w:rsidP="001E673A">
            <w:pPr>
              <w:pStyle w:val="TAL"/>
              <w:rPr>
                <w:rFonts w:cs="Arial"/>
                <w:szCs w:val="18"/>
              </w:rPr>
            </w:pPr>
            <w:r w:rsidRPr="00CF3C6A">
              <w:rPr>
                <w:rFonts w:cs="Arial"/>
                <w:szCs w:val="18"/>
              </w:rPr>
              <w:lastRenderedPageBreak/>
              <w:t>7.6.6.2</w:t>
            </w:r>
          </w:p>
        </w:tc>
        <w:tc>
          <w:tcPr>
            <w:tcW w:w="4428" w:type="dxa"/>
            <w:tcBorders>
              <w:top w:val="single" w:sz="4" w:space="0" w:color="auto"/>
              <w:left w:val="single" w:sz="4" w:space="0" w:color="auto"/>
              <w:bottom w:val="single" w:sz="4" w:space="0" w:color="auto"/>
              <w:right w:val="single" w:sz="4" w:space="0" w:color="auto"/>
            </w:tcBorders>
          </w:tcPr>
          <w:p w14:paraId="248C9E41" w14:textId="77777777" w:rsidR="00F2147F" w:rsidRPr="00CF3C6A" w:rsidRDefault="00F2147F" w:rsidP="001E673A">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19FEF4B"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FABD542" w14:textId="77777777" w:rsidR="00F2147F" w:rsidRPr="00CF3C6A" w:rsidRDefault="00F2147F" w:rsidP="001E673A">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E21039D" w14:textId="77777777" w:rsidR="00F2147F" w:rsidRPr="00CF3C6A" w:rsidRDefault="00F2147F" w:rsidP="001E673A">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394988C"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76ACE5BC" w14:textId="77777777" w:rsidR="00F2147F" w:rsidRPr="00CF3C6A" w:rsidRDefault="00F2147F" w:rsidP="001E673A">
            <w:pPr>
              <w:pStyle w:val="TAL"/>
              <w:rPr>
                <w:lang w:eastAsia="zh-CN"/>
              </w:rPr>
            </w:pPr>
            <w:r w:rsidRPr="00CF3C6A">
              <w:rPr>
                <w:lang w:eastAsia="zh-CN"/>
              </w:rPr>
              <w:t>PC1(NOTE 1)</w:t>
            </w:r>
          </w:p>
          <w:p w14:paraId="61F643F2"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99956C" w14:textId="77777777" w:rsidR="00F2147F" w:rsidRPr="00CF3C6A" w:rsidRDefault="00F2147F" w:rsidP="001E673A">
            <w:pPr>
              <w:keepNext/>
              <w:keepLines/>
              <w:spacing w:after="0"/>
              <w:rPr>
                <w:rFonts w:ascii="Arial" w:hAnsi="Arial" w:cs="Arial"/>
                <w:sz w:val="18"/>
                <w:lang w:eastAsia="zh-CN"/>
              </w:rPr>
            </w:pPr>
          </w:p>
        </w:tc>
      </w:tr>
      <w:tr w:rsidR="00F2147F" w:rsidRPr="00CF3C6A" w14:paraId="4018A02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16F0DBD" w14:textId="77777777" w:rsidR="00F2147F" w:rsidRPr="00CF3C6A" w:rsidRDefault="00F2147F" w:rsidP="001E673A">
            <w:pPr>
              <w:pStyle w:val="TAL"/>
              <w:rPr>
                <w:rFonts w:cs="Arial"/>
                <w:szCs w:val="18"/>
              </w:rPr>
            </w:pPr>
            <w:r w:rsidRPr="00CF3C6A">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C6EE3C7" w14:textId="77777777" w:rsidR="00F2147F" w:rsidRPr="00CF3C6A" w:rsidRDefault="00F2147F" w:rsidP="001E673A">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5252B27"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DF53330" w14:textId="77777777" w:rsidR="00F2147F" w:rsidRPr="00CF3C6A" w:rsidRDefault="00F2147F" w:rsidP="001E673A">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2B97EDE" w14:textId="77777777" w:rsidR="00F2147F" w:rsidRPr="00CF3C6A" w:rsidRDefault="00F2147F" w:rsidP="001E673A">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14500F7"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F42AFF0" w14:textId="77777777" w:rsidR="00F2147F" w:rsidRPr="00CF3C6A" w:rsidRDefault="00F2147F" w:rsidP="001E673A">
            <w:pPr>
              <w:pStyle w:val="TAL"/>
              <w:rPr>
                <w:lang w:eastAsia="zh-CN"/>
              </w:rPr>
            </w:pPr>
            <w:r w:rsidRPr="00CF3C6A">
              <w:rPr>
                <w:lang w:eastAsia="zh-CN"/>
              </w:rPr>
              <w:t>PC1(NOTE 1)</w:t>
            </w:r>
          </w:p>
          <w:p w14:paraId="4C646A79"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55728F" w14:textId="77777777" w:rsidR="00F2147F" w:rsidRPr="00CF3C6A" w:rsidRDefault="00F2147F" w:rsidP="001E673A">
            <w:pPr>
              <w:keepNext/>
              <w:keepLines/>
              <w:spacing w:after="0"/>
              <w:rPr>
                <w:rFonts w:ascii="Arial" w:hAnsi="Arial" w:cs="Arial"/>
                <w:sz w:val="18"/>
                <w:lang w:eastAsia="zh-CN"/>
              </w:rPr>
            </w:pPr>
          </w:p>
        </w:tc>
      </w:tr>
      <w:tr w:rsidR="00F2147F" w:rsidRPr="00CF3C6A" w14:paraId="3198D8E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C5E273" w14:textId="77777777" w:rsidR="00F2147F" w:rsidRPr="00CF3C6A" w:rsidRDefault="00F2147F" w:rsidP="001E673A">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8D122B" w14:textId="77777777" w:rsidR="00F2147F" w:rsidRPr="00CF3C6A" w:rsidRDefault="00F2147F" w:rsidP="001E673A">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FEE4E5"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A006E5"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357A01"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9620A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705C0D"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8828F9" w14:textId="77777777" w:rsidR="00F2147F" w:rsidRPr="00CF3C6A" w:rsidRDefault="00F2147F" w:rsidP="001E673A">
            <w:pPr>
              <w:pStyle w:val="TAL"/>
              <w:rPr>
                <w:b/>
              </w:rPr>
            </w:pPr>
          </w:p>
        </w:tc>
      </w:tr>
      <w:tr w:rsidR="00F2147F" w:rsidRPr="00CF3C6A" w14:paraId="5DD3E24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FC53CD4" w14:textId="77777777" w:rsidR="00F2147F" w:rsidRPr="00CF3C6A" w:rsidRDefault="00F2147F" w:rsidP="001E673A">
            <w:pPr>
              <w:pStyle w:val="TAL"/>
              <w:rPr>
                <w:rFonts w:cs="Arial"/>
                <w:szCs w:val="18"/>
              </w:rPr>
            </w:pPr>
            <w:r w:rsidRPr="00CF3C6A">
              <w:t>7.6.13.1</w:t>
            </w:r>
          </w:p>
        </w:tc>
        <w:tc>
          <w:tcPr>
            <w:tcW w:w="4428" w:type="dxa"/>
            <w:tcBorders>
              <w:top w:val="single" w:sz="4" w:space="0" w:color="auto"/>
              <w:left w:val="single" w:sz="4" w:space="0" w:color="auto"/>
              <w:bottom w:val="single" w:sz="4" w:space="0" w:color="auto"/>
              <w:right w:val="single" w:sz="4" w:space="0" w:color="auto"/>
            </w:tcBorders>
          </w:tcPr>
          <w:p w14:paraId="5CBB6BFA" w14:textId="77777777" w:rsidR="00F2147F" w:rsidRPr="00CF3C6A" w:rsidRDefault="00F2147F" w:rsidP="001E673A">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D2A434B" w14:textId="77777777" w:rsidR="00F2147F" w:rsidRPr="00CF3C6A" w:rsidRDefault="00F2147F" w:rsidP="001E673A">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64562E" w14:textId="77777777" w:rsidR="00F2147F" w:rsidRPr="00CF3C6A" w:rsidRDefault="00F2147F" w:rsidP="001E673A">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4B1CEC"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A14719"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3318138" w14:textId="77777777" w:rsidR="00F2147F" w:rsidRPr="00CF3C6A" w:rsidRDefault="00F2147F" w:rsidP="001E673A">
            <w:pPr>
              <w:pStyle w:val="TAL"/>
              <w:rPr>
                <w:lang w:eastAsia="zh-CN"/>
              </w:rPr>
            </w:pPr>
            <w:r w:rsidRPr="00CF3C6A">
              <w:rPr>
                <w:lang w:eastAsia="zh-CN"/>
              </w:rPr>
              <w:t>PC1(NOTE 1)</w:t>
            </w:r>
          </w:p>
          <w:p w14:paraId="2D3713FE" w14:textId="77777777" w:rsidR="00F2147F" w:rsidRPr="00CF3C6A" w:rsidRDefault="00F2147F" w:rsidP="001E673A">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06B82A" w14:textId="77777777" w:rsidR="00F2147F" w:rsidRPr="00CF3C6A" w:rsidRDefault="00F2147F" w:rsidP="001E673A">
            <w:pPr>
              <w:pStyle w:val="TAL"/>
            </w:pPr>
          </w:p>
        </w:tc>
      </w:tr>
      <w:tr w:rsidR="00F2147F" w:rsidRPr="00CF3C6A" w14:paraId="2E4A5F8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49C680E" w14:textId="77777777" w:rsidR="00F2147F" w:rsidRPr="00CF3C6A" w:rsidRDefault="00F2147F" w:rsidP="001E673A">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1F50A5A6" w14:textId="77777777" w:rsidR="00F2147F" w:rsidRPr="00CF3C6A" w:rsidRDefault="00F2147F" w:rsidP="001E673A">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3EF8C7F"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DD102" w14:textId="77777777" w:rsidR="00F2147F" w:rsidRPr="00CF3C6A" w:rsidRDefault="00F2147F" w:rsidP="001E673A">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7810B9" w14:textId="77777777" w:rsidR="00F2147F" w:rsidRPr="00CF3C6A" w:rsidRDefault="00F2147F" w:rsidP="001E673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263843"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7B493EDF" w14:textId="77777777" w:rsidR="00F2147F" w:rsidRPr="00CF3C6A" w:rsidRDefault="00F2147F" w:rsidP="001E673A">
            <w:pPr>
              <w:pStyle w:val="TAL"/>
              <w:rPr>
                <w:lang w:eastAsia="zh-CN"/>
              </w:rPr>
            </w:pPr>
            <w:r w:rsidRPr="00CF3C6A">
              <w:rPr>
                <w:lang w:eastAsia="zh-CN"/>
              </w:rPr>
              <w:t>PC1(NOTE 1)</w:t>
            </w:r>
          </w:p>
          <w:p w14:paraId="43FDFDBA"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1FBA735" w14:textId="77777777" w:rsidR="00F2147F" w:rsidRPr="00CF3C6A" w:rsidRDefault="00F2147F" w:rsidP="001E673A">
            <w:pPr>
              <w:pStyle w:val="TAL"/>
            </w:pPr>
          </w:p>
        </w:tc>
      </w:tr>
      <w:tr w:rsidR="00F2147F" w:rsidRPr="00CF3C6A" w14:paraId="4596211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00F51" w14:textId="77777777" w:rsidR="00F2147F" w:rsidRPr="00CF3C6A" w:rsidRDefault="00F2147F" w:rsidP="001E673A">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893A2" w14:textId="77777777" w:rsidR="00F2147F" w:rsidRPr="00CF3C6A" w:rsidRDefault="00F2147F" w:rsidP="001E673A">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4756A"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0287" w14:textId="77777777" w:rsidR="00F2147F" w:rsidRPr="00CF3C6A" w:rsidRDefault="00F2147F" w:rsidP="001E673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2D688" w14:textId="77777777" w:rsidR="00F2147F" w:rsidRPr="00CF3C6A" w:rsidRDefault="00F2147F" w:rsidP="001E673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CCF95"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47F77"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AC721" w14:textId="77777777" w:rsidR="00F2147F" w:rsidRPr="00CF3C6A" w:rsidRDefault="00F2147F" w:rsidP="001E673A">
            <w:pPr>
              <w:pStyle w:val="TAL"/>
            </w:pPr>
          </w:p>
        </w:tc>
      </w:tr>
      <w:tr w:rsidR="00F2147F" w:rsidRPr="00CF3C6A" w14:paraId="3A2600F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B8062F9" w14:textId="77777777" w:rsidR="00F2147F" w:rsidRPr="00CF3C6A" w:rsidRDefault="00F2147F" w:rsidP="001E673A">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7761A858" w14:textId="77777777" w:rsidR="00F2147F" w:rsidRPr="00CF3C6A" w:rsidRDefault="00F2147F" w:rsidP="001E673A">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8843984"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9F7F68" w14:textId="77777777" w:rsidR="00F2147F" w:rsidRPr="00CF3C6A" w:rsidRDefault="00F2147F" w:rsidP="001E673A">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E77567" w14:textId="77777777" w:rsidR="00F2147F" w:rsidRPr="00CF3C6A" w:rsidRDefault="00F2147F" w:rsidP="001E673A">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FA1E0"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B41BD5B" w14:textId="77777777" w:rsidR="00F2147F" w:rsidRPr="00CF3C6A" w:rsidRDefault="00F2147F" w:rsidP="001E673A">
            <w:pPr>
              <w:pStyle w:val="TAL"/>
              <w:rPr>
                <w:lang w:eastAsia="zh-CN"/>
              </w:rPr>
            </w:pPr>
            <w:r w:rsidRPr="00CF3C6A">
              <w:rPr>
                <w:lang w:eastAsia="zh-CN"/>
              </w:rPr>
              <w:t>PC1(NOTE 1)</w:t>
            </w:r>
          </w:p>
          <w:p w14:paraId="040A21A2"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B8F89B" w14:textId="77777777" w:rsidR="00F2147F" w:rsidRPr="00CF3C6A" w:rsidRDefault="00F2147F" w:rsidP="001E673A">
            <w:pPr>
              <w:pStyle w:val="TAL"/>
            </w:pPr>
          </w:p>
        </w:tc>
      </w:tr>
      <w:tr w:rsidR="00F2147F" w:rsidRPr="00CF3C6A" w14:paraId="2287851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F00C9F7" w14:textId="77777777" w:rsidR="00F2147F" w:rsidRPr="00CF3C6A" w:rsidRDefault="00F2147F" w:rsidP="001E673A">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C5103B0" w14:textId="77777777" w:rsidR="00F2147F" w:rsidRPr="00CF3C6A" w:rsidRDefault="00F2147F" w:rsidP="001E673A">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B07538D"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1D0F2E" w14:textId="77777777" w:rsidR="00F2147F" w:rsidRPr="00CF3C6A" w:rsidRDefault="00F2147F" w:rsidP="001E673A">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C3212" w14:textId="77777777" w:rsidR="00F2147F" w:rsidRPr="00CF3C6A" w:rsidRDefault="00F2147F" w:rsidP="001E673A">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679DEFE"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2C6C72E4" w14:textId="77777777" w:rsidR="00F2147F" w:rsidRPr="00CF3C6A" w:rsidRDefault="00F2147F" w:rsidP="001E673A">
            <w:pPr>
              <w:pStyle w:val="TAL"/>
              <w:rPr>
                <w:lang w:eastAsia="zh-CN"/>
              </w:rPr>
            </w:pPr>
            <w:r w:rsidRPr="00CF3C6A">
              <w:rPr>
                <w:lang w:eastAsia="zh-CN"/>
              </w:rPr>
              <w:t>PC1(NOTE 1)</w:t>
            </w:r>
          </w:p>
          <w:p w14:paraId="57806CA5"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4D4CB48" w14:textId="77777777" w:rsidR="00F2147F" w:rsidRPr="00CF3C6A" w:rsidRDefault="00F2147F" w:rsidP="001E673A">
            <w:pPr>
              <w:pStyle w:val="TAL"/>
            </w:pPr>
          </w:p>
        </w:tc>
      </w:tr>
      <w:tr w:rsidR="00F2147F" w:rsidRPr="00CF3C6A" w14:paraId="2098569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9879D" w14:textId="77777777" w:rsidR="00F2147F" w:rsidRPr="00CF3C6A" w:rsidRDefault="00F2147F" w:rsidP="001E673A">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47E15" w14:textId="77777777" w:rsidR="00F2147F" w:rsidRPr="00CF3C6A" w:rsidRDefault="00F2147F" w:rsidP="001E673A">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5C2A0"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8232E" w14:textId="77777777" w:rsidR="00F2147F" w:rsidRPr="00CF3C6A" w:rsidRDefault="00F2147F" w:rsidP="001E673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A7840" w14:textId="77777777" w:rsidR="00F2147F" w:rsidRPr="00CF3C6A" w:rsidRDefault="00F2147F" w:rsidP="001E673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3EF3E"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DD5A5"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9F6A8" w14:textId="77777777" w:rsidR="00F2147F" w:rsidRPr="00CF3C6A" w:rsidRDefault="00F2147F" w:rsidP="001E673A">
            <w:pPr>
              <w:pStyle w:val="TAL"/>
            </w:pPr>
          </w:p>
        </w:tc>
      </w:tr>
      <w:tr w:rsidR="00F2147F" w:rsidRPr="00CF3C6A" w14:paraId="0A873EB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F3EF953" w14:textId="77777777" w:rsidR="00F2147F" w:rsidRPr="00CF3C6A" w:rsidRDefault="00F2147F" w:rsidP="001E673A">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7DEF96CA" w14:textId="77777777" w:rsidR="00F2147F" w:rsidRPr="00CF3C6A" w:rsidRDefault="00F2147F" w:rsidP="001E673A">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6B78BD54"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041E01" w14:textId="77777777" w:rsidR="00F2147F" w:rsidRPr="00CF3C6A" w:rsidRDefault="00F2147F" w:rsidP="001E673A">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FFC1CA" w14:textId="77777777" w:rsidR="00F2147F" w:rsidRPr="00CF3C6A" w:rsidRDefault="00F2147F" w:rsidP="001E673A">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BA296A"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8D3A8D7" w14:textId="77777777" w:rsidR="00F2147F" w:rsidRPr="00CF3C6A" w:rsidRDefault="00F2147F" w:rsidP="001E673A">
            <w:pPr>
              <w:pStyle w:val="TAL"/>
              <w:rPr>
                <w:lang w:eastAsia="zh-CN"/>
              </w:rPr>
            </w:pPr>
            <w:r w:rsidRPr="00CF3C6A">
              <w:rPr>
                <w:lang w:eastAsia="zh-CN"/>
              </w:rPr>
              <w:t>PC1(NOTE 1)</w:t>
            </w:r>
          </w:p>
          <w:p w14:paraId="7B011811"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4054DD1" w14:textId="77777777" w:rsidR="00F2147F" w:rsidRPr="00CF3C6A" w:rsidRDefault="00F2147F" w:rsidP="001E673A">
            <w:pPr>
              <w:pStyle w:val="TAL"/>
            </w:pPr>
          </w:p>
        </w:tc>
      </w:tr>
      <w:tr w:rsidR="00F2147F" w:rsidRPr="00CF3C6A" w14:paraId="4F482EE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017CD835" w14:textId="77777777" w:rsidR="00F2147F" w:rsidRPr="00CF3C6A" w:rsidRDefault="00F2147F" w:rsidP="001E673A">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2D7F1CCE" w14:textId="77777777" w:rsidR="00F2147F" w:rsidRPr="00CF3C6A" w:rsidRDefault="00F2147F" w:rsidP="001E673A">
            <w:pPr>
              <w:pStyle w:val="TAL"/>
              <w:rPr>
                <w:lang w:eastAsia="sv-SE"/>
              </w:rPr>
            </w:pPr>
            <w:r w:rsidRPr="00CF3C6A">
              <w:rPr>
                <w:lang w:eastAsia="sv-SE"/>
              </w:rPr>
              <w:t>NR SA FR2 event triggered reporting tests with concurrent measurement gaps without SSB time index detection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0080E37B"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A3A016" w14:textId="77777777" w:rsidR="00F2147F" w:rsidRPr="00CF3C6A" w:rsidRDefault="00F2147F" w:rsidP="001E673A">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416F9A" w14:textId="77777777" w:rsidR="00F2147F" w:rsidRPr="00CF3C6A" w:rsidRDefault="00F2147F" w:rsidP="001E673A">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636175"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B9E7861" w14:textId="77777777" w:rsidR="00F2147F" w:rsidRPr="00CF3C6A" w:rsidRDefault="00F2147F" w:rsidP="001E673A">
            <w:pPr>
              <w:pStyle w:val="TAL"/>
              <w:rPr>
                <w:lang w:eastAsia="zh-CN"/>
              </w:rPr>
            </w:pPr>
            <w:r w:rsidRPr="00CF3C6A">
              <w:rPr>
                <w:lang w:eastAsia="zh-CN"/>
              </w:rPr>
              <w:t>PC1(NOTE 1)</w:t>
            </w:r>
          </w:p>
          <w:p w14:paraId="697D07E3"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A489D2" w14:textId="77777777" w:rsidR="00F2147F" w:rsidRPr="00CF3C6A" w:rsidRDefault="00F2147F" w:rsidP="001E673A">
            <w:pPr>
              <w:pStyle w:val="TAL"/>
            </w:pPr>
          </w:p>
        </w:tc>
      </w:tr>
      <w:tr w:rsidR="00F2147F" w:rsidRPr="00CF3C6A" w14:paraId="32EEF1B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F3B55AB" w14:textId="77777777" w:rsidR="00F2147F" w:rsidRPr="00CF3C6A" w:rsidRDefault="00F2147F" w:rsidP="001E673A">
            <w:pPr>
              <w:pStyle w:val="TAL"/>
            </w:pPr>
            <w:r w:rsidRPr="00CF3C6A">
              <w:rPr>
                <w:lang w:eastAsia="zh-CN"/>
              </w:rPr>
              <w:lastRenderedPageBreak/>
              <w:t>7.6.15.3</w:t>
            </w:r>
          </w:p>
        </w:tc>
        <w:tc>
          <w:tcPr>
            <w:tcW w:w="4428" w:type="dxa"/>
            <w:tcBorders>
              <w:top w:val="single" w:sz="4" w:space="0" w:color="auto"/>
              <w:left w:val="single" w:sz="4" w:space="0" w:color="auto"/>
              <w:bottom w:val="single" w:sz="4" w:space="0" w:color="auto"/>
              <w:right w:val="single" w:sz="4" w:space="0" w:color="auto"/>
            </w:tcBorders>
          </w:tcPr>
          <w:p w14:paraId="42523220" w14:textId="77777777" w:rsidR="00F2147F" w:rsidRPr="00CF3C6A" w:rsidRDefault="00F2147F" w:rsidP="001E673A">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659C785"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48279D" w14:textId="77777777" w:rsidR="00F2147F" w:rsidRPr="00CF3C6A" w:rsidRDefault="00F2147F" w:rsidP="001E673A">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2473E5" w14:textId="77777777" w:rsidR="00F2147F" w:rsidRPr="00CF3C6A" w:rsidRDefault="00F2147F" w:rsidP="001E673A">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7F0B6F"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65E662E2" w14:textId="77777777" w:rsidR="00F2147F" w:rsidRPr="00CF3C6A" w:rsidRDefault="00F2147F" w:rsidP="001E673A">
            <w:pPr>
              <w:pStyle w:val="TAL"/>
              <w:rPr>
                <w:lang w:eastAsia="zh-CN"/>
              </w:rPr>
            </w:pPr>
            <w:r w:rsidRPr="00CF3C6A">
              <w:rPr>
                <w:lang w:eastAsia="zh-CN"/>
              </w:rPr>
              <w:t>PC1(NOTE 1)</w:t>
            </w:r>
          </w:p>
          <w:p w14:paraId="526C75D5"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F13E47" w14:textId="77777777" w:rsidR="00F2147F" w:rsidRPr="00CF3C6A" w:rsidRDefault="00F2147F" w:rsidP="001E673A">
            <w:pPr>
              <w:pStyle w:val="TAL"/>
            </w:pPr>
          </w:p>
        </w:tc>
      </w:tr>
      <w:tr w:rsidR="00F2147F" w:rsidRPr="00CF3C6A" w14:paraId="7040451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C2E6F" w14:textId="77777777" w:rsidR="00F2147F" w:rsidRPr="00CF3C6A" w:rsidRDefault="00F2147F" w:rsidP="001E673A">
            <w:pPr>
              <w:pStyle w:val="TAL"/>
            </w:pPr>
            <w:r w:rsidRPr="00CF3C6A">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E2534" w14:textId="77777777" w:rsidR="00F2147F" w:rsidRPr="00CF3C6A" w:rsidRDefault="00F2147F" w:rsidP="001E673A">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5FD4E"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362C5" w14:textId="77777777" w:rsidR="00F2147F" w:rsidRPr="00CF3C6A" w:rsidRDefault="00F2147F" w:rsidP="001E673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0D358" w14:textId="77777777" w:rsidR="00F2147F" w:rsidRPr="00CF3C6A" w:rsidRDefault="00F2147F" w:rsidP="001E673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89E26"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80712"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433B3" w14:textId="77777777" w:rsidR="00F2147F" w:rsidRPr="00CF3C6A" w:rsidRDefault="00F2147F" w:rsidP="001E673A">
            <w:pPr>
              <w:pStyle w:val="TAL"/>
            </w:pPr>
          </w:p>
        </w:tc>
      </w:tr>
      <w:tr w:rsidR="00F2147F" w:rsidRPr="00CF3C6A" w14:paraId="544AAF6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CA7BF93" w14:textId="77777777" w:rsidR="00F2147F" w:rsidRPr="00CF3C6A" w:rsidRDefault="00F2147F" w:rsidP="001E673A">
            <w:pPr>
              <w:pStyle w:val="TAL"/>
            </w:pPr>
            <w:r w:rsidRPr="00CF3C6A">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A6D4F07" w14:textId="77777777" w:rsidR="00F2147F" w:rsidRPr="00CF3C6A" w:rsidRDefault="00F2147F" w:rsidP="001E673A">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E7DBDA6"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E157C1" w14:textId="77777777" w:rsidR="00F2147F" w:rsidRPr="00CF3C6A" w:rsidRDefault="00F2147F" w:rsidP="001E673A">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F067C6" w14:textId="77777777" w:rsidR="00F2147F" w:rsidRPr="00CF3C6A" w:rsidRDefault="00F2147F" w:rsidP="001E673A">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C9D68C"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56387480" w14:textId="77777777" w:rsidR="00F2147F" w:rsidRPr="00CF3C6A" w:rsidRDefault="00F2147F" w:rsidP="001E673A">
            <w:pPr>
              <w:pStyle w:val="TAL"/>
              <w:rPr>
                <w:lang w:eastAsia="zh-CN"/>
              </w:rPr>
            </w:pPr>
            <w:r w:rsidRPr="00CF3C6A">
              <w:rPr>
                <w:lang w:eastAsia="zh-CN"/>
              </w:rPr>
              <w:t>PC1(NOTE 1)</w:t>
            </w:r>
          </w:p>
          <w:p w14:paraId="4EDA42D1"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42307B" w14:textId="77777777" w:rsidR="00F2147F" w:rsidRPr="00CF3C6A" w:rsidRDefault="00F2147F" w:rsidP="001E673A">
            <w:pPr>
              <w:pStyle w:val="TAL"/>
            </w:pPr>
          </w:p>
        </w:tc>
      </w:tr>
      <w:tr w:rsidR="00F2147F" w:rsidRPr="00CF3C6A" w14:paraId="142529DC" w14:textId="77777777" w:rsidTr="001E673A">
        <w:trPr>
          <w:jc w:val="center"/>
        </w:trPr>
        <w:tc>
          <w:tcPr>
            <w:tcW w:w="1160" w:type="dxa"/>
            <w:tcBorders>
              <w:top w:val="single" w:sz="4" w:space="0" w:color="auto"/>
              <w:left w:val="single" w:sz="4" w:space="0" w:color="auto"/>
              <w:bottom w:val="nil"/>
              <w:right w:val="single" w:sz="4" w:space="0" w:color="auto"/>
            </w:tcBorders>
          </w:tcPr>
          <w:p w14:paraId="50370E21" w14:textId="77777777" w:rsidR="00F2147F" w:rsidRPr="00CF3C6A" w:rsidRDefault="00F2147F" w:rsidP="001E673A">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6B25E56C" w14:textId="77777777" w:rsidR="00F2147F" w:rsidRPr="00CF3C6A" w:rsidRDefault="00F2147F" w:rsidP="001E673A">
            <w:pPr>
              <w:pStyle w:val="TAL"/>
              <w:rPr>
                <w:lang w:eastAsia="sv-SE"/>
              </w:rPr>
            </w:pPr>
            <w:r w:rsidRPr="00CF3C6A">
              <w:rPr>
                <w:lang w:eastAsia="sv-SE"/>
              </w:rPr>
              <w:t>NR SA FR2 event triggered reporting tests on inter-frequency measurement with NCSG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nil"/>
              <w:right w:val="single" w:sz="4" w:space="0" w:color="auto"/>
            </w:tcBorders>
          </w:tcPr>
          <w:p w14:paraId="27DF4D7B"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AC3B3B" w14:textId="77777777" w:rsidR="00F2147F" w:rsidRPr="00CF3C6A" w:rsidRDefault="00F2147F" w:rsidP="001E673A">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690E37" w14:textId="77777777" w:rsidR="00F2147F" w:rsidRPr="00CF3C6A" w:rsidRDefault="00F2147F" w:rsidP="001E673A">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532E44"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4D22E22F" w14:textId="77777777" w:rsidR="00F2147F" w:rsidRPr="00CF3C6A" w:rsidRDefault="00F2147F" w:rsidP="001E673A">
            <w:pPr>
              <w:pStyle w:val="TAL"/>
              <w:rPr>
                <w:lang w:eastAsia="zh-CN"/>
              </w:rPr>
            </w:pPr>
            <w:r w:rsidRPr="00CF3C6A">
              <w:rPr>
                <w:lang w:eastAsia="zh-CN"/>
              </w:rPr>
              <w:t>For sub-test 1:</w:t>
            </w:r>
          </w:p>
          <w:p w14:paraId="4E4C0C1A" w14:textId="77777777" w:rsidR="00F2147F" w:rsidRPr="00CF3C6A" w:rsidRDefault="00F2147F" w:rsidP="001E673A">
            <w:pPr>
              <w:pStyle w:val="TAL"/>
            </w:pPr>
            <w:r w:rsidRPr="00CF3C6A">
              <w:rPr>
                <w:lang w:eastAsia="zh-CN"/>
              </w:rPr>
              <w:t>PC1(NOTE 1)</w:t>
            </w:r>
          </w:p>
          <w:p w14:paraId="567911EB"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DB1415B" w14:textId="77777777" w:rsidR="00F2147F" w:rsidRPr="00CF3C6A" w:rsidRDefault="00F2147F" w:rsidP="001E673A">
            <w:pPr>
              <w:pStyle w:val="TAL"/>
            </w:pPr>
          </w:p>
        </w:tc>
      </w:tr>
      <w:tr w:rsidR="00F2147F" w:rsidRPr="00CF3C6A" w14:paraId="767147F7" w14:textId="77777777" w:rsidTr="001E673A">
        <w:trPr>
          <w:jc w:val="center"/>
        </w:trPr>
        <w:tc>
          <w:tcPr>
            <w:tcW w:w="1160" w:type="dxa"/>
            <w:tcBorders>
              <w:top w:val="nil"/>
              <w:left w:val="single" w:sz="4" w:space="0" w:color="auto"/>
              <w:bottom w:val="single" w:sz="4" w:space="0" w:color="auto"/>
              <w:right w:val="single" w:sz="4" w:space="0" w:color="auto"/>
            </w:tcBorders>
          </w:tcPr>
          <w:p w14:paraId="70C3A2AD" w14:textId="77777777" w:rsidR="00F2147F" w:rsidRPr="00CF3C6A" w:rsidRDefault="00F2147F" w:rsidP="001E673A">
            <w:pPr>
              <w:pStyle w:val="TAL"/>
            </w:pPr>
          </w:p>
        </w:tc>
        <w:tc>
          <w:tcPr>
            <w:tcW w:w="4428" w:type="dxa"/>
            <w:tcBorders>
              <w:top w:val="nil"/>
              <w:left w:val="single" w:sz="4" w:space="0" w:color="auto"/>
              <w:bottom w:val="single" w:sz="4" w:space="0" w:color="auto"/>
              <w:right w:val="single" w:sz="4" w:space="0" w:color="auto"/>
            </w:tcBorders>
          </w:tcPr>
          <w:p w14:paraId="1C44CB2C" w14:textId="77777777" w:rsidR="00F2147F" w:rsidRPr="00CF3C6A" w:rsidRDefault="00F2147F" w:rsidP="001E673A">
            <w:pPr>
              <w:pStyle w:val="TAL"/>
              <w:rPr>
                <w:lang w:eastAsia="sv-SE"/>
              </w:rPr>
            </w:pPr>
          </w:p>
        </w:tc>
        <w:tc>
          <w:tcPr>
            <w:tcW w:w="851" w:type="dxa"/>
            <w:tcBorders>
              <w:top w:val="nil"/>
              <w:left w:val="single" w:sz="4" w:space="0" w:color="auto"/>
              <w:bottom w:val="single" w:sz="4" w:space="0" w:color="auto"/>
              <w:right w:val="single" w:sz="4" w:space="0" w:color="auto"/>
            </w:tcBorders>
          </w:tcPr>
          <w:p w14:paraId="1633286F"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A2EECF" w14:textId="77777777" w:rsidR="00F2147F" w:rsidRPr="00CF3C6A" w:rsidRDefault="00F2147F" w:rsidP="001E673A">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B055C9" w14:textId="77777777" w:rsidR="00F2147F" w:rsidRPr="00CF3C6A" w:rsidRDefault="00F2147F" w:rsidP="001E673A">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3D7F102"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3E45D6A2" w14:textId="77777777" w:rsidR="00F2147F" w:rsidRPr="00CF3C6A" w:rsidRDefault="00F2147F" w:rsidP="001E673A">
            <w:pPr>
              <w:pStyle w:val="TAL"/>
              <w:rPr>
                <w:lang w:eastAsia="zh-CN"/>
              </w:rPr>
            </w:pPr>
            <w:r w:rsidRPr="00CF3C6A">
              <w:rPr>
                <w:lang w:eastAsia="zh-CN"/>
              </w:rPr>
              <w:t>For sub-test 2:</w:t>
            </w:r>
          </w:p>
          <w:p w14:paraId="1847D6E7" w14:textId="77777777" w:rsidR="00F2147F" w:rsidRPr="00CF3C6A" w:rsidRDefault="00F2147F" w:rsidP="001E673A">
            <w:pPr>
              <w:pStyle w:val="TAL"/>
            </w:pPr>
            <w:r w:rsidRPr="00CF3C6A">
              <w:rPr>
                <w:lang w:eastAsia="zh-CN"/>
              </w:rPr>
              <w:t>PC1(NOTE 1)</w:t>
            </w:r>
          </w:p>
          <w:p w14:paraId="170C0B6D"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1F0E38" w14:textId="77777777" w:rsidR="00F2147F" w:rsidRPr="00CF3C6A" w:rsidRDefault="00F2147F" w:rsidP="001E673A">
            <w:pPr>
              <w:pStyle w:val="TAL"/>
            </w:pPr>
          </w:p>
        </w:tc>
      </w:tr>
      <w:tr w:rsidR="00F2147F" w:rsidRPr="00CF3C6A" w14:paraId="594F71F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72E2D5D3" w14:textId="77777777" w:rsidR="00F2147F" w:rsidRPr="00CF3C6A" w:rsidRDefault="00F2147F" w:rsidP="001E673A">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0331ECAD" w14:textId="77777777" w:rsidR="00F2147F" w:rsidRPr="00CF3C6A" w:rsidRDefault="00F2147F" w:rsidP="001E673A">
            <w:pPr>
              <w:pStyle w:val="TAL"/>
              <w:rPr>
                <w:lang w:eastAsia="sv-SE"/>
              </w:rPr>
            </w:pPr>
            <w:r w:rsidRPr="00CF3C6A">
              <w:rPr>
                <w:lang w:eastAsia="sv-SE"/>
              </w:rPr>
              <w:t xml:space="preserve">NR SA FR2 event triggered reporting tests on deactivated </w:t>
            </w:r>
            <w:proofErr w:type="spellStart"/>
            <w:r w:rsidRPr="00CF3C6A">
              <w:rPr>
                <w:lang w:eastAsia="sv-SE"/>
              </w:rPr>
              <w:t>SCell</w:t>
            </w:r>
            <w:proofErr w:type="spellEnd"/>
            <w:r w:rsidRPr="00CF3C6A">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2D51676A" w14:textId="77777777" w:rsidR="00F2147F" w:rsidRPr="00CF3C6A" w:rsidRDefault="00F2147F" w:rsidP="001E673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F91AB0" w14:textId="77777777" w:rsidR="00F2147F" w:rsidRPr="00CF3C6A" w:rsidRDefault="00F2147F" w:rsidP="001E673A">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819FDD" w14:textId="77777777" w:rsidR="00F2147F" w:rsidRPr="00CF3C6A" w:rsidRDefault="00F2147F" w:rsidP="001E673A">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DEB787"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6B339281" w14:textId="77777777" w:rsidR="00F2147F" w:rsidRPr="00CF3C6A" w:rsidRDefault="00F2147F" w:rsidP="001E673A">
            <w:pPr>
              <w:pStyle w:val="TAL"/>
            </w:pPr>
            <w:r w:rsidRPr="00CF3C6A">
              <w:rPr>
                <w:lang w:eastAsia="zh-CN"/>
              </w:rPr>
              <w:t>PC1(NOTE 1)</w:t>
            </w:r>
          </w:p>
          <w:p w14:paraId="34883E3F"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9C8D991" w14:textId="77777777" w:rsidR="00F2147F" w:rsidRPr="00CF3C6A" w:rsidRDefault="00F2147F" w:rsidP="001E673A">
            <w:pPr>
              <w:pStyle w:val="TAL"/>
            </w:pPr>
          </w:p>
        </w:tc>
      </w:tr>
      <w:tr w:rsidR="00F2147F" w:rsidRPr="00CF3C6A" w14:paraId="543C7BD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7D49003" w14:textId="77777777" w:rsidR="00F2147F" w:rsidRPr="00CF3C6A" w:rsidRDefault="00F2147F" w:rsidP="001E673A">
            <w:pPr>
              <w:pStyle w:val="TAL"/>
              <w:rPr>
                <w:lang w:eastAsia="zh-CN"/>
              </w:rPr>
            </w:pPr>
            <w:r w:rsidRPr="00CF7ABD">
              <w:rPr>
                <w:b/>
                <w:bCs/>
                <w:lang w:eastAsia="zh-CN"/>
              </w:rPr>
              <w:t>7.6.17</w:t>
            </w:r>
          </w:p>
        </w:tc>
        <w:tc>
          <w:tcPr>
            <w:tcW w:w="4428" w:type="dxa"/>
            <w:tcBorders>
              <w:top w:val="single" w:sz="4" w:space="0" w:color="auto"/>
              <w:left w:val="single" w:sz="4" w:space="0" w:color="auto"/>
              <w:bottom w:val="single" w:sz="4" w:space="0" w:color="auto"/>
              <w:right w:val="single" w:sz="4" w:space="0" w:color="auto"/>
            </w:tcBorders>
          </w:tcPr>
          <w:p w14:paraId="10A5972A" w14:textId="77777777" w:rsidR="00F2147F" w:rsidRPr="00CF3C6A" w:rsidRDefault="00F2147F" w:rsidP="001E673A">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tcPr>
          <w:p w14:paraId="3BA4D217"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D1CA029"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391CA4"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C6797"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36EEE58C"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5E8EF99" w14:textId="77777777" w:rsidR="00F2147F" w:rsidRPr="00CF3C6A" w:rsidRDefault="00F2147F" w:rsidP="001E673A">
            <w:pPr>
              <w:pStyle w:val="TAL"/>
            </w:pPr>
          </w:p>
        </w:tc>
      </w:tr>
      <w:tr w:rsidR="00F2147F" w:rsidRPr="00CF3C6A" w14:paraId="24BBF97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F6827AC" w14:textId="77777777" w:rsidR="00F2147F" w:rsidRPr="00CF3C6A" w:rsidRDefault="00F2147F" w:rsidP="001E673A">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49C6C448" w14:textId="77777777" w:rsidR="00F2147F" w:rsidRPr="00CF3C6A" w:rsidRDefault="00F2147F" w:rsidP="001E673A">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6964CCFB"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189651"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4B9929"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3F9DC6"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79493A3"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F0C4D4" w14:textId="77777777" w:rsidR="00F2147F" w:rsidRPr="00CF3C6A" w:rsidRDefault="00F2147F" w:rsidP="001E673A">
            <w:pPr>
              <w:pStyle w:val="TAL"/>
            </w:pPr>
          </w:p>
        </w:tc>
      </w:tr>
      <w:tr w:rsidR="00F2147F" w:rsidRPr="00CF3C6A" w14:paraId="4A2249D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A5D4AC7" w14:textId="77777777" w:rsidR="00F2147F" w:rsidRPr="00CF3C6A" w:rsidRDefault="00F2147F" w:rsidP="001E673A">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480A8F41" w14:textId="77777777" w:rsidR="00F2147F" w:rsidRPr="00CF3C6A" w:rsidRDefault="00F2147F" w:rsidP="001E673A">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58269E15"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8B73ED"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EB454E"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CEA4FE"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A9C6E3A"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E3D8B9F" w14:textId="77777777" w:rsidR="00F2147F" w:rsidRPr="00CF3C6A" w:rsidRDefault="00F2147F" w:rsidP="001E673A">
            <w:pPr>
              <w:pStyle w:val="TAL"/>
            </w:pPr>
          </w:p>
        </w:tc>
      </w:tr>
      <w:tr w:rsidR="00F2147F" w:rsidRPr="00CF3C6A" w14:paraId="19DFA1D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076EF42" w14:textId="77777777" w:rsidR="00F2147F" w:rsidRPr="00CF3C6A" w:rsidRDefault="00F2147F" w:rsidP="001E673A">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tcPr>
          <w:p w14:paraId="0DC57505" w14:textId="77777777" w:rsidR="00F2147F" w:rsidRPr="00CF3C6A" w:rsidRDefault="00F2147F" w:rsidP="001E673A">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tcPr>
          <w:p w14:paraId="6B270393"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C11889"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D71C9B"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71422B"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23045FFD"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E323C1" w14:textId="77777777" w:rsidR="00F2147F" w:rsidRPr="00CF3C6A" w:rsidRDefault="00F2147F" w:rsidP="001E673A">
            <w:pPr>
              <w:pStyle w:val="TAL"/>
            </w:pPr>
          </w:p>
        </w:tc>
      </w:tr>
      <w:tr w:rsidR="00F2147F" w:rsidRPr="00CF3C6A" w14:paraId="4B44CB2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34FAEC3" w14:textId="77777777" w:rsidR="00F2147F" w:rsidRPr="00CF3C6A" w:rsidRDefault="00F2147F" w:rsidP="001E673A">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12F02E88" w14:textId="77777777" w:rsidR="00F2147F" w:rsidRPr="00CF3C6A" w:rsidRDefault="00F2147F" w:rsidP="001E673A">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2335DA05"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F9B7A6"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07403B"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380AF8"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C09CFE5"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F794B26" w14:textId="77777777" w:rsidR="00F2147F" w:rsidRPr="00CF3C6A" w:rsidRDefault="00F2147F" w:rsidP="001E673A">
            <w:pPr>
              <w:pStyle w:val="TAL"/>
            </w:pPr>
          </w:p>
        </w:tc>
      </w:tr>
      <w:tr w:rsidR="00F2147F" w:rsidRPr="00CF3C6A" w14:paraId="2FE0D69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29330CB6" w14:textId="77777777" w:rsidR="00F2147F" w:rsidRPr="00CF3C6A" w:rsidRDefault="00F2147F" w:rsidP="001E673A">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tcPr>
          <w:p w14:paraId="267B5EA9" w14:textId="77777777" w:rsidR="00F2147F" w:rsidRPr="00CF3C6A" w:rsidRDefault="00F2147F" w:rsidP="001E673A">
            <w:pPr>
              <w:pStyle w:val="TAL"/>
              <w:rPr>
                <w:lang w:eastAsia="sv-SE"/>
              </w:rPr>
            </w:pPr>
            <w:r w:rsidRPr="00CF7ABD">
              <w:rPr>
                <w:b/>
                <w:bCs/>
              </w:rPr>
              <w:t xml:space="preserve">SA event triggered reporting tests with </w:t>
            </w:r>
            <w:proofErr w:type="spellStart"/>
            <w:r w:rsidRPr="00CF7ABD">
              <w:rPr>
                <w:b/>
                <w:bCs/>
              </w:rPr>
              <w:t>NeedForGap</w:t>
            </w:r>
            <w:proofErr w:type="spellEnd"/>
            <w:r w:rsidRPr="00CF7ABD">
              <w:rPr>
                <w:b/>
                <w:bCs/>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65EB4A3D"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8C05FE"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E901B"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7B2372"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0E0B7268"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830B6C7" w14:textId="77777777" w:rsidR="00F2147F" w:rsidRPr="00CF3C6A" w:rsidRDefault="00F2147F" w:rsidP="001E673A">
            <w:pPr>
              <w:pStyle w:val="TAL"/>
            </w:pPr>
          </w:p>
        </w:tc>
      </w:tr>
      <w:tr w:rsidR="00F2147F" w:rsidRPr="00CF3C6A" w14:paraId="2261CE33"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F94768E" w14:textId="77777777" w:rsidR="00F2147F" w:rsidRPr="00CF3C6A" w:rsidRDefault="00F2147F" w:rsidP="001E673A">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5D95056B" w14:textId="77777777" w:rsidR="00F2147F" w:rsidRPr="00CF3C6A" w:rsidRDefault="00F2147F" w:rsidP="001E673A">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38FDBFED"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B8A9B5"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5370F3"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20FF34"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EB616E"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505963F" w14:textId="77777777" w:rsidR="00F2147F" w:rsidRPr="00CF3C6A" w:rsidRDefault="00F2147F" w:rsidP="001E673A">
            <w:pPr>
              <w:pStyle w:val="TAL"/>
            </w:pPr>
          </w:p>
        </w:tc>
      </w:tr>
      <w:tr w:rsidR="00F2147F" w:rsidRPr="00CF3C6A" w14:paraId="4ED3053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D302FCE" w14:textId="77777777" w:rsidR="00F2147F" w:rsidRPr="00CF3C6A" w:rsidRDefault="00F2147F" w:rsidP="001E673A">
            <w:pPr>
              <w:pStyle w:val="TAL"/>
              <w:rPr>
                <w:lang w:eastAsia="zh-CN"/>
              </w:rPr>
            </w:pPr>
            <w:r w:rsidRPr="001A1B3B">
              <w:rPr>
                <w:lang w:eastAsia="zh-CN"/>
              </w:rPr>
              <w:lastRenderedPageBreak/>
              <w:t>7.6.19.2</w:t>
            </w:r>
          </w:p>
        </w:tc>
        <w:tc>
          <w:tcPr>
            <w:tcW w:w="4428" w:type="dxa"/>
            <w:tcBorders>
              <w:top w:val="single" w:sz="4" w:space="0" w:color="auto"/>
              <w:left w:val="single" w:sz="4" w:space="0" w:color="auto"/>
              <w:bottom w:val="single" w:sz="4" w:space="0" w:color="auto"/>
              <w:right w:val="single" w:sz="4" w:space="0" w:color="auto"/>
            </w:tcBorders>
          </w:tcPr>
          <w:p w14:paraId="5CA6AAEE" w14:textId="77777777" w:rsidR="00F2147F" w:rsidRPr="00CF3C6A" w:rsidRDefault="00F2147F" w:rsidP="001E673A">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00F8560A"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096E7C"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E0755F"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4039927"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9172643"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823C1EA" w14:textId="77777777" w:rsidR="00F2147F" w:rsidRPr="00CF3C6A" w:rsidRDefault="00F2147F" w:rsidP="001E673A">
            <w:pPr>
              <w:pStyle w:val="TAL"/>
            </w:pPr>
          </w:p>
        </w:tc>
      </w:tr>
      <w:tr w:rsidR="00F2147F" w:rsidRPr="00CF3C6A" w14:paraId="1AD8187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07C4609" w14:textId="77777777" w:rsidR="00F2147F" w:rsidRPr="00CF3C6A" w:rsidRDefault="00F2147F" w:rsidP="001E673A">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0A977115" w14:textId="77777777" w:rsidR="00F2147F" w:rsidRPr="00CF3C6A" w:rsidRDefault="00F2147F" w:rsidP="001E673A">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6ED9F3BD" w14:textId="77777777" w:rsidR="00F2147F" w:rsidRPr="00CF3C6A" w:rsidRDefault="00F2147F" w:rsidP="001E673A">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6893F2" w14:textId="77777777" w:rsidR="00F2147F" w:rsidRPr="00CF3C6A" w:rsidRDefault="00F2147F" w:rsidP="001E673A">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006F2C" w14:textId="77777777" w:rsidR="00F2147F" w:rsidRPr="00CF3C6A" w:rsidRDefault="00F2147F" w:rsidP="001E673A">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B5D709" w14:textId="77777777" w:rsidR="00F2147F" w:rsidRPr="00CF3C6A" w:rsidRDefault="00F2147F" w:rsidP="001E673A">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0724E6"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C1F60FA" w14:textId="77777777" w:rsidR="00F2147F" w:rsidRPr="00CF3C6A" w:rsidRDefault="00F2147F" w:rsidP="001E673A">
            <w:pPr>
              <w:pStyle w:val="TAL"/>
            </w:pPr>
          </w:p>
        </w:tc>
      </w:tr>
      <w:tr w:rsidR="00F2147F" w:rsidRPr="00CF3C6A" w14:paraId="52B13F2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F2F1ED6" w14:textId="77777777" w:rsidR="00F2147F" w:rsidRPr="00CF3C6A" w:rsidRDefault="00F2147F" w:rsidP="001E673A">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tcPr>
          <w:p w14:paraId="7DBEEBE1" w14:textId="77777777" w:rsidR="00F2147F" w:rsidRPr="00CF3C6A" w:rsidRDefault="00F2147F" w:rsidP="001E673A">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tcPr>
          <w:p w14:paraId="206C058F"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1E0B4D"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A46654"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F6B14F"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05FCE2DE"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19816D8" w14:textId="77777777" w:rsidR="00F2147F" w:rsidRPr="00CF3C6A" w:rsidRDefault="00F2147F" w:rsidP="001E673A">
            <w:pPr>
              <w:pStyle w:val="TAL"/>
            </w:pPr>
          </w:p>
        </w:tc>
      </w:tr>
      <w:tr w:rsidR="00F2147F" w:rsidRPr="00CF3C6A" w14:paraId="0D97023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74D0771C" w14:textId="77777777" w:rsidR="00F2147F" w:rsidRPr="00CF3C6A" w:rsidRDefault="00F2147F" w:rsidP="001E673A">
            <w:pPr>
              <w:pStyle w:val="TAL"/>
              <w:rPr>
                <w:lang w:eastAsia="zh-CN"/>
              </w:rPr>
            </w:pPr>
            <w:r>
              <w:t>7.6.20.1</w:t>
            </w:r>
          </w:p>
        </w:tc>
        <w:tc>
          <w:tcPr>
            <w:tcW w:w="4428" w:type="dxa"/>
            <w:tcBorders>
              <w:top w:val="single" w:sz="4" w:space="0" w:color="auto"/>
              <w:left w:val="single" w:sz="4" w:space="0" w:color="auto"/>
              <w:bottom w:val="single" w:sz="4" w:space="0" w:color="auto"/>
              <w:right w:val="single" w:sz="4" w:space="0" w:color="auto"/>
            </w:tcBorders>
          </w:tcPr>
          <w:p w14:paraId="7C7652FF" w14:textId="77777777" w:rsidR="00F2147F" w:rsidRPr="00CF3C6A" w:rsidRDefault="00F2147F" w:rsidP="001E673A">
            <w:pPr>
              <w:pStyle w:val="TAL"/>
              <w:rPr>
                <w:lang w:eastAsia="sv-SE"/>
              </w:rPr>
            </w:pPr>
            <w:r>
              <w:t>NR SA FR2 Intra-frequency SSB based L1-RSRP measurement</w:t>
            </w:r>
          </w:p>
        </w:tc>
        <w:tc>
          <w:tcPr>
            <w:tcW w:w="851" w:type="dxa"/>
            <w:tcBorders>
              <w:top w:val="single" w:sz="4" w:space="0" w:color="auto"/>
              <w:left w:val="single" w:sz="4" w:space="0" w:color="auto"/>
              <w:bottom w:val="single" w:sz="4" w:space="0" w:color="auto"/>
              <w:right w:val="single" w:sz="4" w:space="0" w:color="auto"/>
            </w:tcBorders>
          </w:tcPr>
          <w:p w14:paraId="625AFB25" w14:textId="77777777" w:rsidR="00F2147F" w:rsidRPr="00CF3C6A" w:rsidRDefault="00F2147F" w:rsidP="001E673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6193AE" w14:textId="77777777" w:rsidR="00F2147F" w:rsidRPr="00CF3C6A" w:rsidRDefault="00F2147F" w:rsidP="001E673A">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6B60DD" w14:textId="77777777" w:rsidR="00F2147F" w:rsidRPr="00CF3C6A" w:rsidRDefault="00F2147F" w:rsidP="001E673A">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6FD248" w14:textId="77777777" w:rsidR="00F2147F" w:rsidRPr="00CF3C6A" w:rsidRDefault="00F2147F" w:rsidP="001E673A">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43E2DF62"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1A09A86" w14:textId="77777777" w:rsidR="00F2147F" w:rsidRDefault="00F2147F" w:rsidP="001E673A">
            <w:pPr>
              <w:pStyle w:val="TAL"/>
            </w:pPr>
            <w:r>
              <w:t>Subtest 2:</w:t>
            </w:r>
          </w:p>
          <w:p w14:paraId="39550469" w14:textId="77777777" w:rsidR="00F2147F" w:rsidRPr="00CF3C6A" w:rsidRDefault="00F2147F" w:rsidP="001E673A">
            <w:pPr>
              <w:pStyle w:val="TAL"/>
            </w:pPr>
            <w:r w:rsidRPr="003935FE">
              <w:rPr>
                <w:lang w:eastAsia="zh-TW"/>
              </w:rPr>
              <w:t>FFS</w:t>
            </w:r>
          </w:p>
        </w:tc>
      </w:tr>
      <w:tr w:rsidR="00F2147F" w:rsidRPr="00CF3C6A" w14:paraId="6F69836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753BE7AA" w14:textId="77777777" w:rsidR="00F2147F" w:rsidRPr="00CF3C6A" w:rsidRDefault="00F2147F" w:rsidP="001E673A">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tcPr>
          <w:p w14:paraId="16336B1B" w14:textId="77777777" w:rsidR="00F2147F" w:rsidRPr="00CF3C6A" w:rsidRDefault="00F2147F" w:rsidP="001E673A">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tcPr>
          <w:p w14:paraId="4DA0B882"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D33AEE"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887EED"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7A01FF"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75AB5A71"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B993D7" w14:textId="77777777" w:rsidR="00F2147F" w:rsidRPr="00CF3C6A" w:rsidRDefault="00F2147F" w:rsidP="001E673A">
            <w:pPr>
              <w:pStyle w:val="TAL"/>
            </w:pPr>
          </w:p>
        </w:tc>
      </w:tr>
      <w:tr w:rsidR="00F2147F" w:rsidRPr="00CF3C6A" w14:paraId="4173C50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3DE41B7B" w14:textId="77777777" w:rsidR="00F2147F" w:rsidRPr="00CF3C6A" w:rsidRDefault="00F2147F" w:rsidP="001E673A">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72FF15B9" w14:textId="77777777" w:rsidR="00F2147F" w:rsidRPr="00CF3C6A" w:rsidRDefault="00F2147F" w:rsidP="001E673A">
            <w:pPr>
              <w:pStyle w:val="TAL"/>
              <w:rPr>
                <w:lang w:eastAsia="sv-SE"/>
              </w:rPr>
            </w:pPr>
            <w:r>
              <w:t>NR SA FR2 Inter-frequency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3EF14475" w14:textId="77777777" w:rsidR="00F2147F" w:rsidRPr="00CF3C6A" w:rsidRDefault="00F2147F" w:rsidP="001E673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DC05DC" w14:textId="77777777" w:rsidR="00F2147F" w:rsidRPr="00CF3C6A" w:rsidRDefault="00F2147F" w:rsidP="001E673A">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D99C18" w14:textId="77777777" w:rsidR="00F2147F" w:rsidRPr="00CF3C6A" w:rsidRDefault="00F2147F" w:rsidP="001E673A">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6461006" w14:textId="77777777" w:rsidR="00F2147F" w:rsidRPr="00CF3C6A" w:rsidRDefault="00F2147F" w:rsidP="001E673A">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68E17EB5"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DC6DF5D" w14:textId="77777777" w:rsidR="00F2147F" w:rsidRPr="00CF3C6A" w:rsidRDefault="00F2147F" w:rsidP="001E673A">
            <w:pPr>
              <w:pStyle w:val="TAL"/>
            </w:pPr>
          </w:p>
        </w:tc>
      </w:tr>
      <w:tr w:rsidR="00F2147F" w:rsidRPr="00CF3C6A" w14:paraId="225E71D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15B94DD" w14:textId="77777777" w:rsidR="00F2147F" w:rsidRPr="00CF3C6A" w:rsidRDefault="00F2147F" w:rsidP="001E673A">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016A8F8C" w14:textId="77777777" w:rsidR="00F2147F" w:rsidRPr="00CF3C6A" w:rsidRDefault="00F2147F" w:rsidP="001E673A">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7011963E" w14:textId="77777777" w:rsidR="00F2147F" w:rsidRPr="00CF3C6A" w:rsidRDefault="00F2147F" w:rsidP="001E673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BDC50E"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D8B1F"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0EE06D" w14:textId="77777777" w:rsidR="00F2147F" w:rsidRPr="00CF3C6A" w:rsidDel="00231615"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tcPr>
          <w:p w14:paraId="1DC4B055"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DAD7496" w14:textId="77777777" w:rsidR="00F2147F" w:rsidRPr="00CF3C6A" w:rsidRDefault="00F2147F" w:rsidP="001E673A">
            <w:pPr>
              <w:pStyle w:val="TAL"/>
            </w:pPr>
          </w:p>
        </w:tc>
      </w:tr>
      <w:tr w:rsidR="00F2147F" w:rsidRPr="00CF3C6A" w14:paraId="366610D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1C4111CE" w14:textId="77777777" w:rsidR="00F2147F" w:rsidRPr="00CF3C6A" w:rsidRDefault="00F2147F" w:rsidP="001E673A">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0754CC21" w14:textId="77777777" w:rsidR="00F2147F" w:rsidRPr="00CF3C6A" w:rsidRDefault="00F2147F" w:rsidP="001E673A">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B27BB9E" w14:textId="77777777" w:rsidR="00F2147F" w:rsidRPr="00CF3C6A" w:rsidRDefault="00F2147F" w:rsidP="001E673A">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558DFE" w14:textId="77777777" w:rsidR="00F2147F" w:rsidRPr="00CF3C6A" w:rsidRDefault="00F2147F" w:rsidP="001E673A">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350AD6" w14:textId="77777777" w:rsidR="00F2147F" w:rsidRPr="00CF3C6A" w:rsidRDefault="00F2147F" w:rsidP="001E673A">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ED8B1C" w14:textId="77777777" w:rsidR="00F2147F" w:rsidRPr="00CF3C6A" w:rsidDel="00231615" w:rsidRDefault="00F2147F" w:rsidP="001E673A">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17FE8312"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9F71179" w14:textId="77777777" w:rsidR="00F2147F" w:rsidRPr="00CF3C6A" w:rsidRDefault="00F2147F" w:rsidP="001E673A">
            <w:pPr>
              <w:pStyle w:val="TAL"/>
            </w:pPr>
          </w:p>
        </w:tc>
      </w:tr>
      <w:tr w:rsidR="00F2147F" w:rsidRPr="00CF3C6A" w14:paraId="5FD6688F"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A0152B" w14:textId="77777777" w:rsidR="00F2147F" w:rsidRPr="00CF3C6A" w:rsidRDefault="00F2147F" w:rsidP="001E673A">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58D409" w14:textId="77777777" w:rsidR="00F2147F" w:rsidRPr="00CF3C6A" w:rsidRDefault="00F2147F" w:rsidP="001E673A">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B26B3"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87B2A"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9E7CE"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FE92E4"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56127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02133" w14:textId="77777777" w:rsidR="00F2147F" w:rsidRPr="00CF3C6A" w:rsidRDefault="00F2147F" w:rsidP="001E673A">
            <w:pPr>
              <w:pStyle w:val="TAL"/>
              <w:rPr>
                <w:b/>
              </w:rPr>
            </w:pPr>
          </w:p>
        </w:tc>
      </w:tr>
      <w:tr w:rsidR="00F2147F" w:rsidRPr="00CF3C6A" w14:paraId="6C20E63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761748" w14:textId="77777777" w:rsidR="00F2147F" w:rsidRPr="00CF3C6A" w:rsidRDefault="00F2147F" w:rsidP="001E673A">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67FD20" w14:textId="77777777" w:rsidR="00F2147F" w:rsidRPr="00CF3C6A" w:rsidRDefault="00F2147F" w:rsidP="001E673A">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6718B"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1EAED3"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259983"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F0DA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3BC26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9E5B4A" w14:textId="77777777" w:rsidR="00F2147F" w:rsidRPr="00CF3C6A" w:rsidRDefault="00F2147F" w:rsidP="001E673A">
            <w:pPr>
              <w:pStyle w:val="TAL"/>
              <w:rPr>
                <w:b/>
              </w:rPr>
            </w:pPr>
          </w:p>
        </w:tc>
      </w:tr>
      <w:tr w:rsidR="00F2147F" w:rsidRPr="00CF3C6A" w14:paraId="3E485E3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52DD9DA" w14:textId="77777777" w:rsidR="00F2147F" w:rsidRPr="00CF3C6A" w:rsidRDefault="00F2147F" w:rsidP="001E673A">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0B0B4775" w14:textId="77777777" w:rsidR="00F2147F" w:rsidRPr="00CF3C6A" w:rsidRDefault="00F2147F" w:rsidP="001E673A">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C0FD04" w14:textId="77777777" w:rsidR="00F2147F" w:rsidRPr="00CF3C6A" w:rsidRDefault="00F2147F" w:rsidP="001E673A">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B74E0E" w14:textId="77777777" w:rsidR="00F2147F" w:rsidRPr="00CF3C6A" w:rsidRDefault="00F2147F" w:rsidP="001E673A">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3A537D"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A1CB88"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0A1A8A" w14:textId="77777777" w:rsidR="00F2147F" w:rsidRPr="00CF3C6A" w:rsidRDefault="00F2147F" w:rsidP="001E673A">
            <w:pPr>
              <w:pStyle w:val="TAL"/>
            </w:pPr>
            <w:r w:rsidRPr="00CF3C6A">
              <w:t>PC1</w:t>
            </w:r>
          </w:p>
          <w:p w14:paraId="2FA8FCD2" w14:textId="77777777" w:rsidR="00F2147F" w:rsidRPr="00CF3C6A" w:rsidRDefault="00F2147F" w:rsidP="001E673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0F7D238" w14:textId="77777777" w:rsidR="00F2147F" w:rsidRPr="00CF3C6A" w:rsidRDefault="00F2147F" w:rsidP="001E673A">
            <w:pPr>
              <w:pStyle w:val="TAL"/>
            </w:pPr>
          </w:p>
        </w:tc>
      </w:tr>
      <w:tr w:rsidR="00F2147F" w:rsidRPr="00CF3C6A" w14:paraId="2CAE466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9538D2B" w14:textId="77777777" w:rsidR="00F2147F" w:rsidRPr="00CF3C6A" w:rsidRDefault="00F2147F" w:rsidP="001E673A">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155B9579" w14:textId="77777777" w:rsidR="00F2147F" w:rsidRPr="00CF3C6A" w:rsidRDefault="00F2147F" w:rsidP="001E673A">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81F754" w14:textId="77777777" w:rsidR="00F2147F" w:rsidRPr="00CF3C6A" w:rsidRDefault="00F2147F" w:rsidP="001E673A">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FA5072" w14:textId="77777777" w:rsidR="00F2147F" w:rsidRPr="00CF3C6A" w:rsidRDefault="00F2147F" w:rsidP="001E673A">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ECF3DD" w14:textId="77777777" w:rsidR="00F2147F" w:rsidRPr="00CF3C6A" w:rsidRDefault="00F2147F" w:rsidP="001E673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5445F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0C1487" w14:textId="77777777" w:rsidR="00F2147F" w:rsidRPr="00CF3C6A" w:rsidRDefault="00F2147F" w:rsidP="001E673A">
            <w:pPr>
              <w:pStyle w:val="TAL"/>
              <w:rPr>
                <w:lang w:eastAsia="zh-CN"/>
              </w:rPr>
            </w:pPr>
            <w:r w:rsidRPr="00CF3C6A">
              <w:rPr>
                <w:lang w:eastAsia="zh-CN"/>
              </w:rPr>
              <w:t>PC1(NOTE 1)</w:t>
            </w:r>
          </w:p>
          <w:p w14:paraId="317C610D"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3F9AE" w14:textId="77777777" w:rsidR="00F2147F" w:rsidRPr="00CF3C6A" w:rsidRDefault="00F2147F" w:rsidP="001E673A">
            <w:pPr>
              <w:pStyle w:val="TAL"/>
            </w:pPr>
          </w:p>
        </w:tc>
      </w:tr>
      <w:tr w:rsidR="00F2147F" w:rsidRPr="00CF3C6A" w14:paraId="7EF9319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CFAE1E" w14:textId="77777777" w:rsidR="00F2147F" w:rsidRPr="00CF3C6A" w:rsidRDefault="00F2147F" w:rsidP="001E673A">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7806E" w14:textId="77777777" w:rsidR="00F2147F" w:rsidRPr="00CF3C6A" w:rsidRDefault="00F2147F" w:rsidP="001E673A">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6B309" w14:textId="77777777" w:rsidR="00F2147F" w:rsidRPr="00CF3C6A" w:rsidRDefault="00F2147F" w:rsidP="001E67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6F2727" w14:textId="77777777" w:rsidR="00F2147F" w:rsidRPr="00CF3C6A" w:rsidRDefault="00F2147F" w:rsidP="001E67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DD690" w14:textId="77777777" w:rsidR="00F2147F" w:rsidRPr="00CF3C6A" w:rsidRDefault="00F2147F" w:rsidP="001E67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D3286"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67FAD9"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F2B34" w14:textId="77777777" w:rsidR="00F2147F" w:rsidRPr="00CF3C6A" w:rsidRDefault="00F2147F" w:rsidP="001E673A">
            <w:pPr>
              <w:pStyle w:val="TAL"/>
              <w:rPr>
                <w:b/>
              </w:rPr>
            </w:pPr>
          </w:p>
        </w:tc>
      </w:tr>
      <w:tr w:rsidR="00F2147F" w:rsidRPr="00CF3C6A" w14:paraId="57D1F05B"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38F08DE7" w14:textId="77777777" w:rsidR="00F2147F" w:rsidRPr="00CF3C6A" w:rsidRDefault="00F2147F" w:rsidP="001E673A">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F80B027" w14:textId="77777777" w:rsidR="00F2147F" w:rsidRPr="00CF3C6A" w:rsidRDefault="00F2147F" w:rsidP="001E673A">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F2D530" w14:textId="77777777" w:rsidR="00F2147F" w:rsidRPr="00CF3C6A" w:rsidRDefault="00F2147F" w:rsidP="001E673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E94038" w14:textId="77777777" w:rsidR="00F2147F" w:rsidRPr="00CF3C6A" w:rsidRDefault="00F2147F" w:rsidP="001E673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B517D83" w14:textId="77777777" w:rsidR="00F2147F" w:rsidRPr="00CF3C6A" w:rsidRDefault="00F2147F" w:rsidP="001E673A">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048C3E9"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9099C3" w14:textId="77777777" w:rsidR="00F2147F" w:rsidRPr="00CF3C6A" w:rsidRDefault="00F2147F" w:rsidP="001E673A">
            <w:pPr>
              <w:pStyle w:val="TAL"/>
            </w:pPr>
            <w:r w:rsidRPr="00CF3C6A">
              <w:rPr>
                <w:lang w:eastAsia="zh-CN"/>
              </w:rPr>
              <w:t>PC1(NOTE 1)</w:t>
            </w:r>
          </w:p>
          <w:p w14:paraId="506798B1" w14:textId="77777777" w:rsidR="00F2147F" w:rsidRPr="00CF3C6A" w:rsidRDefault="00F2147F" w:rsidP="001E673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59A9C0" w14:textId="77777777" w:rsidR="00F2147F" w:rsidRPr="00CF3C6A" w:rsidRDefault="00F2147F" w:rsidP="001E673A">
            <w:pPr>
              <w:pStyle w:val="TAL"/>
            </w:pPr>
          </w:p>
        </w:tc>
      </w:tr>
      <w:tr w:rsidR="00F2147F" w:rsidRPr="00CF3C6A" w14:paraId="0460941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FEC972" w14:textId="77777777" w:rsidR="00F2147F" w:rsidRPr="00CF3C6A" w:rsidRDefault="00F2147F" w:rsidP="001E673A">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82F3F4" w14:textId="77777777" w:rsidR="00F2147F" w:rsidRPr="00CF3C6A" w:rsidRDefault="00F2147F" w:rsidP="001E673A">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D5B3CE"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5FA958"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F0880F"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984A"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FF3E01"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FA6E26" w14:textId="77777777" w:rsidR="00F2147F" w:rsidRPr="00CF3C6A" w:rsidRDefault="00F2147F" w:rsidP="001E673A">
            <w:pPr>
              <w:pStyle w:val="TAL"/>
              <w:rPr>
                <w:b/>
              </w:rPr>
            </w:pPr>
          </w:p>
        </w:tc>
      </w:tr>
      <w:tr w:rsidR="00F2147F" w:rsidRPr="00CF3C6A" w14:paraId="51C11E5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081D88CE" w14:textId="77777777" w:rsidR="00F2147F" w:rsidRPr="00CF3C6A" w:rsidRDefault="00F2147F" w:rsidP="001E673A">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7015E986" w14:textId="77777777" w:rsidR="00F2147F" w:rsidRPr="00CF3C6A" w:rsidRDefault="00F2147F" w:rsidP="001E673A">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ACBDB5"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67E53"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59317C" w14:textId="77777777" w:rsidR="00F2147F" w:rsidRPr="00CF3C6A" w:rsidRDefault="00F2147F" w:rsidP="001E673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CC3B2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05866E" w14:textId="77777777" w:rsidR="00F2147F" w:rsidRPr="00CF3C6A" w:rsidRDefault="00F2147F" w:rsidP="001E673A">
            <w:pPr>
              <w:pStyle w:val="TAL"/>
              <w:rPr>
                <w:lang w:eastAsia="zh-CN"/>
              </w:rPr>
            </w:pPr>
            <w:r w:rsidRPr="00CF3C6A">
              <w:rPr>
                <w:lang w:eastAsia="zh-CN"/>
              </w:rPr>
              <w:t>PC1(NOTE 1)</w:t>
            </w:r>
          </w:p>
          <w:p w14:paraId="20030633"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119D02" w14:textId="77777777" w:rsidR="00F2147F" w:rsidRPr="00CF3C6A" w:rsidRDefault="00F2147F" w:rsidP="001E673A">
            <w:pPr>
              <w:pStyle w:val="TAL"/>
            </w:pPr>
          </w:p>
        </w:tc>
      </w:tr>
      <w:tr w:rsidR="00F2147F" w:rsidRPr="00CF3C6A" w14:paraId="46F94D64"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8B57D17" w14:textId="77777777" w:rsidR="00F2147F" w:rsidRPr="00CF3C6A" w:rsidRDefault="00F2147F" w:rsidP="001E673A">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58CCFDE" w14:textId="77777777" w:rsidR="00F2147F" w:rsidRPr="00CF3C6A" w:rsidRDefault="00F2147F" w:rsidP="001E673A">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0F62DE"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50DC13"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17C7A6" w14:textId="77777777" w:rsidR="00F2147F" w:rsidRPr="00CF3C6A" w:rsidRDefault="00F2147F" w:rsidP="001E673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532A28"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852E4D" w14:textId="77777777" w:rsidR="00F2147F" w:rsidRPr="00CF3C6A" w:rsidRDefault="00F2147F" w:rsidP="001E673A">
            <w:pPr>
              <w:pStyle w:val="TAL"/>
              <w:rPr>
                <w:lang w:eastAsia="zh-CN"/>
              </w:rPr>
            </w:pPr>
            <w:r w:rsidRPr="00CF3C6A">
              <w:rPr>
                <w:lang w:eastAsia="zh-CN"/>
              </w:rPr>
              <w:t>PC1(NOTE 1)</w:t>
            </w:r>
          </w:p>
          <w:p w14:paraId="444E1DC8"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D96B62" w14:textId="77777777" w:rsidR="00F2147F" w:rsidRPr="00CF3C6A" w:rsidRDefault="00F2147F" w:rsidP="001E673A">
            <w:pPr>
              <w:pStyle w:val="TAL"/>
            </w:pPr>
          </w:p>
        </w:tc>
      </w:tr>
      <w:tr w:rsidR="00F2147F" w:rsidRPr="00CF3C6A" w14:paraId="58DD646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1AD768" w14:textId="77777777" w:rsidR="00F2147F" w:rsidRPr="00CF3C6A" w:rsidRDefault="00F2147F" w:rsidP="001E673A">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C6A811" w14:textId="77777777" w:rsidR="00F2147F" w:rsidRPr="00CF3C6A" w:rsidRDefault="00F2147F" w:rsidP="001E673A">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2A749C"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C855BE"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E4864"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C1398"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08A44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94285E" w14:textId="77777777" w:rsidR="00F2147F" w:rsidRPr="00CF3C6A" w:rsidRDefault="00F2147F" w:rsidP="001E673A">
            <w:pPr>
              <w:pStyle w:val="TAL"/>
              <w:rPr>
                <w:b/>
              </w:rPr>
            </w:pPr>
          </w:p>
        </w:tc>
      </w:tr>
      <w:tr w:rsidR="00F2147F" w:rsidRPr="00CF3C6A" w14:paraId="3B096FD1"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4062B856" w14:textId="77777777" w:rsidR="00F2147F" w:rsidRPr="00CF3C6A" w:rsidRDefault="00F2147F" w:rsidP="001E673A">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2646960F" w14:textId="77777777" w:rsidR="00F2147F" w:rsidRPr="00CF3C6A" w:rsidRDefault="00F2147F" w:rsidP="001E673A">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CF7769E" w14:textId="77777777" w:rsidR="00F2147F" w:rsidRPr="00CF3C6A" w:rsidRDefault="00F2147F" w:rsidP="001E673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8E7BF1"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59FCC" w14:textId="77777777" w:rsidR="00F2147F" w:rsidRPr="00CF3C6A" w:rsidRDefault="00F2147F" w:rsidP="001E673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402762"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339F03" w14:textId="77777777" w:rsidR="00F2147F" w:rsidRPr="00CF3C6A" w:rsidRDefault="00F2147F" w:rsidP="001E673A">
            <w:pPr>
              <w:pStyle w:val="TAL"/>
              <w:rPr>
                <w:lang w:eastAsia="zh-CN"/>
              </w:rPr>
            </w:pPr>
            <w:r w:rsidRPr="00CF3C6A">
              <w:rPr>
                <w:lang w:eastAsia="zh-CN"/>
              </w:rPr>
              <w:t>PC1(NOTE 1)</w:t>
            </w:r>
          </w:p>
          <w:p w14:paraId="386809B6"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4959DF" w14:textId="77777777" w:rsidR="00F2147F" w:rsidRPr="00CF3C6A" w:rsidRDefault="00F2147F" w:rsidP="001E673A">
            <w:pPr>
              <w:pStyle w:val="TAL"/>
            </w:pPr>
          </w:p>
        </w:tc>
      </w:tr>
      <w:tr w:rsidR="00F2147F" w:rsidRPr="00CF3C6A" w14:paraId="78875DC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4137A6B" w14:textId="77777777" w:rsidR="00F2147F" w:rsidRPr="00CF3C6A" w:rsidRDefault="00F2147F" w:rsidP="001E673A">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2A4C3E61" w14:textId="77777777" w:rsidR="00F2147F" w:rsidRPr="00CF3C6A" w:rsidRDefault="00F2147F" w:rsidP="001E673A">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01CB1B" w14:textId="77777777" w:rsidR="00F2147F" w:rsidRPr="00CF3C6A" w:rsidRDefault="00F2147F" w:rsidP="001E673A">
            <w:pPr>
              <w:pStyle w:val="TAC"/>
              <w:rPr>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1D9A9AB" w14:textId="77777777" w:rsidR="00F2147F" w:rsidRPr="00CF3C6A" w:rsidRDefault="00F2147F" w:rsidP="001E673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EDD50" w14:textId="77777777" w:rsidR="00F2147F" w:rsidRPr="00CF3C6A" w:rsidRDefault="00F2147F" w:rsidP="001E673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8D17E3"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1DA206F" w14:textId="77777777" w:rsidR="00F2147F" w:rsidRPr="00CF3C6A" w:rsidRDefault="00F2147F" w:rsidP="001E673A">
            <w:pPr>
              <w:pStyle w:val="TAL"/>
              <w:rPr>
                <w:lang w:eastAsia="zh-CN"/>
              </w:rPr>
            </w:pPr>
            <w:r w:rsidRPr="00CF3C6A">
              <w:rPr>
                <w:lang w:eastAsia="zh-CN"/>
              </w:rPr>
              <w:t>PC1(NOTE 1)</w:t>
            </w:r>
          </w:p>
          <w:p w14:paraId="281AE1F2"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5ACD6B" w14:textId="77777777" w:rsidR="00F2147F" w:rsidRPr="00CF3C6A" w:rsidRDefault="00F2147F" w:rsidP="001E673A">
            <w:pPr>
              <w:pStyle w:val="TAL"/>
            </w:pPr>
          </w:p>
        </w:tc>
      </w:tr>
      <w:tr w:rsidR="00F2147F" w:rsidRPr="00CF3C6A" w14:paraId="758E0E5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26A32A" w14:textId="77777777" w:rsidR="00F2147F" w:rsidRPr="00CF3C6A" w:rsidRDefault="00F2147F" w:rsidP="001E673A">
            <w:pPr>
              <w:pStyle w:val="TAL"/>
              <w:rPr>
                <w:b/>
              </w:rPr>
            </w:pPr>
            <w:r w:rsidRPr="00CF3C6A">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4E81DC" w14:textId="77777777" w:rsidR="00F2147F" w:rsidRPr="00CF3C6A" w:rsidRDefault="00F2147F" w:rsidP="001E673A">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8BBA5"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A3AA57"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AC01E"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392A20"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11BE54"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BF78E7" w14:textId="77777777" w:rsidR="00F2147F" w:rsidRPr="00CF3C6A" w:rsidRDefault="00F2147F" w:rsidP="001E673A">
            <w:pPr>
              <w:pStyle w:val="TAL"/>
              <w:rPr>
                <w:b/>
              </w:rPr>
            </w:pPr>
          </w:p>
        </w:tc>
      </w:tr>
      <w:tr w:rsidR="00F2147F" w:rsidRPr="00CF3C6A" w14:paraId="6E0634B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C8B99B" w14:textId="77777777" w:rsidR="00F2147F" w:rsidRPr="00CF3C6A" w:rsidRDefault="00F2147F" w:rsidP="001E673A">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854A58" w14:textId="77777777" w:rsidR="00F2147F" w:rsidRPr="00CF3C6A" w:rsidRDefault="00F2147F" w:rsidP="001E673A">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20668" w14:textId="77777777" w:rsidR="00F2147F" w:rsidRPr="00CF3C6A" w:rsidRDefault="00F2147F" w:rsidP="001E673A">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CA7F6" w14:textId="77777777" w:rsidR="00F2147F" w:rsidRPr="00CF3C6A" w:rsidRDefault="00F2147F" w:rsidP="001E673A">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045CAA" w14:textId="77777777" w:rsidR="00F2147F" w:rsidRPr="00CF3C6A" w:rsidRDefault="00F2147F" w:rsidP="001E673A">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63A67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F72D93" w14:textId="77777777" w:rsidR="00F2147F" w:rsidRPr="00CF3C6A" w:rsidRDefault="00F2147F" w:rsidP="001E673A">
            <w:pPr>
              <w:pStyle w:val="TAL"/>
              <w:rPr>
                <w:lang w:eastAsia="zh-CN"/>
              </w:rPr>
            </w:pPr>
            <w:r w:rsidRPr="00CF3C6A">
              <w:rPr>
                <w:lang w:eastAsia="zh-CN"/>
              </w:rPr>
              <w:t>PC1(NOTE 1)</w:t>
            </w:r>
          </w:p>
          <w:p w14:paraId="619C5FA1"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0D8DD0" w14:textId="77777777" w:rsidR="00F2147F" w:rsidRPr="00CF3C6A" w:rsidRDefault="00F2147F" w:rsidP="001E673A">
            <w:pPr>
              <w:pStyle w:val="TAL"/>
            </w:pPr>
          </w:p>
        </w:tc>
      </w:tr>
      <w:tr w:rsidR="00F2147F" w:rsidRPr="00CF3C6A" w14:paraId="3CDE0D18"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21F7C5" w14:textId="77777777" w:rsidR="00F2147F" w:rsidRPr="00CF3C6A" w:rsidRDefault="00F2147F" w:rsidP="001E673A">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2B3AEC" w14:textId="77777777" w:rsidR="00F2147F" w:rsidRPr="00CF3C6A" w:rsidRDefault="00F2147F" w:rsidP="001E673A">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06166" w14:textId="77777777" w:rsidR="00F2147F" w:rsidRPr="00CF3C6A" w:rsidRDefault="00F2147F" w:rsidP="001E673A">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2574F3" w14:textId="77777777" w:rsidR="00F2147F" w:rsidRPr="00CF3C6A" w:rsidRDefault="00F2147F" w:rsidP="001E673A">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046186" w14:textId="77777777" w:rsidR="00F2147F" w:rsidRPr="00CF3C6A" w:rsidRDefault="00F2147F" w:rsidP="001E673A">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1E23F5"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560C0C" w14:textId="77777777" w:rsidR="00F2147F" w:rsidRPr="00CF3C6A" w:rsidRDefault="00F2147F" w:rsidP="001E673A">
            <w:pPr>
              <w:pStyle w:val="TAL"/>
              <w:rPr>
                <w:lang w:eastAsia="zh-CN"/>
              </w:rPr>
            </w:pPr>
            <w:r w:rsidRPr="00CF3C6A">
              <w:rPr>
                <w:lang w:eastAsia="zh-CN"/>
              </w:rPr>
              <w:t>PC1(NOTE 1)</w:t>
            </w:r>
          </w:p>
          <w:p w14:paraId="0C192259" w14:textId="77777777" w:rsidR="00F2147F" w:rsidRPr="00CF3C6A" w:rsidRDefault="00F2147F" w:rsidP="001E673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476442" w14:textId="77777777" w:rsidR="00F2147F" w:rsidRPr="00CF3C6A" w:rsidRDefault="00F2147F" w:rsidP="001E673A">
            <w:pPr>
              <w:pStyle w:val="TAL"/>
            </w:pPr>
          </w:p>
        </w:tc>
      </w:tr>
      <w:tr w:rsidR="00F2147F" w:rsidRPr="00CF3C6A" w14:paraId="17C4CDC7"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DA938BF" w14:textId="77777777" w:rsidR="00F2147F" w:rsidRPr="00CF3C6A" w:rsidRDefault="00F2147F" w:rsidP="001E673A">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F2C7DC" w14:textId="77777777" w:rsidR="00F2147F" w:rsidRPr="00CF3C6A" w:rsidRDefault="00F2147F" w:rsidP="001E673A">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EA1FE9" w14:textId="77777777" w:rsidR="00F2147F" w:rsidRPr="00CF3C6A" w:rsidRDefault="00F2147F" w:rsidP="001E673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D6F115" w14:textId="77777777" w:rsidR="00F2147F" w:rsidRPr="00CF3C6A" w:rsidRDefault="00F2147F" w:rsidP="001E673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EB7864" w14:textId="77777777" w:rsidR="00F2147F" w:rsidRPr="00CF3C6A" w:rsidRDefault="00F2147F" w:rsidP="001E673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64BEE"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B9465" w14:textId="77777777" w:rsidR="00F2147F" w:rsidRPr="00CF3C6A" w:rsidRDefault="00F2147F" w:rsidP="001E67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88C39B" w14:textId="77777777" w:rsidR="00F2147F" w:rsidRPr="00CF3C6A" w:rsidRDefault="00F2147F" w:rsidP="001E673A">
            <w:pPr>
              <w:pStyle w:val="TAL"/>
            </w:pPr>
          </w:p>
        </w:tc>
      </w:tr>
      <w:tr w:rsidR="00F2147F" w:rsidRPr="00CF3C6A" w14:paraId="02E29BD5"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17152B" w14:textId="77777777" w:rsidR="00F2147F" w:rsidRPr="00CF3C6A" w:rsidRDefault="00F2147F" w:rsidP="001E673A">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941692" w14:textId="77777777" w:rsidR="00F2147F" w:rsidRPr="00CF3C6A" w:rsidRDefault="00F2147F" w:rsidP="001E673A">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2B3EF" w14:textId="77777777" w:rsidR="00F2147F" w:rsidRPr="00CF3C6A" w:rsidRDefault="00F2147F" w:rsidP="001E673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2DA9F3" w14:textId="77777777" w:rsidR="00F2147F" w:rsidRPr="00CF3C6A" w:rsidRDefault="00F2147F" w:rsidP="001E673A">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DD85C1" w14:textId="77777777" w:rsidR="00F2147F" w:rsidRPr="00CF3C6A" w:rsidRDefault="00F2147F" w:rsidP="001E673A">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60F29C"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1483F09" w14:textId="77777777" w:rsidR="00F2147F" w:rsidRPr="00CF3C6A" w:rsidRDefault="00F2147F" w:rsidP="001E673A">
            <w:pPr>
              <w:pStyle w:val="TAL"/>
              <w:rPr>
                <w:lang w:eastAsia="zh-CN"/>
              </w:rPr>
            </w:pPr>
            <w:r w:rsidRPr="00CF3C6A">
              <w:rPr>
                <w:lang w:eastAsia="zh-CN"/>
              </w:rPr>
              <w:t>PC1(NOTE 1)</w:t>
            </w:r>
          </w:p>
          <w:p w14:paraId="5BA7198E"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C3BE5" w14:textId="77777777" w:rsidR="00F2147F" w:rsidRPr="00CF3C6A" w:rsidRDefault="00F2147F" w:rsidP="001E673A">
            <w:pPr>
              <w:pStyle w:val="TAL"/>
            </w:pPr>
          </w:p>
        </w:tc>
      </w:tr>
      <w:tr w:rsidR="00F2147F" w:rsidRPr="00CF3C6A" w14:paraId="0510C549"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0F379" w14:textId="77777777" w:rsidR="00F2147F" w:rsidRPr="00CF3C6A" w:rsidRDefault="00F2147F" w:rsidP="001E673A">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095288" w14:textId="77777777" w:rsidR="00F2147F" w:rsidRPr="00CF3C6A" w:rsidRDefault="00F2147F" w:rsidP="001E673A">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B019A1" w14:textId="77777777" w:rsidR="00F2147F" w:rsidRPr="00CF3C6A" w:rsidRDefault="00F2147F" w:rsidP="001E673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3F062" w14:textId="77777777" w:rsidR="00F2147F" w:rsidRPr="00CF3C6A" w:rsidRDefault="00F2147F" w:rsidP="001E67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B9B09A" w14:textId="77777777" w:rsidR="00F2147F" w:rsidRPr="00CF3C6A" w:rsidRDefault="00F2147F" w:rsidP="001E673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B8C4FB"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69C47F" w14:textId="77777777" w:rsidR="00F2147F" w:rsidRPr="00CF3C6A" w:rsidRDefault="00F2147F" w:rsidP="001E67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A42AF5" w14:textId="77777777" w:rsidR="00F2147F" w:rsidRPr="00CF3C6A" w:rsidRDefault="00F2147F" w:rsidP="001E673A">
            <w:pPr>
              <w:pStyle w:val="TAL"/>
              <w:rPr>
                <w:b/>
              </w:rPr>
            </w:pPr>
          </w:p>
        </w:tc>
      </w:tr>
      <w:tr w:rsidR="00F2147F" w:rsidRPr="00CF3C6A" w14:paraId="37E54936"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6F6D318C" w14:textId="77777777" w:rsidR="00F2147F" w:rsidRPr="00CF3C6A" w:rsidRDefault="00F2147F" w:rsidP="001E673A">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B12B242" w14:textId="77777777" w:rsidR="00F2147F" w:rsidRPr="00CF3C6A" w:rsidRDefault="00F2147F" w:rsidP="001E673A">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74D651F" w14:textId="77777777" w:rsidR="00F2147F" w:rsidRPr="00CF3C6A" w:rsidRDefault="00F2147F" w:rsidP="001E673A">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F2D1340" w14:textId="77777777" w:rsidR="00F2147F" w:rsidRPr="00CF3C6A" w:rsidRDefault="00F2147F" w:rsidP="001E673A">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F4878E8" w14:textId="77777777" w:rsidR="00F2147F" w:rsidRPr="00CF3C6A" w:rsidRDefault="00F2147F" w:rsidP="001E673A">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A534361"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4CDE0A" w14:textId="77777777" w:rsidR="00F2147F" w:rsidRPr="00CF3C6A" w:rsidRDefault="00F2147F" w:rsidP="001E673A">
            <w:pPr>
              <w:pStyle w:val="TAL"/>
              <w:rPr>
                <w:lang w:eastAsia="zh-CN"/>
              </w:rPr>
            </w:pPr>
            <w:r w:rsidRPr="00CF3C6A">
              <w:rPr>
                <w:lang w:eastAsia="zh-CN"/>
              </w:rPr>
              <w:t>PC1(NOTE 1)</w:t>
            </w:r>
          </w:p>
          <w:p w14:paraId="0AEF24F1"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68D5F8" w14:textId="77777777" w:rsidR="00F2147F" w:rsidRPr="00CF3C6A" w:rsidRDefault="00F2147F" w:rsidP="001E673A">
            <w:pPr>
              <w:pStyle w:val="TAL"/>
            </w:pPr>
          </w:p>
        </w:tc>
      </w:tr>
      <w:tr w:rsidR="00F2147F" w:rsidRPr="00CF3C6A" w14:paraId="78EA84E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hideMark/>
          </w:tcPr>
          <w:p w14:paraId="72366658" w14:textId="77777777" w:rsidR="00F2147F" w:rsidRPr="00CF3C6A" w:rsidRDefault="00F2147F" w:rsidP="001E673A">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C0133FB" w14:textId="77777777" w:rsidR="00F2147F" w:rsidRPr="00CF3C6A" w:rsidRDefault="00F2147F" w:rsidP="001E673A">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340152" w14:textId="77777777" w:rsidR="00F2147F" w:rsidRPr="00CF3C6A" w:rsidRDefault="00F2147F" w:rsidP="001E673A">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7237828" w14:textId="77777777" w:rsidR="00F2147F" w:rsidRPr="00CF3C6A" w:rsidRDefault="00F2147F" w:rsidP="001E673A">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6C5A0C7" w14:textId="77777777" w:rsidR="00F2147F" w:rsidRPr="00CF3C6A" w:rsidRDefault="00F2147F" w:rsidP="001E673A">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6B5AAB8" w14:textId="77777777" w:rsidR="00F2147F" w:rsidRPr="00CF3C6A" w:rsidRDefault="00F2147F" w:rsidP="001E673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2FFB5" w14:textId="77777777" w:rsidR="00F2147F" w:rsidRPr="00CF3C6A" w:rsidRDefault="00F2147F" w:rsidP="001E673A">
            <w:pPr>
              <w:pStyle w:val="TAL"/>
              <w:rPr>
                <w:lang w:eastAsia="zh-CN"/>
              </w:rPr>
            </w:pPr>
            <w:r w:rsidRPr="00CF3C6A">
              <w:rPr>
                <w:lang w:eastAsia="zh-CN"/>
              </w:rPr>
              <w:t>PC1(NOTE 1)</w:t>
            </w:r>
          </w:p>
          <w:p w14:paraId="2AF87256"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470DD6" w14:textId="77777777" w:rsidR="00F2147F" w:rsidRPr="00CF3C6A" w:rsidRDefault="00F2147F" w:rsidP="001E673A">
            <w:pPr>
              <w:pStyle w:val="TAL"/>
            </w:pPr>
          </w:p>
        </w:tc>
      </w:tr>
      <w:tr w:rsidR="00F2147F" w:rsidRPr="00CF3C6A" w14:paraId="33408F9C"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7F8D081" w14:textId="77777777" w:rsidR="00F2147F" w:rsidRPr="00CF3C6A" w:rsidRDefault="00F2147F" w:rsidP="001E673A">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F63CF2F" w14:textId="77777777" w:rsidR="00F2147F" w:rsidRPr="00CF3C6A" w:rsidRDefault="00F2147F" w:rsidP="001E673A">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10349D" w14:textId="77777777" w:rsidR="00F2147F" w:rsidRPr="00CF3C6A" w:rsidRDefault="00F2147F" w:rsidP="001E673A">
            <w:pPr>
              <w:pStyle w:val="TAC"/>
              <w:rPr>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FBF2C4D" w14:textId="77777777" w:rsidR="00F2147F" w:rsidRPr="00CF3C6A" w:rsidRDefault="00F2147F" w:rsidP="001E673A">
            <w:pPr>
              <w:pStyle w:val="TAL"/>
              <w:rPr>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4134177" w14:textId="77777777" w:rsidR="00F2147F" w:rsidRPr="00CF3C6A" w:rsidRDefault="00F2147F" w:rsidP="001E673A">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1C3549C"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91D178" w14:textId="77777777" w:rsidR="00F2147F" w:rsidRPr="00CF3C6A" w:rsidRDefault="00F2147F" w:rsidP="001E673A">
            <w:pPr>
              <w:pStyle w:val="TAL"/>
              <w:rPr>
                <w:lang w:eastAsia="zh-CN"/>
              </w:rPr>
            </w:pPr>
            <w:r w:rsidRPr="00CF3C6A">
              <w:rPr>
                <w:lang w:eastAsia="zh-CN"/>
              </w:rPr>
              <w:t>PC1(NOTE 1)</w:t>
            </w:r>
          </w:p>
          <w:p w14:paraId="7E1DB88A" w14:textId="77777777" w:rsidR="00F2147F" w:rsidRPr="00CF3C6A" w:rsidRDefault="00F2147F" w:rsidP="001E673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3D7F11" w14:textId="77777777" w:rsidR="00F2147F" w:rsidRPr="00CF3C6A" w:rsidRDefault="00F2147F" w:rsidP="001E673A">
            <w:pPr>
              <w:pStyle w:val="TAL"/>
            </w:pPr>
          </w:p>
        </w:tc>
      </w:tr>
      <w:tr w:rsidR="00F2147F" w:rsidRPr="00CF3C6A" w14:paraId="583A13DD"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ED224BE" w14:textId="77777777" w:rsidR="00F2147F" w:rsidRPr="00CF3C6A" w:rsidRDefault="00F2147F" w:rsidP="001E673A">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tcPr>
          <w:p w14:paraId="6ED87B64" w14:textId="77777777" w:rsidR="00F2147F" w:rsidRPr="00CF3C6A" w:rsidRDefault="00F2147F" w:rsidP="001E673A">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02029A87" w14:textId="77777777" w:rsidR="00F2147F" w:rsidRPr="00CF3C6A" w:rsidRDefault="00F2147F" w:rsidP="001E673A">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tcPr>
          <w:p w14:paraId="38EECF70" w14:textId="77777777" w:rsidR="00F2147F" w:rsidRPr="00CF3C6A" w:rsidRDefault="00F2147F" w:rsidP="001E673A">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tcPr>
          <w:p w14:paraId="3C98BD7A" w14:textId="77777777" w:rsidR="00F2147F" w:rsidRPr="00CF3C6A" w:rsidRDefault="00F2147F" w:rsidP="001E673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AA9CE3B" w14:textId="77777777" w:rsidR="00F2147F" w:rsidRPr="00CF3C6A" w:rsidRDefault="00F2147F" w:rsidP="001E67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599043"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A004A95" w14:textId="77777777" w:rsidR="00F2147F" w:rsidRPr="00CF3C6A" w:rsidRDefault="00F2147F" w:rsidP="001E673A">
            <w:pPr>
              <w:pStyle w:val="TAL"/>
            </w:pPr>
          </w:p>
        </w:tc>
      </w:tr>
      <w:tr w:rsidR="00F2147F" w:rsidRPr="00CF3C6A" w14:paraId="6640E990"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4718E80A" w14:textId="77777777" w:rsidR="00F2147F" w:rsidRPr="00CF3C6A" w:rsidRDefault="00F2147F" w:rsidP="001E673A">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218AB0E9" w14:textId="77777777" w:rsidR="00F2147F" w:rsidRPr="00CF3C6A" w:rsidRDefault="00F2147F" w:rsidP="001E673A">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60B195FC" w14:textId="77777777" w:rsidR="00F2147F" w:rsidRPr="00CF3C6A" w:rsidRDefault="00F2147F" w:rsidP="001E673A">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17D3DF5B" w14:textId="77777777" w:rsidR="00F2147F" w:rsidRPr="00CF3C6A" w:rsidRDefault="00F2147F" w:rsidP="001E673A">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62C74BC" w14:textId="77777777" w:rsidR="00F2147F" w:rsidRPr="00CF3C6A" w:rsidRDefault="00F2147F" w:rsidP="001E673A">
            <w:pPr>
              <w:pStyle w:val="TAL"/>
              <w:rPr>
                <w:lang w:eastAsia="zh-CN"/>
              </w:rPr>
            </w:pPr>
            <w:proofErr w:type="spellStart"/>
            <w:r w:rsidRPr="00723271">
              <w:rPr>
                <w:rFonts w:eastAsia="Calibri" w:cs="Arial"/>
                <w:kern w:val="2"/>
                <w:szCs w:val="24"/>
                <w:lang w:val="fr-FR" w:eastAsia="zh-CN"/>
                <w14:ligatures w14:val="standardContextual"/>
              </w:rPr>
              <w:t>UEs</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supporting</w:t>
            </w:r>
            <w:proofErr w:type="spellEnd"/>
            <w:r w:rsidRPr="00723271">
              <w:rPr>
                <w:rFonts w:eastAsia="Calibri" w:cs="Arial"/>
                <w:kern w:val="2"/>
                <w:szCs w:val="24"/>
                <w:lang w:val="fr-FR" w:eastAsia="zh-CN"/>
                <w14:ligatures w14:val="standardContextual"/>
              </w:rPr>
              <w:t xml:space="preserve"> 5GS NR SA FR2 and </w:t>
            </w:r>
            <w:proofErr w:type="spellStart"/>
            <w:r w:rsidRPr="00723271">
              <w:rPr>
                <w:rFonts w:eastAsia="Calibri" w:cs="Arial"/>
                <w:kern w:val="2"/>
                <w:szCs w:val="24"/>
                <w:lang w:val="fr-FR" w:eastAsia="zh-CN"/>
                <w14:ligatures w14:val="standardContextual"/>
              </w:rPr>
              <w:t>perform</w:t>
            </w:r>
            <w:proofErr w:type="spellEnd"/>
            <w:r w:rsidRPr="00723271">
              <w:rPr>
                <w:rFonts w:eastAsia="Calibri" w:cs="Arial"/>
                <w:kern w:val="2"/>
                <w:szCs w:val="24"/>
                <w:lang w:val="fr-FR" w:eastAsia="zh-CN"/>
                <w14:ligatures w14:val="standardContextual"/>
              </w:rPr>
              <w:t xml:space="preserve"> group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L1-RSRP </w:t>
            </w:r>
            <w:proofErr w:type="spellStart"/>
            <w:r w:rsidRPr="00723271">
              <w:rPr>
                <w:rFonts w:eastAsia="Calibri" w:cs="Arial"/>
                <w:kern w:val="2"/>
                <w:szCs w:val="24"/>
                <w:lang w:val="fr-FR" w:eastAsia="zh-CN"/>
                <w14:ligatures w14:val="standardContextual"/>
              </w:rPr>
              <w:t>measurement</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on SSB </w:t>
            </w:r>
            <w:proofErr w:type="spellStart"/>
            <w:r w:rsidRPr="00723271">
              <w:rPr>
                <w:rFonts w:eastAsia="Calibri" w:cs="Arial"/>
                <w:kern w:val="2"/>
                <w:szCs w:val="24"/>
                <w:lang w:val="fr-FR" w:eastAsia="zh-CN"/>
                <w14:ligatures w14:val="standardContextual"/>
              </w:rPr>
              <w:t>resources</w:t>
            </w:r>
            <w:proofErr w:type="spellEnd"/>
            <w:r w:rsidRPr="00723271">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62871F7F" w14:textId="77777777" w:rsidR="00F2147F" w:rsidRPr="00CF3C6A" w:rsidRDefault="00F2147F" w:rsidP="001E673A">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4D024C0"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01EBCE1" w14:textId="77777777" w:rsidR="00F2147F" w:rsidRPr="00CF3C6A" w:rsidRDefault="00F2147F" w:rsidP="001E673A">
            <w:pPr>
              <w:pStyle w:val="TAL"/>
            </w:pPr>
          </w:p>
        </w:tc>
      </w:tr>
      <w:tr w:rsidR="00F2147F" w:rsidRPr="00CF3C6A" w14:paraId="497317CE"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34D33D2" w14:textId="77777777" w:rsidR="00F2147F" w:rsidRPr="00CF3C6A" w:rsidRDefault="00F2147F" w:rsidP="001E673A">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3C9D875" w14:textId="77777777" w:rsidR="00F2147F" w:rsidRPr="00CF3C6A" w:rsidRDefault="00F2147F" w:rsidP="001E673A">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181B9D4" w14:textId="77777777" w:rsidR="00F2147F" w:rsidRPr="00CF3C6A" w:rsidRDefault="00F2147F" w:rsidP="001E673A">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38C2ABC5" w14:textId="77777777" w:rsidR="00F2147F" w:rsidRPr="00CF3C6A" w:rsidRDefault="00F2147F" w:rsidP="001E673A">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F446F6C" w14:textId="77777777" w:rsidR="00F2147F" w:rsidRPr="00CF3C6A" w:rsidRDefault="00F2147F" w:rsidP="001E673A">
            <w:pPr>
              <w:pStyle w:val="TAL"/>
              <w:rPr>
                <w:lang w:eastAsia="zh-CN"/>
              </w:rPr>
            </w:pPr>
            <w:proofErr w:type="spellStart"/>
            <w:r w:rsidRPr="00062A22">
              <w:rPr>
                <w:rFonts w:eastAsia="Calibri" w:cs="Arial"/>
                <w:kern w:val="2"/>
                <w:szCs w:val="24"/>
                <w:lang w:val="fr-FR" w:eastAsia="zh-CN"/>
                <w14:ligatures w14:val="standardContextual"/>
              </w:rPr>
              <w:t>UEs</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supporting</w:t>
            </w:r>
            <w:proofErr w:type="spellEnd"/>
            <w:r w:rsidRPr="00062A22">
              <w:rPr>
                <w:rFonts w:eastAsia="Calibri" w:cs="Arial"/>
                <w:kern w:val="2"/>
                <w:szCs w:val="24"/>
                <w:lang w:val="fr-FR" w:eastAsia="zh-CN"/>
                <w14:ligatures w14:val="standardContextual"/>
              </w:rPr>
              <w:t xml:space="preserve"> 5GS NR SA FR2 and </w:t>
            </w:r>
            <w:proofErr w:type="spellStart"/>
            <w:r w:rsidRPr="00062A22">
              <w:rPr>
                <w:rFonts w:eastAsia="Calibri" w:cs="Arial"/>
                <w:kern w:val="2"/>
                <w:szCs w:val="24"/>
                <w:lang w:val="fr-FR" w:eastAsia="zh-CN"/>
                <w14:ligatures w14:val="standardContextual"/>
              </w:rPr>
              <w:t>perform</w:t>
            </w:r>
            <w:proofErr w:type="spellEnd"/>
            <w:r w:rsidRPr="00062A22">
              <w:rPr>
                <w:rFonts w:eastAsia="Calibri" w:cs="Arial"/>
                <w:kern w:val="2"/>
                <w:szCs w:val="24"/>
                <w:lang w:val="fr-FR" w:eastAsia="zh-CN"/>
                <w14:ligatures w14:val="standardContextual"/>
              </w:rPr>
              <w:t xml:space="preserve"> group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L1-RSRP </w:t>
            </w:r>
            <w:proofErr w:type="spellStart"/>
            <w:r w:rsidRPr="00062A22">
              <w:rPr>
                <w:rFonts w:eastAsia="Calibri" w:cs="Arial"/>
                <w:kern w:val="2"/>
                <w:szCs w:val="24"/>
                <w:lang w:val="fr-FR" w:eastAsia="zh-CN"/>
                <w14:ligatures w14:val="standardContextual"/>
              </w:rPr>
              <w:t>measurement</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on CSI-RS </w:t>
            </w:r>
            <w:proofErr w:type="spellStart"/>
            <w:r w:rsidRPr="00062A22">
              <w:rPr>
                <w:rFonts w:eastAsia="Calibri" w:cs="Arial"/>
                <w:kern w:val="2"/>
                <w:szCs w:val="24"/>
                <w:lang w:val="fr-FR" w:eastAsia="zh-CN"/>
                <w14:ligatures w14:val="standardContextual"/>
              </w:rPr>
              <w:t>resources</w:t>
            </w:r>
            <w:proofErr w:type="spellEnd"/>
            <w:r w:rsidRPr="00062A22">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1F734752" w14:textId="77777777" w:rsidR="00F2147F" w:rsidRPr="00CF3C6A" w:rsidRDefault="00F2147F" w:rsidP="001E673A">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483DA66"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15E4B13" w14:textId="77777777" w:rsidR="00F2147F" w:rsidRPr="00CF3C6A" w:rsidRDefault="00F2147F" w:rsidP="001E673A">
            <w:pPr>
              <w:pStyle w:val="TAL"/>
            </w:pPr>
          </w:p>
        </w:tc>
      </w:tr>
      <w:tr w:rsidR="00F2147F" w:rsidRPr="00CF3C6A" w14:paraId="0AF7D5C2"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5F651612" w14:textId="77777777" w:rsidR="00F2147F" w:rsidRPr="00723271" w:rsidRDefault="00F2147F" w:rsidP="001E673A">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tcPr>
          <w:p w14:paraId="440CA162" w14:textId="77777777" w:rsidR="00F2147F" w:rsidRPr="00682AF3" w:rsidRDefault="00F2147F" w:rsidP="001E673A">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tcPr>
          <w:p w14:paraId="3397F535" w14:textId="77777777" w:rsidR="00F2147F" w:rsidRPr="00062A22" w:rsidRDefault="00F2147F" w:rsidP="001E673A">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67A6CC77" w14:textId="77777777" w:rsidR="00F2147F" w:rsidRPr="00062A22" w:rsidRDefault="00F2147F" w:rsidP="001E673A">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04FEE5BF" w14:textId="77777777" w:rsidR="00F2147F" w:rsidRPr="00062A22" w:rsidRDefault="00F2147F" w:rsidP="001E673A">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41C0952C" w14:textId="77777777" w:rsidR="00F2147F" w:rsidRPr="00723271" w:rsidRDefault="00F2147F" w:rsidP="001E673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278916"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BC2CB23" w14:textId="77777777" w:rsidR="00F2147F" w:rsidRPr="00CF3C6A" w:rsidRDefault="00F2147F" w:rsidP="001E673A">
            <w:pPr>
              <w:pStyle w:val="TAL"/>
            </w:pPr>
          </w:p>
        </w:tc>
      </w:tr>
      <w:tr w:rsidR="00F2147F" w:rsidRPr="00CF3C6A" w14:paraId="601DB99A" w14:textId="77777777" w:rsidTr="001E673A">
        <w:trPr>
          <w:jc w:val="center"/>
        </w:trPr>
        <w:tc>
          <w:tcPr>
            <w:tcW w:w="1160" w:type="dxa"/>
            <w:tcBorders>
              <w:top w:val="single" w:sz="4" w:space="0" w:color="auto"/>
              <w:left w:val="single" w:sz="4" w:space="0" w:color="auto"/>
              <w:bottom w:val="single" w:sz="4" w:space="0" w:color="auto"/>
              <w:right w:val="single" w:sz="4" w:space="0" w:color="auto"/>
            </w:tcBorders>
          </w:tcPr>
          <w:p w14:paraId="60D0375C" w14:textId="77777777" w:rsidR="00F2147F" w:rsidRPr="00723271" w:rsidRDefault="00F2147F" w:rsidP="001E673A">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EE8B3FE" w14:textId="77777777" w:rsidR="00F2147F" w:rsidRPr="00682AF3" w:rsidRDefault="00F2147F" w:rsidP="001E673A">
            <w:pPr>
              <w:pStyle w:val="TAL"/>
              <w:rPr>
                <w:rFonts w:eastAsia="Calibri" w:cs="Arial"/>
                <w:kern w:val="2"/>
                <w:szCs w:val="24"/>
                <w:lang w:eastAsia="zh-CN"/>
                <w14:ligatures w14:val="standardContextual"/>
              </w:rPr>
            </w:pPr>
            <w:r>
              <w:rPr>
                <w:szCs w:val="18"/>
              </w:rPr>
              <w:t>NR SA FR2 SSB based inter-frequency L1-RSRP measurement</w:t>
            </w:r>
          </w:p>
        </w:tc>
        <w:tc>
          <w:tcPr>
            <w:tcW w:w="851" w:type="dxa"/>
            <w:tcBorders>
              <w:top w:val="single" w:sz="4" w:space="0" w:color="auto"/>
              <w:left w:val="single" w:sz="4" w:space="0" w:color="auto"/>
              <w:bottom w:val="single" w:sz="4" w:space="0" w:color="auto"/>
              <w:right w:val="single" w:sz="4" w:space="0" w:color="auto"/>
            </w:tcBorders>
          </w:tcPr>
          <w:p w14:paraId="304DDC82" w14:textId="77777777" w:rsidR="00F2147F" w:rsidRPr="00062A22" w:rsidRDefault="00F2147F" w:rsidP="001E673A">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36113AC6" w14:textId="77777777" w:rsidR="00F2147F" w:rsidRPr="00062A22" w:rsidRDefault="00F2147F" w:rsidP="001E673A">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4E0885B6" w14:textId="77777777" w:rsidR="00F2147F" w:rsidRPr="00062A22" w:rsidRDefault="00F2147F" w:rsidP="001E673A">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7FE7168" w14:textId="77777777" w:rsidR="00F2147F" w:rsidRPr="00723271" w:rsidRDefault="00F2147F" w:rsidP="001E673A">
            <w:pPr>
              <w:pStyle w:val="TAL"/>
              <w:rPr>
                <w:rFonts w:eastAsia="Calibri" w:cs="Arial"/>
                <w:kern w:val="2"/>
                <w:szCs w:val="24"/>
                <w:lang w:val="fr-FR" w:eastAsia="zh-CN"/>
                <w14:ligatures w14:val="standardContextual"/>
              </w:rPr>
            </w:pPr>
            <w:r>
              <w:t>NOTE 1</w:t>
            </w:r>
          </w:p>
        </w:tc>
        <w:tc>
          <w:tcPr>
            <w:tcW w:w="1420" w:type="dxa"/>
            <w:tcBorders>
              <w:top w:val="single" w:sz="4" w:space="0" w:color="auto"/>
              <w:left w:val="single" w:sz="4" w:space="0" w:color="auto"/>
              <w:bottom w:val="single" w:sz="4" w:space="0" w:color="auto"/>
              <w:right w:val="single" w:sz="4" w:space="0" w:color="auto"/>
            </w:tcBorders>
          </w:tcPr>
          <w:p w14:paraId="375177E7" w14:textId="77777777" w:rsidR="00F2147F" w:rsidRPr="00CF3C6A" w:rsidRDefault="00F2147F" w:rsidP="001E673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B719995" w14:textId="77777777" w:rsidR="00F2147F" w:rsidRPr="00CF3C6A" w:rsidRDefault="00F2147F" w:rsidP="001E673A">
            <w:pPr>
              <w:pStyle w:val="TAL"/>
            </w:pPr>
          </w:p>
        </w:tc>
      </w:tr>
      <w:tr w:rsidR="00F2147F" w:rsidRPr="00CF3C6A" w14:paraId="56B8E94B" w14:textId="77777777" w:rsidTr="001E67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F6625EE" w14:textId="77777777" w:rsidR="00F2147F" w:rsidRPr="00CF3C6A" w:rsidRDefault="00F2147F" w:rsidP="001E673A">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3CCA0543" w14:textId="77777777" w:rsidR="00F2147F" w:rsidRPr="00CF3C6A" w:rsidRDefault="00F2147F" w:rsidP="001E673A">
            <w:pPr>
              <w:pStyle w:val="TAN"/>
              <w:rPr>
                <w:lang w:eastAsia="zh-CN"/>
              </w:rPr>
            </w:pPr>
            <w:r w:rsidRPr="00CF3C6A">
              <w:rPr>
                <w:lang w:eastAsia="zh-CN"/>
              </w:rPr>
              <w:t>NOTE 2:</w:t>
            </w:r>
            <w:r w:rsidRPr="00CF3C6A">
              <w:rPr>
                <w:lang w:eastAsia="zh-TW"/>
              </w:rPr>
              <w:tab/>
            </w:r>
            <w:r w:rsidRPr="00CF3C6A">
              <w:rPr>
                <w:lang w:eastAsia="zh-CN"/>
              </w:rPr>
              <w:t>Void.</w:t>
            </w:r>
          </w:p>
          <w:p w14:paraId="2D38A119" w14:textId="77777777" w:rsidR="00F2147F" w:rsidRPr="00CF3C6A" w:rsidRDefault="00F2147F" w:rsidP="001E673A">
            <w:pPr>
              <w:pStyle w:val="TAN"/>
            </w:pPr>
            <w:r w:rsidRPr="00CF3C6A">
              <w:rPr>
                <w:lang w:eastAsia="zh-CN"/>
              </w:rPr>
              <w:t>NOTE 3:</w:t>
            </w:r>
            <w:r w:rsidRPr="00CF3C6A">
              <w:rPr>
                <w:lang w:eastAsia="zh-TW"/>
              </w:rPr>
              <w:tab/>
              <w:t>Void</w:t>
            </w:r>
            <w:r w:rsidRPr="00CF3C6A">
              <w:t>.</w:t>
            </w:r>
          </w:p>
          <w:p w14:paraId="70891A0A" w14:textId="77777777" w:rsidR="00F2147F" w:rsidRPr="00CF3C6A" w:rsidRDefault="00F2147F" w:rsidP="001E673A">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42C82572" w14:textId="77777777" w:rsidR="009F2099" w:rsidRDefault="009F2099" w:rsidP="00773E2D">
      <w:pPr>
        <w:rPr>
          <w:b/>
          <w:bCs/>
          <w:noProof/>
          <w:color w:val="FF0000"/>
        </w:rPr>
      </w:pPr>
    </w:p>
    <w:p w14:paraId="0BA6E746" w14:textId="77777777" w:rsidR="009F2099" w:rsidRDefault="009F2099" w:rsidP="009F2099">
      <w:pPr>
        <w:rPr>
          <w:b/>
          <w:bCs/>
          <w:noProof/>
          <w:color w:val="FF0000"/>
        </w:rPr>
      </w:pPr>
    </w:p>
    <w:p w14:paraId="1D0326C6" w14:textId="1E16184E" w:rsidR="009F2099" w:rsidRDefault="009F2099" w:rsidP="009F20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1CF33234" w14:textId="77777777" w:rsidR="009F2099" w:rsidRDefault="009F2099" w:rsidP="009F2099">
      <w:pPr>
        <w:rPr>
          <w:b/>
          <w:bCs/>
          <w:noProof/>
          <w:color w:val="FF0000"/>
        </w:rPr>
      </w:pPr>
    </w:p>
    <w:p w14:paraId="38D9B82D" w14:textId="77777777" w:rsidR="009F2099" w:rsidRDefault="009F2099" w:rsidP="009F2099">
      <w:pPr>
        <w:rPr>
          <w:b/>
          <w:bCs/>
          <w:noProof/>
          <w:color w:val="FF0000"/>
        </w:rPr>
      </w:pPr>
    </w:p>
    <w:p w14:paraId="317C6B17" w14:textId="77777777" w:rsidR="009F2099" w:rsidRDefault="009F2099" w:rsidP="00773E2D">
      <w:pPr>
        <w:rPr>
          <w:b/>
          <w:bCs/>
          <w:noProof/>
          <w:color w:val="FF0000"/>
        </w:rPr>
      </w:pPr>
    </w:p>
    <w:sectPr w:rsidR="009F2099" w:rsidSect="00BE3E9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87A"/>
    <w:rsid w:val="00022E4A"/>
    <w:rsid w:val="00027BFF"/>
    <w:rsid w:val="0003234F"/>
    <w:rsid w:val="00041BF6"/>
    <w:rsid w:val="00043EF0"/>
    <w:rsid w:val="000508E5"/>
    <w:rsid w:val="00050AC7"/>
    <w:rsid w:val="000539F4"/>
    <w:rsid w:val="0006514D"/>
    <w:rsid w:val="00070E09"/>
    <w:rsid w:val="00076772"/>
    <w:rsid w:val="00087193"/>
    <w:rsid w:val="000A6394"/>
    <w:rsid w:val="000B2A2E"/>
    <w:rsid w:val="000B7FED"/>
    <w:rsid w:val="000C038A"/>
    <w:rsid w:val="000C1FF8"/>
    <w:rsid w:val="000C6598"/>
    <w:rsid w:val="000D0568"/>
    <w:rsid w:val="000D2F00"/>
    <w:rsid w:val="000D44B3"/>
    <w:rsid w:val="000D49CE"/>
    <w:rsid w:val="000F14BB"/>
    <w:rsid w:val="00116A48"/>
    <w:rsid w:val="00126045"/>
    <w:rsid w:val="00137481"/>
    <w:rsid w:val="00145D43"/>
    <w:rsid w:val="00146B81"/>
    <w:rsid w:val="00150131"/>
    <w:rsid w:val="001626DA"/>
    <w:rsid w:val="00164616"/>
    <w:rsid w:val="001679BB"/>
    <w:rsid w:val="001740A1"/>
    <w:rsid w:val="00177B25"/>
    <w:rsid w:val="00192C46"/>
    <w:rsid w:val="001A08B3"/>
    <w:rsid w:val="001A3786"/>
    <w:rsid w:val="001A7B60"/>
    <w:rsid w:val="001B2850"/>
    <w:rsid w:val="001B52F0"/>
    <w:rsid w:val="001B66B4"/>
    <w:rsid w:val="001B75DD"/>
    <w:rsid w:val="001B7A65"/>
    <w:rsid w:val="001C44F6"/>
    <w:rsid w:val="001D2244"/>
    <w:rsid w:val="001E41F3"/>
    <w:rsid w:val="001E5E89"/>
    <w:rsid w:val="001F5974"/>
    <w:rsid w:val="0020003B"/>
    <w:rsid w:val="0020054E"/>
    <w:rsid w:val="00203800"/>
    <w:rsid w:val="00210BFB"/>
    <w:rsid w:val="002308AB"/>
    <w:rsid w:val="00234CB9"/>
    <w:rsid w:val="0023617F"/>
    <w:rsid w:val="002375C9"/>
    <w:rsid w:val="002522E8"/>
    <w:rsid w:val="0026004D"/>
    <w:rsid w:val="002640DD"/>
    <w:rsid w:val="0026437C"/>
    <w:rsid w:val="00275D12"/>
    <w:rsid w:val="00281496"/>
    <w:rsid w:val="00284FEB"/>
    <w:rsid w:val="002860C4"/>
    <w:rsid w:val="0029128C"/>
    <w:rsid w:val="00297905"/>
    <w:rsid w:val="002B2DB2"/>
    <w:rsid w:val="002B5741"/>
    <w:rsid w:val="002C7AF3"/>
    <w:rsid w:val="002D6115"/>
    <w:rsid w:val="002D67EE"/>
    <w:rsid w:val="002D73C8"/>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83606"/>
    <w:rsid w:val="00397010"/>
    <w:rsid w:val="003A38FC"/>
    <w:rsid w:val="003A7921"/>
    <w:rsid w:val="003B57E4"/>
    <w:rsid w:val="003C523A"/>
    <w:rsid w:val="003C5257"/>
    <w:rsid w:val="003C5FCF"/>
    <w:rsid w:val="003E1A36"/>
    <w:rsid w:val="003E53BD"/>
    <w:rsid w:val="003E6FD8"/>
    <w:rsid w:val="003F707B"/>
    <w:rsid w:val="004010AD"/>
    <w:rsid w:val="004033DB"/>
    <w:rsid w:val="0040388D"/>
    <w:rsid w:val="00404885"/>
    <w:rsid w:val="00405DE7"/>
    <w:rsid w:val="0040668D"/>
    <w:rsid w:val="0041018F"/>
    <w:rsid w:val="00410371"/>
    <w:rsid w:val="00411D13"/>
    <w:rsid w:val="004242F1"/>
    <w:rsid w:val="004252FA"/>
    <w:rsid w:val="00432022"/>
    <w:rsid w:val="00444FEE"/>
    <w:rsid w:val="004463B5"/>
    <w:rsid w:val="00456242"/>
    <w:rsid w:val="0046696A"/>
    <w:rsid w:val="00471C37"/>
    <w:rsid w:val="00480F28"/>
    <w:rsid w:val="00494387"/>
    <w:rsid w:val="00496789"/>
    <w:rsid w:val="00497D61"/>
    <w:rsid w:val="004A20BF"/>
    <w:rsid w:val="004A6177"/>
    <w:rsid w:val="004B1810"/>
    <w:rsid w:val="004B1B38"/>
    <w:rsid w:val="004B75B7"/>
    <w:rsid w:val="004C3F96"/>
    <w:rsid w:val="004E6175"/>
    <w:rsid w:val="00500496"/>
    <w:rsid w:val="005100C3"/>
    <w:rsid w:val="005141D9"/>
    <w:rsid w:val="005146C6"/>
    <w:rsid w:val="0051580D"/>
    <w:rsid w:val="00515AA9"/>
    <w:rsid w:val="005271A4"/>
    <w:rsid w:val="00532C50"/>
    <w:rsid w:val="00537E30"/>
    <w:rsid w:val="0054591C"/>
    <w:rsid w:val="005467DA"/>
    <w:rsid w:val="00547111"/>
    <w:rsid w:val="005500E4"/>
    <w:rsid w:val="0057319D"/>
    <w:rsid w:val="00573E98"/>
    <w:rsid w:val="00584037"/>
    <w:rsid w:val="00586F10"/>
    <w:rsid w:val="00587CA9"/>
    <w:rsid w:val="00592D74"/>
    <w:rsid w:val="00597F67"/>
    <w:rsid w:val="005A3CEC"/>
    <w:rsid w:val="005A7A33"/>
    <w:rsid w:val="005B39BF"/>
    <w:rsid w:val="005C13D3"/>
    <w:rsid w:val="005C1762"/>
    <w:rsid w:val="005D46E0"/>
    <w:rsid w:val="005D6A85"/>
    <w:rsid w:val="005E2C44"/>
    <w:rsid w:val="005E4560"/>
    <w:rsid w:val="005E6D6A"/>
    <w:rsid w:val="005F0B52"/>
    <w:rsid w:val="005F5BEE"/>
    <w:rsid w:val="0060288F"/>
    <w:rsid w:val="00612C83"/>
    <w:rsid w:val="00621188"/>
    <w:rsid w:val="0062260D"/>
    <w:rsid w:val="00623F9D"/>
    <w:rsid w:val="006257ED"/>
    <w:rsid w:val="00631122"/>
    <w:rsid w:val="006407A4"/>
    <w:rsid w:val="00640B6A"/>
    <w:rsid w:val="00641280"/>
    <w:rsid w:val="00650BFB"/>
    <w:rsid w:val="006527D3"/>
    <w:rsid w:val="00653DE4"/>
    <w:rsid w:val="00654112"/>
    <w:rsid w:val="00662EC6"/>
    <w:rsid w:val="006635A5"/>
    <w:rsid w:val="00665C47"/>
    <w:rsid w:val="00695004"/>
    <w:rsid w:val="00695808"/>
    <w:rsid w:val="006968CC"/>
    <w:rsid w:val="006A143C"/>
    <w:rsid w:val="006A26ED"/>
    <w:rsid w:val="006A44A9"/>
    <w:rsid w:val="006B46FB"/>
    <w:rsid w:val="006B730A"/>
    <w:rsid w:val="006B7446"/>
    <w:rsid w:val="006C7905"/>
    <w:rsid w:val="006D5A24"/>
    <w:rsid w:val="006E21FB"/>
    <w:rsid w:val="006E7D61"/>
    <w:rsid w:val="006F6145"/>
    <w:rsid w:val="0071094B"/>
    <w:rsid w:val="007317BF"/>
    <w:rsid w:val="007335CE"/>
    <w:rsid w:val="0074059A"/>
    <w:rsid w:val="007534A2"/>
    <w:rsid w:val="0075466C"/>
    <w:rsid w:val="007552AE"/>
    <w:rsid w:val="007558A8"/>
    <w:rsid w:val="0077071D"/>
    <w:rsid w:val="00773E2D"/>
    <w:rsid w:val="0078103D"/>
    <w:rsid w:val="00792342"/>
    <w:rsid w:val="007977A8"/>
    <w:rsid w:val="007A7F90"/>
    <w:rsid w:val="007B055C"/>
    <w:rsid w:val="007B512A"/>
    <w:rsid w:val="007C2097"/>
    <w:rsid w:val="007C4929"/>
    <w:rsid w:val="007C5679"/>
    <w:rsid w:val="007D554D"/>
    <w:rsid w:val="007D6543"/>
    <w:rsid w:val="007D6A07"/>
    <w:rsid w:val="007D7F97"/>
    <w:rsid w:val="007E1B71"/>
    <w:rsid w:val="007E1FE4"/>
    <w:rsid w:val="007F44D8"/>
    <w:rsid w:val="007F7259"/>
    <w:rsid w:val="007F7BCE"/>
    <w:rsid w:val="00801DD1"/>
    <w:rsid w:val="0080297B"/>
    <w:rsid w:val="008040A8"/>
    <w:rsid w:val="00804B8E"/>
    <w:rsid w:val="0081416E"/>
    <w:rsid w:val="008141FE"/>
    <w:rsid w:val="00814766"/>
    <w:rsid w:val="00820210"/>
    <w:rsid w:val="0082183E"/>
    <w:rsid w:val="008279FA"/>
    <w:rsid w:val="00830DA2"/>
    <w:rsid w:val="00837F0B"/>
    <w:rsid w:val="00855835"/>
    <w:rsid w:val="008573D6"/>
    <w:rsid w:val="00857609"/>
    <w:rsid w:val="008626E7"/>
    <w:rsid w:val="00865906"/>
    <w:rsid w:val="00867D6F"/>
    <w:rsid w:val="00870EE7"/>
    <w:rsid w:val="00874D2B"/>
    <w:rsid w:val="008863B9"/>
    <w:rsid w:val="00893D6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344AE"/>
    <w:rsid w:val="00941E30"/>
    <w:rsid w:val="00942F3A"/>
    <w:rsid w:val="00953008"/>
    <w:rsid w:val="009531B0"/>
    <w:rsid w:val="00953B41"/>
    <w:rsid w:val="00954099"/>
    <w:rsid w:val="00960132"/>
    <w:rsid w:val="0096102B"/>
    <w:rsid w:val="00965408"/>
    <w:rsid w:val="009741B3"/>
    <w:rsid w:val="009777D9"/>
    <w:rsid w:val="00982BB3"/>
    <w:rsid w:val="00991B88"/>
    <w:rsid w:val="009A5753"/>
    <w:rsid w:val="009A579D"/>
    <w:rsid w:val="009A68A7"/>
    <w:rsid w:val="009B0AC9"/>
    <w:rsid w:val="009B64FA"/>
    <w:rsid w:val="009C33C3"/>
    <w:rsid w:val="009C3CB0"/>
    <w:rsid w:val="009D1EC3"/>
    <w:rsid w:val="009D2950"/>
    <w:rsid w:val="009D2ACF"/>
    <w:rsid w:val="009D5012"/>
    <w:rsid w:val="009D6019"/>
    <w:rsid w:val="009E3297"/>
    <w:rsid w:val="009E357F"/>
    <w:rsid w:val="009E6D0A"/>
    <w:rsid w:val="009F0747"/>
    <w:rsid w:val="009F1C4A"/>
    <w:rsid w:val="009F2099"/>
    <w:rsid w:val="009F48A8"/>
    <w:rsid w:val="009F72EC"/>
    <w:rsid w:val="009F734F"/>
    <w:rsid w:val="00A0318F"/>
    <w:rsid w:val="00A10CC0"/>
    <w:rsid w:val="00A1526B"/>
    <w:rsid w:val="00A16465"/>
    <w:rsid w:val="00A20D9D"/>
    <w:rsid w:val="00A246B6"/>
    <w:rsid w:val="00A44948"/>
    <w:rsid w:val="00A47E70"/>
    <w:rsid w:val="00A50CF0"/>
    <w:rsid w:val="00A5120C"/>
    <w:rsid w:val="00A53353"/>
    <w:rsid w:val="00A54CA3"/>
    <w:rsid w:val="00A74B20"/>
    <w:rsid w:val="00A7671C"/>
    <w:rsid w:val="00A8315F"/>
    <w:rsid w:val="00A94364"/>
    <w:rsid w:val="00A96EFA"/>
    <w:rsid w:val="00AA2CBC"/>
    <w:rsid w:val="00AA4884"/>
    <w:rsid w:val="00AA646D"/>
    <w:rsid w:val="00AB3671"/>
    <w:rsid w:val="00AC5820"/>
    <w:rsid w:val="00AD1CD8"/>
    <w:rsid w:val="00AD2973"/>
    <w:rsid w:val="00AD4A5E"/>
    <w:rsid w:val="00AE04CB"/>
    <w:rsid w:val="00AE3CDC"/>
    <w:rsid w:val="00AF2B3A"/>
    <w:rsid w:val="00B00B81"/>
    <w:rsid w:val="00B07217"/>
    <w:rsid w:val="00B22B4A"/>
    <w:rsid w:val="00B258BB"/>
    <w:rsid w:val="00B31288"/>
    <w:rsid w:val="00B509E6"/>
    <w:rsid w:val="00B64130"/>
    <w:rsid w:val="00B67B97"/>
    <w:rsid w:val="00B70B2C"/>
    <w:rsid w:val="00B80B3D"/>
    <w:rsid w:val="00B83AA3"/>
    <w:rsid w:val="00B85B6A"/>
    <w:rsid w:val="00B85F9E"/>
    <w:rsid w:val="00B87998"/>
    <w:rsid w:val="00B901FD"/>
    <w:rsid w:val="00B968C8"/>
    <w:rsid w:val="00BA0703"/>
    <w:rsid w:val="00BA3EC5"/>
    <w:rsid w:val="00BA51D9"/>
    <w:rsid w:val="00BB0C05"/>
    <w:rsid w:val="00BB459B"/>
    <w:rsid w:val="00BB5DFC"/>
    <w:rsid w:val="00BC60EF"/>
    <w:rsid w:val="00BC64CE"/>
    <w:rsid w:val="00BD279D"/>
    <w:rsid w:val="00BD36C5"/>
    <w:rsid w:val="00BD6BB8"/>
    <w:rsid w:val="00BE3CF4"/>
    <w:rsid w:val="00BE3E9D"/>
    <w:rsid w:val="00BE79EE"/>
    <w:rsid w:val="00BF268F"/>
    <w:rsid w:val="00BF59BF"/>
    <w:rsid w:val="00C0062C"/>
    <w:rsid w:val="00C069E6"/>
    <w:rsid w:val="00C1132D"/>
    <w:rsid w:val="00C27E92"/>
    <w:rsid w:val="00C307DD"/>
    <w:rsid w:val="00C60D0C"/>
    <w:rsid w:val="00C66BA2"/>
    <w:rsid w:val="00C7229E"/>
    <w:rsid w:val="00C823DF"/>
    <w:rsid w:val="00C84701"/>
    <w:rsid w:val="00C870F6"/>
    <w:rsid w:val="00C873F3"/>
    <w:rsid w:val="00C95985"/>
    <w:rsid w:val="00C95BC9"/>
    <w:rsid w:val="00C969E7"/>
    <w:rsid w:val="00CA077B"/>
    <w:rsid w:val="00CA256F"/>
    <w:rsid w:val="00CC5026"/>
    <w:rsid w:val="00CC68D0"/>
    <w:rsid w:val="00CE348A"/>
    <w:rsid w:val="00CE3BA9"/>
    <w:rsid w:val="00CE5B75"/>
    <w:rsid w:val="00D03F9A"/>
    <w:rsid w:val="00D06D51"/>
    <w:rsid w:val="00D11EFB"/>
    <w:rsid w:val="00D20875"/>
    <w:rsid w:val="00D20B25"/>
    <w:rsid w:val="00D21892"/>
    <w:rsid w:val="00D24991"/>
    <w:rsid w:val="00D26171"/>
    <w:rsid w:val="00D31DA2"/>
    <w:rsid w:val="00D40333"/>
    <w:rsid w:val="00D43816"/>
    <w:rsid w:val="00D50255"/>
    <w:rsid w:val="00D5334D"/>
    <w:rsid w:val="00D66520"/>
    <w:rsid w:val="00D84AE9"/>
    <w:rsid w:val="00D9124E"/>
    <w:rsid w:val="00D925A5"/>
    <w:rsid w:val="00D94C4A"/>
    <w:rsid w:val="00DC6BE7"/>
    <w:rsid w:val="00DD3AFF"/>
    <w:rsid w:val="00DE25DC"/>
    <w:rsid w:val="00DE34CF"/>
    <w:rsid w:val="00DE5353"/>
    <w:rsid w:val="00DE657C"/>
    <w:rsid w:val="00E00FBD"/>
    <w:rsid w:val="00E121C4"/>
    <w:rsid w:val="00E12973"/>
    <w:rsid w:val="00E13F3D"/>
    <w:rsid w:val="00E17FA6"/>
    <w:rsid w:val="00E217F0"/>
    <w:rsid w:val="00E34898"/>
    <w:rsid w:val="00E43061"/>
    <w:rsid w:val="00E773D5"/>
    <w:rsid w:val="00E77B2F"/>
    <w:rsid w:val="00E8279E"/>
    <w:rsid w:val="00E865AC"/>
    <w:rsid w:val="00E944A0"/>
    <w:rsid w:val="00E96CEC"/>
    <w:rsid w:val="00EA7406"/>
    <w:rsid w:val="00EB09B7"/>
    <w:rsid w:val="00EB3559"/>
    <w:rsid w:val="00EB3821"/>
    <w:rsid w:val="00EB56B4"/>
    <w:rsid w:val="00EB64AE"/>
    <w:rsid w:val="00EB799F"/>
    <w:rsid w:val="00EC08C4"/>
    <w:rsid w:val="00EC0D35"/>
    <w:rsid w:val="00EC139A"/>
    <w:rsid w:val="00EE7D7C"/>
    <w:rsid w:val="00EF1329"/>
    <w:rsid w:val="00EF35F5"/>
    <w:rsid w:val="00EF4985"/>
    <w:rsid w:val="00F12A55"/>
    <w:rsid w:val="00F17D13"/>
    <w:rsid w:val="00F20883"/>
    <w:rsid w:val="00F2147F"/>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D2168"/>
    <w:rsid w:val="00FE507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3305</TotalTime>
  <Pages>16</Pages>
  <Words>4796</Words>
  <Characters>26256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344</cp:revision>
  <cp:lastPrinted>1900-01-01T05:00:00Z</cp:lastPrinted>
  <dcterms:created xsi:type="dcterms:W3CDTF">2020-02-03T08:32:00Z</dcterms:created>
  <dcterms:modified xsi:type="dcterms:W3CDTF">2025-05-09T16:56:00Z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