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9114" w14:textId="3182ED16" w:rsidR="0010648C" w:rsidRDefault="0010648C" w:rsidP="001D5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fldSimple w:instr=" DOCPROPERTY  TSG/WGRef  \* MERGEFORMAT ">
          <w:r>
            <w:rPr>
              <w:b/>
              <w:noProof/>
              <w:sz w:val="24"/>
            </w:rPr>
            <w:t>RAN5</w:t>
          </w:r>
        </w:fldSimple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>
            <w:rPr>
              <w:b/>
              <w:i/>
              <w:noProof/>
              <w:sz w:val="28"/>
            </w:rPr>
            <w:t>R5-</w:t>
          </w:r>
          <w:r w:rsidRPr="002A346A">
            <w:rPr>
              <w:b/>
              <w:i/>
              <w:noProof/>
              <w:sz w:val="28"/>
            </w:rPr>
            <w:t>2</w:t>
          </w:r>
          <w:r>
            <w:rPr>
              <w:b/>
              <w:i/>
              <w:noProof/>
              <w:sz w:val="28"/>
            </w:rPr>
            <w:t>5223</w:t>
          </w:r>
          <w:r w:rsidR="00E96CD4">
            <w:rPr>
              <w:b/>
              <w:i/>
              <w:noProof/>
              <w:sz w:val="28"/>
            </w:rPr>
            <w:t>9</w:t>
          </w:r>
        </w:fldSimple>
      </w:fldSimple>
    </w:p>
    <w:p w14:paraId="72519337" w14:textId="77777777" w:rsidR="0010648C" w:rsidRDefault="0010648C" w:rsidP="0010648C">
      <w:pPr>
        <w:pStyle w:val="CRCoverPage"/>
        <w:rPr>
          <w:b/>
          <w:noProof/>
          <w:sz w:val="24"/>
        </w:rPr>
      </w:pP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Location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Malta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t xml:space="preserve">, Malta, </w:t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StartDate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StartDate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19th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t xml:space="preserve"> – </w:t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EndDate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EndDate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23rd May 2025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11D6C" w14:paraId="53A0D4CC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5259D" w14:textId="77777777" w:rsidR="00511D6C" w:rsidRDefault="00FD69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11D6C" w14:paraId="7CE5D77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B00" w14:textId="77777777" w:rsidR="00511D6C" w:rsidRDefault="00FD69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11D6C" w14:paraId="7135D29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888CE3" w14:textId="77777777" w:rsidR="00511D6C" w:rsidRDefault="00511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991960A" w14:textId="77777777" w:rsidR="00511D6C" w:rsidRDefault="00511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D6C" w14:paraId="0AEE7BA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D3709" w14:textId="77777777" w:rsidR="00511D6C" w:rsidRDefault="00FD6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52D10" w14:textId="65C4F400" w:rsidR="00511D6C" w:rsidRDefault="004A6721">
            <w:pPr>
              <w:pStyle w:val="CRCoverPage"/>
              <w:spacing w:after="0"/>
              <w:ind w:left="100"/>
            </w:pPr>
            <w:r w:rsidRPr="004A6721">
              <w:t>PRD21 CDS: PC3 NRCA many combos with 3 bands</w:t>
            </w:r>
          </w:p>
        </w:tc>
      </w:tr>
      <w:tr w:rsidR="00511D6C" w14:paraId="1D60708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0AA263" w14:textId="77777777" w:rsidR="00511D6C" w:rsidRDefault="00511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5049F50" w14:textId="77777777" w:rsidR="00511D6C" w:rsidRDefault="00511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D6C" w14:paraId="2B954A6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A4BFB" w14:textId="77777777" w:rsidR="00511D6C" w:rsidRDefault="00FD6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6D19A99" w14:textId="6A9406AB" w:rsidR="00511D6C" w:rsidRDefault="0080784D">
            <w:pPr>
              <w:pStyle w:val="CRCoverPage"/>
              <w:spacing w:after="0"/>
              <w:ind w:left="100"/>
            </w:pPr>
            <w:r>
              <w:t>WE Certification Oy</w:t>
            </w:r>
            <w:r w:rsidR="0003327B">
              <w:t>, AT&amp;T, 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24C52F" w14:textId="77777777" w:rsidR="00511D6C" w:rsidRDefault="00511D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D819B" w14:textId="77777777" w:rsidR="00511D6C" w:rsidRDefault="00FD69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1CF95" w14:textId="7D665C16" w:rsidR="00511D6C" w:rsidRDefault="00E41C4E">
            <w:pPr>
              <w:pStyle w:val="CRCoverPage"/>
              <w:spacing w:after="0"/>
              <w:ind w:left="100"/>
            </w:pPr>
            <w:r>
              <w:t>2025-05-22</w:t>
            </w:r>
          </w:p>
        </w:tc>
      </w:tr>
    </w:tbl>
    <w:p w14:paraId="1954A2B2" w14:textId="77777777" w:rsidR="00511D6C" w:rsidRDefault="00511D6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11D6C" w14:paraId="79CBCF3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F24680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7936A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0719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A302FC3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11F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AF57E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32226B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ADA82D3" w14:textId="77777777" w:rsidR="00511D6C" w:rsidRDefault="00FD6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D99186" w14:textId="77777777" w:rsidR="00511D6C" w:rsidRDefault="00FD6966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09659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584B7EA" w14:textId="77777777" w:rsidR="00511D6C" w:rsidRDefault="00FD69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04EEB" w14:textId="5AE7AFE0" w:rsidR="00511D6C" w:rsidRDefault="00E41C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6F1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2B717E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033E2C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9054F2" w14:textId="77777777" w:rsidR="00511D6C" w:rsidRDefault="00FD6966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7A18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C9B2C" w14:textId="77777777" w:rsidR="00511D6C" w:rsidRDefault="00FD696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9CCBD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03BC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5E63C37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01A7F6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9563A2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FA7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864A568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827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DCCAF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6F774B0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44DB219" w14:textId="77777777" w:rsidR="00511D6C" w:rsidRDefault="00FD6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64013" w14:textId="77777777" w:rsidR="00511D6C" w:rsidRDefault="00FD6966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4EE5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79C54" w14:textId="77777777" w:rsidR="00511D6C" w:rsidRDefault="00FD696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50282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DED5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D3BE8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86CB6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6D3C4" w14:textId="77777777" w:rsidR="00511D6C" w:rsidRDefault="00FD6966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6BE6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331BD" w14:textId="77777777" w:rsidR="00511D6C" w:rsidRDefault="00FD696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7DB9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088C7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A03767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401A32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39D3F9" w14:textId="77777777" w:rsidR="00511D6C" w:rsidRDefault="00FD6966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85A8D6" w14:textId="4FD196DD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AE81F" w14:textId="77777777" w:rsidR="00511D6C" w:rsidRDefault="00FD696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7A09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8849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9467E2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1E566E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A8E542" w14:textId="77777777" w:rsidR="00511D6C" w:rsidRDefault="00FD6966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00A2A" w14:textId="36958795" w:rsidR="00511D6C" w:rsidRDefault="004A67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2E165" w14:textId="77777777" w:rsidR="00511D6C" w:rsidRDefault="00FD6966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DCE5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2843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5F9F9E3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619D8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4AF84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E174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63F9460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BE65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306BA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1A50F2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84AF8C" w14:textId="77777777" w:rsidR="00511D6C" w:rsidRDefault="00FD6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4F36FF" w14:textId="77777777" w:rsidR="00511D6C" w:rsidRDefault="00FD696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DA3C2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0427C" w14:textId="77777777" w:rsidR="00511D6C" w:rsidRDefault="00FD696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837660" w14:textId="5F872C44" w:rsidR="00511D6C" w:rsidRDefault="00E41C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106D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6830D93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71049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A9350" w14:textId="77777777" w:rsidR="00511D6C" w:rsidRDefault="00FD6966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23835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3226B" w14:textId="77777777" w:rsidR="00511D6C" w:rsidRDefault="00FD6966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C428E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219B5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06402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0B0AF9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3B0B812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92343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CE96211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32C3AC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BA871E" w14:textId="77777777" w:rsidR="00511D6C" w:rsidRDefault="00FD696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9DE56A0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AE2056" w14:textId="77777777" w:rsidR="00511D6C" w:rsidRDefault="00FD6966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4406574" w14:textId="36532044" w:rsidR="00511D6C" w:rsidRDefault="0014781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36 </w:t>
            </w:r>
            <w:r w:rsidR="00125E5E">
              <w:rPr>
                <w:b/>
                <w:caps/>
              </w:rPr>
              <w:t>combinations as listed below:</w:t>
            </w:r>
          </w:p>
          <w:p w14:paraId="4A69F4E3" w14:textId="77777777" w:rsidR="00125E5E" w:rsidRDefault="00125E5E">
            <w:pPr>
              <w:pStyle w:val="CRCoverPage"/>
              <w:spacing w:after="0"/>
              <w:rPr>
                <w:b/>
                <w:caps/>
              </w:rPr>
            </w:pPr>
          </w:p>
          <w:tbl>
            <w:tblPr>
              <w:tblW w:w="5580" w:type="dxa"/>
              <w:tblLook w:val="04A0" w:firstRow="1" w:lastRow="0" w:firstColumn="1" w:lastColumn="0" w:noHBand="0" w:noVBand="1"/>
            </w:tblPr>
            <w:tblGrid>
              <w:gridCol w:w="2420"/>
              <w:gridCol w:w="3160"/>
            </w:tblGrid>
            <w:tr w:rsidR="0014781F" w:rsidRPr="0014781F" w14:paraId="610E68C8" w14:textId="77777777" w:rsidTr="0014781F">
              <w:trPr>
                <w:trHeight w:val="840"/>
              </w:trPr>
              <w:tc>
                <w:tcPr>
                  <w:tcW w:w="242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069366DE" w14:textId="77777777" w:rsidR="0014781F" w:rsidRPr="0014781F" w:rsidRDefault="0014781F" w:rsidP="0014781F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Configuration</w:t>
                  </w:r>
                </w:p>
              </w:tc>
              <w:tc>
                <w:tcPr>
                  <w:tcW w:w="316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5FDDF50A" w14:textId="77777777" w:rsidR="0014781F" w:rsidRPr="0014781F" w:rsidRDefault="0014781F" w:rsidP="0014781F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Uplink</w:t>
                  </w:r>
                  <w:r w:rsidRPr="0014781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br/>
                    <w:t>configuration</w:t>
                  </w:r>
                </w:p>
              </w:tc>
            </w:tr>
            <w:tr w:rsidR="0014781F" w:rsidRPr="0014781F" w14:paraId="25CE5EB2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0D6ACE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6B4EBF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7929D4FB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13956C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584A5D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</w:t>
                  </w:r>
                </w:p>
              </w:tc>
            </w:tr>
            <w:tr w:rsidR="0014781F" w:rsidRPr="0014781F" w14:paraId="41C8CF6A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4DCA37C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F78A11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14781F" w:rsidRPr="0014781F" w14:paraId="3A3C3A68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C9EA1A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26C40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14781F" w:rsidRPr="0014781F" w14:paraId="029B9AF4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99822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322A18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5187A48D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942D20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93FE1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14781F" w:rsidRPr="0014781F" w14:paraId="5748E841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BC09A2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6E69759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</w:t>
                  </w:r>
                </w:p>
              </w:tc>
            </w:tr>
            <w:tr w:rsidR="0014781F" w:rsidRPr="0014781F" w14:paraId="5FAED4F8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02E4ED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150D5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14781F" w:rsidRPr="0014781F" w14:paraId="5D1F1790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12D17AB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9F1D25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0D34B39F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D7E5DA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999D4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14781F" w:rsidRPr="0014781F" w14:paraId="2959EB47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9DB9F0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9706EDD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</w:t>
                  </w:r>
                </w:p>
              </w:tc>
            </w:tr>
            <w:tr w:rsidR="0014781F" w:rsidRPr="0014781F" w14:paraId="2E03FA99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A3D83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AA6C2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14781F" w:rsidRPr="0014781F" w14:paraId="3BED13B4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9B17EAB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9556413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603F0063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19C253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40AD24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</w:t>
                  </w:r>
                </w:p>
              </w:tc>
            </w:tr>
            <w:tr w:rsidR="0014781F" w:rsidRPr="0014781F" w14:paraId="312EEB99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BFECCA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8FDF1B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14781F" w:rsidRPr="0014781F" w14:paraId="125AEDFA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11188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CA_n2(2A)-n14A-n30A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E806D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14781F" w:rsidRPr="0014781F" w14:paraId="7041CD7F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5684612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lastRenderedPageBreak/>
                    <w:t>CA_n2(2A)-n30A-n77A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C54E77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30C09DC6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758397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45F47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CA_n2A-n30A</w:t>
                  </w:r>
                </w:p>
              </w:tc>
            </w:tr>
            <w:tr w:rsidR="0014781F" w:rsidRPr="0014781F" w14:paraId="32DF451C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8718A4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6D274F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</w:t>
                  </w:r>
                </w:p>
              </w:tc>
            </w:tr>
            <w:tr w:rsidR="0014781F" w:rsidRPr="0014781F" w14:paraId="0A441F00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6B214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E8A664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14781F" w:rsidRPr="0014781F" w14:paraId="35A2EA73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2660037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E23272E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6B9CB5C9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09165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AAFC44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14781F" w:rsidRPr="0014781F" w14:paraId="3DBB48D1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5F6CE3C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852DB7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CA_n5A-n77A</w:t>
                  </w:r>
                </w:p>
              </w:tc>
            </w:tr>
            <w:tr w:rsidR="0014781F" w:rsidRPr="0014781F" w14:paraId="695FD3CC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E53DC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811DC4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14781F" w:rsidRPr="0014781F" w14:paraId="355BDDDF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C4D330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8AB0E99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49C2CFED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5B8922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A89E03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</w:t>
                  </w:r>
                </w:p>
              </w:tc>
            </w:tr>
            <w:tr w:rsidR="0014781F" w:rsidRPr="0014781F" w14:paraId="5DD8BC80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1AF943C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7D6932B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CA_n5A-n77A</w:t>
                  </w:r>
                </w:p>
              </w:tc>
            </w:tr>
            <w:tr w:rsidR="0014781F" w:rsidRPr="0014781F" w14:paraId="5008E313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C4593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CA_n5A-n30A-n77(2A)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9F36D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CA_n30A-n77A</w:t>
                  </w:r>
                </w:p>
              </w:tc>
            </w:tr>
            <w:tr w:rsidR="0014781F" w:rsidRPr="0014781F" w14:paraId="1326EA78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FFC367A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9C2D9B7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39829000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FDBEC8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8CD98B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14781F" w:rsidRPr="0014781F" w14:paraId="6197EE8C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0DB160E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FEA10EB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</w:t>
                  </w:r>
                </w:p>
              </w:tc>
            </w:tr>
            <w:tr w:rsidR="0014781F" w:rsidRPr="0014781F" w14:paraId="58A895BF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A74F4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98DECF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  <w:tr w:rsidR="0014781F" w:rsidRPr="0014781F" w14:paraId="381F8203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685A577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029A157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-</w:t>
                  </w:r>
                </w:p>
              </w:tc>
            </w:tr>
            <w:tr w:rsidR="0014781F" w:rsidRPr="0014781F" w14:paraId="0DA588AB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CB8D2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F2BF66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</w:t>
                  </w:r>
                </w:p>
              </w:tc>
            </w:tr>
            <w:tr w:rsidR="0014781F" w:rsidRPr="0014781F" w14:paraId="7CCA5892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278CF15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FAD0CA2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</w:t>
                  </w:r>
                </w:p>
              </w:tc>
            </w:tr>
            <w:tr w:rsidR="0014781F" w:rsidRPr="0014781F" w14:paraId="53BFF166" w14:textId="77777777" w:rsidTr="0014781F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B4E24E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CA_n14A-n30A-n66(2A)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5AC18C" w14:textId="77777777" w:rsidR="0014781F" w:rsidRPr="0014781F" w:rsidRDefault="0014781F" w:rsidP="0014781F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4781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CA_n30A-n66A</w:t>
                  </w:r>
                </w:p>
              </w:tc>
            </w:tr>
          </w:tbl>
          <w:p w14:paraId="38874B80" w14:textId="77777777" w:rsidR="009E032F" w:rsidRDefault="009E032F">
            <w:pPr>
              <w:pStyle w:val="CRCoverPage"/>
              <w:spacing w:after="0"/>
              <w:rPr>
                <w:b/>
                <w:caps/>
              </w:rPr>
            </w:pPr>
          </w:p>
          <w:p w14:paraId="601B319F" w14:textId="558DDD6F" w:rsidR="00125E5E" w:rsidRDefault="00125E5E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B8B50" w14:textId="77777777" w:rsidR="00511D6C" w:rsidRDefault="00511D6C">
            <w:pPr>
              <w:pStyle w:val="CRCoverPage"/>
              <w:spacing w:after="0"/>
            </w:pPr>
          </w:p>
        </w:tc>
      </w:tr>
      <w:tr w:rsidR="00511D6C" w14:paraId="1F229DA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2D7BF68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D6CDD4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A30EB8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A784E0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5802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1392BDD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067E96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330A73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3249BF9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049C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0A9BBC4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366C80D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8AD1D3" w14:textId="77777777" w:rsidR="00511D6C" w:rsidRDefault="00FD6966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BA0863D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84A8BEF" w14:textId="77777777" w:rsidR="00511D6C" w:rsidRDefault="00FD6966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70506" w14:textId="77777777" w:rsidR="00511D6C" w:rsidRDefault="00FD6966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88FAC" w14:textId="77777777" w:rsidR="00511D6C" w:rsidRDefault="00511D6C">
            <w:pPr>
              <w:pStyle w:val="CRCoverPage"/>
              <w:spacing w:after="0"/>
            </w:pPr>
          </w:p>
        </w:tc>
      </w:tr>
      <w:tr w:rsidR="00511D6C" w14:paraId="27D3159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6A8C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DD5550C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C9249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4EE0F" w14:textId="77777777" w:rsidR="00511D6C" w:rsidRDefault="00511D6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92B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DB8EF2" w14:textId="1FF4F15C" w:rsidR="00511D6C" w:rsidRDefault="00511D6C" w:rsidP="009D6016">
      <w:pPr>
        <w:pStyle w:val="CRCoverPage"/>
        <w:rPr>
          <w:i/>
          <w:iCs/>
          <w:color w:val="FF0000"/>
          <w:lang w:val="en-US"/>
        </w:rPr>
      </w:pPr>
    </w:p>
    <w:sectPr w:rsidR="00511D6C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47386" w14:textId="77777777" w:rsidR="00AC6DB9" w:rsidRDefault="00AC6DB9">
      <w:pPr>
        <w:spacing w:after="0"/>
      </w:pPr>
      <w:r>
        <w:separator/>
      </w:r>
    </w:p>
  </w:endnote>
  <w:endnote w:type="continuationSeparator" w:id="0">
    <w:p w14:paraId="56C7FC55" w14:textId="77777777" w:rsidR="00AC6DB9" w:rsidRDefault="00AC6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14D2" w14:textId="77777777" w:rsidR="00511D6C" w:rsidRDefault="00FD69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6BDEF" w14:textId="77777777" w:rsidR="00AC6DB9" w:rsidRDefault="00AC6DB9">
      <w:pPr>
        <w:spacing w:after="0"/>
      </w:pPr>
      <w:r>
        <w:separator/>
      </w:r>
    </w:p>
  </w:footnote>
  <w:footnote w:type="continuationSeparator" w:id="0">
    <w:p w14:paraId="60F797AC" w14:textId="77777777" w:rsidR="00AC6DB9" w:rsidRDefault="00AC6D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65AC" w14:textId="77777777" w:rsidR="00511D6C" w:rsidRDefault="00511D6C">
    <w:pPr>
      <w:pStyle w:val="Header"/>
    </w:pPr>
  </w:p>
  <w:p w14:paraId="7E9B7DFA" w14:textId="77777777" w:rsidR="00511D6C" w:rsidRDefault="00511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70461692">
    <w:abstractNumId w:val="3"/>
  </w:num>
  <w:num w:numId="2" w16cid:durableId="1322661050">
    <w:abstractNumId w:val="5"/>
  </w:num>
  <w:num w:numId="3" w16cid:durableId="1594782986">
    <w:abstractNumId w:val="1"/>
  </w:num>
  <w:num w:numId="4" w16cid:durableId="1349942077">
    <w:abstractNumId w:val="4"/>
  </w:num>
  <w:num w:numId="5" w16cid:durableId="832840615">
    <w:abstractNumId w:val="14"/>
  </w:num>
  <w:num w:numId="6" w16cid:durableId="1897273328">
    <w:abstractNumId w:val="2"/>
  </w:num>
  <w:num w:numId="7" w16cid:durableId="894119287">
    <w:abstractNumId w:val="10"/>
  </w:num>
  <w:num w:numId="8" w16cid:durableId="755394509">
    <w:abstractNumId w:val="7"/>
  </w:num>
  <w:num w:numId="9" w16cid:durableId="1506676747">
    <w:abstractNumId w:val="13"/>
  </w:num>
  <w:num w:numId="10" w16cid:durableId="1739130925">
    <w:abstractNumId w:val="15"/>
  </w:num>
  <w:num w:numId="11" w16cid:durableId="190652390">
    <w:abstractNumId w:val="16"/>
  </w:num>
  <w:num w:numId="12" w16cid:durableId="1974361872">
    <w:abstractNumId w:val="8"/>
  </w:num>
  <w:num w:numId="13" w16cid:durableId="1952201960">
    <w:abstractNumId w:val="9"/>
  </w:num>
  <w:num w:numId="14" w16cid:durableId="454061756">
    <w:abstractNumId w:val="6"/>
  </w:num>
  <w:num w:numId="15" w16cid:durableId="319694230">
    <w:abstractNumId w:val="12"/>
  </w:num>
  <w:num w:numId="16" w16cid:durableId="565576774">
    <w:abstractNumId w:val="0"/>
  </w:num>
  <w:num w:numId="17" w16cid:durableId="16683597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A24"/>
    <w:rsid w:val="00022041"/>
    <w:rsid w:val="00025F7C"/>
    <w:rsid w:val="00026314"/>
    <w:rsid w:val="000270F6"/>
    <w:rsid w:val="00027A01"/>
    <w:rsid w:val="000309EE"/>
    <w:rsid w:val="000310D4"/>
    <w:rsid w:val="000321C0"/>
    <w:rsid w:val="0003327B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648C"/>
    <w:rsid w:val="001071A8"/>
    <w:rsid w:val="00107E94"/>
    <w:rsid w:val="00107F7E"/>
    <w:rsid w:val="00110BC0"/>
    <w:rsid w:val="00114799"/>
    <w:rsid w:val="0011480F"/>
    <w:rsid w:val="001247D5"/>
    <w:rsid w:val="00125A53"/>
    <w:rsid w:val="00125E5E"/>
    <w:rsid w:val="00130785"/>
    <w:rsid w:val="0013239B"/>
    <w:rsid w:val="00133007"/>
    <w:rsid w:val="00135227"/>
    <w:rsid w:val="00137730"/>
    <w:rsid w:val="00137CC6"/>
    <w:rsid w:val="00142CAA"/>
    <w:rsid w:val="0014781F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4368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721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1D6C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64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7B32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A4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734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6730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0784D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0B85"/>
    <w:rsid w:val="00891285"/>
    <w:rsid w:val="00893017"/>
    <w:rsid w:val="00894157"/>
    <w:rsid w:val="0089470A"/>
    <w:rsid w:val="00895935"/>
    <w:rsid w:val="008A47E3"/>
    <w:rsid w:val="008A7AD2"/>
    <w:rsid w:val="008B2E9A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5BF5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D6016"/>
    <w:rsid w:val="009E032F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6DB9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3DA3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0023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4B4C"/>
    <w:rsid w:val="00E36665"/>
    <w:rsid w:val="00E37709"/>
    <w:rsid w:val="00E403D0"/>
    <w:rsid w:val="00E41C4E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96CD4"/>
    <w:rsid w:val="00EA2A99"/>
    <w:rsid w:val="00EA378D"/>
    <w:rsid w:val="00EA3D17"/>
    <w:rsid w:val="00EA4FA8"/>
    <w:rsid w:val="00EA77B3"/>
    <w:rsid w:val="00EB0B5A"/>
    <w:rsid w:val="00EB1200"/>
    <w:rsid w:val="00EB14FA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A1F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1BE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D6966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6BE0BA"/>
  <w15:docId w15:val="{39AA2239-2564-4F02-B452-DB6964CF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D673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>ETSI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3</cp:revision>
  <cp:lastPrinted>2020-02-05T15:54:00Z</cp:lastPrinted>
  <dcterms:created xsi:type="dcterms:W3CDTF">2025-05-22T07:14:00Z</dcterms:created>
  <dcterms:modified xsi:type="dcterms:W3CDTF">2025-05-22T08:08:00Z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