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283" w:name="_GoBack"/>
            <w:bookmarkEnd w:id="283"/>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13</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r>
              <w:rPr>
                <w:rFonts w:hint="eastAsia" w:eastAsia="宋体"/>
                <w:sz w:val="32"/>
                <w:lang w:val="en-US" w:eastAsia="zh-CN"/>
              </w:rPr>
              <w:t>6</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1CA987FC">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95140694"/>
      <w:bookmarkStart w:id="16" w:name="_Toc2144"/>
      <w:bookmarkStart w:id="17" w:name="_Toc25283"/>
      <w:bookmarkStart w:id="18" w:name="_Toc17388"/>
      <w:bookmarkStart w:id="19" w:name="_Toc130372985"/>
      <w:bookmarkStart w:id="20" w:name="_Toc3007"/>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95140695"/>
      <w:bookmarkStart w:id="24" w:name="_Toc3078"/>
      <w:bookmarkStart w:id="25" w:name="_Toc28032"/>
      <w:bookmarkStart w:id="26" w:name="_Toc130372986"/>
      <w:bookmarkStart w:id="27" w:name="_Toc4880"/>
      <w:bookmarkStart w:id="28" w:name="_Toc13382"/>
      <w:bookmarkStart w:id="29" w:name="_Toc2086434"/>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95140696"/>
      <w:bookmarkStart w:id="31" w:name="_Toc16510"/>
      <w:bookmarkStart w:id="32" w:name="_Toc29790"/>
      <w:bookmarkStart w:id="33" w:name="_Toc130372987"/>
      <w:bookmarkStart w:id="34" w:name="_Toc23028"/>
      <w:bookmarkStart w:id="35" w:name="_Toc106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cs="Calibri"/>
                <w:color w:val="000000"/>
                <w:sz w:val="16"/>
                <w:szCs w:val="16"/>
                <w:lang w:val="en-US" w:eastAsia="en-GB"/>
              </w:rPr>
              <w:t>Ongoing</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14:paraId="1F9D9A97"/>
    <w:p w14:paraId="0BD2D8D3">
      <w:pPr>
        <w:pStyle w:val="2"/>
      </w:pPr>
      <w:bookmarkStart w:id="39" w:name="_Toc22008"/>
      <w:bookmarkStart w:id="40" w:name="_Toc8822"/>
      <w:bookmarkStart w:id="41" w:name="_Toc6196"/>
      <w:bookmarkStart w:id="42" w:name="_Toc130372988"/>
      <w:bookmarkStart w:id="43" w:name="_Toc676"/>
      <w:bookmarkStart w:id="44" w:name="_Toc95140697"/>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796"/>
      <w:bookmarkStart w:id="50" w:name="_Toc12974"/>
      <w:bookmarkStart w:id="51" w:name="_Toc10133"/>
      <w:bookmarkStart w:id="52" w:name="_Toc130372989"/>
      <w:bookmarkStart w:id="53" w:name="_Toc95140698"/>
      <w:bookmarkStart w:id="54" w:name="_Toc7992"/>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6577"/>
      <w:bookmarkStart w:id="56" w:name="_Toc32643"/>
      <w:bookmarkStart w:id="57" w:name="_Toc95140699"/>
      <w:bookmarkStart w:id="58" w:name="_Toc17040"/>
      <w:bookmarkStart w:id="59" w:name="_Toc860"/>
      <w:bookmarkStart w:id="60" w:name="_Toc13037299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95140700"/>
      <w:bookmarkStart w:id="63" w:name="_Toc5466"/>
      <w:bookmarkStart w:id="64" w:name="_Toc3760"/>
      <w:bookmarkStart w:id="65" w:name="_Toc130372991"/>
      <w:bookmarkStart w:id="66" w:name="_Toc28647"/>
      <w:bookmarkStart w:id="67" w:name="_Toc2513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5335"/>
      <w:bookmarkStart w:id="69" w:name="_Toc25711"/>
      <w:bookmarkStart w:id="70" w:name="_Toc95140701"/>
      <w:bookmarkStart w:id="71" w:name="_Toc11846"/>
      <w:bookmarkStart w:id="72" w:name="_Toc32642"/>
      <w:bookmarkStart w:id="73" w:name="_Toc130372992"/>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26559"/>
      <w:bookmarkStart w:id="75" w:name="_Toc95140702"/>
      <w:bookmarkStart w:id="76" w:name="_Toc16405"/>
      <w:bookmarkStart w:id="77" w:name="_Toc130372993"/>
      <w:bookmarkStart w:id="78"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16532"/>
      <w:bookmarkStart w:id="80" w:name="_Toc32012"/>
      <w:bookmarkStart w:id="81" w:name="_Toc925"/>
      <w:bookmarkStart w:id="82" w:name="_Toc95140703"/>
      <w:bookmarkStart w:id="83" w:name="_Toc130372994"/>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31768"/>
      <w:bookmarkStart w:id="90" w:name="_Toc25113"/>
      <w:bookmarkStart w:id="91" w:name="_Toc130372995"/>
      <w:bookmarkStart w:id="92" w:name="_Toc95140704"/>
      <w:bookmarkStart w:id="93" w:name="_Toc15705"/>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bl>
    <w:p w14:paraId="166A6140"/>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130372996"/>
      <w:bookmarkStart w:id="97" w:name="_Toc20379"/>
      <w:bookmarkStart w:id="98" w:name="_Toc32107"/>
      <w:bookmarkStart w:id="99" w:name="_Toc1838"/>
      <w:bookmarkStart w:id="100" w:name="_Toc95140705"/>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bl>
    <w:p w14:paraId="2CE8B3D4"/>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30083"/>
      <w:bookmarkStart w:id="103" w:name="_Toc24305"/>
      <w:bookmarkStart w:id="104" w:name="_Toc130372997"/>
      <w:bookmarkStart w:id="105" w:name="_Toc95140706"/>
      <w:bookmarkStart w:id="106" w:name="_Toc8100"/>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bl>
    <w:p w14:paraId="1C5ABED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2960"/>
      <w:bookmarkStart w:id="108" w:name="_Toc95140707"/>
      <w:bookmarkStart w:id="109" w:name="_Toc4605"/>
      <w:bookmarkStart w:id="110" w:name="_Toc30597"/>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130372999"/>
      <w:bookmarkStart w:id="113" w:name="_Toc679"/>
      <w:bookmarkStart w:id="114" w:name="_Toc27999"/>
      <w:bookmarkStart w:id="115" w:name="_Toc95140708"/>
      <w:bookmarkStart w:id="116" w:name="_Toc25918"/>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3235"/>
      <w:bookmarkStart w:id="119" w:name="_Toc130373000"/>
      <w:bookmarkStart w:id="120" w:name="_Toc95140709"/>
      <w:bookmarkStart w:id="121" w:name="_Toc12159"/>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130373001"/>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7387"/>
      <w:bookmarkStart w:id="129" w:name="_Toc130373002"/>
      <w:bookmarkStart w:id="130" w:name="_Toc95140711"/>
      <w:bookmarkStart w:id="131" w:name="_Toc19955"/>
      <w:bookmarkStart w:id="132" w:name="_Toc1405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95140712"/>
      <w:bookmarkStart w:id="134" w:name="_Toc13005"/>
      <w:bookmarkStart w:id="135" w:name="_Toc23783"/>
      <w:bookmarkStart w:id="136" w:name="_Toc16278"/>
      <w:bookmarkStart w:id="137" w:name="_Toc130373003"/>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000"/>
      <w:bookmarkStart w:id="139" w:name="_Toc95140713"/>
      <w:bookmarkStart w:id="140" w:name="_Toc130373004"/>
      <w:bookmarkStart w:id="141" w:name="_Toc19101"/>
      <w:bookmarkStart w:id="142" w:name="_Toc20892"/>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7A5C827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0A7C3225">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2514"/>
      <w:bookmarkStart w:id="146" w:name="_Toc95140714"/>
      <w:bookmarkStart w:id="147" w:name="_Toc25724"/>
      <w:bookmarkStart w:id="148" w:name="_Toc130373005"/>
      <w:bookmarkStart w:id="149" w:name="_Toc22887"/>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9713"/>
      <w:bookmarkStart w:id="151" w:name="_Toc28250"/>
      <w:bookmarkStart w:id="152" w:name="_Toc95140715"/>
      <w:bookmarkStart w:id="153" w:name="_Toc18060"/>
      <w:bookmarkStart w:id="154" w:name="_Toc130373006"/>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32687084">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3902F187">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8929"/>
      <w:bookmarkStart w:id="156" w:name="_Toc14524"/>
      <w:bookmarkStart w:id="157" w:name="_Toc130373007"/>
      <w:bookmarkStart w:id="158" w:name="_Toc2663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2B688EDC">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743171F">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9530"/>
      <w:bookmarkStart w:id="162" w:name="_Toc5715"/>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32261"/>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0750"/>
      <w:bookmarkStart w:id="169"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21405"/>
      <w:bookmarkStart w:id="171" w:name="_Toc130373011"/>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30373012"/>
      <w:bookmarkStart w:id="174" w:name="_Toc19318"/>
      <w:bookmarkStart w:id="175" w:name="_Toc8980"/>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130373013"/>
      <w:bookmarkStart w:id="177" w:name="_Toc4313"/>
      <w:bookmarkStart w:id="178" w:name="_Toc3818"/>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248CF4D1">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26674"/>
      <w:bookmarkStart w:id="180" w:name="_Toc29735"/>
      <w:bookmarkStart w:id="181" w:name="_Toc95140718"/>
      <w:bookmarkStart w:id="182" w:name="_Toc130373014"/>
      <w:bookmarkStart w:id="183" w:name="_Toc2559"/>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4703"/>
      <w:bookmarkStart w:id="187" w:name="_Toc29792"/>
      <w:bookmarkStart w:id="188" w:name="_Toc17431"/>
      <w:bookmarkStart w:id="189" w:name="_Toc130373015"/>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5039"/>
      <w:bookmarkStart w:id="193" w:name="_Toc11324"/>
      <w:bookmarkStart w:id="194" w:name="_Toc16121"/>
      <w:bookmarkStart w:id="195" w:name="_Toc130373016"/>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652877E3">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426244CE">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16DC6BF4">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704775BC">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4032"/>
      <w:bookmarkStart w:id="205" w:name="_Toc130373018"/>
      <w:bookmarkStart w:id="206" w:name="_Toc24264"/>
      <w:bookmarkStart w:id="207" w:name="_Toc95140730"/>
      <w:bookmarkStart w:id="208" w:name="_Toc26825"/>
      <w:bookmarkStart w:id="209" w:name="_Toc28199"/>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95140731"/>
      <w:bookmarkStart w:id="211" w:name="_Toc24407"/>
      <w:bookmarkStart w:id="212" w:name="_Toc31058"/>
      <w:bookmarkStart w:id="213" w:name="_Toc12480"/>
      <w:bookmarkStart w:id="214" w:name="_Toc130373019"/>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28487"/>
      <w:bookmarkStart w:id="217" w:name="_Toc130373020"/>
      <w:bookmarkStart w:id="218" w:name="_Toc20982"/>
      <w:bookmarkStart w:id="219" w:name="_Toc23273"/>
      <w:bookmarkStart w:id="220" w:name="_Toc95140732"/>
      <w:bookmarkStart w:id="221" w:name="_Toc17817"/>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35"/>
      <w:bookmarkStart w:id="224" w:name="_Toc130373021"/>
      <w:bookmarkStart w:id="225" w:name="_Toc2915"/>
      <w:bookmarkStart w:id="226" w:name="_Toc26293"/>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386"/>
      <w:bookmarkStart w:id="229" w:name="_Toc95140734"/>
      <w:bookmarkStart w:id="230" w:name="_Toc130373022"/>
      <w:bookmarkStart w:id="231" w:name="_Toc7976"/>
      <w:bookmarkStart w:id="232" w:name="_Toc1008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5974"/>
      <w:bookmarkStart w:id="234" w:name="_Toc95140735"/>
      <w:bookmarkStart w:id="235" w:name="_Toc130373023"/>
      <w:bookmarkStart w:id="236" w:name="_Toc25546"/>
      <w:bookmarkStart w:id="237" w:name="_Toc28705"/>
      <w:bookmarkStart w:id="238" w:name="_Toc767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22275"/>
      <w:bookmarkStart w:id="243" w:name="_Toc130373024"/>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95140738"/>
      <w:bookmarkStart w:id="247" w:name="_Toc30558"/>
      <w:bookmarkStart w:id="248" w:name="_Toc18814"/>
      <w:bookmarkStart w:id="249" w:name="_Toc27460"/>
      <w:bookmarkStart w:id="250" w:name="_Toc130373025"/>
      <w:bookmarkStart w:id="251" w:name="_Toc31387"/>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5100"/>
      <w:bookmarkStart w:id="253" w:name="_Toc20623"/>
      <w:bookmarkStart w:id="254" w:name="_Toc27396"/>
      <w:bookmarkStart w:id="255" w:name="_Toc95140739"/>
      <w:bookmarkStart w:id="256" w:name="_Toc130373026"/>
      <w:bookmarkStart w:id="257" w:name="_Toc24303"/>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9318"/>
      <w:bookmarkStart w:id="259" w:name="_Toc18922"/>
      <w:bookmarkStart w:id="260" w:name="_Toc95140740"/>
      <w:bookmarkStart w:id="261" w:name="_Toc30758"/>
      <w:bookmarkStart w:id="262" w:name="_Toc130373027"/>
      <w:bookmarkStart w:id="263" w:name="_Toc7089"/>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22924"/>
      <w:bookmarkStart w:id="266" w:name="_Toc1181"/>
      <w:bookmarkStart w:id="267" w:name="_Toc130373028"/>
      <w:bookmarkStart w:id="268" w:name="_Toc8103"/>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2081"/>
      <w:bookmarkStart w:id="271" w:name="_Toc19511"/>
      <w:bookmarkStart w:id="272" w:name="_Toc95140742"/>
      <w:bookmarkStart w:id="273" w:name="_Toc20775"/>
      <w:bookmarkStart w:id="274" w:name="_Toc32439"/>
      <w:bookmarkStart w:id="275" w:name="_Toc13037302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9498"/>
      <w:bookmarkStart w:id="277" w:name="_Toc28193"/>
      <w:bookmarkStart w:id="278" w:name="_Toc22683"/>
      <w:bookmarkStart w:id="279" w:name="_Toc4002"/>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bl>
    <w:p w14:paraId="650A585C"/>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v1.13.0 (2025-6)</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3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4F7407"/>
    <w:rsid w:val="3D642D27"/>
    <w:rsid w:val="3D66206C"/>
    <w:rsid w:val="3D7F621B"/>
    <w:rsid w:val="3D8B1285"/>
    <w:rsid w:val="3DB10E5A"/>
    <w:rsid w:val="3DD10A73"/>
    <w:rsid w:val="3E1C2251"/>
    <w:rsid w:val="3E5A1553"/>
    <w:rsid w:val="3E5F0DA3"/>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9A20D1"/>
    <w:rsid w:val="6DAC0CFD"/>
    <w:rsid w:val="6DAE0672"/>
    <w:rsid w:val="6DB66A0B"/>
    <w:rsid w:val="6DC7543C"/>
    <w:rsid w:val="6DD45875"/>
    <w:rsid w:val="6DFC4526"/>
    <w:rsid w:val="6E417324"/>
    <w:rsid w:val="6E5170FF"/>
    <w:rsid w:val="6E6D4B6B"/>
    <w:rsid w:val="6E775E47"/>
    <w:rsid w:val="6ED00E77"/>
    <w:rsid w:val="6EF93F82"/>
    <w:rsid w:val="6F3A163F"/>
    <w:rsid w:val="6F4150FC"/>
    <w:rsid w:val="6F502A04"/>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17</Pages>
  <Words>11377</Words>
  <Characters>64853</Characters>
  <Lines>540</Lines>
  <Paragraphs>152</Paragraphs>
  <TotalTime>3</TotalTime>
  <ScaleCrop>false</ScaleCrop>
  <LinksUpToDate>false</LinksUpToDate>
  <CharactersWithSpaces>76078</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2025-05-28T11:17:04Z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