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4FCAEDAD" w:rsidR="00E54B77" w:rsidRPr="0011368A" w:rsidRDefault="00E54B77" w:rsidP="00C865AD">
      <w:pPr>
        <w:pStyle w:val="ZA"/>
        <w:framePr w:w="10201" w:wrap="notBeside"/>
        <w:rPr>
          <w:noProof w:val="0"/>
        </w:rPr>
      </w:pPr>
      <w:bookmarkStart w:id="0" w:name="page1"/>
      <w:r w:rsidRPr="0011368A">
        <w:rPr>
          <w:noProof w:val="0"/>
          <w:sz w:val="64"/>
        </w:rPr>
        <w:t>3GPP RAN5 PRD 1</w:t>
      </w:r>
      <w:r w:rsidR="005E7F42" w:rsidRPr="0011368A">
        <w:rPr>
          <w:noProof w:val="0"/>
          <w:sz w:val="64"/>
        </w:rPr>
        <w:t>7</w:t>
      </w:r>
      <w:r w:rsidRPr="0011368A">
        <w:rPr>
          <w:noProof w:val="0"/>
          <w:sz w:val="64"/>
        </w:rPr>
        <w:t xml:space="preserve"> </w:t>
      </w:r>
      <w:r w:rsidR="00DF2808" w:rsidRPr="0011368A">
        <w:rPr>
          <w:noProof w:val="0"/>
        </w:rPr>
        <w:t>V4.</w:t>
      </w:r>
      <w:r w:rsidR="000B4852" w:rsidRPr="0011368A">
        <w:rPr>
          <w:noProof w:val="0"/>
        </w:rPr>
        <w:t>1</w:t>
      </w:r>
      <w:r w:rsidR="00B51D31" w:rsidRPr="0011368A">
        <w:rPr>
          <w:noProof w:val="0"/>
        </w:rPr>
        <w:t>8</w:t>
      </w:r>
      <w:r w:rsidR="003956C0" w:rsidRPr="0011368A">
        <w:rPr>
          <w:noProof w:val="0"/>
        </w:rPr>
        <w:t xml:space="preserve"> </w:t>
      </w:r>
      <w:r w:rsidR="0083177E" w:rsidRPr="0011368A">
        <w:rPr>
          <w:noProof w:val="0"/>
          <w:sz w:val="32"/>
        </w:rPr>
        <w:t>(20</w:t>
      </w:r>
      <w:r w:rsidR="00104CEC" w:rsidRPr="0011368A">
        <w:rPr>
          <w:noProof w:val="0"/>
          <w:sz w:val="32"/>
        </w:rPr>
        <w:t>2</w:t>
      </w:r>
      <w:r w:rsidR="00B51D31" w:rsidRPr="0011368A">
        <w:rPr>
          <w:noProof w:val="0"/>
          <w:sz w:val="32"/>
        </w:rPr>
        <w:t>5</w:t>
      </w:r>
      <w:r w:rsidRPr="0011368A">
        <w:rPr>
          <w:noProof w:val="0"/>
          <w:sz w:val="32"/>
        </w:rPr>
        <w:t>-</w:t>
      </w:r>
      <w:r w:rsidR="00B51D31" w:rsidRPr="0011368A">
        <w:rPr>
          <w:noProof w:val="0"/>
          <w:sz w:val="32"/>
        </w:rPr>
        <w:t>03</w:t>
      </w:r>
      <w:r w:rsidRPr="0011368A">
        <w:rPr>
          <w:noProof w:val="0"/>
          <w:sz w:val="32"/>
        </w:rPr>
        <w:t>)</w:t>
      </w:r>
    </w:p>
    <w:p w14:paraId="51C8430A" w14:textId="77777777" w:rsidR="00E54B77" w:rsidRPr="0011368A" w:rsidRDefault="00E54B77">
      <w:pPr>
        <w:pStyle w:val="ZB"/>
        <w:framePr w:wrap="notBeside"/>
        <w:rPr>
          <w:noProof w:val="0"/>
        </w:rPr>
      </w:pPr>
    </w:p>
    <w:p w14:paraId="0AC0BBF0" w14:textId="77777777" w:rsidR="00E54B77" w:rsidRPr="0011368A" w:rsidRDefault="00E54B77">
      <w:pPr>
        <w:pStyle w:val="ZT"/>
        <w:framePr w:wrap="notBeside"/>
      </w:pPr>
      <w:r w:rsidRPr="0011368A">
        <w:t>3rd Generation Partnership Project;</w:t>
      </w:r>
    </w:p>
    <w:p w14:paraId="1EF6AFD8" w14:textId="77777777" w:rsidR="00E54B77" w:rsidRPr="0011368A" w:rsidRDefault="00E54B77">
      <w:pPr>
        <w:pStyle w:val="ZT"/>
        <w:framePr w:wrap="notBeside"/>
      </w:pPr>
      <w:r w:rsidRPr="0011368A">
        <w:t>Technical Specification Group RAN WG5;</w:t>
      </w:r>
    </w:p>
    <w:p w14:paraId="78C4BA25" w14:textId="77777777" w:rsidR="00E54B77" w:rsidRPr="0011368A" w:rsidRDefault="00E54B77">
      <w:pPr>
        <w:pStyle w:val="ZT"/>
        <w:framePr w:wrap="notBeside"/>
      </w:pPr>
      <w:r w:rsidRPr="0011368A">
        <w:t>Permanent Reference Document (PRD);</w:t>
      </w:r>
    </w:p>
    <w:p w14:paraId="2E2624FD" w14:textId="77777777" w:rsidR="00E54B77" w:rsidRPr="0011368A" w:rsidRDefault="005E7F42">
      <w:pPr>
        <w:pStyle w:val="ZT"/>
        <w:framePr w:wrap="notBeside"/>
      </w:pPr>
      <w:r w:rsidRPr="0011368A">
        <w:t xml:space="preserve">Guidance to </w:t>
      </w:r>
      <w:r w:rsidR="006E31A0" w:rsidRPr="0011368A">
        <w:t xml:space="preserve">using </w:t>
      </w:r>
      <w:r w:rsidRPr="0011368A">
        <w:t>Work Item Codes</w:t>
      </w:r>
      <w:r w:rsidR="006E31A0" w:rsidRPr="0011368A">
        <w:t xml:space="preserve"> with RAN5 test cases</w:t>
      </w:r>
    </w:p>
    <w:p w14:paraId="0865C805" w14:textId="77777777" w:rsidR="00E54B77" w:rsidRPr="0011368A" w:rsidRDefault="00E54B77">
      <w:pPr>
        <w:pStyle w:val="ZT"/>
        <w:framePr w:wrap="notBeside"/>
      </w:pPr>
      <w:r w:rsidRPr="0011368A">
        <w:t>(</w:t>
      </w:r>
      <w:r w:rsidRPr="0011368A">
        <w:rPr>
          <w:rStyle w:val="ZGSM"/>
        </w:rPr>
        <w:t>Release X</w:t>
      </w:r>
      <w:r w:rsidRPr="0011368A">
        <w:t>)</w:t>
      </w:r>
    </w:p>
    <w:p w14:paraId="43B70D95" w14:textId="77777777" w:rsidR="00E54B77" w:rsidRPr="0011368A" w:rsidRDefault="00E54B77">
      <w:pPr>
        <w:pStyle w:val="ZT"/>
        <w:framePr w:wrap="notBeside"/>
      </w:pPr>
    </w:p>
    <w:p w14:paraId="6090D595" w14:textId="77777777" w:rsidR="00E54B77" w:rsidRPr="0011368A" w:rsidRDefault="00E54B77">
      <w:pPr>
        <w:pStyle w:val="ZT"/>
        <w:framePr w:wrap="notBeside"/>
      </w:pPr>
    </w:p>
    <w:p w14:paraId="2F5EA7C5" w14:textId="77777777" w:rsidR="00E54B77" w:rsidRPr="0011368A" w:rsidRDefault="00E54B77">
      <w:pPr>
        <w:pStyle w:val="ZT"/>
        <w:framePr w:wrap="notBeside"/>
      </w:pPr>
    </w:p>
    <w:p w14:paraId="5D5706F5" w14:textId="77777777" w:rsidR="00E54B77" w:rsidRPr="0011368A" w:rsidRDefault="00E54B77">
      <w:pPr>
        <w:pStyle w:val="ZT"/>
        <w:framePr w:wrap="notBeside"/>
      </w:pPr>
    </w:p>
    <w:p w14:paraId="6EB2CF66" w14:textId="77777777" w:rsidR="00E54B77" w:rsidRPr="0011368A" w:rsidRDefault="00E54B77">
      <w:pPr>
        <w:pStyle w:val="ZT"/>
        <w:framePr w:wrap="notBeside"/>
        <w:rPr>
          <w:i/>
          <w:sz w:val="28"/>
        </w:rPr>
      </w:pPr>
    </w:p>
    <w:p w14:paraId="5CCB798F" w14:textId="77777777" w:rsidR="00E54B77" w:rsidRPr="0011368A" w:rsidRDefault="00E54B77">
      <w:pPr>
        <w:pStyle w:val="ZU"/>
        <w:framePr w:wrap="notBeside"/>
        <w:tabs>
          <w:tab w:val="right" w:pos="10206"/>
        </w:tabs>
        <w:jc w:val="left"/>
        <w:rPr>
          <w:noProof w:val="0"/>
        </w:rPr>
      </w:pPr>
      <w:r w:rsidRPr="0011368A">
        <w:rPr>
          <w:noProof w:val="0"/>
          <w:color w:val="0000FF"/>
        </w:rPr>
        <w:tab/>
      </w:r>
      <w:r w:rsidR="00756DB6" w:rsidRPr="0011368A">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11368A" w:rsidRDefault="00E54B77">
      <w:pPr>
        <w:framePr w:h="1636" w:hRule="exact" w:wrap="notBeside" w:vAnchor="page" w:hAnchor="margin" w:y="15121"/>
        <w:jc w:val="both"/>
        <w:rPr>
          <w:sz w:val="16"/>
        </w:rPr>
      </w:pPr>
      <w:r w:rsidRPr="0011368A">
        <w:rPr>
          <w:sz w:val="16"/>
        </w:rPr>
        <w:t>The present document has been developed within the 3</w:t>
      </w:r>
      <w:r w:rsidRPr="0011368A">
        <w:rPr>
          <w:sz w:val="16"/>
          <w:vertAlign w:val="superscript"/>
        </w:rPr>
        <w:t>rd</w:t>
      </w:r>
      <w:r w:rsidRPr="0011368A">
        <w:rPr>
          <w:sz w:val="16"/>
        </w:rPr>
        <w:t xml:space="preserve"> Generation Partnership Project (3GPP</w:t>
      </w:r>
      <w:r w:rsidRPr="0011368A">
        <w:rPr>
          <w:sz w:val="16"/>
          <w:vertAlign w:val="superscript"/>
        </w:rPr>
        <w:t xml:space="preserve"> TM</w:t>
      </w:r>
      <w:r w:rsidRPr="0011368A">
        <w:rPr>
          <w:sz w:val="16"/>
        </w:rPr>
        <w:t>) and may be further elaborated for the purposes of 3GPP.</w:t>
      </w:r>
      <w:r w:rsidRPr="0011368A">
        <w:rPr>
          <w:sz w:val="16"/>
        </w:rPr>
        <w:tab/>
      </w:r>
      <w:r w:rsidRPr="0011368A">
        <w:rPr>
          <w:sz w:val="16"/>
        </w:rPr>
        <w:br/>
        <w:t>The present document has not been subject to any approval process by the 3GPP</w:t>
      </w:r>
      <w:r w:rsidRPr="0011368A">
        <w:rPr>
          <w:sz w:val="16"/>
          <w:vertAlign w:val="superscript"/>
        </w:rPr>
        <w:t xml:space="preserve"> </w:t>
      </w:r>
      <w:r w:rsidRPr="0011368A">
        <w:rPr>
          <w:sz w:val="16"/>
        </w:rPr>
        <w:t>Organizational Partners and shall not be implemented.</w:t>
      </w:r>
      <w:r w:rsidRPr="0011368A">
        <w:rPr>
          <w:sz w:val="16"/>
        </w:rPr>
        <w:tab/>
      </w:r>
      <w:r w:rsidRPr="0011368A">
        <w:rPr>
          <w:sz w:val="16"/>
        </w:rPr>
        <w:br/>
        <w:t>This Specification is provided for future development work within 3GPP</w:t>
      </w:r>
      <w:r w:rsidRPr="0011368A">
        <w:rPr>
          <w:sz w:val="16"/>
          <w:vertAlign w:val="superscript"/>
        </w:rPr>
        <w:t xml:space="preserve"> </w:t>
      </w:r>
      <w:r w:rsidRPr="0011368A">
        <w:rPr>
          <w:sz w:val="16"/>
        </w:rPr>
        <w:t>only. The Organizational Partners accept no liability for any use of this Specification.</w:t>
      </w:r>
      <w:r w:rsidRPr="0011368A">
        <w:rPr>
          <w:sz w:val="16"/>
        </w:rPr>
        <w:br/>
        <w:t>Specifications and reports for implementation of the 3GPP</w:t>
      </w:r>
      <w:r w:rsidRPr="0011368A">
        <w:rPr>
          <w:sz w:val="16"/>
          <w:vertAlign w:val="superscript"/>
        </w:rPr>
        <w:t xml:space="preserve"> TM</w:t>
      </w:r>
      <w:r w:rsidRPr="0011368A">
        <w:rPr>
          <w:sz w:val="16"/>
        </w:rPr>
        <w:t xml:space="preserve"> system should be obtained via the 3GPP Organizational Partners' Publications Offices.</w:t>
      </w:r>
    </w:p>
    <w:p w14:paraId="69AFD280" w14:textId="77777777" w:rsidR="00E54B77" w:rsidRPr="0011368A" w:rsidRDefault="00E54B77">
      <w:pPr>
        <w:pStyle w:val="ZV"/>
        <w:framePr w:wrap="notBeside"/>
        <w:rPr>
          <w:noProof w:val="0"/>
        </w:rPr>
      </w:pPr>
    </w:p>
    <w:p w14:paraId="192B5B7C" w14:textId="77777777" w:rsidR="00E54B77" w:rsidRPr="0011368A" w:rsidRDefault="00E54B77"/>
    <w:bookmarkEnd w:id="0"/>
    <w:p w14:paraId="2F615580" w14:textId="77777777" w:rsidR="00E54B77" w:rsidRPr="0011368A" w:rsidRDefault="00E54B77">
      <w:pPr>
        <w:sectPr w:rsidR="00E54B77" w:rsidRPr="0011368A">
          <w:footnotePr>
            <w:numRestart w:val="eachSect"/>
          </w:footnotePr>
          <w:pgSz w:w="11907" w:h="16840"/>
          <w:pgMar w:top="2268" w:right="851" w:bottom="10773" w:left="851" w:header="0" w:footer="0" w:gutter="0"/>
          <w:cols w:space="720"/>
        </w:sectPr>
      </w:pPr>
    </w:p>
    <w:p w14:paraId="4419E4D8" w14:textId="77777777" w:rsidR="00E54B77" w:rsidRPr="0011368A" w:rsidRDefault="00E54B77">
      <w:bookmarkStart w:id="1" w:name="page2"/>
    </w:p>
    <w:p w14:paraId="306D080A" w14:textId="77777777" w:rsidR="00E54B77" w:rsidRPr="0011368A" w:rsidRDefault="00E54B77">
      <w:pPr>
        <w:pStyle w:val="FP"/>
        <w:framePr w:wrap="notBeside" w:hAnchor="margin" w:y="1419"/>
        <w:pBdr>
          <w:bottom w:val="single" w:sz="6" w:space="1" w:color="auto"/>
        </w:pBdr>
        <w:spacing w:before="240"/>
        <w:ind w:left="2835" w:right="2835"/>
        <w:jc w:val="center"/>
      </w:pPr>
      <w:r w:rsidRPr="0011368A">
        <w:t>Keywords</w:t>
      </w:r>
    </w:p>
    <w:p w14:paraId="61DA2BBE" w14:textId="77777777" w:rsidR="00E54B77" w:rsidRPr="0011368A" w:rsidRDefault="00E54B77">
      <w:pPr>
        <w:pStyle w:val="FP"/>
        <w:framePr w:wrap="notBeside" w:hAnchor="margin" w:y="1419"/>
        <w:ind w:left="2835" w:right="2835"/>
        <w:jc w:val="center"/>
        <w:rPr>
          <w:rFonts w:ascii="Arial" w:hAnsi="Arial"/>
          <w:sz w:val="18"/>
        </w:rPr>
      </w:pPr>
      <w:r w:rsidRPr="0011368A">
        <w:rPr>
          <w:rFonts w:ascii="Arial" w:hAnsi="Arial"/>
          <w:sz w:val="18"/>
        </w:rPr>
        <w:t xml:space="preserve">3GPP, RAN5, PRD, </w:t>
      </w:r>
      <w:r w:rsidR="002D617C" w:rsidRPr="0011368A">
        <w:rPr>
          <w:rFonts w:ascii="Arial" w:hAnsi="Arial"/>
          <w:sz w:val="18"/>
        </w:rPr>
        <w:t>UTRA, E-UTRA, EPS, GERAN</w:t>
      </w:r>
      <w:r w:rsidRPr="0011368A">
        <w:rPr>
          <w:rFonts w:ascii="Arial" w:hAnsi="Arial"/>
          <w:sz w:val="18"/>
        </w:rPr>
        <w:t xml:space="preserve">, </w:t>
      </w:r>
      <w:r w:rsidR="002D617C" w:rsidRPr="0011368A">
        <w:rPr>
          <w:rFonts w:ascii="Arial" w:hAnsi="Arial"/>
          <w:sz w:val="18"/>
        </w:rPr>
        <w:t xml:space="preserve">5GS, NR, </w:t>
      </w:r>
      <w:r w:rsidRPr="0011368A">
        <w:rPr>
          <w:rFonts w:ascii="Arial" w:hAnsi="Arial"/>
          <w:sz w:val="18"/>
        </w:rPr>
        <w:t>Conformance, Testing</w:t>
      </w:r>
    </w:p>
    <w:p w14:paraId="09CCF623" w14:textId="77777777" w:rsidR="00E54B77" w:rsidRPr="0011368A" w:rsidRDefault="00E54B77"/>
    <w:p w14:paraId="170B5597" w14:textId="77777777" w:rsidR="00E54B77" w:rsidRPr="0011368A" w:rsidRDefault="00E54B77"/>
    <w:p w14:paraId="28DF302A" w14:textId="77777777" w:rsidR="00E54B77" w:rsidRPr="0011368A" w:rsidRDefault="00E54B77">
      <w:pPr>
        <w:pStyle w:val="FP"/>
        <w:framePr w:wrap="notBeside" w:hAnchor="margin" w:yAlign="bottom"/>
        <w:pBdr>
          <w:bottom w:val="single" w:sz="6" w:space="1" w:color="auto"/>
        </w:pBdr>
        <w:spacing w:after="240"/>
        <w:jc w:val="center"/>
        <w:rPr>
          <w:rFonts w:ascii="Arial" w:hAnsi="Arial"/>
          <w:b/>
          <w:i/>
        </w:rPr>
      </w:pPr>
      <w:r w:rsidRPr="0011368A">
        <w:rPr>
          <w:rFonts w:ascii="Arial" w:hAnsi="Arial"/>
          <w:b/>
          <w:i/>
        </w:rPr>
        <w:t>Copyright Notification</w:t>
      </w:r>
    </w:p>
    <w:p w14:paraId="1547787A" w14:textId="77777777" w:rsidR="00E54B77" w:rsidRPr="0011368A" w:rsidRDefault="00E54B77">
      <w:pPr>
        <w:pStyle w:val="FP"/>
        <w:framePr w:wrap="notBeside" w:hAnchor="margin" w:yAlign="bottom"/>
        <w:jc w:val="center"/>
      </w:pPr>
      <w:r w:rsidRPr="0011368A">
        <w:t>No part may be reproduced except as authorized by written permission.</w:t>
      </w:r>
      <w:r w:rsidRPr="0011368A">
        <w:br/>
        <w:t>The copyright and the foregoing restriction extend to reproduction in all media.</w:t>
      </w:r>
    </w:p>
    <w:p w14:paraId="71E5A327" w14:textId="77777777" w:rsidR="00E54B77" w:rsidRPr="0011368A" w:rsidRDefault="00E54B77">
      <w:pPr>
        <w:pStyle w:val="FP"/>
        <w:framePr w:wrap="notBeside" w:hAnchor="margin" w:yAlign="bottom"/>
        <w:jc w:val="center"/>
      </w:pPr>
    </w:p>
    <w:p w14:paraId="11B11046" w14:textId="77777777" w:rsidR="00E54B77" w:rsidRPr="0011368A" w:rsidRDefault="00E54B77">
      <w:pPr>
        <w:pStyle w:val="FP"/>
        <w:framePr w:wrap="notBeside" w:hAnchor="margin" w:yAlign="bottom"/>
        <w:jc w:val="center"/>
        <w:rPr>
          <w:sz w:val="18"/>
        </w:rPr>
      </w:pPr>
      <w:r w:rsidRPr="0011368A">
        <w:rPr>
          <w:sz w:val="18"/>
        </w:rPr>
        <w:t>© 20</w:t>
      </w:r>
      <w:r w:rsidR="006E31A0" w:rsidRPr="0011368A">
        <w:rPr>
          <w:sz w:val="18"/>
        </w:rPr>
        <w:t>2</w:t>
      </w:r>
      <w:r w:rsidR="00F24000" w:rsidRPr="0011368A">
        <w:rPr>
          <w:sz w:val="18"/>
        </w:rPr>
        <w:t>3</w:t>
      </w:r>
      <w:r w:rsidRPr="0011368A">
        <w:rPr>
          <w:sz w:val="18"/>
        </w:rPr>
        <w:t>, 3GPP Organizational Partners (ARIB, ATIS, CCSA, ETSI, TTA, TTC).</w:t>
      </w:r>
      <w:bookmarkStart w:id="2" w:name="copyrightaddon"/>
      <w:bookmarkEnd w:id="2"/>
    </w:p>
    <w:p w14:paraId="50C9FFB5" w14:textId="77777777" w:rsidR="00E54B77" w:rsidRPr="0011368A" w:rsidRDefault="00E54B77">
      <w:pPr>
        <w:pStyle w:val="FP"/>
        <w:framePr w:wrap="notBeside" w:hAnchor="margin" w:yAlign="bottom"/>
        <w:jc w:val="center"/>
        <w:rPr>
          <w:sz w:val="18"/>
        </w:rPr>
      </w:pPr>
      <w:r w:rsidRPr="0011368A">
        <w:rPr>
          <w:sz w:val="18"/>
        </w:rPr>
        <w:t>All rights reserved.</w:t>
      </w:r>
      <w:r w:rsidRPr="0011368A">
        <w:rPr>
          <w:sz w:val="18"/>
        </w:rPr>
        <w:br/>
      </w:r>
    </w:p>
    <w:p w14:paraId="70639805" w14:textId="77777777" w:rsidR="000B645D" w:rsidRPr="0011368A" w:rsidRDefault="000B645D" w:rsidP="000B645D">
      <w:pPr>
        <w:pStyle w:val="FP"/>
        <w:rPr>
          <w:noProof/>
          <w:sz w:val="18"/>
        </w:rPr>
      </w:pPr>
    </w:p>
    <w:p w14:paraId="37CBECC8" w14:textId="77777777" w:rsidR="000B645D" w:rsidRPr="0011368A" w:rsidRDefault="000B645D" w:rsidP="000B645D">
      <w:pPr>
        <w:pStyle w:val="FP"/>
        <w:rPr>
          <w:noProof/>
          <w:sz w:val="18"/>
        </w:rPr>
      </w:pPr>
      <w:r w:rsidRPr="0011368A">
        <w:rPr>
          <w:noProof/>
          <w:sz w:val="18"/>
        </w:rPr>
        <w:t>UMTS™ is a Trade Mark of ETSI registered for the benefit of its members</w:t>
      </w:r>
    </w:p>
    <w:p w14:paraId="25477CF7" w14:textId="77777777" w:rsidR="00DF2808" w:rsidRPr="0011368A" w:rsidRDefault="000B645D" w:rsidP="000B645D">
      <w:pPr>
        <w:pStyle w:val="FP"/>
        <w:rPr>
          <w:noProof/>
          <w:sz w:val="18"/>
        </w:rPr>
      </w:pPr>
      <w:r w:rsidRPr="0011368A">
        <w:rPr>
          <w:noProof/>
          <w:sz w:val="18"/>
        </w:rPr>
        <w:t>3GPP™ is a Trade Mark of ETSI registered for the benefit of its Members and of the 3GPP Organizational Partners</w:t>
      </w:r>
    </w:p>
    <w:p w14:paraId="4291CE12" w14:textId="77777777" w:rsidR="000B645D" w:rsidRPr="0011368A" w:rsidRDefault="000B645D" w:rsidP="000B645D">
      <w:pPr>
        <w:pStyle w:val="FP"/>
        <w:rPr>
          <w:noProof/>
          <w:sz w:val="18"/>
        </w:rPr>
      </w:pPr>
      <w:r w:rsidRPr="0011368A">
        <w:rPr>
          <w:noProof/>
          <w:sz w:val="18"/>
        </w:rPr>
        <w:t>LTE™ is a Trade Mark of ETSI registered for the benefit of its Members and of the 3GPP Organizational Partners</w:t>
      </w:r>
    </w:p>
    <w:p w14:paraId="6E9B672C" w14:textId="77777777" w:rsidR="00DF3E85" w:rsidRPr="0011368A" w:rsidRDefault="00DF3E85" w:rsidP="00C865AD">
      <w:pPr>
        <w:pStyle w:val="FP"/>
        <w:framePr w:wrap="notBeside" w:vAnchor="page" w:hAnchor="page" w:x="1142" w:y="5435"/>
        <w:spacing w:after="240"/>
        <w:ind w:left="2835" w:right="2835"/>
        <w:jc w:val="center"/>
        <w:rPr>
          <w:rFonts w:ascii="Arial" w:hAnsi="Arial"/>
          <w:b/>
          <w:i/>
        </w:rPr>
      </w:pPr>
      <w:r w:rsidRPr="0011368A">
        <w:rPr>
          <w:rFonts w:ascii="Arial" w:hAnsi="Arial"/>
          <w:b/>
          <w:i/>
        </w:rPr>
        <w:t>3GPP</w:t>
      </w:r>
    </w:p>
    <w:p w14:paraId="5AD1ECA2" w14:textId="77777777" w:rsidR="00DF3E85" w:rsidRPr="0011368A" w:rsidRDefault="00DF3E85" w:rsidP="00C865AD">
      <w:pPr>
        <w:pStyle w:val="FP"/>
        <w:framePr w:wrap="notBeside" w:vAnchor="page" w:hAnchor="page" w:x="1142" w:y="5435"/>
        <w:pBdr>
          <w:bottom w:val="single" w:sz="6" w:space="1" w:color="auto"/>
        </w:pBdr>
        <w:ind w:left="2835" w:right="2835"/>
        <w:jc w:val="center"/>
      </w:pPr>
      <w:r w:rsidRPr="0011368A">
        <w:t>Postal address</w:t>
      </w:r>
    </w:p>
    <w:p w14:paraId="426FE130" w14:textId="77777777" w:rsidR="00DF3E85" w:rsidRPr="0011368A"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11368A"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11368A">
        <w:rPr>
          <w:lang w:val="fr-CH"/>
        </w:rPr>
        <w:t>3GPP support office address</w:t>
      </w:r>
    </w:p>
    <w:p w14:paraId="0B27524A" w14:textId="77777777" w:rsidR="00DF3E85" w:rsidRPr="0011368A" w:rsidRDefault="00DF3E85" w:rsidP="00C865AD">
      <w:pPr>
        <w:pStyle w:val="FP"/>
        <w:framePr w:wrap="notBeside" w:vAnchor="page" w:hAnchor="page" w:x="1142" w:y="5435"/>
        <w:ind w:left="2835" w:right="2835"/>
        <w:jc w:val="center"/>
        <w:rPr>
          <w:rFonts w:ascii="Arial" w:hAnsi="Arial"/>
          <w:sz w:val="18"/>
          <w:lang w:val="fr-CH"/>
        </w:rPr>
      </w:pPr>
      <w:r w:rsidRPr="0011368A">
        <w:rPr>
          <w:rFonts w:ascii="Arial" w:hAnsi="Arial"/>
          <w:sz w:val="18"/>
          <w:lang w:val="fr-CH"/>
        </w:rPr>
        <w:t>650 Route des Lucioles - Sophia Antipolis</w:t>
      </w:r>
    </w:p>
    <w:p w14:paraId="7E8C9F38" w14:textId="77777777" w:rsidR="00DF3E85" w:rsidRPr="0011368A" w:rsidRDefault="00DF3E85" w:rsidP="00C865AD">
      <w:pPr>
        <w:pStyle w:val="FP"/>
        <w:framePr w:wrap="notBeside" w:vAnchor="page" w:hAnchor="page" w:x="1142" w:y="5435"/>
        <w:ind w:left="2835" w:right="2835"/>
        <w:jc w:val="center"/>
        <w:rPr>
          <w:rFonts w:ascii="Arial" w:hAnsi="Arial"/>
          <w:sz w:val="18"/>
          <w:lang w:val="fr-CH"/>
        </w:rPr>
      </w:pPr>
      <w:r w:rsidRPr="0011368A">
        <w:rPr>
          <w:rFonts w:ascii="Arial" w:hAnsi="Arial"/>
          <w:sz w:val="18"/>
          <w:lang w:val="fr-CH"/>
        </w:rPr>
        <w:t>Valbonne - FRANCE</w:t>
      </w:r>
    </w:p>
    <w:p w14:paraId="73C52C57" w14:textId="77777777" w:rsidR="00DF3E85" w:rsidRPr="0011368A" w:rsidRDefault="00DF3E85" w:rsidP="00C865AD">
      <w:pPr>
        <w:pStyle w:val="FP"/>
        <w:framePr w:wrap="notBeside" w:vAnchor="page" w:hAnchor="page" w:x="1142" w:y="5435"/>
        <w:spacing w:after="20"/>
        <w:ind w:left="2835" w:right="2835"/>
        <w:jc w:val="center"/>
        <w:rPr>
          <w:rFonts w:ascii="Arial" w:hAnsi="Arial"/>
          <w:sz w:val="18"/>
        </w:rPr>
      </w:pPr>
      <w:r w:rsidRPr="0011368A">
        <w:rPr>
          <w:rFonts w:ascii="Arial" w:hAnsi="Arial"/>
          <w:sz w:val="18"/>
        </w:rPr>
        <w:t>Tel.: +33 4 92 94 42 00 Fax: +33 4 93 65 47 16</w:t>
      </w:r>
    </w:p>
    <w:p w14:paraId="6E42EF54" w14:textId="77777777" w:rsidR="00DF3E85" w:rsidRPr="0011368A" w:rsidRDefault="00DF3E85" w:rsidP="00C865AD">
      <w:pPr>
        <w:pStyle w:val="FP"/>
        <w:framePr w:wrap="notBeside" w:vAnchor="page" w:hAnchor="page" w:x="1142" w:y="5435"/>
        <w:pBdr>
          <w:bottom w:val="single" w:sz="6" w:space="1" w:color="auto"/>
        </w:pBdr>
        <w:spacing w:before="240"/>
        <w:ind w:left="2835" w:right="2835"/>
        <w:jc w:val="center"/>
      </w:pPr>
      <w:r w:rsidRPr="0011368A">
        <w:t>Internet</w:t>
      </w:r>
    </w:p>
    <w:p w14:paraId="18E44EBF" w14:textId="77777777" w:rsidR="00DF3E85" w:rsidRPr="0011368A" w:rsidRDefault="00DF3E85" w:rsidP="00C865AD">
      <w:pPr>
        <w:pStyle w:val="FP"/>
        <w:framePr w:wrap="notBeside" w:vAnchor="page" w:hAnchor="page" w:x="1142" w:y="5435"/>
        <w:ind w:left="2835" w:right="2835"/>
        <w:jc w:val="center"/>
        <w:rPr>
          <w:rFonts w:ascii="Arial" w:hAnsi="Arial"/>
          <w:sz w:val="18"/>
        </w:rPr>
      </w:pPr>
      <w:r w:rsidRPr="0011368A">
        <w:rPr>
          <w:rFonts w:ascii="Arial" w:hAnsi="Arial"/>
          <w:sz w:val="18"/>
        </w:rPr>
        <w:t>http://www.3gpp.org</w:t>
      </w:r>
    </w:p>
    <w:p w14:paraId="09ADB827" w14:textId="77777777" w:rsidR="000B645D" w:rsidRPr="0011368A" w:rsidRDefault="000B645D" w:rsidP="000B645D">
      <w:pPr>
        <w:pStyle w:val="FP"/>
        <w:rPr>
          <w:noProof/>
          <w:sz w:val="18"/>
        </w:rPr>
      </w:pPr>
      <w:r w:rsidRPr="0011368A">
        <w:rPr>
          <w:noProof/>
          <w:sz w:val="18"/>
        </w:rPr>
        <w:t>GSM® and the GSM logo are registered and owned by the GSM Association</w:t>
      </w:r>
    </w:p>
    <w:p w14:paraId="687E5D93" w14:textId="77777777" w:rsidR="00DF3E85" w:rsidRPr="0011368A" w:rsidRDefault="00DF3E85" w:rsidP="000B645D">
      <w:pPr>
        <w:pStyle w:val="FP"/>
        <w:rPr>
          <w:noProof/>
          <w:sz w:val="18"/>
        </w:rPr>
      </w:pPr>
      <w:r w:rsidRPr="0011368A">
        <w:br w:type="page"/>
      </w:r>
    </w:p>
    <w:p w14:paraId="52D8AD16" w14:textId="77777777" w:rsidR="00E54B77" w:rsidRPr="0011368A" w:rsidRDefault="00E54B77"/>
    <w:bookmarkEnd w:id="1"/>
    <w:p w14:paraId="5D751948" w14:textId="77777777" w:rsidR="000B645D" w:rsidRPr="0011368A" w:rsidRDefault="000B645D" w:rsidP="000B645D">
      <w:pPr>
        <w:pStyle w:val="TT"/>
      </w:pPr>
      <w:r w:rsidRPr="0011368A">
        <w:t>Contents</w:t>
      </w:r>
    </w:p>
    <w:p w14:paraId="7057B565" w14:textId="77777777" w:rsidR="000B645D" w:rsidRPr="0011368A" w:rsidRDefault="000B645D" w:rsidP="000B645D"/>
    <w:p w14:paraId="6FD6E683" w14:textId="77777777" w:rsidR="00990267" w:rsidRPr="0011368A" w:rsidRDefault="000B645D">
      <w:pPr>
        <w:pStyle w:val="TOC1"/>
        <w:rPr>
          <w:rFonts w:asciiTheme="minorHAnsi" w:eastAsiaTheme="minorEastAsia" w:hAnsiTheme="minorHAnsi" w:cstheme="minorBidi"/>
          <w:szCs w:val="22"/>
          <w:lang w:eastAsia="ko-KR"/>
        </w:rPr>
      </w:pPr>
      <w:r w:rsidRPr="0011368A">
        <w:fldChar w:fldCharType="begin"/>
      </w:r>
      <w:r w:rsidRPr="0011368A">
        <w:instrText xml:space="preserve"> TOC \o "1-6" \h \z \u </w:instrText>
      </w:r>
      <w:r w:rsidRPr="0011368A">
        <w:fldChar w:fldCharType="separate"/>
      </w:r>
      <w:hyperlink w:anchor="_Toc75157906" w:history="1">
        <w:r w:rsidR="00990267" w:rsidRPr="0011368A">
          <w:rPr>
            <w:rStyle w:val="ad"/>
          </w:rPr>
          <w:t>Foreword</w:t>
        </w:r>
        <w:r w:rsidR="00990267" w:rsidRPr="0011368A">
          <w:rPr>
            <w:webHidden/>
          </w:rPr>
          <w:tab/>
        </w:r>
        <w:r w:rsidR="00990267" w:rsidRPr="0011368A">
          <w:rPr>
            <w:webHidden/>
          </w:rPr>
          <w:fldChar w:fldCharType="begin"/>
        </w:r>
        <w:r w:rsidR="00990267" w:rsidRPr="0011368A">
          <w:rPr>
            <w:webHidden/>
          </w:rPr>
          <w:instrText xml:space="preserve"> PAGEREF _Toc75157906 \h </w:instrText>
        </w:r>
        <w:r w:rsidR="00990267" w:rsidRPr="0011368A">
          <w:rPr>
            <w:webHidden/>
          </w:rPr>
        </w:r>
        <w:r w:rsidR="00990267" w:rsidRPr="0011368A">
          <w:rPr>
            <w:webHidden/>
          </w:rPr>
          <w:fldChar w:fldCharType="separate"/>
        </w:r>
        <w:r w:rsidR="00990267" w:rsidRPr="0011368A">
          <w:rPr>
            <w:webHidden/>
          </w:rPr>
          <w:t>4</w:t>
        </w:r>
        <w:r w:rsidR="00990267" w:rsidRPr="0011368A">
          <w:rPr>
            <w:webHidden/>
          </w:rPr>
          <w:fldChar w:fldCharType="end"/>
        </w:r>
      </w:hyperlink>
    </w:p>
    <w:p w14:paraId="2256357D" w14:textId="77777777" w:rsidR="00990267" w:rsidRPr="0011368A" w:rsidRDefault="00FF0B39">
      <w:pPr>
        <w:pStyle w:val="TOC1"/>
        <w:rPr>
          <w:rFonts w:asciiTheme="minorHAnsi" w:eastAsiaTheme="minorEastAsia" w:hAnsiTheme="minorHAnsi" w:cstheme="minorBidi"/>
          <w:szCs w:val="22"/>
          <w:lang w:eastAsia="ko-KR"/>
        </w:rPr>
      </w:pPr>
      <w:hyperlink w:anchor="_Toc75157907" w:history="1">
        <w:r w:rsidR="00990267" w:rsidRPr="0011368A">
          <w:rPr>
            <w:rStyle w:val="ad"/>
          </w:rPr>
          <w:t>Introduction</w:t>
        </w:r>
        <w:r w:rsidR="00990267" w:rsidRPr="0011368A">
          <w:rPr>
            <w:webHidden/>
          </w:rPr>
          <w:tab/>
        </w:r>
        <w:r w:rsidR="00990267" w:rsidRPr="0011368A">
          <w:rPr>
            <w:webHidden/>
          </w:rPr>
          <w:fldChar w:fldCharType="begin"/>
        </w:r>
        <w:r w:rsidR="00990267" w:rsidRPr="0011368A">
          <w:rPr>
            <w:webHidden/>
          </w:rPr>
          <w:instrText xml:space="preserve"> PAGEREF _Toc75157907 \h </w:instrText>
        </w:r>
        <w:r w:rsidR="00990267" w:rsidRPr="0011368A">
          <w:rPr>
            <w:webHidden/>
          </w:rPr>
        </w:r>
        <w:r w:rsidR="00990267" w:rsidRPr="0011368A">
          <w:rPr>
            <w:webHidden/>
          </w:rPr>
          <w:fldChar w:fldCharType="separate"/>
        </w:r>
        <w:r w:rsidR="00990267" w:rsidRPr="0011368A">
          <w:rPr>
            <w:webHidden/>
          </w:rPr>
          <w:t>4</w:t>
        </w:r>
        <w:r w:rsidR="00990267" w:rsidRPr="0011368A">
          <w:rPr>
            <w:webHidden/>
          </w:rPr>
          <w:fldChar w:fldCharType="end"/>
        </w:r>
      </w:hyperlink>
    </w:p>
    <w:p w14:paraId="604EC6AA" w14:textId="77777777" w:rsidR="00990267" w:rsidRPr="0011368A" w:rsidRDefault="00FF0B39">
      <w:pPr>
        <w:pStyle w:val="TOC1"/>
        <w:rPr>
          <w:rFonts w:asciiTheme="minorHAnsi" w:eastAsiaTheme="minorEastAsia" w:hAnsiTheme="minorHAnsi" w:cstheme="minorBidi"/>
          <w:szCs w:val="22"/>
          <w:lang w:eastAsia="ko-KR"/>
        </w:rPr>
      </w:pPr>
      <w:hyperlink w:anchor="_Toc75157908" w:history="1">
        <w:r w:rsidR="00990267" w:rsidRPr="0011368A">
          <w:rPr>
            <w:rStyle w:val="ad"/>
          </w:rPr>
          <w:t>1</w:t>
        </w:r>
        <w:r w:rsidR="00990267" w:rsidRPr="0011368A">
          <w:rPr>
            <w:rFonts w:asciiTheme="minorHAnsi" w:eastAsiaTheme="minorEastAsia" w:hAnsiTheme="minorHAnsi" w:cstheme="minorBidi"/>
            <w:szCs w:val="22"/>
            <w:lang w:eastAsia="ko-KR"/>
          </w:rPr>
          <w:tab/>
        </w:r>
        <w:r w:rsidR="00990267" w:rsidRPr="0011368A">
          <w:rPr>
            <w:rStyle w:val="ad"/>
          </w:rPr>
          <w:t>Scope</w:t>
        </w:r>
        <w:r w:rsidR="00990267" w:rsidRPr="0011368A">
          <w:rPr>
            <w:webHidden/>
          </w:rPr>
          <w:tab/>
        </w:r>
        <w:r w:rsidR="00990267" w:rsidRPr="0011368A">
          <w:rPr>
            <w:webHidden/>
          </w:rPr>
          <w:fldChar w:fldCharType="begin"/>
        </w:r>
        <w:r w:rsidR="00990267" w:rsidRPr="0011368A">
          <w:rPr>
            <w:webHidden/>
          </w:rPr>
          <w:instrText xml:space="preserve"> PAGEREF _Toc75157908 \h </w:instrText>
        </w:r>
        <w:r w:rsidR="00990267" w:rsidRPr="0011368A">
          <w:rPr>
            <w:webHidden/>
          </w:rPr>
        </w:r>
        <w:r w:rsidR="00990267" w:rsidRPr="0011368A">
          <w:rPr>
            <w:webHidden/>
          </w:rPr>
          <w:fldChar w:fldCharType="separate"/>
        </w:r>
        <w:r w:rsidR="00990267" w:rsidRPr="0011368A">
          <w:rPr>
            <w:webHidden/>
          </w:rPr>
          <w:t>5</w:t>
        </w:r>
        <w:r w:rsidR="00990267" w:rsidRPr="0011368A">
          <w:rPr>
            <w:webHidden/>
          </w:rPr>
          <w:fldChar w:fldCharType="end"/>
        </w:r>
      </w:hyperlink>
    </w:p>
    <w:p w14:paraId="492841D2" w14:textId="77777777" w:rsidR="00990267" w:rsidRPr="0011368A" w:rsidRDefault="00FF0B39">
      <w:pPr>
        <w:pStyle w:val="TOC1"/>
        <w:rPr>
          <w:rFonts w:asciiTheme="minorHAnsi" w:eastAsiaTheme="minorEastAsia" w:hAnsiTheme="minorHAnsi" w:cstheme="minorBidi"/>
          <w:szCs w:val="22"/>
          <w:lang w:eastAsia="ko-KR"/>
        </w:rPr>
      </w:pPr>
      <w:hyperlink w:anchor="_Toc75157909" w:history="1">
        <w:r w:rsidR="00990267" w:rsidRPr="0011368A">
          <w:rPr>
            <w:rStyle w:val="ad"/>
          </w:rPr>
          <w:t>2</w:t>
        </w:r>
        <w:r w:rsidR="00990267" w:rsidRPr="0011368A">
          <w:rPr>
            <w:rFonts w:asciiTheme="minorHAnsi" w:eastAsiaTheme="minorEastAsia" w:hAnsiTheme="minorHAnsi" w:cstheme="minorBidi"/>
            <w:szCs w:val="22"/>
            <w:lang w:eastAsia="ko-KR"/>
          </w:rPr>
          <w:tab/>
        </w:r>
        <w:r w:rsidR="00990267" w:rsidRPr="0011368A">
          <w:rPr>
            <w:rStyle w:val="ad"/>
          </w:rPr>
          <w:t>References</w:t>
        </w:r>
        <w:r w:rsidR="00990267" w:rsidRPr="0011368A">
          <w:rPr>
            <w:webHidden/>
          </w:rPr>
          <w:tab/>
        </w:r>
        <w:r w:rsidR="00990267" w:rsidRPr="0011368A">
          <w:rPr>
            <w:webHidden/>
          </w:rPr>
          <w:fldChar w:fldCharType="begin"/>
        </w:r>
        <w:r w:rsidR="00990267" w:rsidRPr="0011368A">
          <w:rPr>
            <w:webHidden/>
          </w:rPr>
          <w:instrText xml:space="preserve"> PAGEREF _Toc75157909 \h </w:instrText>
        </w:r>
        <w:r w:rsidR="00990267" w:rsidRPr="0011368A">
          <w:rPr>
            <w:webHidden/>
          </w:rPr>
        </w:r>
        <w:r w:rsidR="00990267" w:rsidRPr="0011368A">
          <w:rPr>
            <w:webHidden/>
          </w:rPr>
          <w:fldChar w:fldCharType="separate"/>
        </w:r>
        <w:r w:rsidR="00990267" w:rsidRPr="0011368A">
          <w:rPr>
            <w:webHidden/>
          </w:rPr>
          <w:t>5</w:t>
        </w:r>
        <w:r w:rsidR="00990267" w:rsidRPr="0011368A">
          <w:rPr>
            <w:webHidden/>
          </w:rPr>
          <w:fldChar w:fldCharType="end"/>
        </w:r>
      </w:hyperlink>
    </w:p>
    <w:p w14:paraId="2871FBDE" w14:textId="77777777" w:rsidR="00990267" w:rsidRPr="0011368A" w:rsidRDefault="00FF0B39">
      <w:pPr>
        <w:pStyle w:val="TOC1"/>
        <w:rPr>
          <w:rFonts w:asciiTheme="minorHAnsi" w:eastAsiaTheme="minorEastAsia" w:hAnsiTheme="minorHAnsi" w:cstheme="minorBidi"/>
          <w:szCs w:val="22"/>
          <w:lang w:eastAsia="ko-KR"/>
        </w:rPr>
      </w:pPr>
      <w:hyperlink w:anchor="_Toc75157910" w:history="1">
        <w:r w:rsidR="00990267" w:rsidRPr="0011368A">
          <w:rPr>
            <w:rStyle w:val="ad"/>
          </w:rPr>
          <w:t>3</w:t>
        </w:r>
        <w:r w:rsidR="00990267" w:rsidRPr="0011368A">
          <w:rPr>
            <w:rFonts w:asciiTheme="minorHAnsi" w:eastAsiaTheme="minorEastAsia" w:hAnsiTheme="minorHAnsi" w:cstheme="minorBidi"/>
            <w:szCs w:val="22"/>
            <w:lang w:eastAsia="ko-KR"/>
          </w:rPr>
          <w:tab/>
        </w:r>
        <w:r w:rsidR="00990267" w:rsidRPr="0011368A">
          <w:rPr>
            <w:rStyle w:val="ad"/>
          </w:rPr>
          <w:t>Definitions, symbols and abbreviations</w:t>
        </w:r>
        <w:r w:rsidR="00990267" w:rsidRPr="0011368A">
          <w:rPr>
            <w:webHidden/>
          </w:rPr>
          <w:tab/>
        </w:r>
        <w:r w:rsidR="00990267" w:rsidRPr="0011368A">
          <w:rPr>
            <w:webHidden/>
          </w:rPr>
          <w:fldChar w:fldCharType="begin"/>
        </w:r>
        <w:r w:rsidR="00990267" w:rsidRPr="0011368A">
          <w:rPr>
            <w:webHidden/>
          </w:rPr>
          <w:instrText xml:space="preserve"> PAGEREF _Toc75157910 \h </w:instrText>
        </w:r>
        <w:r w:rsidR="00990267" w:rsidRPr="0011368A">
          <w:rPr>
            <w:webHidden/>
          </w:rPr>
        </w:r>
        <w:r w:rsidR="00990267" w:rsidRPr="0011368A">
          <w:rPr>
            <w:webHidden/>
          </w:rPr>
          <w:fldChar w:fldCharType="separate"/>
        </w:r>
        <w:r w:rsidR="00990267" w:rsidRPr="0011368A">
          <w:rPr>
            <w:webHidden/>
          </w:rPr>
          <w:t>5</w:t>
        </w:r>
        <w:r w:rsidR="00990267" w:rsidRPr="0011368A">
          <w:rPr>
            <w:webHidden/>
          </w:rPr>
          <w:fldChar w:fldCharType="end"/>
        </w:r>
      </w:hyperlink>
    </w:p>
    <w:p w14:paraId="37D840AD" w14:textId="77777777" w:rsidR="00990267" w:rsidRPr="0011368A" w:rsidRDefault="00FF0B39">
      <w:pPr>
        <w:pStyle w:val="TOC1"/>
        <w:rPr>
          <w:rFonts w:asciiTheme="minorHAnsi" w:eastAsiaTheme="minorEastAsia" w:hAnsiTheme="minorHAnsi" w:cstheme="minorBidi"/>
          <w:szCs w:val="22"/>
          <w:lang w:eastAsia="ko-KR"/>
        </w:rPr>
      </w:pPr>
      <w:hyperlink w:anchor="_Toc75157911" w:history="1">
        <w:r w:rsidR="00990267" w:rsidRPr="0011368A">
          <w:rPr>
            <w:rStyle w:val="ad"/>
          </w:rPr>
          <w:t>4</w:t>
        </w:r>
        <w:r w:rsidR="00990267" w:rsidRPr="0011368A">
          <w:rPr>
            <w:rFonts w:asciiTheme="minorHAnsi" w:eastAsiaTheme="minorEastAsia" w:hAnsiTheme="minorHAnsi" w:cstheme="minorBidi"/>
            <w:szCs w:val="22"/>
            <w:lang w:eastAsia="ko-KR"/>
          </w:rPr>
          <w:tab/>
        </w:r>
        <w:r w:rsidR="00990267" w:rsidRPr="0011368A">
          <w:rPr>
            <w:rStyle w:val="ad"/>
          </w:rPr>
          <w:t>General</w:t>
        </w:r>
        <w:r w:rsidR="00990267" w:rsidRPr="0011368A">
          <w:rPr>
            <w:webHidden/>
          </w:rPr>
          <w:tab/>
        </w:r>
        <w:r w:rsidR="00990267" w:rsidRPr="0011368A">
          <w:rPr>
            <w:webHidden/>
          </w:rPr>
          <w:fldChar w:fldCharType="begin"/>
        </w:r>
        <w:r w:rsidR="00990267" w:rsidRPr="0011368A">
          <w:rPr>
            <w:webHidden/>
          </w:rPr>
          <w:instrText xml:space="preserve"> PAGEREF _Toc75157911 \h </w:instrText>
        </w:r>
        <w:r w:rsidR="00990267" w:rsidRPr="0011368A">
          <w:rPr>
            <w:webHidden/>
          </w:rPr>
        </w:r>
        <w:r w:rsidR="00990267" w:rsidRPr="0011368A">
          <w:rPr>
            <w:webHidden/>
          </w:rPr>
          <w:fldChar w:fldCharType="separate"/>
        </w:r>
        <w:r w:rsidR="00990267" w:rsidRPr="0011368A">
          <w:rPr>
            <w:webHidden/>
          </w:rPr>
          <w:t>5</w:t>
        </w:r>
        <w:r w:rsidR="00990267" w:rsidRPr="0011368A">
          <w:rPr>
            <w:webHidden/>
          </w:rPr>
          <w:fldChar w:fldCharType="end"/>
        </w:r>
      </w:hyperlink>
    </w:p>
    <w:p w14:paraId="7E35FC31" w14:textId="77777777" w:rsidR="00990267" w:rsidRPr="0011368A" w:rsidRDefault="00FF0B39">
      <w:pPr>
        <w:pStyle w:val="TOC2"/>
        <w:rPr>
          <w:rFonts w:asciiTheme="minorHAnsi" w:eastAsiaTheme="minorEastAsia" w:hAnsiTheme="minorHAnsi" w:cstheme="minorBidi"/>
          <w:sz w:val="22"/>
          <w:szCs w:val="22"/>
          <w:lang w:eastAsia="ko-KR"/>
        </w:rPr>
      </w:pPr>
      <w:hyperlink w:anchor="_Toc75157912" w:history="1">
        <w:r w:rsidR="00990267" w:rsidRPr="0011368A">
          <w:rPr>
            <w:rStyle w:val="ad"/>
          </w:rPr>
          <w:t>4.0</w:t>
        </w:r>
        <w:r w:rsidR="00990267" w:rsidRPr="0011368A">
          <w:rPr>
            <w:rFonts w:asciiTheme="minorHAnsi" w:eastAsiaTheme="minorEastAsia" w:hAnsiTheme="minorHAnsi" w:cstheme="minorBidi"/>
            <w:sz w:val="22"/>
            <w:szCs w:val="22"/>
            <w:lang w:eastAsia="ko-KR"/>
          </w:rPr>
          <w:tab/>
        </w:r>
        <w:r w:rsidR="00990267" w:rsidRPr="0011368A">
          <w:rPr>
            <w:rStyle w:val="ad"/>
          </w:rPr>
          <w:t>General assumptions</w:t>
        </w:r>
        <w:r w:rsidR="00990267" w:rsidRPr="0011368A">
          <w:rPr>
            <w:webHidden/>
          </w:rPr>
          <w:tab/>
        </w:r>
        <w:r w:rsidR="00990267" w:rsidRPr="0011368A">
          <w:rPr>
            <w:webHidden/>
          </w:rPr>
          <w:fldChar w:fldCharType="begin"/>
        </w:r>
        <w:r w:rsidR="00990267" w:rsidRPr="0011368A">
          <w:rPr>
            <w:webHidden/>
          </w:rPr>
          <w:instrText xml:space="preserve"> PAGEREF _Toc75157912 \h </w:instrText>
        </w:r>
        <w:r w:rsidR="00990267" w:rsidRPr="0011368A">
          <w:rPr>
            <w:webHidden/>
          </w:rPr>
        </w:r>
        <w:r w:rsidR="00990267" w:rsidRPr="0011368A">
          <w:rPr>
            <w:webHidden/>
          </w:rPr>
          <w:fldChar w:fldCharType="separate"/>
        </w:r>
        <w:r w:rsidR="00990267" w:rsidRPr="0011368A">
          <w:rPr>
            <w:webHidden/>
          </w:rPr>
          <w:t>5</w:t>
        </w:r>
        <w:r w:rsidR="00990267" w:rsidRPr="0011368A">
          <w:rPr>
            <w:webHidden/>
          </w:rPr>
          <w:fldChar w:fldCharType="end"/>
        </w:r>
      </w:hyperlink>
    </w:p>
    <w:p w14:paraId="7818F1B6" w14:textId="77777777" w:rsidR="00990267" w:rsidRPr="0011368A" w:rsidRDefault="00FF0B39">
      <w:pPr>
        <w:pStyle w:val="TOC2"/>
        <w:rPr>
          <w:rFonts w:asciiTheme="minorHAnsi" w:eastAsiaTheme="minorEastAsia" w:hAnsiTheme="minorHAnsi" w:cstheme="minorBidi"/>
          <w:sz w:val="22"/>
          <w:szCs w:val="22"/>
          <w:lang w:eastAsia="ko-KR"/>
        </w:rPr>
      </w:pPr>
      <w:hyperlink w:anchor="_Toc75157913" w:history="1">
        <w:r w:rsidR="00990267" w:rsidRPr="0011368A">
          <w:rPr>
            <w:rStyle w:val="ad"/>
          </w:rPr>
          <w:t>4.1</w:t>
        </w:r>
        <w:r w:rsidR="00990267" w:rsidRPr="0011368A">
          <w:rPr>
            <w:rFonts w:asciiTheme="minorHAnsi" w:eastAsiaTheme="minorEastAsia" w:hAnsiTheme="minorHAnsi" w:cstheme="minorBidi"/>
            <w:sz w:val="22"/>
            <w:szCs w:val="22"/>
            <w:lang w:eastAsia="ko-KR"/>
          </w:rPr>
          <w:tab/>
        </w:r>
        <w:r w:rsidR="00990267" w:rsidRPr="0011368A">
          <w:rPr>
            <w:rStyle w:val="ad"/>
          </w:rPr>
          <w:t>How to use the provided information</w:t>
        </w:r>
        <w:r w:rsidR="00990267" w:rsidRPr="0011368A">
          <w:rPr>
            <w:webHidden/>
          </w:rPr>
          <w:tab/>
        </w:r>
        <w:r w:rsidR="00990267" w:rsidRPr="0011368A">
          <w:rPr>
            <w:webHidden/>
          </w:rPr>
          <w:fldChar w:fldCharType="begin"/>
        </w:r>
        <w:r w:rsidR="00990267" w:rsidRPr="0011368A">
          <w:rPr>
            <w:webHidden/>
          </w:rPr>
          <w:instrText xml:space="preserve"> PAGEREF _Toc75157913 \h </w:instrText>
        </w:r>
        <w:r w:rsidR="00990267" w:rsidRPr="0011368A">
          <w:rPr>
            <w:webHidden/>
          </w:rPr>
        </w:r>
        <w:r w:rsidR="00990267" w:rsidRPr="0011368A">
          <w:rPr>
            <w:webHidden/>
          </w:rPr>
          <w:fldChar w:fldCharType="separate"/>
        </w:r>
        <w:r w:rsidR="00990267" w:rsidRPr="0011368A">
          <w:rPr>
            <w:webHidden/>
          </w:rPr>
          <w:t>5</w:t>
        </w:r>
        <w:r w:rsidR="00990267" w:rsidRPr="0011368A">
          <w:rPr>
            <w:webHidden/>
          </w:rPr>
          <w:fldChar w:fldCharType="end"/>
        </w:r>
      </w:hyperlink>
    </w:p>
    <w:p w14:paraId="6FFDD484" w14:textId="77777777" w:rsidR="00990267" w:rsidRPr="0011368A" w:rsidRDefault="00FF0B39">
      <w:pPr>
        <w:pStyle w:val="TOC1"/>
        <w:rPr>
          <w:rFonts w:asciiTheme="minorHAnsi" w:eastAsiaTheme="minorEastAsia" w:hAnsiTheme="minorHAnsi" w:cstheme="minorBidi"/>
          <w:szCs w:val="22"/>
          <w:lang w:eastAsia="ko-KR"/>
        </w:rPr>
      </w:pPr>
      <w:hyperlink w:anchor="_Toc75157914" w:history="1">
        <w:r w:rsidR="00990267" w:rsidRPr="0011368A">
          <w:rPr>
            <w:rStyle w:val="ad"/>
            <w:lang w:eastAsia="ja-JP"/>
          </w:rPr>
          <w:t>Annex A</w:t>
        </w:r>
        <w:r w:rsidR="00990267" w:rsidRPr="0011368A">
          <w:rPr>
            <w:rStyle w:val="ad"/>
          </w:rPr>
          <w:t xml:space="preserve"> (informative)</w:t>
        </w:r>
        <w:r w:rsidR="00990267" w:rsidRPr="0011368A">
          <w:rPr>
            <w:rStyle w:val="ad"/>
            <w:lang w:eastAsia="ja-JP"/>
          </w:rPr>
          <w:t>: Change history</w:t>
        </w:r>
        <w:r w:rsidR="00990267" w:rsidRPr="0011368A">
          <w:rPr>
            <w:webHidden/>
          </w:rPr>
          <w:tab/>
        </w:r>
        <w:r w:rsidR="00990267" w:rsidRPr="0011368A">
          <w:rPr>
            <w:webHidden/>
          </w:rPr>
          <w:fldChar w:fldCharType="begin"/>
        </w:r>
        <w:r w:rsidR="00990267" w:rsidRPr="0011368A">
          <w:rPr>
            <w:webHidden/>
          </w:rPr>
          <w:instrText xml:space="preserve"> PAGEREF _Toc75157914 \h </w:instrText>
        </w:r>
        <w:r w:rsidR="00990267" w:rsidRPr="0011368A">
          <w:rPr>
            <w:webHidden/>
          </w:rPr>
        </w:r>
        <w:r w:rsidR="00990267" w:rsidRPr="0011368A">
          <w:rPr>
            <w:webHidden/>
          </w:rPr>
          <w:fldChar w:fldCharType="separate"/>
        </w:r>
        <w:r w:rsidR="00990267" w:rsidRPr="0011368A">
          <w:rPr>
            <w:webHidden/>
          </w:rPr>
          <w:t>7</w:t>
        </w:r>
        <w:r w:rsidR="00990267" w:rsidRPr="0011368A">
          <w:rPr>
            <w:webHidden/>
          </w:rPr>
          <w:fldChar w:fldCharType="end"/>
        </w:r>
      </w:hyperlink>
    </w:p>
    <w:p w14:paraId="77CEC077" w14:textId="77777777" w:rsidR="000B645D" w:rsidRPr="0011368A" w:rsidRDefault="000B645D" w:rsidP="000B645D">
      <w:r w:rsidRPr="0011368A">
        <w:rPr>
          <w:noProof/>
          <w:sz w:val="22"/>
        </w:rPr>
        <w:fldChar w:fldCharType="end"/>
      </w:r>
    </w:p>
    <w:p w14:paraId="51BA8074" w14:textId="77777777" w:rsidR="000B645D" w:rsidRPr="0011368A" w:rsidRDefault="000B645D" w:rsidP="000B645D">
      <w:pPr>
        <w:pStyle w:val="1"/>
      </w:pPr>
      <w:r w:rsidRPr="0011368A">
        <w:br w:type="page"/>
      </w:r>
      <w:bookmarkStart w:id="3" w:name="_Toc75157906"/>
      <w:r w:rsidRPr="0011368A">
        <w:lastRenderedPageBreak/>
        <w:t>Foreword</w:t>
      </w:r>
      <w:bookmarkEnd w:id="3"/>
    </w:p>
    <w:p w14:paraId="7ADEB947" w14:textId="77777777" w:rsidR="000B645D" w:rsidRPr="0011368A" w:rsidRDefault="000B645D" w:rsidP="000B645D">
      <w:r w:rsidRPr="0011368A">
        <w:t>This Permanent Reference Document (PRD) has been produced by the 3</w:t>
      </w:r>
      <w:r w:rsidRPr="0011368A">
        <w:rPr>
          <w:vertAlign w:val="superscript"/>
        </w:rPr>
        <w:t>rd</w:t>
      </w:r>
      <w:r w:rsidRPr="0011368A">
        <w:t xml:space="preserve"> Generation Partnership Project (3GPP) TSG RAN Working Group 5 (RAN WG5 = RAN5).</w:t>
      </w:r>
    </w:p>
    <w:p w14:paraId="4D76E283" w14:textId="77777777" w:rsidR="000B645D" w:rsidRPr="0011368A" w:rsidRDefault="000B645D" w:rsidP="000B645D">
      <w:r w:rsidRPr="0011368A">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11368A" w:rsidRDefault="000B645D" w:rsidP="000B645D">
      <w:pPr>
        <w:pStyle w:val="B1"/>
      </w:pPr>
      <w:r w:rsidRPr="0011368A">
        <w:t>Version x.y</w:t>
      </w:r>
    </w:p>
    <w:p w14:paraId="7C8E77F1" w14:textId="77777777" w:rsidR="000B645D" w:rsidRPr="0011368A" w:rsidRDefault="000B645D" w:rsidP="000B645D">
      <w:pPr>
        <w:pStyle w:val="B1"/>
      </w:pPr>
      <w:r w:rsidRPr="0011368A">
        <w:t>where:</w:t>
      </w:r>
    </w:p>
    <w:p w14:paraId="009C4E1E" w14:textId="77777777" w:rsidR="000B645D" w:rsidRPr="0011368A" w:rsidRDefault="000B645D" w:rsidP="000B645D">
      <w:pPr>
        <w:pStyle w:val="B2"/>
      </w:pPr>
      <w:r w:rsidRPr="0011368A">
        <w:t>x</w:t>
      </w:r>
      <w:r w:rsidRPr="0011368A">
        <w:tab/>
        <w:t>the first digit is incremented for all changes of substance, i.e. technical enhancements, corrections, updates, etc.</w:t>
      </w:r>
    </w:p>
    <w:p w14:paraId="076D883A" w14:textId="2CD2BFCF" w:rsidR="000B645D" w:rsidRPr="0011368A" w:rsidRDefault="000B645D" w:rsidP="000B645D">
      <w:pPr>
        <w:pStyle w:val="B2"/>
      </w:pPr>
      <w:r w:rsidRPr="0011368A">
        <w:t>y</w:t>
      </w:r>
      <w:r w:rsidRPr="0011368A">
        <w:tab/>
        <w:t xml:space="preserve">the </w:t>
      </w:r>
      <w:r w:rsidR="00F12E91" w:rsidRPr="0011368A">
        <w:rPr>
          <w:rFonts w:hint="eastAsia"/>
        </w:rPr>
        <w:t>second</w:t>
      </w:r>
      <w:r w:rsidR="00F12E91" w:rsidRPr="0011368A">
        <w:t xml:space="preserve"> </w:t>
      </w:r>
      <w:r w:rsidRPr="0011368A">
        <w:t>digit is incremented when editorial only changes have been incorporated in the document.</w:t>
      </w:r>
    </w:p>
    <w:p w14:paraId="100FDCCF" w14:textId="77777777" w:rsidR="000B645D" w:rsidRPr="0011368A" w:rsidRDefault="000B645D" w:rsidP="000B645D">
      <w:pPr>
        <w:pStyle w:val="1"/>
      </w:pPr>
      <w:bookmarkStart w:id="4" w:name="_Toc2086434"/>
      <w:bookmarkStart w:id="5" w:name="_Toc42507322"/>
      <w:bookmarkStart w:id="6" w:name="_Toc75157907"/>
      <w:r w:rsidRPr="0011368A">
        <w:t>Introduction</w:t>
      </w:r>
      <w:bookmarkEnd w:id="4"/>
      <w:bookmarkEnd w:id="5"/>
      <w:bookmarkEnd w:id="6"/>
    </w:p>
    <w:p w14:paraId="4B96B7F8" w14:textId="77777777" w:rsidR="00917B96" w:rsidRPr="0011368A" w:rsidRDefault="00917B96" w:rsidP="00917B96">
      <w:r w:rsidRPr="0011368A">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Pr="0011368A" w:rsidRDefault="00486086" w:rsidP="00917B96">
      <w:r w:rsidRPr="0011368A">
        <w:t>Detailed information about Test Cases (TCs) introduced at meetings after RAN5#68 via WIs which were completed or via (Small) Technical Enhancements have been since recorded.</w:t>
      </w:r>
    </w:p>
    <w:p w14:paraId="10961484" w14:textId="77777777" w:rsidR="00917B96" w:rsidRPr="0011368A" w:rsidRDefault="00486086" w:rsidP="00917B96">
      <w:r w:rsidRPr="0011368A">
        <w:t>The PRD v4.0 which was submitted to RAN5#88-e was updated then to contain all RAN5 RF and Signalling test cases for which test case applicability is defined in the 34, 36</w:t>
      </w:r>
      <w:r w:rsidR="00961D89" w:rsidRPr="0011368A">
        <w:t xml:space="preserve">, </w:t>
      </w:r>
      <w:r w:rsidRPr="0011368A">
        <w:t>37</w:t>
      </w:r>
      <w:r w:rsidR="005A4758" w:rsidRPr="0011368A">
        <w:t>, 38 and 51</w:t>
      </w:r>
      <w:r w:rsidRPr="0011368A">
        <w:t xml:space="preserve"> test specification series; for those WI relations were not clarified.</w:t>
      </w:r>
    </w:p>
    <w:p w14:paraId="689DD767" w14:textId="77777777" w:rsidR="000B645D" w:rsidRPr="0011368A" w:rsidRDefault="00917B96" w:rsidP="000B645D">
      <w:r w:rsidRPr="0011368A">
        <w:t>RAN5</w:t>
      </w:r>
      <w:r w:rsidR="000B645D" w:rsidRPr="0011368A">
        <w:t xml:space="preserve"> </w:t>
      </w:r>
      <w:r w:rsidRPr="0011368A">
        <w:t>PRD17</w:t>
      </w:r>
      <w:r w:rsidR="000B645D" w:rsidRPr="0011368A">
        <w:t xml:space="preserve"> consist</w:t>
      </w:r>
      <w:r w:rsidR="00BF2A4B" w:rsidRPr="0011368A">
        <w:t>s</w:t>
      </w:r>
      <w:r w:rsidR="000B645D" w:rsidRPr="0011368A">
        <w:t xml:space="preserve"> of:</w:t>
      </w:r>
    </w:p>
    <w:p w14:paraId="0A5D8741" w14:textId="77777777" w:rsidR="000B645D" w:rsidRPr="0011368A" w:rsidRDefault="000B645D" w:rsidP="000B645D">
      <w:pPr>
        <w:pStyle w:val="B1"/>
      </w:pPr>
      <w:r w:rsidRPr="0011368A">
        <w:tab/>
      </w:r>
      <w:r w:rsidR="00BF2A4B" w:rsidRPr="0011368A">
        <w:t>A document in MS Word format (the present document)</w:t>
      </w:r>
    </w:p>
    <w:p w14:paraId="411A6D41" w14:textId="4282BA1F" w:rsidR="000B645D" w:rsidRPr="0011368A" w:rsidRDefault="00BF2A4B" w:rsidP="00104DE8">
      <w:pPr>
        <w:pStyle w:val="B1"/>
      </w:pPr>
      <w:r w:rsidRPr="0011368A">
        <w:t>-</w:t>
      </w:r>
      <w:r w:rsidRPr="0011368A">
        <w:tab/>
        <w:t>A document in MS Excel format containing a list with RAN5 test cases, test specs and WICs with file name PRD-17v_x</w:t>
      </w:r>
      <w:r w:rsidR="00E57956" w:rsidRPr="0011368A">
        <w:t>_</w:t>
      </w:r>
      <w:r w:rsidR="008970E7" w:rsidRPr="0011368A">
        <w:t>y</w:t>
      </w:r>
      <w:r w:rsidRPr="0011368A">
        <w:t>.xlsx where 'x</w:t>
      </w:r>
      <w:r w:rsidR="008970E7" w:rsidRPr="0011368A">
        <w:t>_y</w:t>
      </w:r>
      <w:r w:rsidRPr="0011368A">
        <w:t>' represent the version of the PRD17 which the excel file is part of.</w:t>
      </w:r>
    </w:p>
    <w:p w14:paraId="2DDE29A3" w14:textId="77777777" w:rsidR="00520ACC" w:rsidRPr="0011368A" w:rsidRDefault="00520ACC" w:rsidP="00520ACC">
      <w:pPr>
        <w:rPr>
          <w:lang w:eastAsia="ja-JP"/>
        </w:rPr>
      </w:pPr>
      <w:r w:rsidRPr="0011368A">
        <w:t>The document in MS Excel format is structured as following:</w:t>
      </w:r>
    </w:p>
    <w:p w14:paraId="3EF00F95" w14:textId="77777777" w:rsidR="00520ACC" w:rsidRPr="0011368A" w:rsidRDefault="00520ACC" w:rsidP="00104DE8">
      <w:pPr>
        <w:pStyle w:val="B1"/>
        <w:rPr>
          <w:lang w:eastAsia="ja-JP"/>
        </w:rPr>
      </w:pPr>
      <w:r w:rsidRPr="0011368A">
        <w:rPr>
          <w:lang w:eastAsia="ja-JP"/>
        </w:rPr>
        <w:tab/>
      </w:r>
      <w:r w:rsidRPr="0011368A">
        <w:rPr>
          <w:b/>
          <w:lang w:eastAsia="ja-JP"/>
        </w:rPr>
        <w:t>TCs lists</w:t>
      </w:r>
      <w:r w:rsidRPr="0011368A">
        <w:rPr>
          <w:lang w:eastAsia="ja-JP"/>
        </w:rPr>
        <w:t>: Test Cases are listed in separate excel sheets based on their relevance to a specific RAN5 area of activities i.e. RF, Signalling and GERAN</w:t>
      </w:r>
    </w:p>
    <w:p w14:paraId="1A9297E7" w14:textId="77777777" w:rsidR="00086648" w:rsidRPr="0011368A" w:rsidRDefault="006E31A0" w:rsidP="00086648">
      <w:pPr>
        <w:pStyle w:val="NO"/>
        <w:rPr>
          <w:lang w:eastAsia="ja-JP"/>
        </w:rPr>
      </w:pPr>
      <w:r w:rsidRPr="0011368A">
        <w:rPr>
          <w:lang w:eastAsia="ja-JP"/>
        </w:rPr>
        <w:t>NOTE 1</w:t>
      </w:r>
      <w:r w:rsidR="00086648" w:rsidRPr="0011368A">
        <w:rPr>
          <w:lang w:eastAsia="ja-JP"/>
        </w:rPr>
        <w:t>:</w:t>
      </w:r>
      <w:r w:rsidR="00086648" w:rsidRPr="0011368A">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Pr="0011368A" w:rsidRDefault="006E31A0" w:rsidP="006E31A0">
      <w:pPr>
        <w:pStyle w:val="NO"/>
        <w:rPr>
          <w:lang w:eastAsia="ja-JP"/>
        </w:rPr>
      </w:pPr>
      <w:r w:rsidRPr="0011368A">
        <w:rPr>
          <w:lang w:eastAsia="ja-JP"/>
        </w:rPr>
        <w:t>NOTE 2:</w:t>
      </w:r>
      <w:r w:rsidRPr="0011368A">
        <w:rPr>
          <w:lang w:eastAsia="ja-JP"/>
        </w:rPr>
        <w:tab/>
        <w:t>Test Cases which were removed (made Void) are not listed.</w:t>
      </w:r>
    </w:p>
    <w:p w14:paraId="458BFAD3" w14:textId="77777777" w:rsidR="00520ACC" w:rsidRPr="0011368A" w:rsidRDefault="00520ACC" w:rsidP="00104DE8">
      <w:pPr>
        <w:pStyle w:val="B1"/>
        <w:rPr>
          <w:lang w:eastAsia="ja-JP"/>
        </w:rPr>
      </w:pPr>
      <w:r w:rsidRPr="0011368A">
        <w:rPr>
          <w:lang w:eastAsia="ja-JP"/>
        </w:rPr>
        <w:tab/>
      </w:r>
      <w:r w:rsidRPr="0011368A">
        <w:rPr>
          <w:b/>
          <w:lang w:eastAsia="ja-JP"/>
        </w:rPr>
        <w:t>3GPP RAN5 test specs:</w:t>
      </w:r>
      <w:r w:rsidRPr="0011368A">
        <w:rPr>
          <w:lang w:eastAsia="ja-JP"/>
        </w:rPr>
        <w:t xml:space="preserve"> Only RAN5 test specifications which include test case prose description are listed, and only if at least one test case from the test specification is listed in one of the Test Cases (TCs) lists</w:t>
      </w:r>
    </w:p>
    <w:p w14:paraId="262237E9" w14:textId="77777777" w:rsidR="00520ACC" w:rsidRPr="0011368A" w:rsidRDefault="00520ACC" w:rsidP="00104DE8">
      <w:pPr>
        <w:pStyle w:val="B1"/>
        <w:rPr>
          <w:lang w:eastAsia="ja-JP"/>
        </w:rPr>
      </w:pPr>
      <w:r w:rsidRPr="0011368A">
        <w:rPr>
          <w:lang w:eastAsia="ja-JP"/>
        </w:rPr>
        <w:tab/>
      </w:r>
      <w:r w:rsidRPr="0011368A">
        <w:rPr>
          <w:b/>
          <w:lang w:eastAsia="ja-JP"/>
        </w:rPr>
        <w:t>3GPP RAN5 WI Codes:</w:t>
      </w:r>
      <w:r w:rsidRPr="0011368A">
        <w:rPr>
          <w:lang w:eastAsia="ja-JP"/>
        </w:rPr>
        <w:t xml:space="preserve"> 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p>
    <w:p w14:paraId="09C7B586" w14:textId="77777777" w:rsidR="000B645D" w:rsidRPr="0011368A" w:rsidRDefault="000B645D" w:rsidP="000B645D">
      <w:pPr>
        <w:pStyle w:val="1"/>
      </w:pPr>
      <w:r w:rsidRPr="0011368A">
        <w:br w:type="page"/>
      </w:r>
      <w:bookmarkStart w:id="7" w:name="_Toc75157908"/>
      <w:r w:rsidRPr="0011368A">
        <w:lastRenderedPageBreak/>
        <w:t>1</w:t>
      </w:r>
      <w:r w:rsidRPr="0011368A">
        <w:tab/>
        <w:t>Scope</w:t>
      </w:r>
      <w:bookmarkEnd w:id="7"/>
    </w:p>
    <w:p w14:paraId="4D8B7AEB" w14:textId="77777777" w:rsidR="000B645D" w:rsidRPr="0011368A" w:rsidRDefault="000B645D" w:rsidP="000B645D">
      <w:r w:rsidRPr="0011368A">
        <w:t xml:space="preserve">The present document details the RAN5 </w:t>
      </w:r>
      <w:r w:rsidR="003176A1" w:rsidRPr="0011368A">
        <w:t>guidance</w:t>
      </w:r>
      <w:r w:rsidRPr="0011368A">
        <w:t xml:space="preserve"> in regard to utilising Work Item Codes (WICs) for Change Requests (CRs) modifying test cases already specified in any of the RAN5 test specifications.</w:t>
      </w:r>
    </w:p>
    <w:p w14:paraId="7AF76DC6" w14:textId="77777777" w:rsidR="000B645D" w:rsidRPr="0011368A" w:rsidRDefault="000B645D" w:rsidP="000B645D">
      <w:pPr>
        <w:pStyle w:val="1"/>
      </w:pPr>
      <w:bookmarkStart w:id="8" w:name="_Toc75157909"/>
      <w:r w:rsidRPr="0011368A">
        <w:t>2</w:t>
      </w:r>
      <w:r w:rsidRPr="0011368A">
        <w:tab/>
        <w:t>References</w:t>
      </w:r>
      <w:bookmarkEnd w:id="8"/>
    </w:p>
    <w:p w14:paraId="013B2E0F" w14:textId="77777777" w:rsidR="000B645D" w:rsidRPr="0011368A" w:rsidRDefault="000B645D" w:rsidP="000B645D">
      <w:r w:rsidRPr="0011368A">
        <w:t>N/A</w:t>
      </w:r>
    </w:p>
    <w:p w14:paraId="5662A2EE" w14:textId="77777777" w:rsidR="000B645D" w:rsidRPr="0011368A" w:rsidRDefault="000B645D" w:rsidP="000B645D">
      <w:pPr>
        <w:pStyle w:val="1"/>
      </w:pPr>
      <w:bookmarkStart w:id="9" w:name="_Toc75157910"/>
      <w:r w:rsidRPr="0011368A">
        <w:t>3</w:t>
      </w:r>
      <w:r w:rsidRPr="0011368A">
        <w:tab/>
        <w:t>Definitions, symbols and abbreviations</w:t>
      </w:r>
      <w:bookmarkEnd w:id="9"/>
    </w:p>
    <w:p w14:paraId="2111681E" w14:textId="77777777" w:rsidR="000B645D" w:rsidRPr="0011368A" w:rsidRDefault="000B645D" w:rsidP="000B645D">
      <w:r w:rsidRPr="0011368A">
        <w:t>N/A</w:t>
      </w:r>
    </w:p>
    <w:p w14:paraId="33D41C2B" w14:textId="77777777" w:rsidR="000B645D" w:rsidRPr="0011368A" w:rsidRDefault="000B645D" w:rsidP="000B645D">
      <w:pPr>
        <w:pStyle w:val="1"/>
      </w:pPr>
      <w:bookmarkStart w:id="10" w:name="_Toc75157911"/>
      <w:r w:rsidRPr="0011368A">
        <w:t>4</w:t>
      </w:r>
      <w:r w:rsidRPr="0011368A">
        <w:tab/>
        <w:t>General</w:t>
      </w:r>
      <w:bookmarkEnd w:id="10"/>
    </w:p>
    <w:p w14:paraId="6B496C38" w14:textId="77777777" w:rsidR="0090371A" w:rsidRPr="0011368A" w:rsidRDefault="0090371A" w:rsidP="0090371A">
      <w:pPr>
        <w:pStyle w:val="2"/>
      </w:pPr>
      <w:bookmarkStart w:id="11" w:name="_Toc75157912"/>
      <w:r w:rsidRPr="0011368A">
        <w:t>4.0</w:t>
      </w:r>
      <w:r w:rsidRPr="0011368A">
        <w:tab/>
        <w:t>General assumptions</w:t>
      </w:r>
      <w:bookmarkEnd w:id="11"/>
    </w:p>
    <w:p w14:paraId="7AC98EEF" w14:textId="77777777" w:rsidR="0090371A" w:rsidRPr="0011368A" w:rsidRDefault="0090371A" w:rsidP="0090371A">
      <w:r w:rsidRPr="0011368A">
        <w:t>Test cases which are introduced by WIs which have not been closed yet are not covered by the present document.</w:t>
      </w:r>
    </w:p>
    <w:p w14:paraId="217D6AED" w14:textId="77777777" w:rsidR="00486086" w:rsidRPr="0011368A" w:rsidRDefault="00486086" w:rsidP="00104DE8">
      <w:pPr>
        <w:pStyle w:val="2"/>
      </w:pPr>
      <w:bookmarkStart w:id="12" w:name="_Toc75157913"/>
      <w:r w:rsidRPr="0011368A">
        <w:t>4.</w:t>
      </w:r>
      <w:r w:rsidR="0090371A" w:rsidRPr="0011368A">
        <w:t>1</w:t>
      </w:r>
      <w:r w:rsidRPr="0011368A">
        <w:tab/>
        <w:t>How to use the provided information</w:t>
      </w:r>
      <w:bookmarkEnd w:id="12"/>
    </w:p>
    <w:p w14:paraId="637BC290" w14:textId="77777777" w:rsidR="00086648" w:rsidRPr="0011368A" w:rsidRDefault="00086648" w:rsidP="005A44AF">
      <w:pPr>
        <w:rPr>
          <w:lang w:eastAsia="ja-JP"/>
        </w:rPr>
      </w:pPr>
      <w:r w:rsidRPr="0011368A">
        <w:rPr>
          <w:lang w:eastAsia="ja-JP"/>
        </w:rPr>
        <w:t>The provided information should be used for the creation of CRs to RAN5 test cases and specification of the field 'WIC' on the CR Coversheet.</w:t>
      </w:r>
    </w:p>
    <w:p w14:paraId="1DE3FE8F" w14:textId="77777777" w:rsidR="005A44AF" w:rsidRPr="0011368A" w:rsidRDefault="005A44AF" w:rsidP="005A44AF">
      <w:pPr>
        <w:rPr>
          <w:lang w:eastAsia="ja-JP"/>
        </w:rPr>
      </w:pPr>
      <w:r w:rsidRPr="0011368A">
        <w:rPr>
          <w:lang w:eastAsia="ja-JP"/>
        </w:rPr>
        <w:t>For Prose/TTCN CRs on closed Work Items</w:t>
      </w:r>
      <w:r w:rsidR="00086648" w:rsidRPr="0011368A">
        <w:rPr>
          <w:lang w:eastAsia="ja-JP"/>
        </w:rPr>
        <w:t xml:space="preserve"> the following </w:t>
      </w:r>
      <w:r w:rsidR="00CB3F44" w:rsidRPr="0011368A">
        <w:rPr>
          <w:lang w:eastAsia="ja-JP"/>
        </w:rPr>
        <w:t>apply</w:t>
      </w:r>
    </w:p>
    <w:p w14:paraId="4EA96B2C" w14:textId="77777777" w:rsidR="0090371A" w:rsidRPr="0011368A" w:rsidRDefault="0090371A" w:rsidP="005A44AF">
      <w:pPr>
        <w:rPr>
          <w:b/>
          <w:lang w:eastAsia="ja-JP"/>
        </w:rPr>
      </w:pPr>
      <w:r w:rsidRPr="0011368A">
        <w:rPr>
          <w:b/>
          <w:lang w:eastAsia="ja-JP"/>
        </w:rPr>
        <w:t>GENERAL requirements</w:t>
      </w:r>
    </w:p>
    <w:p w14:paraId="54814BCD" w14:textId="77777777" w:rsidR="005A44AF" w:rsidRPr="0011368A" w:rsidRDefault="005A44AF" w:rsidP="00104DE8">
      <w:pPr>
        <w:pStyle w:val="B1"/>
        <w:rPr>
          <w:lang w:eastAsia="ja-JP"/>
        </w:rPr>
      </w:pPr>
      <w:r w:rsidRPr="0011368A">
        <w:rPr>
          <w:lang w:eastAsia="ja-JP"/>
        </w:rPr>
        <w:t>-</w:t>
      </w:r>
      <w:r w:rsidRPr="0011368A">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Pr="0011368A" w:rsidRDefault="00086648" w:rsidP="00104DE8">
      <w:pPr>
        <w:pStyle w:val="EX"/>
        <w:rPr>
          <w:lang w:eastAsia="ja-JP"/>
        </w:rPr>
      </w:pPr>
      <w:r w:rsidRPr="0011368A">
        <w:rPr>
          <w:lang w:eastAsia="ja-JP"/>
        </w:rPr>
        <w:tab/>
        <w:t>EXAMPLE</w:t>
      </w:r>
      <w:r w:rsidR="00343E91" w:rsidRPr="0011368A">
        <w:rPr>
          <w:lang w:eastAsia="ja-JP"/>
        </w:rPr>
        <w:t>S</w:t>
      </w:r>
      <w:r w:rsidRPr="0011368A">
        <w:rPr>
          <w:lang w:eastAsia="ja-JP"/>
        </w:rPr>
        <w:t>:</w:t>
      </w:r>
    </w:p>
    <w:p w14:paraId="380812DE" w14:textId="77777777" w:rsidR="00086648" w:rsidRPr="0011368A" w:rsidRDefault="00086648" w:rsidP="00104DE8">
      <w:pPr>
        <w:pStyle w:val="EX"/>
        <w:rPr>
          <w:lang w:eastAsia="ja-JP"/>
        </w:rPr>
      </w:pPr>
      <w:r w:rsidRPr="0011368A">
        <w:rPr>
          <w:lang w:eastAsia="ja-JP"/>
        </w:rPr>
        <w:tab/>
        <w:t>TEI13_Test, LTE_MTCe2_L1-UEConTest</w:t>
      </w:r>
    </w:p>
    <w:p w14:paraId="28C8AA4A" w14:textId="77777777" w:rsidR="00086648" w:rsidRPr="0011368A" w:rsidRDefault="00086648" w:rsidP="00104DE8">
      <w:pPr>
        <w:pStyle w:val="EX"/>
        <w:rPr>
          <w:lang w:eastAsia="ja-JP"/>
        </w:rPr>
      </w:pPr>
      <w:r w:rsidRPr="0011368A">
        <w:rPr>
          <w:lang w:eastAsia="ja-JP"/>
        </w:rPr>
        <w:tab/>
        <w:t>TEI12_Test, LTE_CA_Rel12_2UL-UEConTest</w:t>
      </w:r>
    </w:p>
    <w:p w14:paraId="353991FB" w14:textId="77777777" w:rsidR="00086648" w:rsidRPr="0011368A" w:rsidRDefault="00086648" w:rsidP="00104DE8">
      <w:pPr>
        <w:pStyle w:val="EX"/>
        <w:rPr>
          <w:lang w:eastAsia="ja-JP"/>
        </w:rPr>
      </w:pPr>
      <w:r w:rsidRPr="0011368A">
        <w:rPr>
          <w:lang w:eastAsia="ja-JP"/>
        </w:rPr>
        <w:tab/>
        <w:t>TEI14_Test, LTE_iPos_enh2_RI-UEConTest</w:t>
      </w:r>
    </w:p>
    <w:p w14:paraId="7CA20D64" w14:textId="77777777" w:rsidR="005A44AF" w:rsidRPr="0011368A" w:rsidRDefault="005A44AF" w:rsidP="00104DE8">
      <w:pPr>
        <w:pStyle w:val="B1"/>
        <w:rPr>
          <w:lang w:eastAsia="ja-JP"/>
        </w:rPr>
      </w:pPr>
      <w:r w:rsidRPr="0011368A">
        <w:rPr>
          <w:lang w:eastAsia="ja-JP"/>
        </w:rPr>
        <w:t>-</w:t>
      </w:r>
      <w:r w:rsidRPr="0011368A">
        <w:rPr>
          <w:lang w:eastAsia="ja-JP"/>
        </w:rPr>
        <w:tab/>
        <w:t>Otherwise, the CR cover sheet sha</w:t>
      </w:r>
      <w:r w:rsidR="00357904" w:rsidRPr="0011368A">
        <w:rPr>
          <w:lang w:eastAsia="ja-JP"/>
        </w:rPr>
        <w:t xml:space="preserve">ll use the 'TEIn_Test' WI code </w:t>
      </w:r>
      <w:r w:rsidRPr="0011368A">
        <w:rPr>
          <w:lang w:eastAsia="ja-JP"/>
        </w:rPr>
        <w:t>where 'n' refers to the a</w:t>
      </w:r>
      <w:r w:rsidR="00357904" w:rsidRPr="0011368A">
        <w:rPr>
          <w:lang w:eastAsia="ja-JP"/>
        </w:rPr>
        <w:t>pplicable release of the change</w:t>
      </w:r>
    </w:p>
    <w:p w14:paraId="6FE8B2E8" w14:textId="77777777" w:rsidR="00086648" w:rsidRPr="0011368A" w:rsidRDefault="00086648" w:rsidP="00086648">
      <w:pPr>
        <w:pStyle w:val="EX"/>
        <w:rPr>
          <w:lang w:eastAsia="ja-JP"/>
        </w:rPr>
      </w:pPr>
      <w:r w:rsidRPr="0011368A">
        <w:rPr>
          <w:lang w:eastAsia="ja-JP"/>
        </w:rPr>
        <w:tab/>
        <w:t>EXAMPLE</w:t>
      </w:r>
      <w:r w:rsidR="00343E91" w:rsidRPr="0011368A">
        <w:rPr>
          <w:lang w:eastAsia="ja-JP"/>
        </w:rPr>
        <w:t>S</w:t>
      </w:r>
      <w:r w:rsidRPr="0011368A">
        <w:rPr>
          <w:lang w:eastAsia="ja-JP"/>
        </w:rPr>
        <w:t>:</w:t>
      </w:r>
    </w:p>
    <w:p w14:paraId="4D24589B" w14:textId="77777777" w:rsidR="00086648" w:rsidRPr="0011368A" w:rsidRDefault="00086648" w:rsidP="00086648">
      <w:pPr>
        <w:pStyle w:val="EX"/>
        <w:rPr>
          <w:lang w:eastAsia="ja-JP"/>
        </w:rPr>
      </w:pPr>
      <w:r w:rsidRPr="0011368A">
        <w:rPr>
          <w:lang w:eastAsia="ja-JP"/>
        </w:rPr>
        <w:tab/>
        <w:t>TEI13_Test</w:t>
      </w:r>
    </w:p>
    <w:p w14:paraId="06680290" w14:textId="77777777" w:rsidR="00086648" w:rsidRPr="0011368A" w:rsidRDefault="00086648" w:rsidP="00104DE8">
      <w:pPr>
        <w:pStyle w:val="EX"/>
        <w:rPr>
          <w:lang w:eastAsia="ja-JP"/>
        </w:rPr>
      </w:pPr>
      <w:r w:rsidRPr="0011368A">
        <w:rPr>
          <w:lang w:eastAsia="ja-JP"/>
        </w:rPr>
        <w:tab/>
        <w:t>TEI8_Test</w:t>
      </w:r>
    </w:p>
    <w:p w14:paraId="5F36F007" w14:textId="77777777" w:rsidR="0090371A" w:rsidRPr="0011368A" w:rsidRDefault="0090371A" w:rsidP="0090371A">
      <w:pPr>
        <w:rPr>
          <w:b/>
          <w:lang w:eastAsia="ja-JP"/>
        </w:rPr>
      </w:pPr>
      <w:r w:rsidRPr="0011368A">
        <w:rPr>
          <w:b/>
          <w:lang w:eastAsia="ja-JP"/>
        </w:rPr>
        <w:t>EXCEPTIONAL requirements</w:t>
      </w:r>
    </w:p>
    <w:p w14:paraId="59A332B4" w14:textId="77777777" w:rsidR="00021ED1" w:rsidRPr="0011368A" w:rsidRDefault="00021ED1" w:rsidP="00021ED1">
      <w:pPr>
        <w:pStyle w:val="B1"/>
        <w:rPr>
          <w:lang w:eastAsia="ja-JP"/>
        </w:rPr>
      </w:pPr>
      <w:r w:rsidRPr="0011368A">
        <w:rPr>
          <w:lang w:eastAsia="ja-JP"/>
        </w:rPr>
        <w:t>-</w:t>
      </w:r>
      <w:r w:rsidRPr="0011368A">
        <w:rPr>
          <w:lang w:eastAsia="ja-JP"/>
        </w:rPr>
        <w:tab/>
        <w:t xml:space="preserve">In some </w:t>
      </w:r>
      <w:proofErr w:type="gramStart"/>
      <w:r w:rsidRPr="0011368A">
        <w:rPr>
          <w:lang w:eastAsia="ja-JP"/>
        </w:rPr>
        <w:t>cases</w:t>
      </w:r>
      <w:proofErr w:type="gramEnd"/>
      <w:r w:rsidRPr="0011368A">
        <w:rPr>
          <w:lang w:eastAsia="ja-JP"/>
        </w:rPr>
        <w:t xml:space="preserve"> changes to the same test case have been done by multiple WIs. </w:t>
      </w:r>
      <w:r w:rsidR="00FF7655" w:rsidRPr="0011368A">
        <w:rPr>
          <w:lang w:eastAsia="ja-JP"/>
        </w:rPr>
        <w:t>When the WIs are known then, w</w:t>
      </w:r>
      <w:r w:rsidRPr="0011368A">
        <w:rPr>
          <w:lang w:eastAsia="ja-JP"/>
        </w:rPr>
        <w:t xml:space="preserve">hen choosing the </w:t>
      </w:r>
      <w:proofErr w:type="gramStart"/>
      <w:r w:rsidRPr="0011368A">
        <w:rPr>
          <w:lang w:eastAsia="ja-JP"/>
        </w:rPr>
        <w:t>WIC</w:t>
      </w:r>
      <w:proofErr w:type="gramEnd"/>
      <w:r w:rsidRPr="0011368A">
        <w:rPr>
          <w:lang w:eastAsia="ja-JP"/>
        </w:rPr>
        <w:t xml:space="preserve"> the CR authors shall consider which part of the test case they are updating and have WIC and Release depending on which WI introduced the part.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Pr="0011368A" w:rsidRDefault="00FF7655" w:rsidP="00FF7655">
      <w:pPr>
        <w:pStyle w:val="NO"/>
        <w:rPr>
          <w:lang w:eastAsia="ja-JP"/>
        </w:rPr>
      </w:pPr>
      <w:r w:rsidRPr="0011368A">
        <w:rPr>
          <w:lang w:eastAsia="ja-JP"/>
        </w:rPr>
        <w:lastRenderedPageBreak/>
        <w:t>NOTE 1:</w:t>
      </w:r>
      <w:r w:rsidRPr="0011368A">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Pr="0011368A" w:rsidRDefault="00021ED1" w:rsidP="00021ED1">
      <w:pPr>
        <w:pStyle w:val="EX"/>
        <w:rPr>
          <w:lang w:eastAsia="ja-JP"/>
        </w:rPr>
      </w:pPr>
      <w:r w:rsidRPr="0011368A">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Pr="0011368A" w:rsidRDefault="00021ED1" w:rsidP="00021ED1">
      <w:pPr>
        <w:pStyle w:val="EX"/>
        <w:rPr>
          <w:lang w:eastAsia="ja-JP"/>
        </w:rPr>
      </w:pPr>
      <w:r w:rsidRPr="0011368A">
        <w:rPr>
          <w:lang w:eastAsia="ja-JP"/>
        </w:rPr>
        <w:tab/>
        <w:t>Depending on a changes a CR does to the test case then the following different WICs can be used on the CR coversheet"</w:t>
      </w:r>
    </w:p>
    <w:p w14:paraId="6339042F" w14:textId="77777777" w:rsidR="00021ED1" w:rsidRPr="0011368A" w:rsidRDefault="00021ED1" w:rsidP="00021ED1">
      <w:pPr>
        <w:pStyle w:val="EX"/>
        <w:rPr>
          <w:lang w:eastAsia="ja-JP"/>
        </w:rPr>
      </w:pPr>
      <w:r w:rsidRPr="0011368A">
        <w:rPr>
          <w:lang w:eastAsia="ja-JP"/>
        </w:rPr>
        <w:tab/>
        <w:t xml:space="preserve">TEI14_Test, LTE_B41_UE_PC2-UEConTest </w:t>
      </w:r>
      <w:r w:rsidRPr="0011368A">
        <w:rPr>
          <w:i/>
          <w:lang w:eastAsia="ja-JP"/>
        </w:rPr>
        <w:t>(if the changes are relevant only to LTE_B41_UE_PC2-UEConTest)</w:t>
      </w:r>
    </w:p>
    <w:p w14:paraId="1D62705E" w14:textId="77777777" w:rsidR="00021ED1" w:rsidRPr="0011368A" w:rsidRDefault="00021ED1" w:rsidP="00021ED1">
      <w:pPr>
        <w:pStyle w:val="EX"/>
        <w:rPr>
          <w:lang w:eastAsia="ja-JP"/>
        </w:rPr>
      </w:pPr>
      <w:r w:rsidRPr="0011368A">
        <w:rPr>
          <w:lang w:eastAsia="ja-JP"/>
        </w:rPr>
        <w:tab/>
        <w:t xml:space="preserve">TEI15_Test, LTE_TDD_HPUE_R15-UEConTest </w:t>
      </w:r>
      <w:r w:rsidRPr="0011368A">
        <w:rPr>
          <w:i/>
          <w:lang w:eastAsia="ja-JP"/>
        </w:rPr>
        <w:t>(if the changes are relevant only to LTE_TDD_HPUE_R15-UEConTest)</w:t>
      </w:r>
    </w:p>
    <w:p w14:paraId="647D9233" w14:textId="77777777" w:rsidR="00021ED1" w:rsidRPr="0011368A" w:rsidRDefault="00021ED1" w:rsidP="00021ED1">
      <w:pPr>
        <w:pStyle w:val="EX"/>
        <w:rPr>
          <w:lang w:eastAsia="ja-JP"/>
        </w:rPr>
      </w:pPr>
      <w:r w:rsidRPr="0011368A">
        <w:rPr>
          <w:lang w:eastAsia="ja-JP"/>
        </w:rPr>
        <w:tab/>
        <w:t xml:space="preserve">TEI14_Test, LTE_B41_UE_PC2-UEConTest, LTE_TDD_HPUE_R15-UEConTest </w:t>
      </w:r>
      <w:r w:rsidRPr="0011368A">
        <w:rPr>
          <w:i/>
          <w:lang w:eastAsia="ja-JP"/>
        </w:rPr>
        <w:t>(if the changes are relevant to both LTE_B41_UE_PC2-UEConTest AND LTE_TDD_HPUE_R15-UEConTest)</w:t>
      </w:r>
    </w:p>
    <w:p w14:paraId="405E9661" w14:textId="77777777" w:rsidR="0090371A" w:rsidRPr="0011368A" w:rsidRDefault="0090371A" w:rsidP="0090371A">
      <w:pPr>
        <w:pStyle w:val="B1"/>
        <w:rPr>
          <w:lang w:eastAsia="ja-JP"/>
        </w:rPr>
      </w:pPr>
      <w:r w:rsidRPr="0011368A">
        <w:rPr>
          <w:lang w:eastAsia="ja-JP"/>
        </w:rPr>
        <w:t>-</w:t>
      </w:r>
      <w:r w:rsidRPr="0011368A">
        <w:rPr>
          <w:lang w:eastAsia="ja-JP"/>
        </w:rPr>
        <w:tab/>
        <w:t xml:space="preserve">In some cases changes to a test case may need to be introduced, or have been done, as a part of Release relevant updates, and not as part of dedicated WIs. In such cases it is recommended that </w:t>
      </w:r>
      <w:r w:rsidR="00FF7655" w:rsidRPr="0011368A">
        <w:rPr>
          <w:lang w:eastAsia="ja-JP"/>
        </w:rPr>
        <w:t xml:space="preserve">the CRs which introduce the change or update such a change should use </w:t>
      </w:r>
      <w:r w:rsidRPr="0011368A">
        <w:rPr>
          <w:lang w:eastAsia="ja-JP"/>
        </w:rPr>
        <w:t>'TEIn_Test' WI code with the 'n' referring to the applicable release of the change. Examples of such changes are band requirements introduced as release updates outside of a WI</w:t>
      </w:r>
      <w:r w:rsidR="00FF7655" w:rsidRPr="0011368A">
        <w:rPr>
          <w:lang w:eastAsia="ja-JP"/>
        </w:rPr>
        <w:t>.</w:t>
      </w:r>
    </w:p>
    <w:p w14:paraId="07BBD7A4" w14:textId="77777777" w:rsidR="009008C7" w:rsidRPr="0011368A" w:rsidRDefault="009008C7" w:rsidP="009008C7">
      <w:pPr>
        <w:pStyle w:val="EX"/>
        <w:rPr>
          <w:lang w:eastAsia="ja-JP"/>
        </w:rPr>
      </w:pPr>
      <w:r w:rsidRPr="0011368A">
        <w:rPr>
          <w:lang w:eastAsia="ja-JP"/>
        </w:rPr>
        <w:tab/>
        <w:t>EXAMPLE:</w:t>
      </w:r>
    </w:p>
    <w:p w14:paraId="4C4C5E3B" w14:textId="77777777" w:rsidR="009008C7" w:rsidRPr="0011368A" w:rsidRDefault="009008C7" w:rsidP="009008C7">
      <w:pPr>
        <w:pStyle w:val="EX"/>
        <w:rPr>
          <w:lang w:eastAsia="ja-JP"/>
        </w:rPr>
      </w:pPr>
      <w:r w:rsidRPr="0011368A">
        <w:rPr>
          <w:lang w:eastAsia="ja-JP"/>
        </w:rPr>
        <w:tab/>
        <w:t>TEI16_Test (for 5G bands relevant updates introduced as Release dependent changes without a dedicated WI)</w:t>
      </w:r>
    </w:p>
    <w:p w14:paraId="28C7EB5B" w14:textId="77777777" w:rsidR="001B5F68" w:rsidRPr="0011368A" w:rsidRDefault="001B5F68" w:rsidP="001B5F68">
      <w:pPr>
        <w:pStyle w:val="1"/>
        <w:rPr>
          <w:lang w:eastAsia="ja-JP"/>
        </w:rPr>
      </w:pPr>
      <w:r w:rsidRPr="0011368A">
        <w:rPr>
          <w:lang w:eastAsia="ja-JP"/>
        </w:rPr>
        <w:br w:type="page"/>
      </w:r>
      <w:bookmarkStart w:id="13" w:name="_Toc34900676"/>
      <w:bookmarkStart w:id="14" w:name="_Toc75157914"/>
      <w:r w:rsidRPr="0011368A">
        <w:rPr>
          <w:lang w:eastAsia="ja-JP"/>
        </w:rPr>
        <w:lastRenderedPageBreak/>
        <w:t>Annex A</w:t>
      </w:r>
      <w:r w:rsidRPr="0011368A">
        <w:t xml:space="preserve"> (informative)</w:t>
      </w:r>
      <w:r w:rsidRPr="0011368A">
        <w:rPr>
          <w:lang w:eastAsia="ja-JP"/>
        </w:rPr>
        <w:t>:</w:t>
      </w:r>
      <w:r w:rsidRPr="0011368A">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11368A" w14:paraId="519C1B88" w14:textId="77777777" w:rsidTr="00417709">
        <w:trPr>
          <w:cantSplit/>
        </w:trPr>
        <w:tc>
          <w:tcPr>
            <w:tcW w:w="9214" w:type="dxa"/>
            <w:gridSpan w:val="6"/>
            <w:shd w:val="solid" w:color="FFFFFF" w:fill="auto"/>
          </w:tcPr>
          <w:p w14:paraId="189CC772" w14:textId="77777777" w:rsidR="001B5F68" w:rsidRPr="0011368A" w:rsidRDefault="001B5F68" w:rsidP="00417709">
            <w:pPr>
              <w:pStyle w:val="TAH"/>
              <w:rPr>
                <w:sz w:val="16"/>
              </w:rPr>
            </w:pPr>
            <w:r w:rsidRPr="0011368A">
              <w:rPr>
                <w:sz w:val="16"/>
              </w:rPr>
              <w:lastRenderedPageBreak/>
              <w:t>Change history</w:t>
            </w:r>
          </w:p>
        </w:tc>
      </w:tr>
      <w:tr w:rsidR="001B5F68" w:rsidRPr="0011368A" w14:paraId="1AC3C882" w14:textId="77777777" w:rsidTr="00417709">
        <w:trPr>
          <w:cantSplit/>
        </w:trPr>
        <w:tc>
          <w:tcPr>
            <w:tcW w:w="851" w:type="dxa"/>
            <w:shd w:val="pct10" w:color="auto" w:fill="FFFFFF"/>
          </w:tcPr>
          <w:p w14:paraId="6CD9164E" w14:textId="77777777" w:rsidR="001B5F68" w:rsidRPr="0011368A" w:rsidRDefault="001B5F68" w:rsidP="00417709">
            <w:pPr>
              <w:pStyle w:val="TAH"/>
              <w:rPr>
                <w:sz w:val="16"/>
              </w:rPr>
            </w:pPr>
            <w:r w:rsidRPr="0011368A">
              <w:rPr>
                <w:sz w:val="16"/>
              </w:rPr>
              <w:t>Date</w:t>
            </w:r>
          </w:p>
        </w:tc>
        <w:tc>
          <w:tcPr>
            <w:tcW w:w="1134" w:type="dxa"/>
            <w:shd w:val="pct10" w:color="auto" w:fill="FFFFFF"/>
          </w:tcPr>
          <w:p w14:paraId="5F39AFBC" w14:textId="77777777" w:rsidR="001B5F68" w:rsidRPr="0011368A" w:rsidRDefault="001B5F68" w:rsidP="00417709">
            <w:pPr>
              <w:pStyle w:val="TAH"/>
              <w:rPr>
                <w:sz w:val="16"/>
              </w:rPr>
            </w:pPr>
            <w:r w:rsidRPr="0011368A">
              <w:rPr>
                <w:sz w:val="16"/>
              </w:rPr>
              <w:t>RAN5 #</w:t>
            </w:r>
          </w:p>
        </w:tc>
        <w:tc>
          <w:tcPr>
            <w:tcW w:w="1134" w:type="dxa"/>
            <w:shd w:val="pct10" w:color="auto" w:fill="FFFFFF"/>
          </w:tcPr>
          <w:p w14:paraId="4317B3CF" w14:textId="77777777" w:rsidR="001B5F68" w:rsidRPr="0011368A" w:rsidRDefault="001B5F68" w:rsidP="00417709">
            <w:pPr>
              <w:pStyle w:val="TAH"/>
              <w:rPr>
                <w:sz w:val="16"/>
              </w:rPr>
            </w:pPr>
            <w:r w:rsidRPr="0011368A">
              <w:rPr>
                <w:sz w:val="16"/>
              </w:rPr>
              <w:t>WG Doc.</w:t>
            </w:r>
          </w:p>
        </w:tc>
        <w:tc>
          <w:tcPr>
            <w:tcW w:w="4678" w:type="dxa"/>
            <w:shd w:val="pct10" w:color="auto" w:fill="FFFFFF"/>
          </w:tcPr>
          <w:p w14:paraId="7F59F758" w14:textId="77777777" w:rsidR="001B5F68" w:rsidRPr="0011368A" w:rsidRDefault="001B5F68" w:rsidP="00417709">
            <w:pPr>
              <w:pStyle w:val="TAH"/>
              <w:rPr>
                <w:sz w:val="16"/>
              </w:rPr>
            </w:pPr>
            <w:r w:rsidRPr="0011368A">
              <w:rPr>
                <w:sz w:val="16"/>
              </w:rPr>
              <w:t>Change Subject/Comment</w:t>
            </w:r>
          </w:p>
        </w:tc>
        <w:tc>
          <w:tcPr>
            <w:tcW w:w="708" w:type="dxa"/>
            <w:shd w:val="pct10" w:color="auto" w:fill="FFFFFF"/>
          </w:tcPr>
          <w:p w14:paraId="3972E16E" w14:textId="77777777" w:rsidR="001B5F68" w:rsidRPr="0011368A" w:rsidRDefault="001B5F68" w:rsidP="00417709">
            <w:pPr>
              <w:pStyle w:val="TAH"/>
              <w:rPr>
                <w:sz w:val="16"/>
              </w:rPr>
            </w:pPr>
            <w:r w:rsidRPr="0011368A">
              <w:rPr>
                <w:sz w:val="16"/>
              </w:rPr>
              <w:t>Version Old</w:t>
            </w:r>
          </w:p>
        </w:tc>
        <w:tc>
          <w:tcPr>
            <w:tcW w:w="709" w:type="dxa"/>
            <w:shd w:val="pct10" w:color="auto" w:fill="FFFFFF"/>
          </w:tcPr>
          <w:p w14:paraId="073F198C" w14:textId="77777777" w:rsidR="001B5F68" w:rsidRPr="0011368A" w:rsidRDefault="001B5F68" w:rsidP="00417709">
            <w:pPr>
              <w:pStyle w:val="TAH"/>
              <w:rPr>
                <w:sz w:val="16"/>
              </w:rPr>
            </w:pPr>
            <w:r w:rsidRPr="0011368A">
              <w:rPr>
                <w:sz w:val="16"/>
              </w:rPr>
              <w:t>Version New</w:t>
            </w:r>
          </w:p>
        </w:tc>
      </w:tr>
      <w:tr w:rsidR="00634D7A" w:rsidRPr="0011368A" w14:paraId="21805928" w14:textId="77777777" w:rsidTr="00417709">
        <w:trPr>
          <w:cantSplit/>
        </w:trPr>
        <w:tc>
          <w:tcPr>
            <w:tcW w:w="851" w:type="dxa"/>
            <w:shd w:val="solid" w:color="FFFFFF" w:fill="auto"/>
          </w:tcPr>
          <w:p w14:paraId="63EFE2FD" w14:textId="77777777" w:rsidR="00634D7A" w:rsidRPr="0011368A" w:rsidRDefault="00634D7A" w:rsidP="00634D7A">
            <w:pPr>
              <w:pStyle w:val="TAL"/>
              <w:rPr>
                <w:sz w:val="16"/>
              </w:rPr>
            </w:pPr>
            <w:r w:rsidRPr="0011368A">
              <w:rPr>
                <w:sz w:val="16"/>
              </w:rPr>
              <w:t>2015-08</w:t>
            </w:r>
          </w:p>
        </w:tc>
        <w:tc>
          <w:tcPr>
            <w:tcW w:w="1134" w:type="dxa"/>
            <w:shd w:val="solid" w:color="FFFFFF" w:fill="auto"/>
          </w:tcPr>
          <w:p w14:paraId="04E3F3DB" w14:textId="77777777" w:rsidR="00634D7A" w:rsidRPr="0011368A" w:rsidRDefault="00634D7A" w:rsidP="00634D7A">
            <w:pPr>
              <w:pStyle w:val="TAL"/>
              <w:rPr>
                <w:sz w:val="16"/>
              </w:rPr>
            </w:pPr>
            <w:r w:rsidRPr="0011368A">
              <w:rPr>
                <w:sz w:val="16"/>
              </w:rPr>
              <w:t>RAN5#68</w:t>
            </w:r>
          </w:p>
        </w:tc>
        <w:tc>
          <w:tcPr>
            <w:tcW w:w="1134" w:type="dxa"/>
            <w:shd w:val="solid" w:color="FFFFFF" w:fill="auto"/>
          </w:tcPr>
          <w:p w14:paraId="380EDA46" w14:textId="77777777" w:rsidR="00634D7A" w:rsidRPr="0011368A" w:rsidRDefault="00634D7A" w:rsidP="00634D7A">
            <w:pPr>
              <w:pStyle w:val="TAL"/>
              <w:rPr>
                <w:sz w:val="16"/>
              </w:rPr>
            </w:pPr>
            <w:r w:rsidRPr="0011368A">
              <w:rPr>
                <w:sz w:val="16"/>
              </w:rPr>
              <w:t>R5-153636</w:t>
            </w:r>
          </w:p>
        </w:tc>
        <w:tc>
          <w:tcPr>
            <w:tcW w:w="4678" w:type="dxa"/>
            <w:shd w:val="solid" w:color="FFFFFF" w:fill="auto"/>
          </w:tcPr>
          <w:p w14:paraId="2CD86E5F" w14:textId="77777777" w:rsidR="00634D7A" w:rsidRPr="0011368A" w:rsidRDefault="00634D7A" w:rsidP="00634D7A">
            <w:pPr>
              <w:pStyle w:val="TAL"/>
              <w:rPr>
                <w:sz w:val="16"/>
              </w:rPr>
            </w:pPr>
            <w:r w:rsidRPr="0011368A">
              <w:rPr>
                <w:sz w:val="16"/>
              </w:rPr>
              <w:t>Work Item codes for visibility of features impacted</w:t>
            </w:r>
          </w:p>
        </w:tc>
        <w:tc>
          <w:tcPr>
            <w:tcW w:w="708" w:type="dxa"/>
            <w:shd w:val="solid" w:color="FFFFFF" w:fill="auto"/>
          </w:tcPr>
          <w:p w14:paraId="060EFC2C" w14:textId="77777777" w:rsidR="00634D7A" w:rsidRPr="0011368A" w:rsidRDefault="00634D7A" w:rsidP="00634D7A">
            <w:pPr>
              <w:pStyle w:val="TAL"/>
              <w:rPr>
                <w:sz w:val="16"/>
              </w:rPr>
            </w:pPr>
            <w:r w:rsidRPr="0011368A">
              <w:rPr>
                <w:sz w:val="16"/>
              </w:rPr>
              <w:t>-</w:t>
            </w:r>
          </w:p>
        </w:tc>
        <w:tc>
          <w:tcPr>
            <w:tcW w:w="709" w:type="dxa"/>
            <w:shd w:val="solid" w:color="FFFFFF" w:fill="auto"/>
          </w:tcPr>
          <w:p w14:paraId="07ECC64E" w14:textId="77777777" w:rsidR="00634D7A" w:rsidRPr="0011368A" w:rsidRDefault="00634D7A" w:rsidP="00634D7A">
            <w:pPr>
              <w:pStyle w:val="TAL"/>
              <w:rPr>
                <w:sz w:val="16"/>
              </w:rPr>
            </w:pPr>
            <w:r w:rsidRPr="0011368A">
              <w:rPr>
                <w:sz w:val="16"/>
              </w:rPr>
              <w:t>-</w:t>
            </w:r>
          </w:p>
        </w:tc>
      </w:tr>
      <w:tr w:rsidR="00634D7A" w:rsidRPr="0011368A" w14:paraId="26B645EF" w14:textId="77777777" w:rsidTr="00417709">
        <w:trPr>
          <w:cantSplit/>
        </w:trPr>
        <w:tc>
          <w:tcPr>
            <w:tcW w:w="851" w:type="dxa"/>
            <w:shd w:val="solid" w:color="FFFFFF" w:fill="auto"/>
          </w:tcPr>
          <w:p w14:paraId="53E91D8F" w14:textId="77777777" w:rsidR="00634D7A" w:rsidRPr="0011368A" w:rsidRDefault="00634D7A" w:rsidP="00634D7A">
            <w:pPr>
              <w:pStyle w:val="TAL"/>
              <w:rPr>
                <w:sz w:val="16"/>
              </w:rPr>
            </w:pPr>
            <w:r w:rsidRPr="0011368A">
              <w:rPr>
                <w:sz w:val="16"/>
              </w:rPr>
              <w:t>2015-08</w:t>
            </w:r>
          </w:p>
        </w:tc>
        <w:tc>
          <w:tcPr>
            <w:tcW w:w="1134" w:type="dxa"/>
            <w:shd w:val="solid" w:color="FFFFFF" w:fill="auto"/>
          </w:tcPr>
          <w:p w14:paraId="311FE279" w14:textId="77777777" w:rsidR="00634D7A" w:rsidRPr="0011368A" w:rsidRDefault="00634D7A" w:rsidP="00634D7A">
            <w:pPr>
              <w:pStyle w:val="TAL"/>
              <w:rPr>
                <w:sz w:val="16"/>
              </w:rPr>
            </w:pPr>
            <w:r w:rsidRPr="0011368A">
              <w:rPr>
                <w:sz w:val="16"/>
              </w:rPr>
              <w:t>RAN5#68</w:t>
            </w:r>
          </w:p>
        </w:tc>
        <w:tc>
          <w:tcPr>
            <w:tcW w:w="1134" w:type="dxa"/>
            <w:shd w:val="solid" w:color="FFFFFF" w:fill="auto"/>
          </w:tcPr>
          <w:p w14:paraId="2F400889" w14:textId="77777777" w:rsidR="00634D7A" w:rsidRPr="0011368A" w:rsidRDefault="00634D7A" w:rsidP="00634D7A">
            <w:pPr>
              <w:pStyle w:val="TAL"/>
              <w:rPr>
                <w:sz w:val="16"/>
              </w:rPr>
            </w:pPr>
            <w:r w:rsidRPr="0011368A">
              <w:rPr>
                <w:sz w:val="16"/>
              </w:rPr>
              <w:t>R5-154057</w:t>
            </w:r>
          </w:p>
        </w:tc>
        <w:tc>
          <w:tcPr>
            <w:tcW w:w="4678" w:type="dxa"/>
            <w:shd w:val="solid" w:color="FFFFFF" w:fill="auto"/>
          </w:tcPr>
          <w:p w14:paraId="46943BAC" w14:textId="77777777" w:rsidR="00634D7A" w:rsidRPr="0011368A" w:rsidRDefault="00634D7A" w:rsidP="00634D7A">
            <w:pPr>
              <w:pStyle w:val="TAL"/>
              <w:rPr>
                <w:sz w:val="16"/>
              </w:rPr>
            </w:pPr>
            <w:r w:rsidRPr="0011368A">
              <w:rPr>
                <w:sz w:val="16"/>
              </w:rPr>
              <w:t>New PRD on Guidance to Work Item Codes</w:t>
            </w:r>
          </w:p>
        </w:tc>
        <w:tc>
          <w:tcPr>
            <w:tcW w:w="708" w:type="dxa"/>
            <w:shd w:val="solid" w:color="FFFFFF" w:fill="auto"/>
          </w:tcPr>
          <w:p w14:paraId="3FC20F66" w14:textId="77777777" w:rsidR="00634D7A" w:rsidRPr="0011368A" w:rsidRDefault="00634D7A" w:rsidP="00634D7A">
            <w:pPr>
              <w:pStyle w:val="TAL"/>
              <w:rPr>
                <w:sz w:val="16"/>
              </w:rPr>
            </w:pPr>
            <w:r w:rsidRPr="0011368A">
              <w:rPr>
                <w:sz w:val="16"/>
              </w:rPr>
              <w:t>-</w:t>
            </w:r>
          </w:p>
        </w:tc>
        <w:tc>
          <w:tcPr>
            <w:tcW w:w="709" w:type="dxa"/>
            <w:shd w:val="solid" w:color="FFFFFF" w:fill="auto"/>
          </w:tcPr>
          <w:p w14:paraId="12D594B3" w14:textId="77777777" w:rsidR="00634D7A" w:rsidRPr="0011368A" w:rsidRDefault="00634D7A" w:rsidP="00634D7A">
            <w:pPr>
              <w:pStyle w:val="TAL"/>
              <w:rPr>
                <w:sz w:val="16"/>
              </w:rPr>
            </w:pPr>
            <w:r w:rsidRPr="0011368A">
              <w:rPr>
                <w:sz w:val="16"/>
              </w:rPr>
              <w:t>0.2</w:t>
            </w:r>
          </w:p>
        </w:tc>
      </w:tr>
      <w:tr w:rsidR="00634D7A" w:rsidRPr="0011368A" w14:paraId="4EA5E4AE" w14:textId="77777777" w:rsidTr="00417709">
        <w:trPr>
          <w:cantSplit/>
        </w:trPr>
        <w:tc>
          <w:tcPr>
            <w:tcW w:w="851" w:type="dxa"/>
            <w:shd w:val="solid" w:color="FFFFFF" w:fill="auto"/>
          </w:tcPr>
          <w:p w14:paraId="39A5B06D" w14:textId="77777777" w:rsidR="00634D7A" w:rsidRPr="0011368A" w:rsidRDefault="00634D7A" w:rsidP="00634D7A">
            <w:pPr>
              <w:pStyle w:val="TAL"/>
              <w:rPr>
                <w:sz w:val="16"/>
              </w:rPr>
            </w:pPr>
            <w:r w:rsidRPr="0011368A">
              <w:rPr>
                <w:sz w:val="16"/>
              </w:rPr>
              <w:t>...</w:t>
            </w:r>
          </w:p>
        </w:tc>
        <w:tc>
          <w:tcPr>
            <w:tcW w:w="1134" w:type="dxa"/>
            <w:shd w:val="solid" w:color="FFFFFF" w:fill="auto"/>
          </w:tcPr>
          <w:p w14:paraId="246E0DD5" w14:textId="77777777" w:rsidR="00634D7A" w:rsidRPr="0011368A" w:rsidRDefault="00634D7A" w:rsidP="00634D7A">
            <w:pPr>
              <w:pStyle w:val="TAL"/>
              <w:rPr>
                <w:sz w:val="16"/>
              </w:rPr>
            </w:pPr>
            <w:r w:rsidRPr="0011368A">
              <w:rPr>
                <w:sz w:val="16"/>
              </w:rPr>
              <w:t>...</w:t>
            </w:r>
          </w:p>
        </w:tc>
        <w:tc>
          <w:tcPr>
            <w:tcW w:w="1134" w:type="dxa"/>
            <w:shd w:val="solid" w:color="FFFFFF" w:fill="auto"/>
          </w:tcPr>
          <w:p w14:paraId="2D155BC1" w14:textId="77777777" w:rsidR="00634D7A" w:rsidRPr="0011368A" w:rsidRDefault="00634D7A" w:rsidP="00634D7A">
            <w:pPr>
              <w:pStyle w:val="TAL"/>
              <w:rPr>
                <w:sz w:val="16"/>
              </w:rPr>
            </w:pPr>
            <w:r w:rsidRPr="0011368A">
              <w:rPr>
                <w:sz w:val="16"/>
              </w:rPr>
              <w:t>...</w:t>
            </w:r>
          </w:p>
        </w:tc>
        <w:tc>
          <w:tcPr>
            <w:tcW w:w="4678" w:type="dxa"/>
            <w:shd w:val="solid" w:color="FFFFFF" w:fill="auto"/>
          </w:tcPr>
          <w:p w14:paraId="276DB782" w14:textId="77777777" w:rsidR="00634D7A" w:rsidRPr="0011368A" w:rsidRDefault="00634D7A" w:rsidP="00634D7A">
            <w:pPr>
              <w:pStyle w:val="TAL"/>
              <w:rPr>
                <w:sz w:val="16"/>
              </w:rPr>
            </w:pPr>
            <w:r w:rsidRPr="0011368A">
              <w:rPr>
                <w:sz w:val="16"/>
              </w:rPr>
              <w:t>...</w:t>
            </w:r>
          </w:p>
        </w:tc>
        <w:tc>
          <w:tcPr>
            <w:tcW w:w="708" w:type="dxa"/>
            <w:shd w:val="solid" w:color="FFFFFF" w:fill="auto"/>
          </w:tcPr>
          <w:p w14:paraId="3725B923" w14:textId="77777777" w:rsidR="00634D7A" w:rsidRPr="0011368A" w:rsidRDefault="00634D7A" w:rsidP="00634D7A">
            <w:pPr>
              <w:pStyle w:val="TAL"/>
              <w:rPr>
                <w:sz w:val="16"/>
              </w:rPr>
            </w:pPr>
            <w:r w:rsidRPr="0011368A">
              <w:rPr>
                <w:sz w:val="16"/>
              </w:rPr>
              <w:t>...</w:t>
            </w:r>
          </w:p>
        </w:tc>
        <w:tc>
          <w:tcPr>
            <w:tcW w:w="709" w:type="dxa"/>
            <w:shd w:val="solid" w:color="FFFFFF" w:fill="auto"/>
          </w:tcPr>
          <w:p w14:paraId="3D3C556C" w14:textId="77777777" w:rsidR="00634D7A" w:rsidRPr="0011368A" w:rsidRDefault="00634D7A" w:rsidP="00634D7A">
            <w:pPr>
              <w:pStyle w:val="TAL"/>
              <w:rPr>
                <w:sz w:val="16"/>
              </w:rPr>
            </w:pPr>
            <w:r w:rsidRPr="0011368A">
              <w:rPr>
                <w:sz w:val="16"/>
              </w:rPr>
              <w:t>...</w:t>
            </w:r>
          </w:p>
        </w:tc>
      </w:tr>
      <w:tr w:rsidR="00634D7A" w:rsidRPr="0011368A" w14:paraId="78DF9B7F" w14:textId="77777777" w:rsidTr="00417709">
        <w:trPr>
          <w:cantSplit/>
        </w:trPr>
        <w:tc>
          <w:tcPr>
            <w:tcW w:w="851" w:type="dxa"/>
            <w:shd w:val="solid" w:color="FFFFFF" w:fill="auto"/>
          </w:tcPr>
          <w:p w14:paraId="4D42B5E3" w14:textId="77777777" w:rsidR="00634D7A" w:rsidRPr="0011368A" w:rsidRDefault="00634D7A" w:rsidP="00634D7A">
            <w:pPr>
              <w:pStyle w:val="TAL"/>
              <w:rPr>
                <w:sz w:val="16"/>
              </w:rPr>
            </w:pPr>
            <w:r w:rsidRPr="0011368A">
              <w:rPr>
                <w:sz w:val="16"/>
              </w:rPr>
              <w:t>2020-08</w:t>
            </w:r>
          </w:p>
        </w:tc>
        <w:tc>
          <w:tcPr>
            <w:tcW w:w="1134" w:type="dxa"/>
            <w:shd w:val="solid" w:color="FFFFFF" w:fill="auto"/>
          </w:tcPr>
          <w:p w14:paraId="134894AB" w14:textId="77777777" w:rsidR="00634D7A" w:rsidRPr="0011368A" w:rsidRDefault="00634D7A" w:rsidP="00634D7A">
            <w:pPr>
              <w:pStyle w:val="TAL"/>
              <w:rPr>
                <w:sz w:val="16"/>
              </w:rPr>
            </w:pPr>
            <w:r w:rsidRPr="0011368A">
              <w:rPr>
                <w:sz w:val="16"/>
              </w:rPr>
              <w:t>RAN5#88-e</w:t>
            </w:r>
          </w:p>
        </w:tc>
        <w:tc>
          <w:tcPr>
            <w:tcW w:w="1134" w:type="dxa"/>
            <w:shd w:val="solid" w:color="FFFFFF" w:fill="auto"/>
          </w:tcPr>
          <w:p w14:paraId="627C175F" w14:textId="77777777" w:rsidR="00634D7A" w:rsidRPr="0011368A" w:rsidRDefault="00634D7A" w:rsidP="00634D7A">
            <w:pPr>
              <w:pStyle w:val="TAL"/>
              <w:rPr>
                <w:sz w:val="16"/>
              </w:rPr>
            </w:pPr>
            <w:r w:rsidRPr="0011368A">
              <w:rPr>
                <w:sz w:val="16"/>
              </w:rPr>
              <w:t>R5-203761</w:t>
            </w:r>
          </w:p>
        </w:tc>
        <w:tc>
          <w:tcPr>
            <w:tcW w:w="4678" w:type="dxa"/>
            <w:shd w:val="solid" w:color="FFFFFF" w:fill="auto"/>
          </w:tcPr>
          <w:p w14:paraId="4D997AA4" w14:textId="77777777" w:rsidR="00634D7A" w:rsidRPr="0011368A" w:rsidRDefault="00343E91" w:rsidP="00634D7A">
            <w:pPr>
              <w:pStyle w:val="TAL"/>
              <w:rPr>
                <w:sz w:val="16"/>
              </w:rPr>
            </w:pPr>
            <w:r w:rsidRPr="0011368A">
              <w:rPr>
                <w:sz w:val="16"/>
              </w:rPr>
              <w:t>PRD-17 on Guidance to Work Item Codes, version 3.21 (post RAN#89-e version)</w:t>
            </w:r>
          </w:p>
        </w:tc>
        <w:tc>
          <w:tcPr>
            <w:tcW w:w="708" w:type="dxa"/>
            <w:shd w:val="solid" w:color="FFFFFF" w:fill="auto"/>
          </w:tcPr>
          <w:p w14:paraId="1402CB55" w14:textId="77777777" w:rsidR="00634D7A" w:rsidRPr="0011368A" w:rsidRDefault="00634D7A" w:rsidP="00634D7A">
            <w:pPr>
              <w:pStyle w:val="TAL"/>
              <w:rPr>
                <w:sz w:val="16"/>
              </w:rPr>
            </w:pPr>
            <w:r w:rsidRPr="0011368A">
              <w:rPr>
                <w:sz w:val="16"/>
              </w:rPr>
              <w:t>3.20</w:t>
            </w:r>
          </w:p>
        </w:tc>
        <w:tc>
          <w:tcPr>
            <w:tcW w:w="709" w:type="dxa"/>
            <w:shd w:val="solid" w:color="FFFFFF" w:fill="auto"/>
          </w:tcPr>
          <w:p w14:paraId="4A3F48FB" w14:textId="77777777" w:rsidR="00634D7A" w:rsidRPr="0011368A" w:rsidRDefault="00634D7A" w:rsidP="00634D7A">
            <w:pPr>
              <w:pStyle w:val="TAL"/>
              <w:rPr>
                <w:sz w:val="16"/>
              </w:rPr>
            </w:pPr>
            <w:r w:rsidRPr="0011368A">
              <w:rPr>
                <w:sz w:val="16"/>
              </w:rPr>
              <w:t>4.00</w:t>
            </w:r>
          </w:p>
        </w:tc>
      </w:tr>
      <w:tr w:rsidR="0047002B" w:rsidRPr="0011368A" w14:paraId="3FE0966B" w14:textId="77777777" w:rsidTr="00417709">
        <w:trPr>
          <w:cantSplit/>
        </w:trPr>
        <w:tc>
          <w:tcPr>
            <w:tcW w:w="851" w:type="dxa"/>
            <w:shd w:val="solid" w:color="FFFFFF" w:fill="auto"/>
          </w:tcPr>
          <w:p w14:paraId="355D60EE" w14:textId="77777777" w:rsidR="0047002B" w:rsidRPr="0011368A" w:rsidRDefault="0047002B" w:rsidP="0047002B">
            <w:pPr>
              <w:pStyle w:val="TAL"/>
              <w:rPr>
                <w:sz w:val="16"/>
              </w:rPr>
            </w:pPr>
            <w:r w:rsidRPr="0011368A">
              <w:rPr>
                <w:sz w:val="16"/>
              </w:rPr>
              <w:t>2020-11</w:t>
            </w:r>
          </w:p>
        </w:tc>
        <w:tc>
          <w:tcPr>
            <w:tcW w:w="1134" w:type="dxa"/>
            <w:shd w:val="solid" w:color="FFFFFF" w:fill="auto"/>
          </w:tcPr>
          <w:p w14:paraId="5A5C65CC" w14:textId="77777777" w:rsidR="0047002B" w:rsidRPr="0011368A" w:rsidRDefault="0047002B" w:rsidP="0047002B">
            <w:pPr>
              <w:pStyle w:val="TAL"/>
              <w:rPr>
                <w:sz w:val="16"/>
              </w:rPr>
            </w:pPr>
            <w:r w:rsidRPr="0011368A">
              <w:rPr>
                <w:sz w:val="16"/>
              </w:rPr>
              <w:t>RAN5#89-e</w:t>
            </w:r>
          </w:p>
        </w:tc>
        <w:tc>
          <w:tcPr>
            <w:tcW w:w="1134" w:type="dxa"/>
            <w:shd w:val="solid" w:color="FFFFFF" w:fill="auto"/>
          </w:tcPr>
          <w:p w14:paraId="25BA2D0F" w14:textId="77777777" w:rsidR="0047002B" w:rsidRPr="0011368A" w:rsidRDefault="0047002B" w:rsidP="0047002B">
            <w:pPr>
              <w:pStyle w:val="TAL"/>
              <w:rPr>
                <w:sz w:val="16"/>
              </w:rPr>
            </w:pPr>
            <w:r w:rsidRPr="0011368A">
              <w:rPr>
                <w:sz w:val="16"/>
              </w:rPr>
              <w:t>R5-205134</w:t>
            </w:r>
          </w:p>
        </w:tc>
        <w:tc>
          <w:tcPr>
            <w:tcW w:w="4678" w:type="dxa"/>
            <w:shd w:val="solid" w:color="FFFFFF" w:fill="auto"/>
          </w:tcPr>
          <w:p w14:paraId="725F6C24" w14:textId="77777777" w:rsidR="0047002B" w:rsidRPr="0011368A" w:rsidRDefault="0047002B" w:rsidP="0047002B">
            <w:pPr>
              <w:pStyle w:val="TAL"/>
              <w:rPr>
                <w:sz w:val="16"/>
              </w:rPr>
            </w:pPr>
            <w:r w:rsidRPr="0011368A">
              <w:rPr>
                <w:sz w:val="16"/>
              </w:rPr>
              <w:t>PRD-17 on Guidance to Work Item Codes (post RAN#90-e version)</w:t>
            </w:r>
          </w:p>
        </w:tc>
        <w:tc>
          <w:tcPr>
            <w:tcW w:w="708" w:type="dxa"/>
            <w:shd w:val="solid" w:color="FFFFFF" w:fill="auto"/>
          </w:tcPr>
          <w:p w14:paraId="51C49D29" w14:textId="77777777" w:rsidR="0047002B" w:rsidRPr="0011368A" w:rsidRDefault="0047002B" w:rsidP="0047002B">
            <w:pPr>
              <w:pStyle w:val="TAL"/>
              <w:rPr>
                <w:sz w:val="16"/>
              </w:rPr>
            </w:pPr>
            <w:r w:rsidRPr="0011368A">
              <w:rPr>
                <w:sz w:val="16"/>
              </w:rPr>
              <w:t>4.00</w:t>
            </w:r>
          </w:p>
        </w:tc>
        <w:tc>
          <w:tcPr>
            <w:tcW w:w="709" w:type="dxa"/>
            <w:shd w:val="solid" w:color="FFFFFF" w:fill="auto"/>
          </w:tcPr>
          <w:p w14:paraId="7ECDFFF0" w14:textId="77777777" w:rsidR="0047002B" w:rsidRPr="0011368A" w:rsidRDefault="0047002B" w:rsidP="0047002B">
            <w:pPr>
              <w:pStyle w:val="TAL"/>
              <w:rPr>
                <w:sz w:val="16"/>
              </w:rPr>
            </w:pPr>
            <w:r w:rsidRPr="0011368A">
              <w:rPr>
                <w:sz w:val="16"/>
              </w:rPr>
              <w:t>4.01</w:t>
            </w:r>
          </w:p>
        </w:tc>
      </w:tr>
      <w:tr w:rsidR="006E31A0" w:rsidRPr="0011368A" w14:paraId="703803E0" w14:textId="77777777" w:rsidTr="00417709">
        <w:trPr>
          <w:cantSplit/>
        </w:trPr>
        <w:tc>
          <w:tcPr>
            <w:tcW w:w="851" w:type="dxa"/>
            <w:shd w:val="solid" w:color="FFFFFF" w:fill="auto"/>
          </w:tcPr>
          <w:p w14:paraId="25F76702" w14:textId="77777777" w:rsidR="006E31A0" w:rsidRPr="0011368A" w:rsidRDefault="006E31A0" w:rsidP="006E31A0">
            <w:pPr>
              <w:pStyle w:val="TAL"/>
              <w:rPr>
                <w:sz w:val="16"/>
              </w:rPr>
            </w:pPr>
            <w:r w:rsidRPr="0011368A">
              <w:rPr>
                <w:sz w:val="16"/>
              </w:rPr>
              <w:t>2021-03</w:t>
            </w:r>
          </w:p>
        </w:tc>
        <w:tc>
          <w:tcPr>
            <w:tcW w:w="1134" w:type="dxa"/>
            <w:shd w:val="solid" w:color="FFFFFF" w:fill="auto"/>
          </w:tcPr>
          <w:p w14:paraId="1F376CEE" w14:textId="77777777" w:rsidR="006E31A0" w:rsidRPr="0011368A" w:rsidRDefault="006E31A0" w:rsidP="006E31A0">
            <w:pPr>
              <w:pStyle w:val="TAL"/>
              <w:rPr>
                <w:sz w:val="16"/>
              </w:rPr>
            </w:pPr>
            <w:r w:rsidRPr="0011368A">
              <w:rPr>
                <w:sz w:val="16"/>
              </w:rPr>
              <w:t>RAN5#90-e</w:t>
            </w:r>
          </w:p>
        </w:tc>
        <w:tc>
          <w:tcPr>
            <w:tcW w:w="1134" w:type="dxa"/>
            <w:shd w:val="solid" w:color="FFFFFF" w:fill="auto"/>
          </w:tcPr>
          <w:p w14:paraId="2C5A9897" w14:textId="77777777" w:rsidR="006E31A0" w:rsidRPr="0011368A" w:rsidRDefault="006E31A0" w:rsidP="006E31A0">
            <w:pPr>
              <w:pStyle w:val="TAL"/>
              <w:rPr>
                <w:sz w:val="16"/>
              </w:rPr>
            </w:pPr>
            <w:r w:rsidRPr="0011368A">
              <w:rPr>
                <w:sz w:val="16"/>
              </w:rPr>
              <w:t>R5-210139</w:t>
            </w:r>
          </w:p>
        </w:tc>
        <w:tc>
          <w:tcPr>
            <w:tcW w:w="4678" w:type="dxa"/>
            <w:shd w:val="solid" w:color="FFFFFF" w:fill="auto"/>
          </w:tcPr>
          <w:p w14:paraId="2A9CA030" w14:textId="77777777" w:rsidR="006E31A0" w:rsidRPr="0011368A" w:rsidRDefault="006E31A0" w:rsidP="006E31A0">
            <w:pPr>
              <w:pStyle w:val="TAL"/>
              <w:rPr>
                <w:sz w:val="16"/>
              </w:rPr>
            </w:pPr>
            <w:r w:rsidRPr="0011368A">
              <w:rPr>
                <w:sz w:val="16"/>
              </w:rPr>
              <w:t>PRD-17 on Guidance</w:t>
            </w:r>
            <w:r w:rsidR="00021ED1" w:rsidRPr="0011368A">
              <w:rPr>
                <w:sz w:val="16"/>
              </w:rPr>
              <w:t xml:space="preserve"> to Work Item Codes (post RAN#91</w:t>
            </w:r>
            <w:r w:rsidRPr="0011368A">
              <w:rPr>
                <w:sz w:val="16"/>
              </w:rPr>
              <w:t>-e version)</w:t>
            </w:r>
            <w:r w:rsidR="009B77F5" w:rsidRPr="0011368A">
              <w:rPr>
                <w:sz w:val="16"/>
              </w:rPr>
              <w:t>.</w:t>
            </w:r>
          </w:p>
          <w:p w14:paraId="55BA2847" w14:textId="77777777" w:rsidR="009B77F5" w:rsidRPr="0011368A" w:rsidRDefault="009B77F5" w:rsidP="006E31A0">
            <w:pPr>
              <w:pStyle w:val="TAL"/>
              <w:rPr>
                <w:sz w:val="16"/>
              </w:rPr>
            </w:pPr>
            <w:r w:rsidRPr="0011368A">
              <w:rPr>
                <w:sz w:val="16"/>
              </w:rPr>
              <w:t>No change to the present document was done - version alignment only</w:t>
            </w:r>
          </w:p>
        </w:tc>
        <w:tc>
          <w:tcPr>
            <w:tcW w:w="708" w:type="dxa"/>
            <w:shd w:val="solid" w:color="FFFFFF" w:fill="auto"/>
          </w:tcPr>
          <w:p w14:paraId="61A819A3" w14:textId="77777777" w:rsidR="006E31A0" w:rsidRPr="0011368A" w:rsidRDefault="006E31A0" w:rsidP="006E31A0">
            <w:pPr>
              <w:pStyle w:val="TAL"/>
              <w:rPr>
                <w:sz w:val="16"/>
              </w:rPr>
            </w:pPr>
            <w:r w:rsidRPr="0011368A">
              <w:rPr>
                <w:sz w:val="16"/>
              </w:rPr>
              <w:t>4.01</w:t>
            </w:r>
          </w:p>
        </w:tc>
        <w:tc>
          <w:tcPr>
            <w:tcW w:w="709" w:type="dxa"/>
            <w:shd w:val="solid" w:color="FFFFFF" w:fill="auto"/>
          </w:tcPr>
          <w:p w14:paraId="08EC66FF" w14:textId="77777777" w:rsidR="006E31A0" w:rsidRPr="0011368A" w:rsidRDefault="006E31A0" w:rsidP="006E31A0">
            <w:pPr>
              <w:pStyle w:val="TAL"/>
              <w:rPr>
                <w:sz w:val="16"/>
              </w:rPr>
            </w:pPr>
            <w:r w:rsidRPr="0011368A">
              <w:rPr>
                <w:sz w:val="16"/>
              </w:rPr>
              <w:t>4.02</w:t>
            </w:r>
          </w:p>
        </w:tc>
      </w:tr>
      <w:tr w:rsidR="00021ED1" w:rsidRPr="0011368A" w14:paraId="6BB8F513" w14:textId="77777777" w:rsidTr="00417709">
        <w:trPr>
          <w:cantSplit/>
        </w:trPr>
        <w:tc>
          <w:tcPr>
            <w:tcW w:w="851" w:type="dxa"/>
            <w:shd w:val="solid" w:color="FFFFFF" w:fill="auto"/>
          </w:tcPr>
          <w:p w14:paraId="2FF98DE7" w14:textId="77777777" w:rsidR="00021ED1" w:rsidRPr="0011368A" w:rsidRDefault="00021ED1" w:rsidP="00021ED1">
            <w:pPr>
              <w:pStyle w:val="TAL"/>
              <w:rPr>
                <w:sz w:val="16"/>
              </w:rPr>
            </w:pPr>
            <w:r w:rsidRPr="0011368A">
              <w:rPr>
                <w:sz w:val="16"/>
              </w:rPr>
              <w:t>2021-05</w:t>
            </w:r>
          </w:p>
        </w:tc>
        <w:tc>
          <w:tcPr>
            <w:tcW w:w="1134" w:type="dxa"/>
            <w:shd w:val="solid" w:color="FFFFFF" w:fill="auto"/>
          </w:tcPr>
          <w:p w14:paraId="13C5B58E" w14:textId="77777777" w:rsidR="00021ED1" w:rsidRPr="0011368A" w:rsidRDefault="00021ED1" w:rsidP="00021ED1">
            <w:pPr>
              <w:pStyle w:val="TAL"/>
              <w:rPr>
                <w:sz w:val="16"/>
              </w:rPr>
            </w:pPr>
            <w:r w:rsidRPr="0011368A">
              <w:rPr>
                <w:sz w:val="16"/>
              </w:rPr>
              <w:t>RAN5#91-e</w:t>
            </w:r>
          </w:p>
        </w:tc>
        <w:tc>
          <w:tcPr>
            <w:tcW w:w="1134" w:type="dxa"/>
            <w:shd w:val="solid" w:color="FFFFFF" w:fill="auto"/>
          </w:tcPr>
          <w:p w14:paraId="22D2CBE0" w14:textId="77777777" w:rsidR="00021ED1" w:rsidRPr="0011368A" w:rsidRDefault="00021ED1" w:rsidP="00021ED1">
            <w:pPr>
              <w:pStyle w:val="TAL"/>
              <w:rPr>
                <w:sz w:val="16"/>
              </w:rPr>
            </w:pPr>
            <w:r w:rsidRPr="0011368A">
              <w:rPr>
                <w:sz w:val="16"/>
              </w:rPr>
              <w:t>R5-212138</w:t>
            </w:r>
          </w:p>
        </w:tc>
        <w:tc>
          <w:tcPr>
            <w:tcW w:w="4678" w:type="dxa"/>
            <w:shd w:val="solid" w:color="FFFFFF" w:fill="auto"/>
          </w:tcPr>
          <w:p w14:paraId="0BE40833" w14:textId="77777777" w:rsidR="00021ED1" w:rsidRPr="0011368A" w:rsidRDefault="00021ED1" w:rsidP="00021ED1">
            <w:pPr>
              <w:pStyle w:val="TAL"/>
              <w:rPr>
                <w:sz w:val="16"/>
              </w:rPr>
            </w:pPr>
            <w:r w:rsidRPr="0011368A">
              <w:rPr>
                <w:sz w:val="16"/>
              </w:rPr>
              <w:t>PRD-17 on Guidance to Work Item Codes (post RAN#92-e version).</w:t>
            </w:r>
          </w:p>
          <w:p w14:paraId="461B4C5E" w14:textId="77777777" w:rsidR="00021ED1" w:rsidRPr="0011368A" w:rsidRDefault="00021ED1" w:rsidP="00021ED1">
            <w:pPr>
              <w:pStyle w:val="TAL"/>
              <w:rPr>
                <w:sz w:val="16"/>
              </w:rPr>
            </w:pPr>
            <w:r w:rsidRPr="0011368A">
              <w:rPr>
                <w:sz w:val="16"/>
              </w:rPr>
              <w:t>How to specify WICs in the case of a test being impacted by different WIs</w:t>
            </w:r>
            <w:r w:rsidR="009008C7" w:rsidRPr="0011368A">
              <w:rPr>
                <w:sz w:val="16"/>
              </w:rPr>
              <w:t>, and, for changes introduced as a part of Release relevant updates and not as part of dedicated WIs were</w:t>
            </w:r>
            <w:r w:rsidRPr="0011368A">
              <w:rPr>
                <w:sz w:val="16"/>
              </w:rPr>
              <w:t xml:space="preserve"> added</w:t>
            </w:r>
          </w:p>
        </w:tc>
        <w:tc>
          <w:tcPr>
            <w:tcW w:w="708" w:type="dxa"/>
            <w:shd w:val="solid" w:color="FFFFFF" w:fill="auto"/>
          </w:tcPr>
          <w:p w14:paraId="204D82B3" w14:textId="77777777" w:rsidR="00021ED1" w:rsidRPr="0011368A" w:rsidRDefault="00021ED1" w:rsidP="00021ED1">
            <w:pPr>
              <w:pStyle w:val="TAL"/>
              <w:rPr>
                <w:sz w:val="16"/>
              </w:rPr>
            </w:pPr>
            <w:r w:rsidRPr="0011368A">
              <w:rPr>
                <w:sz w:val="16"/>
              </w:rPr>
              <w:t>4.02</w:t>
            </w:r>
          </w:p>
        </w:tc>
        <w:tc>
          <w:tcPr>
            <w:tcW w:w="709" w:type="dxa"/>
            <w:shd w:val="solid" w:color="FFFFFF" w:fill="auto"/>
          </w:tcPr>
          <w:p w14:paraId="589BCA9E" w14:textId="77777777" w:rsidR="00021ED1" w:rsidRPr="0011368A" w:rsidRDefault="00021ED1" w:rsidP="00021ED1">
            <w:pPr>
              <w:pStyle w:val="TAL"/>
              <w:rPr>
                <w:sz w:val="16"/>
              </w:rPr>
            </w:pPr>
            <w:r w:rsidRPr="0011368A">
              <w:rPr>
                <w:sz w:val="16"/>
              </w:rPr>
              <w:t>4.03</w:t>
            </w:r>
          </w:p>
        </w:tc>
      </w:tr>
      <w:tr w:rsidR="00212F4D" w:rsidRPr="0011368A" w14:paraId="34ABBFD8" w14:textId="77777777" w:rsidTr="00417709">
        <w:trPr>
          <w:cantSplit/>
        </w:trPr>
        <w:tc>
          <w:tcPr>
            <w:tcW w:w="851" w:type="dxa"/>
            <w:shd w:val="solid" w:color="FFFFFF" w:fill="auto"/>
          </w:tcPr>
          <w:p w14:paraId="319EC666" w14:textId="77777777" w:rsidR="00212F4D" w:rsidRPr="0011368A" w:rsidRDefault="00212F4D" w:rsidP="00212F4D">
            <w:pPr>
              <w:pStyle w:val="TAL"/>
              <w:rPr>
                <w:sz w:val="16"/>
              </w:rPr>
            </w:pPr>
            <w:r w:rsidRPr="0011368A">
              <w:rPr>
                <w:sz w:val="16"/>
              </w:rPr>
              <w:t>2021-08</w:t>
            </w:r>
          </w:p>
        </w:tc>
        <w:tc>
          <w:tcPr>
            <w:tcW w:w="1134" w:type="dxa"/>
            <w:shd w:val="solid" w:color="FFFFFF" w:fill="auto"/>
          </w:tcPr>
          <w:p w14:paraId="332E117F" w14:textId="77777777" w:rsidR="00212F4D" w:rsidRPr="0011368A" w:rsidRDefault="00212F4D" w:rsidP="00212F4D">
            <w:pPr>
              <w:pStyle w:val="TAL"/>
              <w:rPr>
                <w:sz w:val="16"/>
              </w:rPr>
            </w:pPr>
            <w:r w:rsidRPr="0011368A">
              <w:rPr>
                <w:sz w:val="16"/>
              </w:rPr>
              <w:t>RAN5#92-e</w:t>
            </w:r>
          </w:p>
        </w:tc>
        <w:tc>
          <w:tcPr>
            <w:tcW w:w="1134" w:type="dxa"/>
            <w:shd w:val="solid" w:color="FFFFFF" w:fill="auto"/>
          </w:tcPr>
          <w:p w14:paraId="0961F1D5" w14:textId="77777777" w:rsidR="00212F4D" w:rsidRPr="0011368A" w:rsidRDefault="00212F4D" w:rsidP="00212F4D">
            <w:pPr>
              <w:pStyle w:val="TAL"/>
              <w:rPr>
                <w:sz w:val="16"/>
              </w:rPr>
            </w:pPr>
            <w:r w:rsidRPr="0011368A">
              <w:rPr>
                <w:sz w:val="16"/>
              </w:rPr>
              <w:t>R5-215371</w:t>
            </w:r>
          </w:p>
        </w:tc>
        <w:tc>
          <w:tcPr>
            <w:tcW w:w="4678" w:type="dxa"/>
            <w:shd w:val="solid" w:color="FFFFFF" w:fill="auto"/>
          </w:tcPr>
          <w:p w14:paraId="0D8730CE" w14:textId="77777777" w:rsidR="00212F4D" w:rsidRPr="0011368A" w:rsidRDefault="00212F4D" w:rsidP="00212F4D">
            <w:pPr>
              <w:pStyle w:val="TAL"/>
              <w:rPr>
                <w:sz w:val="16"/>
              </w:rPr>
            </w:pPr>
            <w:r w:rsidRPr="0011368A">
              <w:rPr>
                <w:sz w:val="16"/>
              </w:rPr>
              <w:t>PRD-17 on Guidance to Work Item Codes (post RAN#9</w:t>
            </w:r>
            <w:r w:rsidR="00961D89" w:rsidRPr="0011368A">
              <w:rPr>
                <w:sz w:val="16"/>
              </w:rPr>
              <w:t>3</w:t>
            </w:r>
            <w:r w:rsidRPr="0011368A">
              <w:rPr>
                <w:sz w:val="16"/>
              </w:rPr>
              <w:t>-e version).</w:t>
            </w:r>
          </w:p>
          <w:p w14:paraId="1667F9B3" w14:textId="77777777" w:rsidR="00212F4D" w:rsidRPr="0011368A" w:rsidRDefault="00212F4D" w:rsidP="00212F4D">
            <w:pPr>
              <w:pStyle w:val="TAL"/>
              <w:rPr>
                <w:sz w:val="16"/>
              </w:rPr>
            </w:pPr>
            <w:r w:rsidRPr="0011368A">
              <w:rPr>
                <w:sz w:val="16"/>
              </w:rPr>
              <w:t>No change to the present document was done - version alignment only</w:t>
            </w:r>
          </w:p>
        </w:tc>
        <w:tc>
          <w:tcPr>
            <w:tcW w:w="708" w:type="dxa"/>
            <w:shd w:val="solid" w:color="FFFFFF" w:fill="auto"/>
          </w:tcPr>
          <w:p w14:paraId="2DE2F79C" w14:textId="77777777" w:rsidR="00212F4D" w:rsidRPr="0011368A" w:rsidRDefault="00212F4D" w:rsidP="00212F4D">
            <w:pPr>
              <w:pStyle w:val="TAL"/>
              <w:rPr>
                <w:sz w:val="16"/>
              </w:rPr>
            </w:pPr>
            <w:r w:rsidRPr="0011368A">
              <w:rPr>
                <w:sz w:val="16"/>
              </w:rPr>
              <w:t>4.03</w:t>
            </w:r>
          </w:p>
        </w:tc>
        <w:tc>
          <w:tcPr>
            <w:tcW w:w="709" w:type="dxa"/>
            <w:shd w:val="solid" w:color="FFFFFF" w:fill="auto"/>
          </w:tcPr>
          <w:p w14:paraId="7741DC42" w14:textId="77777777" w:rsidR="00212F4D" w:rsidRPr="0011368A" w:rsidRDefault="00212F4D" w:rsidP="00212F4D">
            <w:pPr>
              <w:pStyle w:val="TAL"/>
              <w:rPr>
                <w:sz w:val="16"/>
              </w:rPr>
            </w:pPr>
            <w:r w:rsidRPr="0011368A">
              <w:rPr>
                <w:sz w:val="16"/>
              </w:rPr>
              <w:t>4.04</w:t>
            </w:r>
          </w:p>
        </w:tc>
      </w:tr>
      <w:tr w:rsidR="00961D89" w:rsidRPr="0011368A" w14:paraId="0A4A1EC2" w14:textId="77777777" w:rsidTr="00417709">
        <w:trPr>
          <w:cantSplit/>
        </w:trPr>
        <w:tc>
          <w:tcPr>
            <w:tcW w:w="851" w:type="dxa"/>
            <w:shd w:val="solid" w:color="FFFFFF" w:fill="auto"/>
          </w:tcPr>
          <w:p w14:paraId="3BEBA2A7" w14:textId="77777777" w:rsidR="00961D89" w:rsidRPr="0011368A" w:rsidRDefault="00961D89" w:rsidP="00212F4D">
            <w:pPr>
              <w:pStyle w:val="TAL"/>
              <w:rPr>
                <w:sz w:val="16"/>
              </w:rPr>
            </w:pPr>
            <w:r w:rsidRPr="0011368A">
              <w:rPr>
                <w:rFonts w:hint="eastAsia"/>
                <w:sz w:val="16"/>
              </w:rPr>
              <w:t>2021-</w:t>
            </w:r>
            <w:r w:rsidRPr="0011368A">
              <w:rPr>
                <w:sz w:val="16"/>
              </w:rPr>
              <w:t>11</w:t>
            </w:r>
          </w:p>
        </w:tc>
        <w:tc>
          <w:tcPr>
            <w:tcW w:w="1134" w:type="dxa"/>
            <w:shd w:val="solid" w:color="FFFFFF" w:fill="auto"/>
          </w:tcPr>
          <w:p w14:paraId="59CBAAB2" w14:textId="77777777" w:rsidR="00961D89" w:rsidRPr="0011368A" w:rsidRDefault="00961D89" w:rsidP="00212F4D">
            <w:pPr>
              <w:pStyle w:val="TAL"/>
              <w:rPr>
                <w:sz w:val="16"/>
              </w:rPr>
            </w:pPr>
            <w:r w:rsidRPr="0011368A">
              <w:rPr>
                <w:rFonts w:hint="eastAsia"/>
                <w:sz w:val="16"/>
              </w:rPr>
              <w:t>RAN5#93-e</w:t>
            </w:r>
          </w:p>
        </w:tc>
        <w:tc>
          <w:tcPr>
            <w:tcW w:w="1134" w:type="dxa"/>
            <w:shd w:val="solid" w:color="FFFFFF" w:fill="auto"/>
          </w:tcPr>
          <w:p w14:paraId="75605A2F" w14:textId="77777777" w:rsidR="00961D89" w:rsidRPr="0011368A" w:rsidRDefault="00961D89" w:rsidP="00212F4D">
            <w:pPr>
              <w:pStyle w:val="TAL"/>
              <w:rPr>
                <w:sz w:val="16"/>
              </w:rPr>
            </w:pPr>
            <w:r w:rsidRPr="0011368A">
              <w:rPr>
                <w:rFonts w:hint="eastAsia"/>
                <w:sz w:val="16"/>
              </w:rPr>
              <w:t>R5-21</w:t>
            </w:r>
            <w:r w:rsidRPr="0011368A">
              <w:rPr>
                <w:sz w:val="16"/>
              </w:rPr>
              <w:t>7607</w:t>
            </w:r>
          </w:p>
        </w:tc>
        <w:tc>
          <w:tcPr>
            <w:tcW w:w="4678" w:type="dxa"/>
            <w:shd w:val="solid" w:color="FFFFFF" w:fill="auto"/>
          </w:tcPr>
          <w:p w14:paraId="0C70B005" w14:textId="77777777" w:rsidR="00961D89" w:rsidRPr="0011368A" w:rsidRDefault="00961D89" w:rsidP="00961D89">
            <w:pPr>
              <w:pStyle w:val="TAL"/>
              <w:rPr>
                <w:sz w:val="16"/>
              </w:rPr>
            </w:pPr>
            <w:r w:rsidRPr="0011368A">
              <w:rPr>
                <w:sz w:val="16"/>
              </w:rPr>
              <w:t>PRD-17 on Guidance to Work Item Codes (post RAN#94-e version).</w:t>
            </w:r>
          </w:p>
          <w:p w14:paraId="5A1D5581" w14:textId="77777777" w:rsidR="00961D89" w:rsidRPr="0011368A" w:rsidRDefault="00961D89" w:rsidP="00961D89">
            <w:pPr>
              <w:pStyle w:val="TAL"/>
              <w:rPr>
                <w:sz w:val="16"/>
              </w:rPr>
            </w:pPr>
            <w:r w:rsidRPr="0011368A">
              <w:rPr>
                <w:sz w:val="16"/>
              </w:rPr>
              <w:t>No change to the present document was done - version alignment only</w:t>
            </w:r>
          </w:p>
        </w:tc>
        <w:tc>
          <w:tcPr>
            <w:tcW w:w="708" w:type="dxa"/>
            <w:shd w:val="solid" w:color="FFFFFF" w:fill="auto"/>
          </w:tcPr>
          <w:p w14:paraId="32661DB7" w14:textId="77777777" w:rsidR="00961D89" w:rsidRPr="0011368A" w:rsidRDefault="00961D89" w:rsidP="00212F4D">
            <w:pPr>
              <w:pStyle w:val="TAL"/>
              <w:rPr>
                <w:sz w:val="16"/>
              </w:rPr>
            </w:pPr>
            <w:r w:rsidRPr="0011368A">
              <w:rPr>
                <w:rFonts w:hint="eastAsia"/>
                <w:sz w:val="16"/>
              </w:rPr>
              <w:t>4.04</w:t>
            </w:r>
          </w:p>
        </w:tc>
        <w:tc>
          <w:tcPr>
            <w:tcW w:w="709" w:type="dxa"/>
            <w:shd w:val="solid" w:color="FFFFFF" w:fill="auto"/>
          </w:tcPr>
          <w:p w14:paraId="128EC5E2" w14:textId="77777777" w:rsidR="00961D89" w:rsidRPr="0011368A" w:rsidRDefault="00961D89" w:rsidP="00212F4D">
            <w:pPr>
              <w:pStyle w:val="TAL"/>
              <w:rPr>
                <w:sz w:val="16"/>
              </w:rPr>
            </w:pPr>
            <w:r w:rsidRPr="0011368A">
              <w:rPr>
                <w:rFonts w:hint="eastAsia"/>
                <w:sz w:val="16"/>
              </w:rPr>
              <w:t>4.05</w:t>
            </w:r>
          </w:p>
        </w:tc>
      </w:tr>
      <w:tr w:rsidR="00681073" w:rsidRPr="0011368A" w14:paraId="0ACF5B8F" w14:textId="77777777" w:rsidTr="00417709">
        <w:trPr>
          <w:cantSplit/>
        </w:trPr>
        <w:tc>
          <w:tcPr>
            <w:tcW w:w="851" w:type="dxa"/>
            <w:shd w:val="solid" w:color="FFFFFF" w:fill="auto"/>
          </w:tcPr>
          <w:p w14:paraId="588AC008" w14:textId="77777777" w:rsidR="00681073" w:rsidRPr="0011368A" w:rsidRDefault="00681073" w:rsidP="00212F4D">
            <w:pPr>
              <w:pStyle w:val="TAL"/>
              <w:rPr>
                <w:sz w:val="16"/>
              </w:rPr>
            </w:pPr>
            <w:r w:rsidRPr="0011368A">
              <w:rPr>
                <w:rFonts w:hint="eastAsia"/>
                <w:sz w:val="16"/>
              </w:rPr>
              <w:t>2022-03</w:t>
            </w:r>
          </w:p>
        </w:tc>
        <w:tc>
          <w:tcPr>
            <w:tcW w:w="1134" w:type="dxa"/>
            <w:shd w:val="solid" w:color="FFFFFF" w:fill="auto"/>
          </w:tcPr>
          <w:p w14:paraId="5DF5DEA7" w14:textId="77777777" w:rsidR="00681073" w:rsidRPr="0011368A" w:rsidRDefault="00681073" w:rsidP="00212F4D">
            <w:pPr>
              <w:pStyle w:val="TAL"/>
              <w:rPr>
                <w:sz w:val="16"/>
              </w:rPr>
            </w:pPr>
            <w:r w:rsidRPr="0011368A">
              <w:rPr>
                <w:rFonts w:hint="eastAsia"/>
                <w:sz w:val="16"/>
              </w:rPr>
              <w:t>RAN5#94-e</w:t>
            </w:r>
          </w:p>
        </w:tc>
        <w:tc>
          <w:tcPr>
            <w:tcW w:w="1134" w:type="dxa"/>
            <w:shd w:val="solid" w:color="FFFFFF" w:fill="auto"/>
          </w:tcPr>
          <w:p w14:paraId="3C6B8E26" w14:textId="77777777" w:rsidR="00681073" w:rsidRPr="0011368A" w:rsidRDefault="00681073" w:rsidP="00212F4D">
            <w:pPr>
              <w:pStyle w:val="TAL"/>
              <w:rPr>
                <w:sz w:val="16"/>
              </w:rPr>
            </w:pPr>
            <w:r w:rsidRPr="0011368A">
              <w:rPr>
                <w:rFonts w:hint="eastAsia"/>
                <w:sz w:val="16"/>
              </w:rPr>
              <w:t>R5-220427</w:t>
            </w:r>
          </w:p>
        </w:tc>
        <w:tc>
          <w:tcPr>
            <w:tcW w:w="4678" w:type="dxa"/>
            <w:shd w:val="solid" w:color="FFFFFF" w:fill="auto"/>
          </w:tcPr>
          <w:p w14:paraId="05392DB6" w14:textId="77777777" w:rsidR="00681073" w:rsidRPr="0011368A" w:rsidRDefault="00681073" w:rsidP="00681073">
            <w:pPr>
              <w:pStyle w:val="TAL"/>
              <w:rPr>
                <w:sz w:val="16"/>
              </w:rPr>
            </w:pPr>
            <w:r w:rsidRPr="0011368A">
              <w:rPr>
                <w:sz w:val="16"/>
              </w:rPr>
              <w:t>PRD-17 on Guidance to Work Item Codes (post RAN#95-e version).</w:t>
            </w:r>
          </w:p>
          <w:p w14:paraId="7D9B53CA" w14:textId="77777777" w:rsidR="00681073" w:rsidRPr="0011368A" w:rsidRDefault="00681073" w:rsidP="00681073">
            <w:pPr>
              <w:pStyle w:val="TAL"/>
              <w:rPr>
                <w:sz w:val="16"/>
              </w:rPr>
            </w:pPr>
            <w:r w:rsidRPr="0011368A">
              <w:rPr>
                <w:sz w:val="16"/>
              </w:rPr>
              <w:t>No change to the present document was done - version alignment only</w:t>
            </w:r>
          </w:p>
        </w:tc>
        <w:tc>
          <w:tcPr>
            <w:tcW w:w="708" w:type="dxa"/>
            <w:shd w:val="solid" w:color="FFFFFF" w:fill="auto"/>
          </w:tcPr>
          <w:p w14:paraId="4AEA60D2" w14:textId="77777777" w:rsidR="00681073" w:rsidRPr="0011368A" w:rsidRDefault="00681073" w:rsidP="00212F4D">
            <w:pPr>
              <w:pStyle w:val="TAL"/>
              <w:rPr>
                <w:sz w:val="16"/>
              </w:rPr>
            </w:pPr>
            <w:r w:rsidRPr="0011368A">
              <w:rPr>
                <w:rFonts w:hint="eastAsia"/>
                <w:sz w:val="16"/>
              </w:rPr>
              <w:t>4.05</w:t>
            </w:r>
          </w:p>
        </w:tc>
        <w:tc>
          <w:tcPr>
            <w:tcW w:w="709" w:type="dxa"/>
            <w:shd w:val="solid" w:color="FFFFFF" w:fill="auto"/>
          </w:tcPr>
          <w:p w14:paraId="1C913C9F" w14:textId="77777777" w:rsidR="00681073" w:rsidRPr="0011368A" w:rsidRDefault="00681073" w:rsidP="00212F4D">
            <w:pPr>
              <w:pStyle w:val="TAL"/>
              <w:rPr>
                <w:sz w:val="16"/>
              </w:rPr>
            </w:pPr>
            <w:r w:rsidRPr="0011368A">
              <w:rPr>
                <w:rFonts w:hint="eastAsia"/>
                <w:sz w:val="16"/>
              </w:rPr>
              <w:t>4.06</w:t>
            </w:r>
          </w:p>
        </w:tc>
      </w:tr>
      <w:tr w:rsidR="00DF3E85" w:rsidRPr="0011368A" w14:paraId="6F53E47F" w14:textId="77777777" w:rsidTr="00417709">
        <w:trPr>
          <w:cantSplit/>
        </w:trPr>
        <w:tc>
          <w:tcPr>
            <w:tcW w:w="851" w:type="dxa"/>
            <w:shd w:val="solid" w:color="FFFFFF" w:fill="auto"/>
          </w:tcPr>
          <w:p w14:paraId="4FF82E7A" w14:textId="77777777" w:rsidR="00DF3E85" w:rsidRPr="0011368A" w:rsidRDefault="00DF3E85" w:rsidP="00212F4D">
            <w:pPr>
              <w:pStyle w:val="TAL"/>
              <w:rPr>
                <w:sz w:val="16"/>
              </w:rPr>
            </w:pPr>
            <w:r w:rsidRPr="0011368A">
              <w:rPr>
                <w:rFonts w:hint="eastAsia"/>
                <w:sz w:val="16"/>
              </w:rPr>
              <w:t>2022-06</w:t>
            </w:r>
          </w:p>
        </w:tc>
        <w:tc>
          <w:tcPr>
            <w:tcW w:w="1134" w:type="dxa"/>
            <w:shd w:val="solid" w:color="FFFFFF" w:fill="auto"/>
          </w:tcPr>
          <w:p w14:paraId="7F1BDAA1" w14:textId="77777777" w:rsidR="00DF3E85" w:rsidRPr="0011368A" w:rsidRDefault="00DF3E85" w:rsidP="00212F4D">
            <w:pPr>
              <w:pStyle w:val="TAL"/>
              <w:rPr>
                <w:sz w:val="16"/>
              </w:rPr>
            </w:pPr>
            <w:r w:rsidRPr="0011368A">
              <w:rPr>
                <w:rFonts w:hint="eastAsia"/>
                <w:sz w:val="16"/>
              </w:rPr>
              <w:t>RAN5#95-e</w:t>
            </w:r>
          </w:p>
        </w:tc>
        <w:tc>
          <w:tcPr>
            <w:tcW w:w="1134" w:type="dxa"/>
            <w:shd w:val="solid" w:color="FFFFFF" w:fill="auto"/>
          </w:tcPr>
          <w:p w14:paraId="6A9F4A4C" w14:textId="77777777" w:rsidR="00DF3E85" w:rsidRPr="0011368A" w:rsidRDefault="00DF3E85" w:rsidP="00212F4D">
            <w:pPr>
              <w:pStyle w:val="TAL"/>
              <w:rPr>
                <w:sz w:val="16"/>
              </w:rPr>
            </w:pPr>
            <w:r w:rsidRPr="0011368A">
              <w:rPr>
                <w:rFonts w:hint="eastAsia"/>
                <w:sz w:val="16"/>
              </w:rPr>
              <w:t>R5-</w:t>
            </w:r>
            <w:r w:rsidRPr="0011368A">
              <w:rPr>
                <w:sz w:val="16"/>
              </w:rPr>
              <w:t>222692</w:t>
            </w:r>
          </w:p>
        </w:tc>
        <w:tc>
          <w:tcPr>
            <w:tcW w:w="4678" w:type="dxa"/>
            <w:shd w:val="solid" w:color="FFFFFF" w:fill="auto"/>
          </w:tcPr>
          <w:p w14:paraId="7BF23087" w14:textId="77777777" w:rsidR="00DF3E85" w:rsidRPr="0011368A" w:rsidRDefault="00DF3E85" w:rsidP="00DF3E85">
            <w:pPr>
              <w:pStyle w:val="TAL"/>
              <w:rPr>
                <w:sz w:val="16"/>
              </w:rPr>
            </w:pPr>
            <w:r w:rsidRPr="0011368A">
              <w:rPr>
                <w:sz w:val="16"/>
              </w:rPr>
              <w:t>PRD-17 on Guidance to Work Item Codes (post RAN#96 version).</w:t>
            </w:r>
          </w:p>
          <w:p w14:paraId="153CB2F7" w14:textId="77777777" w:rsidR="00DF3E85" w:rsidRPr="0011368A" w:rsidRDefault="00DF3E85" w:rsidP="00DF3E85">
            <w:pPr>
              <w:pStyle w:val="TAL"/>
              <w:rPr>
                <w:sz w:val="16"/>
              </w:rPr>
            </w:pPr>
            <w:r w:rsidRPr="0011368A">
              <w:rPr>
                <w:sz w:val="16"/>
              </w:rPr>
              <w:t>No change to the present document was done - version alignment only</w:t>
            </w:r>
          </w:p>
        </w:tc>
        <w:tc>
          <w:tcPr>
            <w:tcW w:w="708" w:type="dxa"/>
            <w:shd w:val="solid" w:color="FFFFFF" w:fill="auto"/>
          </w:tcPr>
          <w:p w14:paraId="54AA7463" w14:textId="77777777" w:rsidR="00DF3E85" w:rsidRPr="0011368A" w:rsidRDefault="00DF3E85" w:rsidP="00212F4D">
            <w:pPr>
              <w:pStyle w:val="TAL"/>
              <w:rPr>
                <w:sz w:val="16"/>
              </w:rPr>
            </w:pPr>
            <w:r w:rsidRPr="0011368A">
              <w:rPr>
                <w:rFonts w:hint="eastAsia"/>
                <w:sz w:val="16"/>
              </w:rPr>
              <w:t>4.06</w:t>
            </w:r>
          </w:p>
        </w:tc>
        <w:tc>
          <w:tcPr>
            <w:tcW w:w="709" w:type="dxa"/>
            <w:shd w:val="solid" w:color="FFFFFF" w:fill="auto"/>
          </w:tcPr>
          <w:p w14:paraId="2A3FDED2" w14:textId="77777777" w:rsidR="00DF3E85" w:rsidRPr="0011368A" w:rsidRDefault="00DF3E85" w:rsidP="00212F4D">
            <w:pPr>
              <w:pStyle w:val="TAL"/>
              <w:rPr>
                <w:sz w:val="16"/>
              </w:rPr>
            </w:pPr>
            <w:r w:rsidRPr="0011368A">
              <w:rPr>
                <w:rFonts w:hint="eastAsia"/>
                <w:sz w:val="16"/>
              </w:rPr>
              <w:t>4.07</w:t>
            </w:r>
          </w:p>
        </w:tc>
      </w:tr>
      <w:tr w:rsidR="00DF3E85" w:rsidRPr="0011368A" w14:paraId="59B2C563" w14:textId="77777777" w:rsidTr="00417709">
        <w:trPr>
          <w:cantSplit/>
        </w:trPr>
        <w:tc>
          <w:tcPr>
            <w:tcW w:w="851" w:type="dxa"/>
            <w:shd w:val="solid" w:color="FFFFFF" w:fill="auto"/>
          </w:tcPr>
          <w:p w14:paraId="0071BD8C" w14:textId="77777777" w:rsidR="00DF3E85" w:rsidRPr="0011368A" w:rsidRDefault="00DF3E85" w:rsidP="00212F4D">
            <w:pPr>
              <w:pStyle w:val="TAL"/>
              <w:rPr>
                <w:sz w:val="16"/>
              </w:rPr>
            </w:pPr>
            <w:r w:rsidRPr="0011368A">
              <w:rPr>
                <w:rFonts w:hint="eastAsia"/>
                <w:sz w:val="16"/>
              </w:rPr>
              <w:t>2022-09</w:t>
            </w:r>
          </w:p>
        </w:tc>
        <w:tc>
          <w:tcPr>
            <w:tcW w:w="1134" w:type="dxa"/>
            <w:shd w:val="solid" w:color="FFFFFF" w:fill="auto"/>
          </w:tcPr>
          <w:p w14:paraId="26815C6F" w14:textId="77777777" w:rsidR="00DF3E85" w:rsidRPr="0011368A" w:rsidRDefault="00DF3E85" w:rsidP="00212F4D">
            <w:pPr>
              <w:pStyle w:val="TAL"/>
              <w:rPr>
                <w:sz w:val="16"/>
              </w:rPr>
            </w:pPr>
            <w:r w:rsidRPr="0011368A">
              <w:rPr>
                <w:rFonts w:hint="eastAsia"/>
                <w:sz w:val="16"/>
              </w:rPr>
              <w:t>RAN5#96-e</w:t>
            </w:r>
          </w:p>
        </w:tc>
        <w:tc>
          <w:tcPr>
            <w:tcW w:w="1134" w:type="dxa"/>
            <w:shd w:val="solid" w:color="FFFFFF" w:fill="auto"/>
          </w:tcPr>
          <w:p w14:paraId="4BC3C71F" w14:textId="77777777" w:rsidR="00DF3E85" w:rsidRPr="0011368A" w:rsidRDefault="00DF3E85" w:rsidP="00136A3B">
            <w:pPr>
              <w:pStyle w:val="TAL"/>
              <w:rPr>
                <w:sz w:val="16"/>
              </w:rPr>
            </w:pPr>
            <w:r w:rsidRPr="0011368A">
              <w:rPr>
                <w:rFonts w:hint="eastAsia"/>
                <w:sz w:val="16"/>
              </w:rPr>
              <w:t>R5-22</w:t>
            </w:r>
            <w:r w:rsidR="00136A3B" w:rsidRPr="0011368A">
              <w:rPr>
                <w:sz w:val="16"/>
              </w:rPr>
              <w:t>4997</w:t>
            </w:r>
          </w:p>
        </w:tc>
        <w:tc>
          <w:tcPr>
            <w:tcW w:w="4678" w:type="dxa"/>
            <w:shd w:val="solid" w:color="FFFFFF" w:fill="auto"/>
          </w:tcPr>
          <w:p w14:paraId="30BAC977" w14:textId="77777777" w:rsidR="00DF3E85" w:rsidRPr="0011368A" w:rsidRDefault="00DF3E85" w:rsidP="00DF3E85">
            <w:pPr>
              <w:pStyle w:val="TAL"/>
              <w:rPr>
                <w:sz w:val="16"/>
              </w:rPr>
            </w:pPr>
            <w:r w:rsidRPr="0011368A">
              <w:rPr>
                <w:sz w:val="16"/>
              </w:rPr>
              <w:t>PRD-17 on Guidance to Work Item Codes (post RAN#97</w:t>
            </w:r>
            <w:r w:rsidR="007659BC" w:rsidRPr="0011368A">
              <w:rPr>
                <w:sz w:val="16"/>
              </w:rPr>
              <w:t>-e</w:t>
            </w:r>
            <w:r w:rsidRPr="0011368A">
              <w:rPr>
                <w:sz w:val="16"/>
              </w:rPr>
              <w:t xml:space="preserve"> version).</w:t>
            </w:r>
          </w:p>
          <w:p w14:paraId="08CFAA42" w14:textId="77777777" w:rsidR="00DF3E85" w:rsidRPr="0011368A" w:rsidRDefault="00DF3E85" w:rsidP="00DF3E85">
            <w:pPr>
              <w:pStyle w:val="TAL"/>
              <w:rPr>
                <w:sz w:val="16"/>
              </w:rPr>
            </w:pPr>
            <w:r w:rsidRPr="0011368A">
              <w:rPr>
                <w:sz w:val="16"/>
              </w:rPr>
              <w:t>No change to the present document was done - version alignment only</w:t>
            </w:r>
          </w:p>
        </w:tc>
        <w:tc>
          <w:tcPr>
            <w:tcW w:w="708" w:type="dxa"/>
            <w:shd w:val="solid" w:color="FFFFFF" w:fill="auto"/>
          </w:tcPr>
          <w:p w14:paraId="21C35928" w14:textId="77777777" w:rsidR="00DF3E85" w:rsidRPr="0011368A" w:rsidRDefault="00DF3E85" w:rsidP="00212F4D">
            <w:pPr>
              <w:pStyle w:val="TAL"/>
              <w:rPr>
                <w:sz w:val="16"/>
              </w:rPr>
            </w:pPr>
            <w:r w:rsidRPr="0011368A">
              <w:rPr>
                <w:rFonts w:hint="eastAsia"/>
                <w:sz w:val="16"/>
              </w:rPr>
              <w:t>4.07</w:t>
            </w:r>
          </w:p>
        </w:tc>
        <w:tc>
          <w:tcPr>
            <w:tcW w:w="709" w:type="dxa"/>
            <w:shd w:val="solid" w:color="FFFFFF" w:fill="auto"/>
          </w:tcPr>
          <w:p w14:paraId="5E400954" w14:textId="77777777" w:rsidR="00DF3E85" w:rsidRPr="0011368A" w:rsidRDefault="00DF3E85" w:rsidP="00212F4D">
            <w:pPr>
              <w:pStyle w:val="TAL"/>
              <w:rPr>
                <w:sz w:val="16"/>
              </w:rPr>
            </w:pPr>
            <w:r w:rsidRPr="0011368A">
              <w:rPr>
                <w:rFonts w:hint="eastAsia"/>
                <w:sz w:val="16"/>
              </w:rPr>
              <w:t>4.08</w:t>
            </w:r>
          </w:p>
        </w:tc>
      </w:tr>
      <w:tr w:rsidR="00C865AD" w:rsidRPr="0011368A" w14:paraId="1D006221" w14:textId="77777777" w:rsidTr="00417709">
        <w:trPr>
          <w:cantSplit/>
        </w:trPr>
        <w:tc>
          <w:tcPr>
            <w:tcW w:w="851" w:type="dxa"/>
            <w:shd w:val="solid" w:color="FFFFFF" w:fill="auto"/>
          </w:tcPr>
          <w:p w14:paraId="3A4B5A0E" w14:textId="77777777" w:rsidR="00C865AD" w:rsidRPr="0011368A" w:rsidRDefault="00C865AD" w:rsidP="00212F4D">
            <w:pPr>
              <w:pStyle w:val="TAL"/>
              <w:rPr>
                <w:sz w:val="16"/>
              </w:rPr>
            </w:pPr>
            <w:r w:rsidRPr="0011368A">
              <w:rPr>
                <w:rFonts w:hint="eastAsia"/>
                <w:sz w:val="16"/>
              </w:rPr>
              <w:t>2022-12</w:t>
            </w:r>
          </w:p>
        </w:tc>
        <w:tc>
          <w:tcPr>
            <w:tcW w:w="1134" w:type="dxa"/>
            <w:shd w:val="solid" w:color="FFFFFF" w:fill="auto"/>
          </w:tcPr>
          <w:p w14:paraId="77CAA4EC" w14:textId="77777777" w:rsidR="00C865AD" w:rsidRPr="0011368A" w:rsidRDefault="00C865AD" w:rsidP="00212F4D">
            <w:pPr>
              <w:pStyle w:val="TAL"/>
              <w:rPr>
                <w:sz w:val="16"/>
              </w:rPr>
            </w:pPr>
            <w:r w:rsidRPr="0011368A">
              <w:rPr>
                <w:rFonts w:hint="eastAsia"/>
                <w:sz w:val="16"/>
              </w:rPr>
              <w:t>RAN5#97</w:t>
            </w:r>
          </w:p>
        </w:tc>
        <w:tc>
          <w:tcPr>
            <w:tcW w:w="1134" w:type="dxa"/>
            <w:shd w:val="solid" w:color="FFFFFF" w:fill="auto"/>
          </w:tcPr>
          <w:p w14:paraId="3425E9C5" w14:textId="77777777" w:rsidR="00C865AD" w:rsidRPr="0011368A" w:rsidRDefault="00C865AD" w:rsidP="00136A3B">
            <w:pPr>
              <w:pStyle w:val="TAL"/>
              <w:rPr>
                <w:sz w:val="16"/>
              </w:rPr>
            </w:pPr>
            <w:r w:rsidRPr="0011368A">
              <w:rPr>
                <w:rFonts w:hint="eastAsia"/>
                <w:sz w:val="16"/>
              </w:rPr>
              <w:t>R5-226738</w:t>
            </w:r>
          </w:p>
        </w:tc>
        <w:tc>
          <w:tcPr>
            <w:tcW w:w="4678" w:type="dxa"/>
            <w:shd w:val="solid" w:color="FFFFFF" w:fill="auto"/>
          </w:tcPr>
          <w:p w14:paraId="2D86041B" w14:textId="77777777" w:rsidR="00C865AD" w:rsidRPr="0011368A" w:rsidRDefault="00C865AD" w:rsidP="00C865AD">
            <w:pPr>
              <w:pStyle w:val="TAL"/>
              <w:rPr>
                <w:sz w:val="16"/>
              </w:rPr>
            </w:pPr>
            <w:r w:rsidRPr="0011368A">
              <w:rPr>
                <w:sz w:val="16"/>
              </w:rPr>
              <w:t>PRD-17 on Guidance to Work Item Codes (post RAN#98-e version).</w:t>
            </w:r>
          </w:p>
          <w:p w14:paraId="09585BF9" w14:textId="77777777" w:rsidR="00C865AD" w:rsidRPr="0011368A" w:rsidRDefault="00C865AD" w:rsidP="00C865AD">
            <w:pPr>
              <w:pStyle w:val="TAL"/>
              <w:rPr>
                <w:sz w:val="16"/>
              </w:rPr>
            </w:pPr>
            <w:r w:rsidRPr="0011368A">
              <w:rPr>
                <w:sz w:val="16"/>
              </w:rPr>
              <w:t>No change to the present document was done - version alignment only</w:t>
            </w:r>
          </w:p>
        </w:tc>
        <w:tc>
          <w:tcPr>
            <w:tcW w:w="708" w:type="dxa"/>
            <w:shd w:val="solid" w:color="FFFFFF" w:fill="auto"/>
          </w:tcPr>
          <w:p w14:paraId="1DCD22F8" w14:textId="77777777" w:rsidR="00C865AD" w:rsidRPr="0011368A" w:rsidRDefault="00C865AD" w:rsidP="00212F4D">
            <w:pPr>
              <w:pStyle w:val="TAL"/>
              <w:rPr>
                <w:sz w:val="16"/>
              </w:rPr>
            </w:pPr>
            <w:r w:rsidRPr="0011368A">
              <w:rPr>
                <w:rFonts w:hint="eastAsia"/>
                <w:sz w:val="16"/>
              </w:rPr>
              <w:t>4.08</w:t>
            </w:r>
          </w:p>
        </w:tc>
        <w:tc>
          <w:tcPr>
            <w:tcW w:w="709" w:type="dxa"/>
            <w:shd w:val="solid" w:color="FFFFFF" w:fill="auto"/>
          </w:tcPr>
          <w:p w14:paraId="61C350D2" w14:textId="77777777" w:rsidR="00C865AD" w:rsidRPr="0011368A" w:rsidRDefault="00C865AD" w:rsidP="00212F4D">
            <w:pPr>
              <w:pStyle w:val="TAL"/>
              <w:rPr>
                <w:sz w:val="16"/>
              </w:rPr>
            </w:pPr>
            <w:r w:rsidRPr="0011368A">
              <w:rPr>
                <w:rFonts w:hint="eastAsia"/>
                <w:sz w:val="16"/>
              </w:rPr>
              <w:t>4.09</w:t>
            </w:r>
          </w:p>
        </w:tc>
      </w:tr>
      <w:tr w:rsidR="00F24000" w:rsidRPr="0011368A" w14:paraId="1A8D532E" w14:textId="77777777" w:rsidTr="00417709">
        <w:trPr>
          <w:cantSplit/>
        </w:trPr>
        <w:tc>
          <w:tcPr>
            <w:tcW w:w="851" w:type="dxa"/>
            <w:shd w:val="solid" w:color="FFFFFF" w:fill="auto"/>
          </w:tcPr>
          <w:p w14:paraId="32C15DA9" w14:textId="77777777" w:rsidR="00F24000" w:rsidRPr="0011368A" w:rsidRDefault="00F24000" w:rsidP="000D7B6C">
            <w:pPr>
              <w:pStyle w:val="TAL"/>
              <w:rPr>
                <w:sz w:val="16"/>
              </w:rPr>
            </w:pPr>
            <w:r w:rsidRPr="0011368A">
              <w:rPr>
                <w:rFonts w:hint="eastAsia"/>
                <w:sz w:val="16"/>
              </w:rPr>
              <w:t>2</w:t>
            </w:r>
            <w:r w:rsidRPr="0011368A">
              <w:rPr>
                <w:sz w:val="16"/>
              </w:rPr>
              <w:t>02</w:t>
            </w:r>
            <w:r w:rsidR="000D7B6C" w:rsidRPr="0011368A">
              <w:rPr>
                <w:sz w:val="16"/>
              </w:rPr>
              <w:t>3</w:t>
            </w:r>
            <w:r w:rsidRPr="0011368A">
              <w:rPr>
                <w:sz w:val="16"/>
              </w:rPr>
              <w:t>-03</w:t>
            </w:r>
          </w:p>
        </w:tc>
        <w:tc>
          <w:tcPr>
            <w:tcW w:w="1134" w:type="dxa"/>
            <w:shd w:val="solid" w:color="FFFFFF" w:fill="auto"/>
          </w:tcPr>
          <w:p w14:paraId="3F32F5C9" w14:textId="77777777" w:rsidR="00F24000" w:rsidRPr="0011368A" w:rsidRDefault="00F24000" w:rsidP="00212F4D">
            <w:pPr>
              <w:pStyle w:val="TAL"/>
              <w:rPr>
                <w:sz w:val="16"/>
              </w:rPr>
            </w:pPr>
            <w:r w:rsidRPr="0011368A">
              <w:rPr>
                <w:rFonts w:hint="eastAsia"/>
                <w:sz w:val="16"/>
              </w:rPr>
              <w:t>RAN5#98</w:t>
            </w:r>
          </w:p>
        </w:tc>
        <w:tc>
          <w:tcPr>
            <w:tcW w:w="1134" w:type="dxa"/>
            <w:shd w:val="solid" w:color="FFFFFF" w:fill="auto"/>
          </w:tcPr>
          <w:p w14:paraId="210BEE3F" w14:textId="77777777" w:rsidR="00F24000" w:rsidRPr="0011368A" w:rsidRDefault="00F24000" w:rsidP="00136A3B">
            <w:pPr>
              <w:pStyle w:val="TAL"/>
              <w:rPr>
                <w:sz w:val="16"/>
              </w:rPr>
            </w:pPr>
            <w:r w:rsidRPr="0011368A">
              <w:rPr>
                <w:rFonts w:hint="eastAsia"/>
                <w:sz w:val="16"/>
              </w:rPr>
              <w:t>R5-</w:t>
            </w:r>
            <w:r w:rsidRPr="0011368A">
              <w:rPr>
                <w:sz w:val="16"/>
              </w:rPr>
              <w:t>231177</w:t>
            </w:r>
          </w:p>
        </w:tc>
        <w:tc>
          <w:tcPr>
            <w:tcW w:w="4678" w:type="dxa"/>
            <w:shd w:val="solid" w:color="FFFFFF" w:fill="auto"/>
          </w:tcPr>
          <w:p w14:paraId="61BFB2A3" w14:textId="77777777" w:rsidR="00F24000" w:rsidRPr="0011368A" w:rsidRDefault="00F24000" w:rsidP="00F24000">
            <w:pPr>
              <w:pStyle w:val="TAL"/>
              <w:rPr>
                <w:sz w:val="16"/>
              </w:rPr>
            </w:pPr>
            <w:r w:rsidRPr="0011368A">
              <w:rPr>
                <w:sz w:val="16"/>
              </w:rPr>
              <w:t>PRD-17 on Guidance to Work Item Codes (post RAN#99 version).</w:t>
            </w:r>
          </w:p>
          <w:p w14:paraId="1235098F" w14:textId="77777777" w:rsidR="00F24000" w:rsidRPr="0011368A" w:rsidRDefault="00F24000" w:rsidP="00F24000">
            <w:pPr>
              <w:pStyle w:val="TAL"/>
              <w:rPr>
                <w:sz w:val="16"/>
              </w:rPr>
            </w:pPr>
            <w:r w:rsidRPr="0011368A">
              <w:rPr>
                <w:sz w:val="16"/>
              </w:rPr>
              <w:t>No change to the present document was done - version alignment only</w:t>
            </w:r>
          </w:p>
        </w:tc>
        <w:tc>
          <w:tcPr>
            <w:tcW w:w="708" w:type="dxa"/>
            <w:shd w:val="solid" w:color="FFFFFF" w:fill="auto"/>
          </w:tcPr>
          <w:p w14:paraId="17BC6D79" w14:textId="77777777" w:rsidR="00F24000" w:rsidRPr="0011368A" w:rsidRDefault="00F24000" w:rsidP="00212F4D">
            <w:pPr>
              <w:pStyle w:val="TAL"/>
              <w:rPr>
                <w:sz w:val="16"/>
              </w:rPr>
            </w:pPr>
            <w:r w:rsidRPr="0011368A">
              <w:rPr>
                <w:rFonts w:hint="eastAsia"/>
                <w:sz w:val="16"/>
              </w:rPr>
              <w:t>4.09</w:t>
            </w:r>
          </w:p>
        </w:tc>
        <w:tc>
          <w:tcPr>
            <w:tcW w:w="709" w:type="dxa"/>
            <w:shd w:val="solid" w:color="FFFFFF" w:fill="auto"/>
          </w:tcPr>
          <w:p w14:paraId="32C0691D" w14:textId="77777777" w:rsidR="00F24000" w:rsidRPr="0011368A" w:rsidRDefault="00F24000" w:rsidP="00212F4D">
            <w:pPr>
              <w:pStyle w:val="TAL"/>
              <w:rPr>
                <w:sz w:val="16"/>
              </w:rPr>
            </w:pPr>
            <w:r w:rsidRPr="0011368A">
              <w:rPr>
                <w:rFonts w:hint="eastAsia"/>
                <w:sz w:val="16"/>
              </w:rPr>
              <w:t>4.10</w:t>
            </w:r>
          </w:p>
        </w:tc>
      </w:tr>
      <w:tr w:rsidR="000D7B6C" w:rsidRPr="0011368A" w14:paraId="0EB57320" w14:textId="77777777" w:rsidTr="00417709">
        <w:trPr>
          <w:cantSplit/>
        </w:trPr>
        <w:tc>
          <w:tcPr>
            <w:tcW w:w="851" w:type="dxa"/>
            <w:shd w:val="solid" w:color="FFFFFF" w:fill="auto"/>
          </w:tcPr>
          <w:p w14:paraId="3ABCD6CA" w14:textId="77777777" w:rsidR="000D7B6C" w:rsidRPr="0011368A" w:rsidRDefault="000D7B6C" w:rsidP="00212F4D">
            <w:pPr>
              <w:pStyle w:val="TAL"/>
              <w:rPr>
                <w:sz w:val="16"/>
              </w:rPr>
            </w:pPr>
            <w:r w:rsidRPr="0011368A">
              <w:rPr>
                <w:rFonts w:hint="eastAsia"/>
                <w:sz w:val="16"/>
              </w:rPr>
              <w:t>2023</w:t>
            </w:r>
            <w:r w:rsidRPr="0011368A">
              <w:rPr>
                <w:sz w:val="16"/>
              </w:rPr>
              <w:t>-06</w:t>
            </w:r>
          </w:p>
        </w:tc>
        <w:tc>
          <w:tcPr>
            <w:tcW w:w="1134" w:type="dxa"/>
            <w:shd w:val="solid" w:color="FFFFFF" w:fill="auto"/>
          </w:tcPr>
          <w:p w14:paraId="7988DD5E" w14:textId="77777777" w:rsidR="000D7B6C" w:rsidRPr="0011368A" w:rsidRDefault="000D7B6C" w:rsidP="00212F4D">
            <w:pPr>
              <w:pStyle w:val="TAL"/>
              <w:rPr>
                <w:sz w:val="16"/>
              </w:rPr>
            </w:pPr>
            <w:r w:rsidRPr="0011368A">
              <w:rPr>
                <w:rFonts w:hint="eastAsia"/>
                <w:sz w:val="16"/>
              </w:rPr>
              <w:t>RAN5#99</w:t>
            </w:r>
          </w:p>
        </w:tc>
        <w:tc>
          <w:tcPr>
            <w:tcW w:w="1134" w:type="dxa"/>
            <w:shd w:val="solid" w:color="FFFFFF" w:fill="auto"/>
          </w:tcPr>
          <w:p w14:paraId="12A16520" w14:textId="77777777" w:rsidR="000D7B6C" w:rsidRPr="0011368A" w:rsidRDefault="000D7B6C" w:rsidP="00136A3B">
            <w:pPr>
              <w:pStyle w:val="TAL"/>
              <w:rPr>
                <w:sz w:val="16"/>
              </w:rPr>
            </w:pPr>
            <w:r w:rsidRPr="0011368A">
              <w:rPr>
                <w:rFonts w:hint="eastAsia"/>
                <w:sz w:val="16"/>
              </w:rPr>
              <w:t>R5-233178</w:t>
            </w:r>
          </w:p>
        </w:tc>
        <w:tc>
          <w:tcPr>
            <w:tcW w:w="4678" w:type="dxa"/>
            <w:shd w:val="solid" w:color="FFFFFF" w:fill="auto"/>
          </w:tcPr>
          <w:p w14:paraId="54B12768" w14:textId="77777777" w:rsidR="000D7B6C" w:rsidRPr="0011368A" w:rsidRDefault="000D7B6C" w:rsidP="000D7B6C">
            <w:pPr>
              <w:pStyle w:val="TAL"/>
              <w:rPr>
                <w:sz w:val="16"/>
              </w:rPr>
            </w:pPr>
            <w:r w:rsidRPr="0011368A">
              <w:rPr>
                <w:sz w:val="16"/>
              </w:rPr>
              <w:t>PRD-17 on Guidance to Work Item Codes (post RAN#100 version).</w:t>
            </w:r>
          </w:p>
          <w:p w14:paraId="2B41B61F" w14:textId="77777777" w:rsidR="000D7B6C" w:rsidRPr="0011368A" w:rsidRDefault="000D7B6C" w:rsidP="000D7B6C">
            <w:pPr>
              <w:pStyle w:val="TAL"/>
              <w:rPr>
                <w:sz w:val="16"/>
              </w:rPr>
            </w:pPr>
            <w:r w:rsidRPr="0011368A">
              <w:rPr>
                <w:sz w:val="16"/>
              </w:rPr>
              <w:t>No change to the present document was done - version alignment only</w:t>
            </w:r>
          </w:p>
        </w:tc>
        <w:tc>
          <w:tcPr>
            <w:tcW w:w="708" w:type="dxa"/>
            <w:shd w:val="solid" w:color="FFFFFF" w:fill="auto"/>
          </w:tcPr>
          <w:p w14:paraId="12F487F9" w14:textId="77777777" w:rsidR="000D7B6C" w:rsidRPr="0011368A" w:rsidRDefault="000D7B6C" w:rsidP="00212F4D">
            <w:pPr>
              <w:pStyle w:val="TAL"/>
              <w:rPr>
                <w:sz w:val="16"/>
              </w:rPr>
            </w:pPr>
            <w:r w:rsidRPr="0011368A">
              <w:rPr>
                <w:rFonts w:hint="eastAsia"/>
                <w:sz w:val="16"/>
              </w:rPr>
              <w:t>4.10</w:t>
            </w:r>
          </w:p>
        </w:tc>
        <w:tc>
          <w:tcPr>
            <w:tcW w:w="709" w:type="dxa"/>
            <w:shd w:val="solid" w:color="FFFFFF" w:fill="auto"/>
          </w:tcPr>
          <w:p w14:paraId="4A112496" w14:textId="77777777" w:rsidR="000D7B6C" w:rsidRPr="0011368A" w:rsidRDefault="000D7B6C" w:rsidP="00212F4D">
            <w:pPr>
              <w:pStyle w:val="TAL"/>
              <w:rPr>
                <w:sz w:val="16"/>
              </w:rPr>
            </w:pPr>
            <w:r w:rsidRPr="0011368A">
              <w:rPr>
                <w:rFonts w:hint="eastAsia"/>
                <w:sz w:val="16"/>
              </w:rPr>
              <w:t>4.11</w:t>
            </w:r>
          </w:p>
        </w:tc>
      </w:tr>
      <w:tr w:rsidR="00E877FE" w:rsidRPr="0011368A" w14:paraId="02FA3CA5" w14:textId="77777777" w:rsidTr="00417709">
        <w:trPr>
          <w:cantSplit/>
        </w:trPr>
        <w:tc>
          <w:tcPr>
            <w:tcW w:w="851" w:type="dxa"/>
            <w:shd w:val="solid" w:color="FFFFFF" w:fill="auto"/>
          </w:tcPr>
          <w:p w14:paraId="620E43ED" w14:textId="77777777" w:rsidR="00E877FE" w:rsidRPr="0011368A" w:rsidRDefault="00E877FE" w:rsidP="00212F4D">
            <w:pPr>
              <w:pStyle w:val="TAL"/>
              <w:rPr>
                <w:sz w:val="16"/>
              </w:rPr>
            </w:pPr>
            <w:r w:rsidRPr="0011368A">
              <w:rPr>
                <w:sz w:val="16"/>
              </w:rPr>
              <w:t>2023-09</w:t>
            </w:r>
          </w:p>
        </w:tc>
        <w:tc>
          <w:tcPr>
            <w:tcW w:w="1134" w:type="dxa"/>
            <w:shd w:val="solid" w:color="FFFFFF" w:fill="auto"/>
          </w:tcPr>
          <w:p w14:paraId="5850C8DE" w14:textId="77777777" w:rsidR="00E877FE" w:rsidRPr="0011368A" w:rsidRDefault="00E877FE" w:rsidP="00212F4D">
            <w:pPr>
              <w:pStyle w:val="TAL"/>
              <w:rPr>
                <w:sz w:val="16"/>
              </w:rPr>
            </w:pPr>
            <w:r w:rsidRPr="0011368A">
              <w:rPr>
                <w:sz w:val="16"/>
              </w:rPr>
              <w:t>RAN5#100</w:t>
            </w:r>
          </w:p>
        </w:tc>
        <w:tc>
          <w:tcPr>
            <w:tcW w:w="1134" w:type="dxa"/>
            <w:shd w:val="solid" w:color="FFFFFF" w:fill="auto"/>
          </w:tcPr>
          <w:p w14:paraId="2E36CA76" w14:textId="77777777" w:rsidR="00E877FE" w:rsidRPr="0011368A" w:rsidRDefault="00E877FE" w:rsidP="00136A3B">
            <w:pPr>
              <w:pStyle w:val="TAL"/>
              <w:rPr>
                <w:sz w:val="16"/>
              </w:rPr>
            </w:pPr>
            <w:r w:rsidRPr="0011368A">
              <w:rPr>
                <w:sz w:val="16"/>
              </w:rPr>
              <w:t>R5-234561</w:t>
            </w:r>
          </w:p>
        </w:tc>
        <w:tc>
          <w:tcPr>
            <w:tcW w:w="4678" w:type="dxa"/>
            <w:shd w:val="solid" w:color="FFFFFF" w:fill="auto"/>
          </w:tcPr>
          <w:p w14:paraId="0701D43B" w14:textId="77777777" w:rsidR="00E877FE" w:rsidRPr="0011368A" w:rsidRDefault="00E877FE" w:rsidP="00E877FE">
            <w:pPr>
              <w:pStyle w:val="TAL"/>
              <w:rPr>
                <w:sz w:val="16"/>
              </w:rPr>
            </w:pPr>
            <w:r w:rsidRPr="0011368A">
              <w:rPr>
                <w:sz w:val="16"/>
              </w:rPr>
              <w:t>PRD-17 on Guidance to Work Item Codes (post RAN#10</w:t>
            </w:r>
            <w:r w:rsidR="00E95454" w:rsidRPr="0011368A">
              <w:rPr>
                <w:sz w:val="16"/>
              </w:rPr>
              <w:t>1</w:t>
            </w:r>
            <w:r w:rsidRPr="0011368A">
              <w:rPr>
                <w:sz w:val="16"/>
              </w:rPr>
              <w:t xml:space="preserve"> version).</w:t>
            </w:r>
          </w:p>
          <w:p w14:paraId="6C379A39" w14:textId="77777777" w:rsidR="00E877FE" w:rsidRPr="0011368A" w:rsidRDefault="00E877FE" w:rsidP="00E877FE">
            <w:pPr>
              <w:pStyle w:val="TAL"/>
              <w:rPr>
                <w:sz w:val="16"/>
              </w:rPr>
            </w:pPr>
            <w:r w:rsidRPr="0011368A">
              <w:rPr>
                <w:sz w:val="16"/>
              </w:rPr>
              <w:t xml:space="preserve">Update to Introduction </w:t>
            </w:r>
            <w:r w:rsidR="00AC685D" w:rsidRPr="0011368A">
              <w:rPr>
                <w:sz w:val="16"/>
              </w:rPr>
              <w:t>and</w:t>
            </w:r>
            <w:r w:rsidRPr="0011368A">
              <w:rPr>
                <w:sz w:val="16"/>
              </w:rPr>
              <w:t xml:space="preserve"> a</w:t>
            </w:r>
            <w:r w:rsidR="00AC685D" w:rsidRPr="0011368A">
              <w:rPr>
                <w:sz w:val="16"/>
              </w:rPr>
              <w:t>dd</w:t>
            </w:r>
            <w:r w:rsidRPr="0011368A">
              <w:rPr>
                <w:sz w:val="16"/>
              </w:rPr>
              <w:t xml:space="preserve"> new serials </w:t>
            </w:r>
            <w:r w:rsidR="00AC685D" w:rsidRPr="0011368A">
              <w:rPr>
                <w:sz w:val="16"/>
              </w:rPr>
              <w:t xml:space="preserve">38 and 51 </w:t>
            </w:r>
            <w:r w:rsidRPr="0011368A">
              <w:rPr>
                <w:sz w:val="16"/>
              </w:rPr>
              <w:t>covered in the Excel; aligned the file name format with excel</w:t>
            </w:r>
          </w:p>
        </w:tc>
        <w:tc>
          <w:tcPr>
            <w:tcW w:w="708" w:type="dxa"/>
            <w:shd w:val="solid" w:color="FFFFFF" w:fill="auto"/>
          </w:tcPr>
          <w:p w14:paraId="2C245ECA" w14:textId="77777777" w:rsidR="00E877FE" w:rsidRPr="0011368A" w:rsidRDefault="00E877FE" w:rsidP="00212F4D">
            <w:pPr>
              <w:pStyle w:val="TAL"/>
              <w:rPr>
                <w:sz w:val="16"/>
              </w:rPr>
            </w:pPr>
            <w:r w:rsidRPr="0011368A">
              <w:rPr>
                <w:sz w:val="16"/>
              </w:rPr>
              <w:t>4.11</w:t>
            </w:r>
          </w:p>
        </w:tc>
        <w:tc>
          <w:tcPr>
            <w:tcW w:w="709" w:type="dxa"/>
            <w:shd w:val="solid" w:color="FFFFFF" w:fill="auto"/>
          </w:tcPr>
          <w:p w14:paraId="0A553C62" w14:textId="77777777" w:rsidR="00E877FE" w:rsidRPr="0011368A" w:rsidRDefault="00E877FE" w:rsidP="00212F4D">
            <w:pPr>
              <w:pStyle w:val="TAL"/>
              <w:rPr>
                <w:sz w:val="16"/>
              </w:rPr>
            </w:pPr>
            <w:r w:rsidRPr="0011368A">
              <w:rPr>
                <w:sz w:val="16"/>
              </w:rPr>
              <w:t>4.12</w:t>
            </w:r>
          </w:p>
        </w:tc>
      </w:tr>
      <w:tr w:rsidR="00920C42" w:rsidRPr="0011368A" w14:paraId="3EAC45E4" w14:textId="77777777" w:rsidTr="00417709">
        <w:trPr>
          <w:cantSplit/>
        </w:trPr>
        <w:tc>
          <w:tcPr>
            <w:tcW w:w="851" w:type="dxa"/>
            <w:shd w:val="solid" w:color="FFFFFF" w:fill="auto"/>
          </w:tcPr>
          <w:p w14:paraId="54F52C87" w14:textId="77777777" w:rsidR="00920C42" w:rsidRPr="0011368A" w:rsidRDefault="00920C42" w:rsidP="00212F4D">
            <w:pPr>
              <w:pStyle w:val="TAL"/>
              <w:rPr>
                <w:sz w:val="16"/>
              </w:rPr>
            </w:pPr>
            <w:r w:rsidRPr="0011368A">
              <w:rPr>
                <w:sz w:val="16"/>
              </w:rPr>
              <w:t>2023-12</w:t>
            </w:r>
          </w:p>
        </w:tc>
        <w:tc>
          <w:tcPr>
            <w:tcW w:w="1134" w:type="dxa"/>
            <w:shd w:val="solid" w:color="FFFFFF" w:fill="auto"/>
          </w:tcPr>
          <w:p w14:paraId="5CBA25CA" w14:textId="77777777" w:rsidR="00920C42" w:rsidRPr="0011368A" w:rsidRDefault="00920C42" w:rsidP="00212F4D">
            <w:pPr>
              <w:pStyle w:val="TAL"/>
              <w:rPr>
                <w:sz w:val="16"/>
              </w:rPr>
            </w:pPr>
            <w:r w:rsidRPr="0011368A">
              <w:rPr>
                <w:sz w:val="16"/>
              </w:rPr>
              <w:t>RAN5#101</w:t>
            </w:r>
          </w:p>
        </w:tc>
        <w:tc>
          <w:tcPr>
            <w:tcW w:w="1134" w:type="dxa"/>
            <w:shd w:val="solid" w:color="FFFFFF" w:fill="auto"/>
          </w:tcPr>
          <w:p w14:paraId="6C4892B1" w14:textId="77777777" w:rsidR="00920C42" w:rsidRPr="0011368A" w:rsidRDefault="00920C42" w:rsidP="00136A3B">
            <w:pPr>
              <w:pStyle w:val="TAL"/>
              <w:rPr>
                <w:sz w:val="16"/>
              </w:rPr>
            </w:pPr>
            <w:r w:rsidRPr="0011368A">
              <w:rPr>
                <w:sz w:val="16"/>
              </w:rPr>
              <w:t>R5-236542</w:t>
            </w:r>
          </w:p>
        </w:tc>
        <w:tc>
          <w:tcPr>
            <w:tcW w:w="4678" w:type="dxa"/>
            <w:shd w:val="solid" w:color="FFFFFF" w:fill="auto"/>
          </w:tcPr>
          <w:p w14:paraId="3730881D" w14:textId="77777777" w:rsidR="00920C42" w:rsidRPr="0011368A" w:rsidRDefault="00920C42" w:rsidP="00920C42">
            <w:pPr>
              <w:pStyle w:val="TAL"/>
              <w:rPr>
                <w:sz w:val="16"/>
              </w:rPr>
            </w:pPr>
            <w:r w:rsidRPr="0011368A">
              <w:rPr>
                <w:sz w:val="16"/>
              </w:rPr>
              <w:t>PRD-17 on Guidance to Work Item Codes (post RAN#102 version).</w:t>
            </w:r>
          </w:p>
          <w:p w14:paraId="5BE28518" w14:textId="77777777" w:rsidR="00920C42" w:rsidRPr="0011368A" w:rsidRDefault="00920C42" w:rsidP="00920C42">
            <w:pPr>
              <w:pStyle w:val="TAL"/>
              <w:rPr>
                <w:sz w:val="16"/>
              </w:rPr>
            </w:pPr>
            <w:r w:rsidRPr="0011368A">
              <w:rPr>
                <w:sz w:val="16"/>
              </w:rPr>
              <w:t>No change to the present document was done - version alignment only</w:t>
            </w:r>
          </w:p>
        </w:tc>
        <w:tc>
          <w:tcPr>
            <w:tcW w:w="708" w:type="dxa"/>
            <w:shd w:val="solid" w:color="FFFFFF" w:fill="auto"/>
          </w:tcPr>
          <w:p w14:paraId="1C18CB47" w14:textId="77777777" w:rsidR="00920C42" w:rsidRPr="0011368A" w:rsidRDefault="00920C42" w:rsidP="00212F4D">
            <w:pPr>
              <w:pStyle w:val="TAL"/>
              <w:rPr>
                <w:sz w:val="16"/>
              </w:rPr>
            </w:pPr>
            <w:r w:rsidRPr="0011368A">
              <w:rPr>
                <w:sz w:val="16"/>
              </w:rPr>
              <w:t>4.12</w:t>
            </w:r>
          </w:p>
        </w:tc>
        <w:tc>
          <w:tcPr>
            <w:tcW w:w="709" w:type="dxa"/>
            <w:shd w:val="solid" w:color="FFFFFF" w:fill="auto"/>
          </w:tcPr>
          <w:p w14:paraId="7E3B294C" w14:textId="77777777" w:rsidR="00920C42" w:rsidRPr="0011368A" w:rsidRDefault="00920C42" w:rsidP="00212F4D">
            <w:pPr>
              <w:pStyle w:val="TAL"/>
              <w:rPr>
                <w:sz w:val="16"/>
              </w:rPr>
            </w:pPr>
            <w:r w:rsidRPr="0011368A">
              <w:rPr>
                <w:sz w:val="16"/>
              </w:rPr>
              <w:t>4.13</w:t>
            </w:r>
          </w:p>
        </w:tc>
      </w:tr>
      <w:tr w:rsidR="00E95454" w:rsidRPr="0011368A" w14:paraId="17623358" w14:textId="77777777" w:rsidTr="00417709">
        <w:trPr>
          <w:cantSplit/>
        </w:trPr>
        <w:tc>
          <w:tcPr>
            <w:tcW w:w="851" w:type="dxa"/>
            <w:shd w:val="solid" w:color="FFFFFF" w:fill="auto"/>
          </w:tcPr>
          <w:p w14:paraId="72020A46" w14:textId="77777777" w:rsidR="00E95454" w:rsidRPr="0011368A" w:rsidRDefault="00E95454" w:rsidP="00212F4D">
            <w:pPr>
              <w:pStyle w:val="TAL"/>
              <w:rPr>
                <w:sz w:val="16"/>
              </w:rPr>
            </w:pPr>
            <w:r w:rsidRPr="0011368A">
              <w:rPr>
                <w:sz w:val="16"/>
              </w:rPr>
              <w:t>2024-03</w:t>
            </w:r>
          </w:p>
        </w:tc>
        <w:tc>
          <w:tcPr>
            <w:tcW w:w="1134" w:type="dxa"/>
            <w:shd w:val="solid" w:color="FFFFFF" w:fill="auto"/>
          </w:tcPr>
          <w:p w14:paraId="53512673" w14:textId="77777777" w:rsidR="00E95454" w:rsidRPr="0011368A" w:rsidRDefault="00E95454" w:rsidP="00212F4D">
            <w:pPr>
              <w:pStyle w:val="TAL"/>
              <w:rPr>
                <w:sz w:val="16"/>
              </w:rPr>
            </w:pPr>
            <w:r w:rsidRPr="0011368A">
              <w:rPr>
                <w:sz w:val="16"/>
              </w:rPr>
              <w:t>RAN5#102</w:t>
            </w:r>
          </w:p>
        </w:tc>
        <w:tc>
          <w:tcPr>
            <w:tcW w:w="1134" w:type="dxa"/>
            <w:shd w:val="solid" w:color="FFFFFF" w:fill="auto"/>
          </w:tcPr>
          <w:p w14:paraId="6B3CEFE7" w14:textId="77777777" w:rsidR="00E95454" w:rsidRPr="0011368A" w:rsidRDefault="00E95454" w:rsidP="00136A3B">
            <w:pPr>
              <w:pStyle w:val="TAL"/>
              <w:rPr>
                <w:sz w:val="16"/>
              </w:rPr>
            </w:pPr>
            <w:r w:rsidRPr="0011368A">
              <w:rPr>
                <w:sz w:val="16"/>
              </w:rPr>
              <w:t>R5-240925</w:t>
            </w:r>
          </w:p>
        </w:tc>
        <w:tc>
          <w:tcPr>
            <w:tcW w:w="4678" w:type="dxa"/>
            <w:shd w:val="solid" w:color="FFFFFF" w:fill="auto"/>
          </w:tcPr>
          <w:p w14:paraId="1BCC60DD" w14:textId="77777777" w:rsidR="00E95454" w:rsidRPr="0011368A" w:rsidRDefault="00E95454" w:rsidP="00E95454">
            <w:pPr>
              <w:pStyle w:val="TAL"/>
              <w:rPr>
                <w:sz w:val="16"/>
              </w:rPr>
            </w:pPr>
            <w:r w:rsidRPr="0011368A">
              <w:rPr>
                <w:sz w:val="16"/>
              </w:rPr>
              <w:t>PRD-17 on Guidance to Work Item Codes (post RAN#103 version).</w:t>
            </w:r>
          </w:p>
          <w:p w14:paraId="0AACC027" w14:textId="77777777" w:rsidR="00E95454" w:rsidRPr="0011368A" w:rsidRDefault="00E95454" w:rsidP="00E95454">
            <w:pPr>
              <w:pStyle w:val="TAL"/>
              <w:rPr>
                <w:sz w:val="16"/>
              </w:rPr>
            </w:pPr>
            <w:r w:rsidRPr="0011368A">
              <w:rPr>
                <w:sz w:val="16"/>
              </w:rPr>
              <w:t>No change to the present document was done - version alignment only</w:t>
            </w:r>
          </w:p>
        </w:tc>
        <w:tc>
          <w:tcPr>
            <w:tcW w:w="708" w:type="dxa"/>
            <w:shd w:val="solid" w:color="FFFFFF" w:fill="auto"/>
          </w:tcPr>
          <w:p w14:paraId="20543EAF" w14:textId="77777777" w:rsidR="00E95454" w:rsidRPr="0011368A" w:rsidRDefault="00E95454" w:rsidP="00212F4D">
            <w:pPr>
              <w:pStyle w:val="TAL"/>
              <w:rPr>
                <w:sz w:val="16"/>
              </w:rPr>
            </w:pPr>
            <w:r w:rsidRPr="0011368A">
              <w:rPr>
                <w:sz w:val="16"/>
              </w:rPr>
              <w:t>4.13</w:t>
            </w:r>
          </w:p>
        </w:tc>
        <w:tc>
          <w:tcPr>
            <w:tcW w:w="709" w:type="dxa"/>
            <w:shd w:val="solid" w:color="FFFFFF" w:fill="auto"/>
          </w:tcPr>
          <w:p w14:paraId="5AF580FC" w14:textId="77777777" w:rsidR="00E95454" w:rsidRPr="0011368A" w:rsidRDefault="00E95454" w:rsidP="00212F4D">
            <w:pPr>
              <w:pStyle w:val="TAL"/>
              <w:rPr>
                <w:sz w:val="16"/>
              </w:rPr>
            </w:pPr>
            <w:r w:rsidRPr="0011368A">
              <w:rPr>
                <w:sz w:val="16"/>
              </w:rPr>
              <w:t>4.14</w:t>
            </w:r>
          </w:p>
        </w:tc>
      </w:tr>
      <w:tr w:rsidR="00C2078F" w:rsidRPr="0011368A" w14:paraId="708F3456" w14:textId="77777777" w:rsidTr="00417709">
        <w:trPr>
          <w:cantSplit/>
        </w:trPr>
        <w:tc>
          <w:tcPr>
            <w:tcW w:w="851" w:type="dxa"/>
            <w:shd w:val="solid" w:color="FFFFFF" w:fill="auto"/>
          </w:tcPr>
          <w:p w14:paraId="2D586ABF" w14:textId="77777777" w:rsidR="00C2078F" w:rsidRPr="0011368A" w:rsidRDefault="00C2078F" w:rsidP="00212F4D">
            <w:pPr>
              <w:pStyle w:val="TAL"/>
              <w:rPr>
                <w:sz w:val="16"/>
              </w:rPr>
            </w:pPr>
            <w:r w:rsidRPr="0011368A">
              <w:rPr>
                <w:sz w:val="16"/>
              </w:rPr>
              <w:t>2024-06</w:t>
            </w:r>
          </w:p>
        </w:tc>
        <w:tc>
          <w:tcPr>
            <w:tcW w:w="1134" w:type="dxa"/>
            <w:shd w:val="solid" w:color="FFFFFF" w:fill="auto"/>
          </w:tcPr>
          <w:p w14:paraId="3403E892" w14:textId="77777777" w:rsidR="00C2078F" w:rsidRPr="0011368A" w:rsidRDefault="00C2078F" w:rsidP="00212F4D">
            <w:pPr>
              <w:pStyle w:val="TAL"/>
              <w:rPr>
                <w:sz w:val="16"/>
              </w:rPr>
            </w:pPr>
            <w:r w:rsidRPr="0011368A">
              <w:rPr>
                <w:sz w:val="16"/>
              </w:rPr>
              <w:t>RAN5#103</w:t>
            </w:r>
          </w:p>
        </w:tc>
        <w:tc>
          <w:tcPr>
            <w:tcW w:w="1134" w:type="dxa"/>
            <w:shd w:val="solid" w:color="FFFFFF" w:fill="auto"/>
          </w:tcPr>
          <w:p w14:paraId="14FDF1F2" w14:textId="77777777" w:rsidR="00C2078F" w:rsidRPr="0011368A" w:rsidRDefault="00C2078F" w:rsidP="00136A3B">
            <w:pPr>
              <w:pStyle w:val="TAL"/>
              <w:rPr>
                <w:sz w:val="16"/>
              </w:rPr>
            </w:pPr>
            <w:r w:rsidRPr="0011368A">
              <w:rPr>
                <w:sz w:val="16"/>
              </w:rPr>
              <w:t>R5-242775</w:t>
            </w:r>
          </w:p>
        </w:tc>
        <w:tc>
          <w:tcPr>
            <w:tcW w:w="4678" w:type="dxa"/>
            <w:shd w:val="solid" w:color="FFFFFF" w:fill="auto"/>
          </w:tcPr>
          <w:p w14:paraId="6D37A0A3" w14:textId="77777777" w:rsidR="00C2078F" w:rsidRPr="0011368A" w:rsidRDefault="00C2078F" w:rsidP="00C2078F">
            <w:pPr>
              <w:pStyle w:val="TAL"/>
              <w:rPr>
                <w:sz w:val="16"/>
              </w:rPr>
            </w:pPr>
            <w:r w:rsidRPr="0011368A">
              <w:rPr>
                <w:sz w:val="16"/>
              </w:rPr>
              <w:t>PRD-17 on Guidance to Work Item Codes (post RAN#104 version).</w:t>
            </w:r>
          </w:p>
          <w:p w14:paraId="0A1A713F" w14:textId="77777777" w:rsidR="00C2078F" w:rsidRPr="0011368A" w:rsidRDefault="00C2078F" w:rsidP="00C2078F">
            <w:pPr>
              <w:pStyle w:val="TAL"/>
              <w:rPr>
                <w:sz w:val="16"/>
              </w:rPr>
            </w:pPr>
            <w:r w:rsidRPr="0011368A">
              <w:rPr>
                <w:sz w:val="16"/>
              </w:rPr>
              <w:t>No change to the present document was done - version alignment only</w:t>
            </w:r>
          </w:p>
        </w:tc>
        <w:tc>
          <w:tcPr>
            <w:tcW w:w="708" w:type="dxa"/>
            <w:shd w:val="solid" w:color="FFFFFF" w:fill="auto"/>
          </w:tcPr>
          <w:p w14:paraId="3377443F" w14:textId="77777777" w:rsidR="00C2078F" w:rsidRPr="0011368A" w:rsidRDefault="00C2078F" w:rsidP="00212F4D">
            <w:pPr>
              <w:pStyle w:val="TAL"/>
              <w:rPr>
                <w:sz w:val="16"/>
              </w:rPr>
            </w:pPr>
            <w:r w:rsidRPr="0011368A">
              <w:rPr>
                <w:sz w:val="16"/>
              </w:rPr>
              <w:t>4.14</w:t>
            </w:r>
          </w:p>
        </w:tc>
        <w:tc>
          <w:tcPr>
            <w:tcW w:w="709" w:type="dxa"/>
            <w:shd w:val="solid" w:color="FFFFFF" w:fill="auto"/>
          </w:tcPr>
          <w:p w14:paraId="0181EDDF" w14:textId="77777777" w:rsidR="00C2078F" w:rsidRPr="0011368A" w:rsidRDefault="00C2078F" w:rsidP="00212F4D">
            <w:pPr>
              <w:pStyle w:val="TAL"/>
              <w:rPr>
                <w:sz w:val="16"/>
              </w:rPr>
            </w:pPr>
            <w:r w:rsidRPr="0011368A">
              <w:rPr>
                <w:sz w:val="16"/>
              </w:rPr>
              <w:t>4.15</w:t>
            </w:r>
          </w:p>
        </w:tc>
      </w:tr>
      <w:tr w:rsidR="003956C0" w:rsidRPr="0011368A" w14:paraId="0AED5686" w14:textId="77777777" w:rsidTr="00417709">
        <w:trPr>
          <w:cantSplit/>
        </w:trPr>
        <w:tc>
          <w:tcPr>
            <w:tcW w:w="851" w:type="dxa"/>
            <w:shd w:val="solid" w:color="FFFFFF" w:fill="auto"/>
          </w:tcPr>
          <w:p w14:paraId="40D7CD84" w14:textId="77777777" w:rsidR="003956C0" w:rsidRPr="0011368A" w:rsidRDefault="003956C0" w:rsidP="00212F4D">
            <w:pPr>
              <w:pStyle w:val="TAL"/>
              <w:rPr>
                <w:sz w:val="16"/>
              </w:rPr>
            </w:pPr>
            <w:r w:rsidRPr="0011368A">
              <w:rPr>
                <w:sz w:val="16"/>
              </w:rPr>
              <w:t>2024-09</w:t>
            </w:r>
          </w:p>
        </w:tc>
        <w:tc>
          <w:tcPr>
            <w:tcW w:w="1134" w:type="dxa"/>
            <w:shd w:val="solid" w:color="FFFFFF" w:fill="auto"/>
          </w:tcPr>
          <w:p w14:paraId="31F41327" w14:textId="77777777" w:rsidR="003956C0" w:rsidRPr="0011368A" w:rsidRDefault="003956C0" w:rsidP="00212F4D">
            <w:pPr>
              <w:pStyle w:val="TAL"/>
              <w:rPr>
                <w:sz w:val="16"/>
              </w:rPr>
            </w:pPr>
            <w:r w:rsidRPr="0011368A">
              <w:rPr>
                <w:sz w:val="16"/>
              </w:rPr>
              <w:t>RAN5#104</w:t>
            </w:r>
          </w:p>
        </w:tc>
        <w:tc>
          <w:tcPr>
            <w:tcW w:w="1134" w:type="dxa"/>
            <w:shd w:val="solid" w:color="FFFFFF" w:fill="auto"/>
          </w:tcPr>
          <w:p w14:paraId="7B8F7C9B" w14:textId="77777777" w:rsidR="003956C0" w:rsidRPr="0011368A" w:rsidRDefault="003956C0" w:rsidP="00136A3B">
            <w:pPr>
              <w:pStyle w:val="TAL"/>
              <w:rPr>
                <w:sz w:val="16"/>
              </w:rPr>
            </w:pPr>
            <w:r w:rsidRPr="0011368A">
              <w:rPr>
                <w:sz w:val="16"/>
              </w:rPr>
              <w:t>R5-245062</w:t>
            </w:r>
          </w:p>
        </w:tc>
        <w:tc>
          <w:tcPr>
            <w:tcW w:w="4678" w:type="dxa"/>
            <w:shd w:val="solid" w:color="FFFFFF" w:fill="auto"/>
          </w:tcPr>
          <w:p w14:paraId="4AAC446A" w14:textId="77777777" w:rsidR="003956C0" w:rsidRPr="0011368A" w:rsidRDefault="003956C0" w:rsidP="003956C0">
            <w:pPr>
              <w:pStyle w:val="TAL"/>
              <w:rPr>
                <w:sz w:val="16"/>
              </w:rPr>
            </w:pPr>
            <w:r w:rsidRPr="0011368A">
              <w:rPr>
                <w:sz w:val="16"/>
              </w:rPr>
              <w:t>PRD-17 on Guidance to Work Item Codes (post RAN#105 version).</w:t>
            </w:r>
          </w:p>
          <w:p w14:paraId="4DC964F5" w14:textId="77777777" w:rsidR="003956C0" w:rsidRPr="0011368A" w:rsidRDefault="003956C0" w:rsidP="003956C0">
            <w:pPr>
              <w:pStyle w:val="TAL"/>
              <w:rPr>
                <w:sz w:val="16"/>
              </w:rPr>
            </w:pPr>
            <w:r w:rsidRPr="0011368A">
              <w:rPr>
                <w:sz w:val="16"/>
              </w:rPr>
              <w:t>No change to the present document was done - version alignment only</w:t>
            </w:r>
          </w:p>
        </w:tc>
        <w:tc>
          <w:tcPr>
            <w:tcW w:w="708" w:type="dxa"/>
            <w:shd w:val="solid" w:color="FFFFFF" w:fill="auto"/>
          </w:tcPr>
          <w:p w14:paraId="4232EBA9" w14:textId="77777777" w:rsidR="003956C0" w:rsidRPr="0011368A" w:rsidRDefault="003956C0" w:rsidP="00212F4D">
            <w:pPr>
              <w:pStyle w:val="TAL"/>
              <w:rPr>
                <w:sz w:val="16"/>
              </w:rPr>
            </w:pPr>
            <w:r w:rsidRPr="0011368A">
              <w:rPr>
                <w:sz w:val="16"/>
              </w:rPr>
              <w:t>4.15</w:t>
            </w:r>
          </w:p>
        </w:tc>
        <w:tc>
          <w:tcPr>
            <w:tcW w:w="709" w:type="dxa"/>
            <w:shd w:val="solid" w:color="FFFFFF" w:fill="auto"/>
          </w:tcPr>
          <w:p w14:paraId="3687985F" w14:textId="77777777" w:rsidR="003956C0" w:rsidRPr="0011368A" w:rsidRDefault="003956C0" w:rsidP="00212F4D">
            <w:pPr>
              <w:pStyle w:val="TAL"/>
              <w:rPr>
                <w:sz w:val="16"/>
              </w:rPr>
            </w:pPr>
            <w:r w:rsidRPr="0011368A">
              <w:rPr>
                <w:sz w:val="16"/>
              </w:rPr>
              <w:t>4.16</w:t>
            </w:r>
          </w:p>
        </w:tc>
      </w:tr>
      <w:tr w:rsidR="000B4852" w:rsidRPr="0011368A" w14:paraId="0A3CD2FE" w14:textId="77777777" w:rsidTr="00417709">
        <w:trPr>
          <w:cantSplit/>
        </w:trPr>
        <w:tc>
          <w:tcPr>
            <w:tcW w:w="851" w:type="dxa"/>
            <w:shd w:val="solid" w:color="FFFFFF" w:fill="auto"/>
          </w:tcPr>
          <w:p w14:paraId="4E1CF645" w14:textId="77777777" w:rsidR="000B4852" w:rsidRPr="0011368A" w:rsidRDefault="000B4852" w:rsidP="00212F4D">
            <w:pPr>
              <w:pStyle w:val="TAL"/>
              <w:rPr>
                <w:sz w:val="16"/>
              </w:rPr>
            </w:pPr>
            <w:r w:rsidRPr="0011368A">
              <w:rPr>
                <w:sz w:val="16"/>
              </w:rPr>
              <w:t>2024-12</w:t>
            </w:r>
          </w:p>
        </w:tc>
        <w:tc>
          <w:tcPr>
            <w:tcW w:w="1134" w:type="dxa"/>
            <w:shd w:val="solid" w:color="FFFFFF" w:fill="auto"/>
          </w:tcPr>
          <w:p w14:paraId="4820999F" w14:textId="77777777" w:rsidR="000B4852" w:rsidRPr="0011368A" w:rsidRDefault="000B4852" w:rsidP="00212F4D">
            <w:pPr>
              <w:pStyle w:val="TAL"/>
              <w:rPr>
                <w:sz w:val="16"/>
              </w:rPr>
            </w:pPr>
            <w:r w:rsidRPr="0011368A">
              <w:rPr>
                <w:sz w:val="16"/>
              </w:rPr>
              <w:t>RAN5#105</w:t>
            </w:r>
          </w:p>
        </w:tc>
        <w:tc>
          <w:tcPr>
            <w:tcW w:w="1134" w:type="dxa"/>
            <w:shd w:val="solid" w:color="FFFFFF" w:fill="auto"/>
          </w:tcPr>
          <w:p w14:paraId="25B23976" w14:textId="77777777" w:rsidR="000B4852" w:rsidRPr="0011368A" w:rsidRDefault="000B4852" w:rsidP="00136A3B">
            <w:pPr>
              <w:pStyle w:val="TAL"/>
              <w:rPr>
                <w:sz w:val="16"/>
              </w:rPr>
            </w:pPr>
            <w:r w:rsidRPr="0011368A">
              <w:rPr>
                <w:sz w:val="16"/>
              </w:rPr>
              <w:t>R5-24</w:t>
            </w:r>
            <w:r w:rsidR="00697CD0" w:rsidRPr="0011368A">
              <w:rPr>
                <w:sz w:val="16"/>
              </w:rPr>
              <w:t>7053</w:t>
            </w:r>
          </w:p>
        </w:tc>
        <w:tc>
          <w:tcPr>
            <w:tcW w:w="4678" w:type="dxa"/>
            <w:shd w:val="solid" w:color="FFFFFF" w:fill="auto"/>
          </w:tcPr>
          <w:p w14:paraId="41532F65" w14:textId="77777777" w:rsidR="000B4852" w:rsidRPr="0011368A" w:rsidRDefault="000B4852" w:rsidP="000B4852">
            <w:pPr>
              <w:pStyle w:val="TAL"/>
              <w:rPr>
                <w:sz w:val="16"/>
              </w:rPr>
            </w:pPr>
            <w:r w:rsidRPr="0011368A">
              <w:rPr>
                <w:sz w:val="16"/>
              </w:rPr>
              <w:t>PRD-17 on Guidance to Work Item Codes (post RAN#106 version).</w:t>
            </w:r>
          </w:p>
          <w:p w14:paraId="2F4E1321" w14:textId="77777777" w:rsidR="000B4852" w:rsidRPr="0011368A" w:rsidRDefault="000B4852" w:rsidP="000B4852">
            <w:pPr>
              <w:pStyle w:val="TAL"/>
              <w:rPr>
                <w:sz w:val="16"/>
              </w:rPr>
            </w:pPr>
            <w:r w:rsidRPr="0011368A">
              <w:rPr>
                <w:sz w:val="16"/>
              </w:rPr>
              <w:t>No change to the present document was done - version alignment only</w:t>
            </w:r>
          </w:p>
        </w:tc>
        <w:tc>
          <w:tcPr>
            <w:tcW w:w="708" w:type="dxa"/>
            <w:shd w:val="solid" w:color="FFFFFF" w:fill="auto"/>
          </w:tcPr>
          <w:p w14:paraId="61409FDE" w14:textId="77777777" w:rsidR="000B4852" w:rsidRPr="0011368A" w:rsidRDefault="000B4852" w:rsidP="00212F4D">
            <w:pPr>
              <w:pStyle w:val="TAL"/>
              <w:rPr>
                <w:sz w:val="16"/>
              </w:rPr>
            </w:pPr>
            <w:r w:rsidRPr="0011368A">
              <w:rPr>
                <w:sz w:val="16"/>
              </w:rPr>
              <w:t>4.16</w:t>
            </w:r>
          </w:p>
        </w:tc>
        <w:tc>
          <w:tcPr>
            <w:tcW w:w="709" w:type="dxa"/>
            <w:shd w:val="solid" w:color="FFFFFF" w:fill="auto"/>
          </w:tcPr>
          <w:p w14:paraId="07420169" w14:textId="77777777" w:rsidR="000B4852" w:rsidRPr="0011368A" w:rsidRDefault="000B4852" w:rsidP="00212F4D">
            <w:pPr>
              <w:pStyle w:val="TAL"/>
              <w:rPr>
                <w:sz w:val="16"/>
              </w:rPr>
            </w:pPr>
            <w:r w:rsidRPr="0011368A">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Pr="0011368A" w:rsidRDefault="006630D9" w:rsidP="006630D9">
            <w:pPr>
              <w:pStyle w:val="TAL"/>
              <w:rPr>
                <w:sz w:val="16"/>
              </w:rPr>
            </w:pPr>
            <w:r w:rsidRPr="0011368A">
              <w:rPr>
                <w:sz w:val="16"/>
              </w:rPr>
              <w:lastRenderedPageBreak/>
              <w:t>2025-03</w:t>
            </w:r>
          </w:p>
        </w:tc>
        <w:tc>
          <w:tcPr>
            <w:tcW w:w="1134" w:type="dxa"/>
            <w:shd w:val="solid" w:color="FFFFFF" w:fill="auto"/>
          </w:tcPr>
          <w:p w14:paraId="696C241F" w14:textId="07CF4255" w:rsidR="006630D9" w:rsidRPr="0011368A" w:rsidRDefault="006630D9" w:rsidP="006630D9">
            <w:pPr>
              <w:pStyle w:val="TAL"/>
              <w:rPr>
                <w:sz w:val="16"/>
              </w:rPr>
            </w:pPr>
            <w:r w:rsidRPr="0011368A">
              <w:rPr>
                <w:sz w:val="16"/>
              </w:rPr>
              <w:t>RAN5#10</w:t>
            </w:r>
            <w:r w:rsidR="00322105" w:rsidRPr="0011368A">
              <w:rPr>
                <w:sz w:val="16"/>
              </w:rPr>
              <w:t>6</w:t>
            </w:r>
          </w:p>
        </w:tc>
        <w:tc>
          <w:tcPr>
            <w:tcW w:w="1134" w:type="dxa"/>
            <w:shd w:val="solid" w:color="FFFFFF" w:fill="auto"/>
          </w:tcPr>
          <w:p w14:paraId="74B2A24F" w14:textId="199D9D81" w:rsidR="006630D9" w:rsidRPr="0011368A" w:rsidRDefault="006630D9" w:rsidP="006630D9">
            <w:pPr>
              <w:pStyle w:val="TAL"/>
              <w:rPr>
                <w:sz w:val="16"/>
              </w:rPr>
            </w:pPr>
            <w:r w:rsidRPr="0011368A">
              <w:rPr>
                <w:sz w:val="16"/>
              </w:rPr>
              <w:t>R5-2</w:t>
            </w:r>
            <w:r w:rsidR="00322105" w:rsidRPr="0011368A">
              <w:rPr>
                <w:sz w:val="16"/>
              </w:rPr>
              <w:t>50834</w:t>
            </w:r>
          </w:p>
        </w:tc>
        <w:tc>
          <w:tcPr>
            <w:tcW w:w="4678" w:type="dxa"/>
            <w:shd w:val="solid" w:color="FFFFFF" w:fill="auto"/>
          </w:tcPr>
          <w:p w14:paraId="66054CD6" w14:textId="13616D97" w:rsidR="006630D9" w:rsidRPr="0011368A" w:rsidRDefault="006630D9" w:rsidP="006630D9">
            <w:pPr>
              <w:pStyle w:val="TAL"/>
              <w:rPr>
                <w:sz w:val="16"/>
              </w:rPr>
            </w:pPr>
            <w:r w:rsidRPr="0011368A">
              <w:rPr>
                <w:sz w:val="16"/>
              </w:rPr>
              <w:t>PRD-17 on Guidance to Work Item Codes (post RAN#10</w:t>
            </w:r>
            <w:r w:rsidR="00322105" w:rsidRPr="0011368A">
              <w:rPr>
                <w:sz w:val="16"/>
              </w:rPr>
              <w:t>7</w:t>
            </w:r>
            <w:r w:rsidRPr="0011368A">
              <w:rPr>
                <w:sz w:val="16"/>
              </w:rPr>
              <w:t xml:space="preserve"> version).</w:t>
            </w:r>
          </w:p>
          <w:p w14:paraId="0409A3DE" w14:textId="42E46E98" w:rsidR="006630D9" w:rsidRPr="0011368A" w:rsidRDefault="00A928A6" w:rsidP="006630D9">
            <w:pPr>
              <w:pStyle w:val="TAL"/>
              <w:rPr>
                <w:sz w:val="16"/>
              </w:rPr>
            </w:pPr>
            <w:r>
              <w:rPr>
                <w:sz w:val="16"/>
              </w:rPr>
              <w:t>Correction to the description of version number.</w:t>
            </w:r>
          </w:p>
        </w:tc>
        <w:tc>
          <w:tcPr>
            <w:tcW w:w="708" w:type="dxa"/>
            <w:shd w:val="solid" w:color="FFFFFF" w:fill="auto"/>
          </w:tcPr>
          <w:p w14:paraId="00E0362C" w14:textId="4AE778E5" w:rsidR="006630D9" w:rsidRPr="0011368A" w:rsidRDefault="006630D9" w:rsidP="006630D9">
            <w:pPr>
              <w:pStyle w:val="TAL"/>
              <w:rPr>
                <w:sz w:val="16"/>
              </w:rPr>
            </w:pPr>
            <w:r w:rsidRPr="0011368A">
              <w:rPr>
                <w:sz w:val="16"/>
              </w:rPr>
              <w:t>4.1</w:t>
            </w:r>
            <w:r w:rsidR="00322105" w:rsidRPr="0011368A">
              <w:rPr>
                <w:sz w:val="16"/>
              </w:rPr>
              <w:t>7</w:t>
            </w:r>
          </w:p>
        </w:tc>
        <w:tc>
          <w:tcPr>
            <w:tcW w:w="709" w:type="dxa"/>
            <w:shd w:val="solid" w:color="FFFFFF" w:fill="auto"/>
          </w:tcPr>
          <w:p w14:paraId="348AE424" w14:textId="3C1AB257" w:rsidR="006630D9" w:rsidRDefault="006630D9" w:rsidP="006630D9">
            <w:pPr>
              <w:pStyle w:val="TAL"/>
              <w:rPr>
                <w:sz w:val="16"/>
              </w:rPr>
            </w:pPr>
            <w:r w:rsidRPr="0011368A">
              <w:rPr>
                <w:sz w:val="16"/>
              </w:rPr>
              <w:t>4.1</w:t>
            </w:r>
            <w:r w:rsidR="00322105" w:rsidRPr="0011368A">
              <w:rPr>
                <w:sz w:val="16"/>
              </w:rPr>
              <w:t>8</w:t>
            </w:r>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DA073" w14:textId="77777777" w:rsidR="00FF0B39" w:rsidRDefault="00FF0B39">
      <w:r>
        <w:separator/>
      </w:r>
    </w:p>
  </w:endnote>
  <w:endnote w:type="continuationSeparator" w:id="0">
    <w:p w14:paraId="4888E57C" w14:textId="77777777" w:rsidR="00FF0B39" w:rsidRDefault="00FF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87EC" w14:textId="77777777" w:rsidR="00FF0B39" w:rsidRDefault="00FF0B39">
      <w:r>
        <w:separator/>
      </w:r>
    </w:p>
  </w:footnote>
  <w:footnote w:type="continuationSeparator" w:id="0">
    <w:p w14:paraId="13D3BD4B" w14:textId="77777777" w:rsidR="00FF0B39" w:rsidRDefault="00FF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1F1C3D7E" w:rsidR="002C20ED" w:rsidRDefault="002C20ED">
    <w:pPr>
      <w:pStyle w:val="a3"/>
      <w:framePr w:wrap="auto" w:vAnchor="text" w:hAnchor="margin" w:xAlign="right" w:y="1"/>
      <w:widowControl/>
    </w:pPr>
    <w:r>
      <w:fldChar w:fldCharType="begin"/>
    </w:r>
    <w:r>
      <w:instrText xml:space="preserve"> STYLEREF ZA </w:instrText>
    </w:r>
    <w:r>
      <w:fldChar w:fldCharType="separate"/>
    </w:r>
    <w:r w:rsidR="00A928A6">
      <w:t>3GPP RAN5 PRD 17 V4.18 (2025-03)</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73887961" w:rsidR="002C20ED" w:rsidRDefault="002C20ED">
    <w:pPr>
      <w:pStyle w:val="a3"/>
      <w:framePr w:wrap="auto" w:vAnchor="text" w:hAnchor="margin" w:y="1"/>
      <w:widowControl/>
    </w:pPr>
    <w:r>
      <w:fldChar w:fldCharType="begin"/>
    </w:r>
    <w:r>
      <w:instrText xml:space="preserve"> STYLEREF ZGSM </w:instrText>
    </w:r>
    <w:r>
      <w:fldChar w:fldCharType="separate"/>
    </w:r>
    <w:r w:rsidR="00A928A6">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artA9"/>
        <o:lock v:ext="edit" cropping="t"/>
      </v:shape>
    </w:pict>
  </w:numPicBullet>
  <w:numPicBullet w:numPicBulletId="1">
    <w:pict>
      <v:shape id="_x0000_i1031" type="#_x0000_t75" style="width:12pt;height:12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1368A"/>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7564B"/>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630D9"/>
    <w:rsid w:val="00673141"/>
    <w:rsid w:val="006747DF"/>
    <w:rsid w:val="0067594E"/>
    <w:rsid w:val="00681073"/>
    <w:rsid w:val="0068143F"/>
    <w:rsid w:val="006917FD"/>
    <w:rsid w:val="006949EA"/>
    <w:rsid w:val="00697CD0"/>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28A6"/>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1C64"/>
    <w:rsid w:val="00FB42E6"/>
    <w:rsid w:val="00FD683A"/>
    <w:rsid w:val="00FD750B"/>
    <w:rsid w:val="00FE060C"/>
    <w:rsid w:val="00FF0B39"/>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28A6"/>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A92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928A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A928A6"/>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928A6"/>
    <w:pPr>
      <w:ind w:left="1418" w:hanging="1418"/>
      <w:outlineLvl w:val="3"/>
    </w:pPr>
    <w:rPr>
      <w:sz w:val="24"/>
    </w:rPr>
  </w:style>
  <w:style w:type="paragraph" w:styleId="5">
    <w:name w:val="heading 5"/>
    <w:aliases w:val="M5,mh2,Module heading 2,heading 8,Numbered Sub-list,h5,Heading5"/>
    <w:basedOn w:val="4"/>
    <w:next w:val="a"/>
    <w:link w:val="50"/>
    <w:qFormat/>
    <w:rsid w:val="00A928A6"/>
    <w:pPr>
      <w:ind w:left="1701" w:hanging="1701"/>
      <w:outlineLvl w:val="4"/>
    </w:pPr>
    <w:rPr>
      <w:sz w:val="22"/>
    </w:rPr>
  </w:style>
  <w:style w:type="paragraph" w:styleId="6">
    <w:name w:val="heading 6"/>
    <w:basedOn w:val="H6"/>
    <w:next w:val="a"/>
    <w:qFormat/>
    <w:rsid w:val="00A928A6"/>
    <w:pPr>
      <w:outlineLvl w:val="5"/>
    </w:pPr>
  </w:style>
  <w:style w:type="paragraph" w:styleId="7">
    <w:name w:val="heading 7"/>
    <w:basedOn w:val="H6"/>
    <w:next w:val="a"/>
    <w:qFormat/>
    <w:rsid w:val="00A928A6"/>
    <w:pPr>
      <w:outlineLvl w:val="6"/>
    </w:pPr>
  </w:style>
  <w:style w:type="paragraph" w:styleId="8">
    <w:name w:val="heading 8"/>
    <w:basedOn w:val="1"/>
    <w:next w:val="a"/>
    <w:qFormat/>
    <w:rsid w:val="00A928A6"/>
    <w:pPr>
      <w:ind w:left="0" w:firstLine="0"/>
      <w:outlineLvl w:val="7"/>
    </w:pPr>
  </w:style>
  <w:style w:type="paragraph" w:styleId="9">
    <w:name w:val="heading 9"/>
    <w:basedOn w:val="8"/>
    <w:next w:val="a"/>
    <w:qFormat/>
    <w:rsid w:val="00A928A6"/>
    <w:pPr>
      <w:outlineLvl w:val="8"/>
    </w:pPr>
  </w:style>
  <w:style w:type="character" w:default="1" w:styleId="a0">
    <w:name w:val="Default Paragraph Font"/>
    <w:semiHidden/>
    <w:rsid w:val="00A928A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928A6"/>
  </w:style>
  <w:style w:type="paragraph" w:customStyle="1" w:styleId="H6">
    <w:name w:val="H6"/>
    <w:basedOn w:val="5"/>
    <w:next w:val="a"/>
    <w:link w:val="H6Char"/>
    <w:rsid w:val="00A928A6"/>
    <w:pPr>
      <w:ind w:left="1985" w:hanging="1985"/>
      <w:outlineLvl w:val="9"/>
    </w:pPr>
    <w:rPr>
      <w:sz w:val="20"/>
    </w:rPr>
  </w:style>
  <w:style w:type="paragraph" w:styleId="TOC9">
    <w:name w:val="toc 9"/>
    <w:basedOn w:val="TOC8"/>
    <w:rsid w:val="00A928A6"/>
    <w:pPr>
      <w:ind w:left="1418" w:hanging="1418"/>
    </w:pPr>
  </w:style>
  <w:style w:type="paragraph" w:styleId="TOC8">
    <w:name w:val="toc 8"/>
    <w:basedOn w:val="TOC1"/>
    <w:rsid w:val="00A928A6"/>
    <w:pPr>
      <w:spacing w:before="180"/>
      <w:ind w:left="2693" w:hanging="2693"/>
    </w:pPr>
    <w:rPr>
      <w:b/>
    </w:rPr>
  </w:style>
  <w:style w:type="paragraph" w:styleId="TOC1">
    <w:name w:val="toc 1"/>
    <w:rsid w:val="00A92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A928A6"/>
    <w:pPr>
      <w:keepLines/>
      <w:tabs>
        <w:tab w:val="center" w:pos="4536"/>
        <w:tab w:val="right" w:pos="9072"/>
      </w:tabs>
    </w:pPr>
  </w:style>
  <w:style w:type="character" w:customStyle="1" w:styleId="ZGSM">
    <w:name w:val="ZGSM"/>
    <w:rsid w:val="00A928A6"/>
  </w:style>
  <w:style w:type="paragraph" w:styleId="a3">
    <w:name w:val="header"/>
    <w:aliases w:val="header odd,header,header odd1,header odd2,header odd3,header odd4,header odd5,header odd6"/>
    <w:semiHidden/>
    <w:rsid w:val="00A928A6"/>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A928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A928A6"/>
    <w:pPr>
      <w:ind w:left="1701" w:hanging="1701"/>
    </w:pPr>
  </w:style>
  <w:style w:type="paragraph" w:styleId="TOC4">
    <w:name w:val="toc 4"/>
    <w:basedOn w:val="TOC3"/>
    <w:rsid w:val="00A928A6"/>
    <w:pPr>
      <w:ind w:left="1418" w:hanging="1418"/>
    </w:pPr>
  </w:style>
  <w:style w:type="paragraph" w:styleId="TOC3">
    <w:name w:val="toc 3"/>
    <w:basedOn w:val="TOC2"/>
    <w:rsid w:val="00A928A6"/>
    <w:pPr>
      <w:ind w:left="1134" w:hanging="1134"/>
    </w:pPr>
  </w:style>
  <w:style w:type="paragraph" w:styleId="TOC2">
    <w:name w:val="toc 2"/>
    <w:basedOn w:val="TOC1"/>
    <w:rsid w:val="00A928A6"/>
    <w:pPr>
      <w:keepNext w:val="0"/>
      <w:spacing w:before="0"/>
      <w:ind w:left="851" w:hanging="851"/>
    </w:pPr>
    <w:rPr>
      <w:sz w:val="20"/>
    </w:rPr>
  </w:style>
  <w:style w:type="paragraph" w:styleId="11">
    <w:name w:val="index 1"/>
    <w:basedOn w:val="a"/>
    <w:semiHidden/>
    <w:rsid w:val="00A928A6"/>
    <w:pPr>
      <w:keepLines/>
      <w:spacing w:after="0"/>
    </w:pPr>
  </w:style>
  <w:style w:type="paragraph" w:styleId="21">
    <w:name w:val="index 2"/>
    <w:basedOn w:val="11"/>
    <w:semiHidden/>
    <w:rsid w:val="00A928A6"/>
    <w:pPr>
      <w:ind w:left="284"/>
    </w:pPr>
  </w:style>
  <w:style w:type="paragraph" w:customStyle="1" w:styleId="TT">
    <w:name w:val="TT"/>
    <w:basedOn w:val="1"/>
    <w:next w:val="a"/>
    <w:rsid w:val="00A928A6"/>
    <w:pPr>
      <w:outlineLvl w:val="9"/>
    </w:pPr>
  </w:style>
  <w:style w:type="paragraph" w:styleId="a4">
    <w:name w:val="footer"/>
    <w:basedOn w:val="a3"/>
    <w:link w:val="a5"/>
    <w:rsid w:val="00A928A6"/>
    <w:pPr>
      <w:jc w:val="center"/>
    </w:pPr>
    <w:rPr>
      <w:i/>
    </w:rPr>
  </w:style>
  <w:style w:type="character" w:styleId="a6">
    <w:name w:val="footnote reference"/>
    <w:semiHidden/>
    <w:rsid w:val="00A928A6"/>
    <w:rPr>
      <w:b/>
      <w:position w:val="6"/>
      <w:sz w:val="16"/>
    </w:rPr>
  </w:style>
  <w:style w:type="paragraph" w:styleId="a7">
    <w:name w:val="footnote text"/>
    <w:basedOn w:val="a"/>
    <w:semiHidden/>
    <w:rsid w:val="00A928A6"/>
    <w:pPr>
      <w:keepLines/>
      <w:spacing w:after="0"/>
      <w:ind w:left="454" w:hanging="454"/>
    </w:pPr>
    <w:rPr>
      <w:sz w:val="16"/>
    </w:rPr>
  </w:style>
  <w:style w:type="paragraph" w:customStyle="1" w:styleId="NF">
    <w:name w:val="NF"/>
    <w:basedOn w:val="NO"/>
    <w:rsid w:val="00A928A6"/>
    <w:pPr>
      <w:keepNext/>
      <w:spacing w:after="0"/>
    </w:pPr>
    <w:rPr>
      <w:rFonts w:ascii="Arial" w:hAnsi="Arial"/>
      <w:sz w:val="18"/>
    </w:rPr>
  </w:style>
  <w:style w:type="paragraph" w:customStyle="1" w:styleId="NO">
    <w:name w:val="NO"/>
    <w:basedOn w:val="a"/>
    <w:link w:val="NOChar"/>
    <w:rsid w:val="00A928A6"/>
    <w:pPr>
      <w:keepLines/>
      <w:ind w:left="1135" w:hanging="851"/>
    </w:pPr>
  </w:style>
  <w:style w:type="paragraph" w:customStyle="1" w:styleId="PL">
    <w:name w:val="PL"/>
    <w:link w:val="PLChar"/>
    <w:rsid w:val="00A92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928A6"/>
    <w:pPr>
      <w:jc w:val="right"/>
    </w:pPr>
  </w:style>
  <w:style w:type="paragraph" w:customStyle="1" w:styleId="TAL">
    <w:name w:val="TAL"/>
    <w:basedOn w:val="a"/>
    <w:link w:val="TAL0"/>
    <w:rsid w:val="00A928A6"/>
    <w:pPr>
      <w:keepNext/>
      <w:keepLines/>
      <w:spacing w:after="0"/>
    </w:pPr>
    <w:rPr>
      <w:rFonts w:ascii="Arial" w:hAnsi="Arial"/>
      <w:sz w:val="18"/>
    </w:rPr>
  </w:style>
  <w:style w:type="paragraph" w:styleId="22">
    <w:name w:val="List Number 2"/>
    <w:basedOn w:val="a8"/>
    <w:semiHidden/>
    <w:rsid w:val="00A928A6"/>
    <w:pPr>
      <w:ind w:left="851"/>
    </w:pPr>
  </w:style>
  <w:style w:type="paragraph" w:styleId="a8">
    <w:name w:val="List Number"/>
    <w:basedOn w:val="a9"/>
    <w:semiHidden/>
    <w:rsid w:val="00A928A6"/>
  </w:style>
  <w:style w:type="paragraph" w:styleId="a9">
    <w:name w:val="List"/>
    <w:basedOn w:val="a"/>
    <w:semiHidden/>
    <w:rsid w:val="00A928A6"/>
    <w:pPr>
      <w:ind w:left="568" w:hanging="284"/>
    </w:pPr>
  </w:style>
  <w:style w:type="paragraph" w:customStyle="1" w:styleId="TAH">
    <w:name w:val="TAH"/>
    <w:basedOn w:val="TAC"/>
    <w:link w:val="TAHCar"/>
    <w:rsid w:val="00A928A6"/>
    <w:rPr>
      <w:b/>
    </w:rPr>
  </w:style>
  <w:style w:type="paragraph" w:customStyle="1" w:styleId="TAC">
    <w:name w:val="TAC"/>
    <w:basedOn w:val="TAL"/>
    <w:link w:val="TACCar"/>
    <w:rsid w:val="00A928A6"/>
    <w:pPr>
      <w:jc w:val="center"/>
    </w:pPr>
  </w:style>
  <w:style w:type="paragraph" w:customStyle="1" w:styleId="LD">
    <w:name w:val="LD"/>
    <w:rsid w:val="00A928A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A928A6"/>
    <w:pPr>
      <w:keepLines/>
      <w:ind w:left="1702" w:hanging="1418"/>
    </w:pPr>
  </w:style>
  <w:style w:type="paragraph" w:customStyle="1" w:styleId="FP">
    <w:name w:val="FP"/>
    <w:basedOn w:val="a"/>
    <w:rsid w:val="00A928A6"/>
    <w:pPr>
      <w:spacing w:after="0"/>
    </w:pPr>
  </w:style>
  <w:style w:type="paragraph" w:customStyle="1" w:styleId="NW">
    <w:name w:val="NW"/>
    <w:basedOn w:val="NO"/>
    <w:rsid w:val="00A928A6"/>
    <w:pPr>
      <w:spacing w:after="0"/>
    </w:pPr>
  </w:style>
  <w:style w:type="paragraph" w:customStyle="1" w:styleId="EW">
    <w:name w:val="EW"/>
    <w:basedOn w:val="EX"/>
    <w:rsid w:val="00A928A6"/>
    <w:pPr>
      <w:spacing w:after="0"/>
    </w:pPr>
  </w:style>
  <w:style w:type="paragraph" w:customStyle="1" w:styleId="B1">
    <w:name w:val="B1"/>
    <w:basedOn w:val="a9"/>
    <w:link w:val="B1Char"/>
    <w:rsid w:val="00A928A6"/>
  </w:style>
  <w:style w:type="paragraph" w:styleId="TOC6">
    <w:name w:val="toc 6"/>
    <w:basedOn w:val="TOC5"/>
    <w:next w:val="a"/>
    <w:rsid w:val="00A928A6"/>
    <w:pPr>
      <w:ind w:left="1985" w:hanging="1985"/>
    </w:pPr>
  </w:style>
  <w:style w:type="paragraph" w:styleId="TOC7">
    <w:name w:val="toc 7"/>
    <w:basedOn w:val="TOC6"/>
    <w:next w:val="a"/>
    <w:rsid w:val="00A928A6"/>
    <w:pPr>
      <w:ind w:left="2268" w:hanging="2268"/>
    </w:pPr>
  </w:style>
  <w:style w:type="paragraph" w:styleId="23">
    <w:name w:val="List Bullet 2"/>
    <w:basedOn w:val="aa"/>
    <w:semiHidden/>
    <w:rsid w:val="00A928A6"/>
    <w:pPr>
      <w:ind w:left="851"/>
    </w:pPr>
  </w:style>
  <w:style w:type="paragraph" w:styleId="aa">
    <w:name w:val="List Bullet"/>
    <w:basedOn w:val="a9"/>
    <w:semiHidden/>
    <w:rsid w:val="00A928A6"/>
  </w:style>
  <w:style w:type="paragraph" w:customStyle="1" w:styleId="EditorsNote">
    <w:name w:val="Editor's Note"/>
    <w:aliases w:val="EN"/>
    <w:basedOn w:val="NO"/>
    <w:link w:val="EditorsNoteChar"/>
    <w:rsid w:val="00A928A6"/>
    <w:rPr>
      <w:color w:val="FF0000"/>
    </w:rPr>
  </w:style>
  <w:style w:type="paragraph" w:customStyle="1" w:styleId="TH">
    <w:name w:val="TH"/>
    <w:basedOn w:val="a"/>
    <w:link w:val="THChar"/>
    <w:rsid w:val="00A928A6"/>
    <w:pPr>
      <w:keepNext/>
      <w:keepLines/>
      <w:spacing w:before="60"/>
      <w:jc w:val="center"/>
    </w:pPr>
    <w:rPr>
      <w:rFonts w:ascii="Arial" w:hAnsi="Arial"/>
      <w:b/>
    </w:rPr>
  </w:style>
  <w:style w:type="paragraph" w:customStyle="1" w:styleId="ZA">
    <w:name w:val="ZA"/>
    <w:rsid w:val="00A92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92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A928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A92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A928A6"/>
    <w:pPr>
      <w:ind w:left="851" w:hanging="851"/>
    </w:pPr>
  </w:style>
  <w:style w:type="paragraph" w:customStyle="1" w:styleId="ZH">
    <w:name w:val="ZH"/>
    <w:rsid w:val="00A928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A928A6"/>
    <w:pPr>
      <w:keepNext w:val="0"/>
      <w:spacing w:before="0" w:after="240"/>
    </w:pPr>
  </w:style>
  <w:style w:type="paragraph" w:customStyle="1" w:styleId="ZG">
    <w:name w:val="ZG"/>
    <w:rsid w:val="00A928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A928A6"/>
    <w:pPr>
      <w:ind w:left="1135"/>
    </w:pPr>
  </w:style>
  <w:style w:type="paragraph" w:styleId="24">
    <w:name w:val="List 2"/>
    <w:basedOn w:val="a9"/>
    <w:semiHidden/>
    <w:rsid w:val="00A928A6"/>
    <w:pPr>
      <w:ind w:left="851"/>
    </w:pPr>
  </w:style>
  <w:style w:type="paragraph" w:styleId="32">
    <w:name w:val="List 3"/>
    <w:basedOn w:val="24"/>
    <w:semiHidden/>
    <w:rsid w:val="00A928A6"/>
    <w:pPr>
      <w:ind w:left="1135"/>
    </w:pPr>
  </w:style>
  <w:style w:type="paragraph" w:styleId="41">
    <w:name w:val="List 4"/>
    <w:basedOn w:val="32"/>
    <w:semiHidden/>
    <w:rsid w:val="00A928A6"/>
    <w:pPr>
      <w:ind w:left="1418"/>
    </w:pPr>
  </w:style>
  <w:style w:type="paragraph" w:styleId="51">
    <w:name w:val="List 5"/>
    <w:basedOn w:val="41"/>
    <w:semiHidden/>
    <w:rsid w:val="00A928A6"/>
    <w:pPr>
      <w:ind w:left="1702"/>
    </w:pPr>
  </w:style>
  <w:style w:type="paragraph" w:styleId="42">
    <w:name w:val="List Bullet 4"/>
    <w:basedOn w:val="31"/>
    <w:semiHidden/>
    <w:rsid w:val="00A928A6"/>
    <w:pPr>
      <w:ind w:left="1418"/>
    </w:pPr>
  </w:style>
  <w:style w:type="paragraph" w:styleId="52">
    <w:name w:val="List Bullet 5"/>
    <w:basedOn w:val="42"/>
    <w:semiHidden/>
    <w:rsid w:val="00A928A6"/>
    <w:pPr>
      <w:ind w:left="1702"/>
    </w:pPr>
  </w:style>
  <w:style w:type="paragraph" w:customStyle="1" w:styleId="B2">
    <w:name w:val="B2"/>
    <w:basedOn w:val="24"/>
    <w:link w:val="B2Char1"/>
    <w:rsid w:val="00A928A6"/>
  </w:style>
  <w:style w:type="paragraph" w:customStyle="1" w:styleId="B3">
    <w:name w:val="B3"/>
    <w:basedOn w:val="32"/>
    <w:link w:val="B3Char"/>
    <w:rsid w:val="00A928A6"/>
  </w:style>
  <w:style w:type="paragraph" w:customStyle="1" w:styleId="B4">
    <w:name w:val="B4"/>
    <w:basedOn w:val="41"/>
    <w:rsid w:val="00A928A6"/>
  </w:style>
  <w:style w:type="paragraph" w:customStyle="1" w:styleId="B5">
    <w:name w:val="B5"/>
    <w:basedOn w:val="51"/>
    <w:rsid w:val="00A928A6"/>
  </w:style>
  <w:style w:type="paragraph" w:customStyle="1" w:styleId="ZTD">
    <w:name w:val="ZTD"/>
    <w:basedOn w:val="ZB"/>
    <w:rsid w:val="00A928A6"/>
    <w:pPr>
      <w:framePr w:hRule="auto" w:wrap="notBeside" w:y="852"/>
    </w:pPr>
    <w:rPr>
      <w:i w:val="0"/>
      <w:sz w:val="40"/>
    </w:rPr>
  </w:style>
  <w:style w:type="paragraph" w:customStyle="1" w:styleId="ZV">
    <w:name w:val="ZV"/>
    <w:basedOn w:val="ZU"/>
    <w:rsid w:val="00A928A6"/>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10</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12025</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52</cp:revision>
  <dcterms:created xsi:type="dcterms:W3CDTF">2021-04-02T08:13:00Z</dcterms:created>
  <dcterms:modified xsi:type="dcterms:W3CDTF">2025-03-05T08:57:00Z</dcterms:modified>
</cp:coreProperties>
</file>