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1158F" w14:textId="3D039667"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w:t>
      </w:r>
      <w:r w:rsidR="007D6B56">
        <w:t>6</w:t>
      </w:r>
      <w:r w:rsidR="00D309CC" w:rsidRPr="004266F6">
        <w:tab/>
      </w:r>
      <w:r w:rsidR="002A0AFF">
        <w:t xml:space="preserve">        </w:t>
      </w:r>
      <w:r w:rsidR="00527012">
        <w:t xml:space="preserve">     </w:t>
      </w:r>
      <w:r w:rsidR="0028318B">
        <w:t xml:space="preserve">    </w:t>
      </w:r>
      <w:r w:rsidR="001B5F1B">
        <w:t xml:space="preserve">       </w:t>
      </w:r>
      <w:r w:rsidR="007D6B56">
        <w:t xml:space="preserve">  </w:t>
      </w:r>
      <w:r w:rsidR="001B5F1B">
        <w:t xml:space="preserve"> </w:t>
      </w:r>
      <w:r w:rsidR="00E6651D">
        <w:t xml:space="preserve">  </w:t>
      </w:r>
      <w:r w:rsidR="00774829">
        <w:t xml:space="preserve"> </w:t>
      </w:r>
      <w:r w:rsidR="00E6651D" w:rsidRPr="00E6651D">
        <w:t>R5-251677</w:t>
      </w:r>
      <w:r w:rsidR="00E6651D">
        <w:t xml:space="preserve"> </w:t>
      </w:r>
    </w:p>
    <w:p w14:paraId="03983AD9" w14:textId="1EB902AC" w:rsidR="00D309CC" w:rsidRDefault="007D6B56" w:rsidP="00D309CC">
      <w:pPr>
        <w:tabs>
          <w:tab w:val="left" w:pos="2160"/>
        </w:tabs>
        <w:rPr>
          <w:rFonts w:ascii="Arial" w:hAnsi="Arial" w:cs="Arial"/>
          <w:b/>
          <w:szCs w:val="20"/>
          <w:lang w:val="en-GB"/>
        </w:rPr>
      </w:pPr>
      <w:r>
        <w:rPr>
          <w:rFonts w:ascii="Arial" w:hAnsi="Arial" w:cs="Arial"/>
          <w:b/>
          <w:szCs w:val="20"/>
          <w:lang w:val="en-GB"/>
        </w:rPr>
        <w:t>Athens</w:t>
      </w:r>
      <w:r w:rsidR="0034036E" w:rsidRPr="0034036E">
        <w:rPr>
          <w:rFonts w:ascii="Arial" w:hAnsi="Arial" w:cs="Arial"/>
          <w:b/>
          <w:szCs w:val="20"/>
          <w:lang w:val="en-GB"/>
        </w:rPr>
        <w:t xml:space="preserve">, </w:t>
      </w:r>
      <w:r>
        <w:rPr>
          <w:rFonts w:ascii="Arial" w:hAnsi="Arial" w:cs="Arial"/>
          <w:b/>
          <w:szCs w:val="20"/>
          <w:lang w:val="en-GB"/>
        </w:rPr>
        <w:t>Greece</w:t>
      </w:r>
      <w:r w:rsidR="0034036E" w:rsidRPr="0034036E">
        <w:rPr>
          <w:rFonts w:ascii="Arial" w:hAnsi="Arial" w:cs="Arial"/>
          <w:b/>
          <w:szCs w:val="20"/>
          <w:lang w:val="en-GB"/>
        </w:rPr>
        <w:t xml:space="preserve">, </w:t>
      </w:r>
      <w:r>
        <w:rPr>
          <w:rFonts w:ascii="Arial" w:hAnsi="Arial" w:cs="Arial"/>
          <w:b/>
          <w:szCs w:val="20"/>
          <w:lang w:val="en-GB"/>
        </w:rPr>
        <w:t>Feb 17</w:t>
      </w:r>
      <w:r w:rsidRPr="007D6B56">
        <w:rPr>
          <w:rFonts w:ascii="Arial" w:hAnsi="Arial" w:cs="Arial"/>
          <w:b/>
          <w:szCs w:val="20"/>
          <w:vertAlign w:val="superscript"/>
          <w:lang w:val="en-GB"/>
        </w:rPr>
        <w:t>th</w:t>
      </w:r>
      <w:r>
        <w:rPr>
          <w:rFonts w:ascii="Arial" w:hAnsi="Arial" w:cs="Arial"/>
          <w:b/>
          <w:szCs w:val="20"/>
          <w:lang w:val="en-GB"/>
        </w:rPr>
        <w:t xml:space="preserve"> – Feb 21</w:t>
      </w:r>
      <w:r w:rsidRPr="007D6B56">
        <w:rPr>
          <w:rFonts w:ascii="Arial" w:hAnsi="Arial" w:cs="Arial"/>
          <w:b/>
          <w:szCs w:val="20"/>
          <w:vertAlign w:val="superscript"/>
          <w:lang w:val="en-GB"/>
        </w:rPr>
        <w:t>st</w:t>
      </w:r>
      <w:r>
        <w:rPr>
          <w:rFonts w:ascii="Arial" w:hAnsi="Arial" w:cs="Arial"/>
          <w:b/>
          <w:szCs w:val="20"/>
          <w:lang w:val="en-GB"/>
        </w:rPr>
        <w:t xml:space="preserve">, 2025  </w:t>
      </w:r>
    </w:p>
    <w:p w14:paraId="45DB27C7" w14:textId="77777777" w:rsidR="007D6B56" w:rsidRDefault="007D6B56" w:rsidP="00D309CC">
      <w:pPr>
        <w:tabs>
          <w:tab w:val="left" w:pos="2160"/>
        </w:tabs>
        <w:rPr>
          <w:rFonts w:ascii="Arial" w:hAnsi="Arial" w:cs="Arial"/>
          <w:b/>
        </w:rPr>
      </w:pPr>
    </w:p>
    <w:p w14:paraId="021646DD" w14:textId="53FCD609" w:rsidR="00DB2F35" w:rsidRPr="00DB2F35" w:rsidRDefault="00D309CC" w:rsidP="00DB2F35">
      <w:pPr>
        <w:pStyle w:val="CH"/>
        <w:spacing w:after="180"/>
      </w:pPr>
      <w:r w:rsidRPr="004266F6">
        <w:t>Agenda item:</w:t>
      </w:r>
      <w:r w:rsidRPr="004266F6">
        <w:tab/>
      </w:r>
      <w:r w:rsidR="0014035F">
        <w:t>5.</w:t>
      </w:r>
      <w:r w:rsidR="007D6B56">
        <w:t>3.29.9</w:t>
      </w:r>
    </w:p>
    <w:p w14:paraId="2BA95052" w14:textId="33C7340C"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 xml:space="preserve">Apple </w:t>
      </w:r>
      <w:r w:rsidR="007D6B56">
        <w:rPr>
          <w:lang w:val="en-US"/>
        </w:rPr>
        <w:t>Trading</w:t>
      </w:r>
      <w:r w:rsidR="00E6651D">
        <w:rPr>
          <w:lang w:val="en-US"/>
        </w:rPr>
        <w:t xml:space="preserve">, Nokia, </w:t>
      </w:r>
      <w:r w:rsidR="00E6651D" w:rsidRPr="00E6651D">
        <w:rPr>
          <w:lang w:val="en-US"/>
        </w:rPr>
        <w:t>QUALCOMM Europe Inc. - Italy</w:t>
      </w:r>
    </w:p>
    <w:p w14:paraId="2F2285CB" w14:textId="62439116" w:rsidR="0034036E" w:rsidRDefault="00D309CC" w:rsidP="00DB2F35">
      <w:pPr>
        <w:pStyle w:val="CH"/>
        <w:spacing w:after="180"/>
        <w:rPr>
          <w:lang w:val="en-US"/>
        </w:rPr>
      </w:pPr>
      <w:r w:rsidRPr="004266F6">
        <w:t>Title:</w:t>
      </w:r>
      <w:r w:rsidR="007B5C8F">
        <w:t xml:space="preserve">       </w:t>
      </w:r>
      <w:r w:rsidR="007D6B56" w:rsidRPr="007D6B56">
        <w:rPr>
          <w:lang w:val="en-US"/>
        </w:rPr>
        <w:t>Discussion on beam lock for multiple beams</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63AE556E" w:rsidR="00AF4320" w:rsidRDefault="00D9788E" w:rsidP="009A4A3B">
      <w:r w:rsidRPr="007468ED">
        <w:t>A</w:t>
      </w:r>
      <w:r w:rsidR="00FD46D8" w:rsidRPr="007468ED">
        <w:t>t</w:t>
      </w:r>
      <w:r w:rsidRPr="007468ED">
        <w:t xml:space="preserve"> RAN5#</w:t>
      </w:r>
      <w:r w:rsidR="007D6B56">
        <w:t>104</w:t>
      </w:r>
      <w:r w:rsidRPr="007468ED">
        <w:t xml:space="preserve"> in </w:t>
      </w:r>
      <w:r w:rsidR="007D6B56">
        <w:t xml:space="preserve">August 2024 an action point was established to gather inputs on whether the current UBF conformance test function can support locking two Tx beams from two panels simultaneously. </w:t>
      </w:r>
    </w:p>
    <w:p w14:paraId="09A7E506" w14:textId="77777777" w:rsidR="007D6B56" w:rsidRDefault="007D6B56" w:rsidP="009A4A3B"/>
    <w:p w14:paraId="57B060B4" w14:textId="48C4E1BE" w:rsidR="007D6B56" w:rsidRPr="0034036E" w:rsidRDefault="007D6B56" w:rsidP="009A4A3B">
      <w:pPr>
        <w:rPr>
          <w:rFonts w:eastAsiaTheme="minorEastAsia"/>
        </w:rPr>
      </w:pPr>
      <w:r w:rsidRPr="007D6B56">
        <w:rPr>
          <w:rFonts w:eastAsiaTheme="minorEastAsia"/>
          <w:noProof/>
        </w:rPr>
        <w:drawing>
          <wp:inline distT="0" distB="0" distL="0" distR="0" wp14:anchorId="441515A2" wp14:editId="4DD3F0B8">
            <wp:extent cx="6122035" cy="758825"/>
            <wp:effectExtent l="0" t="0" r="0" b="3175"/>
            <wp:docPr id="1855386262" name="Picture 1" descr="A white squar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386262" name="Picture 1" descr="A white square with black text&#10;&#10;AI-generated content may be incorrect."/>
                    <pic:cNvPicPr/>
                  </pic:nvPicPr>
                  <pic:blipFill>
                    <a:blip r:embed="rId9"/>
                    <a:stretch>
                      <a:fillRect/>
                    </a:stretch>
                  </pic:blipFill>
                  <pic:spPr>
                    <a:xfrm>
                      <a:off x="0" y="0"/>
                      <a:ext cx="6122035" cy="758825"/>
                    </a:xfrm>
                    <a:prstGeom prst="rect">
                      <a:avLst/>
                    </a:prstGeom>
                  </pic:spPr>
                </pic:pic>
              </a:graphicData>
            </a:graphic>
          </wp:inline>
        </w:drawing>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7EC0944B" w14:textId="77777777" w:rsidR="007D6B56" w:rsidRDefault="0034036E" w:rsidP="0034036E">
      <w:pPr>
        <w:pStyle w:val="Heading3"/>
        <w:rPr>
          <w:rFonts w:eastAsiaTheme="minorEastAsia"/>
        </w:rPr>
      </w:pPr>
      <w:r>
        <w:rPr>
          <w:rFonts w:eastAsiaTheme="minorEastAsia"/>
        </w:rPr>
        <w:t>2.1</w:t>
      </w:r>
      <w:r w:rsidR="007D6B56">
        <w:rPr>
          <w:rFonts w:eastAsiaTheme="minorEastAsia"/>
        </w:rPr>
        <w:tab/>
        <w:t>Additional background on LS from RAN4 on this topic</w:t>
      </w:r>
    </w:p>
    <w:p w14:paraId="1AD740F8" w14:textId="463C9135" w:rsidR="007D6B56" w:rsidRPr="007D6B56" w:rsidRDefault="007D6B56" w:rsidP="007D6B56">
      <w:pPr>
        <w:rPr>
          <w:lang w:val="en-GB"/>
        </w:rPr>
      </w:pPr>
      <w:r w:rsidRPr="007D6B56">
        <w:t>RAN</w:t>
      </w:r>
      <w:r>
        <w:t xml:space="preserve">4 initially raised the query in [1] related to whether the existing UE </w:t>
      </w:r>
      <w:proofErr w:type="spellStart"/>
      <w:r>
        <w:t>beamlock</w:t>
      </w:r>
      <w:proofErr w:type="spellEnd"/>
      <w:r>
        <w:t xml:space="preserve"> test function can be used to lock multiple beams. Additional in a more recent LS in [2], RAN4 clarified that t</w:t>
      </w:r>
      <w:r w:rsidRPr="007D6B56">
        <w:rPr>
          <w:lang w:val="en-GB"/>
        </w:rPr>
        <w:t>he</w:t>
      </w:r>
      <w:r w:rsidRPr="007D6B56">
        <w:rPr>
          <w:rFonts w:hint="eastAsia"/>
          <w:lang w:val="en-GB"/>
        </w:rPr>
        <w:t xml:space="preserve"> objective of Rel-19 SI on NR FR2 OTA testing Phase 3 (</w:t>
      </w:r>
      <w:r w:rsidRPr="007D6B56">
        <w:rPr>
          <w:lang w:val="en-GB"/>
        </w:rPr>
        <w:t>Acronym</w:t>
      </w:r>
      <w:r w:rsidRPr="007D6B56">
        <w:rPr>
          <w:rFonts w:hint="eastAsia"/>
          <w:lang w:val="en-GB"/>
        </w:rPr>
        <w:t xml:space="preserve">: </w:t>
      </w:r>
      <w:r w:rsidRPr="007D6B56">
        <w:rPr>
          <w:lang w:val="en-GB"/>
        </w:rPr>
        <w:t>FS_NR_FR2_OTA_Ph3</w:t>
      </w:r>
      <w:r w:rsidRPr="007D6B56">
        <w:rPr>
          <w:rFonts w:hint="eastAsia"/>
          <w:lang w:val="en-GB"/>
        </w:rPr>
        <w:t xml:space="preserve">) is to study and define the test </w:t>
      </w:r>
      <w:r w:rsidRPr="007D6B56">
        <w:rPr>
          <w:lang w:val="en-GB"/>
        </w:rPr>
        <w:t>methodology</w:t>
      </w:r>
      <w:r w:rsidRPr="007D6B56">
        <w:rPr>
          <w:rFonts w:hint="eastAsia"/>
          <w:lang w:val="en-GB"/>
        </w:rPr>
        <w:t xml:space="preserve"> for </w:t>
      </w:r>
      <w:r w:rsidRPr="007D6B56">
        <w:rPr>
          <w:lang w:val="en-GB"/>
        </w:rPr>
        <w:t>simultaneous transmission with multi-panel (</w:t>
      </w:r>
      <w:proofErr w:type="spellStart"/>
      <w:r w:rsidRPr="007D6B56">
        <w:rPr>
          <w:lang w:val="en-GB"/>
        </w:rPr>
        <w:t>STxMP</w:t>
      </w:r>
      <w:proofErr w:type="spellEnd"/>
      <w:r w:rsidRPr="007D6B56">
        <w:rPr>
          <w:lang w:val="en-GB"/>
        </w:rPr>
        <w:t>)</w:t>
      </w:r>
      <w:r w:rsidRPr="007D6B56">
        <w:rPr>
          <w:rFonts w:hint="eastAsia"/>
          <w:lang w:val="en-GB"/>
        </w:rPr>
        <w:t xml:space="preserve"> testing. The </w:t>
      </w:r>
      <w:r w:rsidRPr="007D6B56">
        <w:rPr>
          <w:lang w:val="en-GB"/>
        </w:rPr>
        <w:t>requirements</w:t>
      </w:r>
      <w:r w:rsidRPr="007D6B56">
        <w:rPr>
          <w:rFonts w:hint="eastAsia"/>
          <w:lang w:val="en-GB"/>
        </w:rPr>
        <w:t xml:space="preserve"> for </w:t>
      </w:r>
      <w:proofErr w:type="spellStart"/>
      <w:r w:rsidRPr="007D6B56">
        <w:rPr>
          <w:rFonts w:hint="eastAsia"/>
          <w:lang w:val="en-GB"/>
        </w:rPr>
        <w:t>STxMP</w:t>
      </w:r>
      <w:proofErr w:type="spellEnd"/>
      <w:r w:rsidRPr="007D6B56">
        <w:rPr>
          <w:rFonts w:hint="eastAsia"/>
          <w:lang w:val="en-GB"/>
        </w:rPr>
        <w:t xml:space="preserve"> have been specified under Rel-18 </w:t>
      </w:r>
      <w:r w:rsidRPr="007D6B56">
        <w:rPr>
          <w:lang w:val="en-GB"/>
        </w:rPr>
        <w:t xml:space="preserve">WI on MIMO Evolution for Downlink and Uplink (Acronym: </w:t>
      </w:r>
      <w:proofErr w:type="spellStart"/>
      <w:r w:rsidRPr="007D6B56">
        <w:rPr>
          <w:lang w:val="en-GB"/>
        </w:rPr>
        <w:t>NR_MIMO_evo_DL_U</w:t>
      </w:r>
      <w:proofErr w:type="spellEnd"/>
      <w:r w:rsidRPr="007D6B56">
        <w:rPr>
          <w:rFonts w:hint="eastAsia"/>
          <w:lang w:val="en-GB"/>
        </w:rPr>
        <w:t xml:space="preserve">). </w:t>
      </w:r>
    </w:p>
    <w:p w14:paraId="4EE437CB" w14:textId="77777777" w:rsidR="007D6B56" w:rsidRPr="007D6B56" w:rsidRDefault="007D6B56" w:rsidP="007D6B56">
      <w:pPr>
        <w:rPr>
          <w:lang w:val="en-GB"/>
        </w:rPr>
      </w:pPr>
    </w:p>
    <w:p w14:paraId="243D4E73" w14:textId="77777777" w:rsidR="007D6B56" w:rsidRDefault="007D6B56" w:rsidP="007D6B56">
      <w:pPr>
        <w:rPr>
          <w:lang w:val="en-GB"/>
        </w:rPr>
      </w:pPr>
      <w:r w:rsidRPr="007D6B56">
        <w:rPr>
          <w:rFonts w:hint="eastAsia"/>
          <w:lang w:val="en-GB"/>
        </w:rPr>
        <w:t xml:space="preserve">Hence the FR2 UE </w:t>
      </w:r>
      <w:proofErr w:type="spellStart"/>
      <w:r w:rsidRPr="007D6B56">
        <w:rPr>
          <w:rFonts w:hint="eastAsia"/>
          <w:lang w:val="en-GB"/>
        </w:rPr>
        <w:t>Beamlock</w:t>
      </w:r>
      <w:proofErr w:type="spellEnd"/>
      <w:r w:rsidRPr="007D6B56">
        <w:rPr>
          <w:rFonts w:hint="eastAsia"/>
          <w:lang w:val="en-GB"/>
        </w:rPr>
        <w:t xml:space="preserve"> test function </w:t>
      </w:r>
      <w:r w:rsidRPr="007D6B56">
        <w:rPr>
          <w:lang w:val="en-GB"/>
        </w:rPr>
        <w:t>that</w:t>
      </w:r>
      <w:r w:rsidRPr="007D6B56">
        <w:rPr>
          <w:rFonts w:hint="eastAsia"/>
          <w:lang w:val="en-GB"/>
        </w:rPr>
        <w:t xml:space="preserve"> RAN4 asked RAN5 to </w:t>
      </w:r>
      <w:r w:rsidRPr="007D6B56">
        <w:rPr>
          <w:lang w:val="en-GB"/>
        </w:rPr>
        <w:t>evaluate</w:t>
      </w:r>
      <w:r w:rsidRPr="007D6B56">
        <w:rPr>
          <w:rFonts w:hint="eastAsia"/>
          <w:lang w:val="en-GB"/>
        </w:rPr>
        <w:t xml:space="preserve"> is for the </w:t>
      </w:r>
      <w:r w:rsidRPr="007D6B56">
        <w:rPr>
          <w:lang w:val="en-GB"/>
        </w:rPr>
        <w:t>testability</w:t>
      </w:r>
      <w:r w:rsidRPr="007D6B56">
        <w:rPr>
          <w:rFonts w:hint="eastAsia"/>
          <w:lang w:val="en-GB"/>
        </w:rPr>
        <w:t xml:space="preserve"> of requirements defined in Clause 6.2K of TS 38.101-2 in Rel-18. </w:t>
      </w:r>
    </w:p>
    <w:p w14:paraId="19E9F09C" w14:textId="77777777" w:rsidR="007D6B56" w:rsidRDefault="007D6B56" w:rsidP="007D6B56">
      <w:pPr>
        <w:rPr>
          <w:lang w:val="en-GB"/>
        </w:rPr>
      </w:pPr>
    </w:p>
    <w:p w14:paraId="15382CED" w14:textId="6ACD064C" w:rsidR="007D6B56" w:rsidRPr="007D6B56" w:rsidRDefault="007D6B56" w:rsidP="007D6B56">
      <w:pPr>
        <w:rPr>
          <w:b/>
          <w:bCs/>
          <w:i/>
          <w:iCs/>
          <w:lang w:val="en-GB"/>
        </w:rPr>
      </w:pPr>
      <w:r w:rsidRPr="007D6B56">
        <w:rPr>
          <w:b/>
          <w:bCs/>
          <w:i/>
          <w:iCs/>
          <w:lang w:val="en-GB"/>
        </w:rPr>
        <w:t>Observation 1: RAN4 suggests considering the REl-18 WI on MIMO Evolution for Downlink and Uplink to evaluate the testability</w:t>
      </w:r>
      <w:r w:rsidRPr="007D6B56">
        <w:rPr>
          <w:rFonts w:hint="eastAsia"/>
          <w:b/>
          <w:bCs/>
          <w:i/>
          <w:iCs/>
          <w:lang w:val="en-GB"/>
        </w:rPr>
        <w:t xml:space="preserve"> of requirements defined in Clause 6.2K of TS 38.101-2 in Rel-18.</w:t>
      </w:r>
    </w:p>
    <w:p w14:paraId="7687FC5C" w14:textId="77777777" w:rsidR="007D6B56" w:rsidRDefault="007D6B56" w:rsidP="007D6B56">
      <w:pPr>
        <w:rPr>
          <w:lang w:val="en-GB"/>
        </w:rPr>
      </w:pPr>
    </w:p>
    <w:p w14:paraId="718280A9" w14:textId="6E61CC85" w:rsidR="007D6B56" w:rsidRDefault="007D6B56" w:rsidP="007D6B56">
      <w:pPr>
        <w:rPr>
          <w:lang w:val="en-GB"/>
        </w:rPr>
      </w:pPr>
      <w:r>
        <w:rPr>
          <w:lang w:val="en-GB"/>
        </w:rPr>
        <w:t>It is our view that the existing UE beam lock test function that has been in use since Rel-15 has been used for stable FR2 OTA conformance testing for several years. It is critical that the stability of this legacy test function is not impacted.</w:t>
      </w:r>
    </w:p>
    <w:p w14:paraId="24BD4B15" w14:textId="77777777" w:rsidR="007D6B56" w:rsidRDefault="007D6B56" w:rsidP="007D6B56">
      <w:pPr>
        <w:rPr>
          <w:lang w:val="en-GB"/>
        </w:rPr>
      </w:pPr>
    </w:p>
    <w:p w14:paraId="5C4BE456" w14:textId="11798D86"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77AE8EE5" w14:textId="77777777" w:rsidR="007D6B56" w:rsidRDefault="007D6B56" w:rsidP="007D6B56">
      <w:pPr>
        <w:rPr>
          <w:lang w:val="en-GB"/>
        </w:rPr>
      </w:pPr>
    </w:p>
    <w:p w14:paraId="682F735E" w14:textId="77777777" w:rsidR="007D6B56" w:rsidRDefault="007D6B56" w:rsidP="007D6B56">
      <w:pPr>
        <w:rPr>
          <w:lang w:val="en-GB"/>
        </w:rPr>
      </w:pPr>
    </w:p>
    <w:p w14:paraId="18557A4A" w14:textId="29C6E8F0" w:rsidR="007D6B56" w:rsidRDefault="007D6B56" w:rsidP="007D6B56">
      <w:pPr>
        <w:rPr>
          <w:lang w:val="en-GB"/>
        </w:rPr>
      </w:pPr>
      <w:r>
        <w:rPr>
          <w:lang w:val="en-GB"/>
        </w:rPr>
        <w:lastRenderedPageBreak/>
        <w:t xml:space="preserve">There is a possibility that the existing </w:t>
      </w:r>
      <w:proofErr w:type="spellStart"/>
      <w:r>
        <w:rPr>
          <w:lang w:val="en-GB"/>
        </w:rPr>
        <w:t>beamlock</w:t>
      </w:r>
      <w:proofErr w:type="spellEnd"/>
      <w:r>
        <w:rPr>
          <w:lang w:val="en-GB"/>
        </w:rPr>
        <w:t xml:space="preserve"> function without any modifications might be able to lock two beams from two panels simultaneously, but this needs checking by respective UE implementations. </w:t>
      </w:r>
    </w:p>
    <w:p w14:paraId="6053A1DD" w14:textId="77777777" w:rsidR="007D6B56" w:rsidRDefault="007D6B56" w:rsidP="007D6B56">
      <w:pPr>
        <w:rPr>
          <w:lang w:val="en-GB"/>
        </w:rPr>
      </w:pPr>
    </w:p>
    <w:p w14:paraId="5059AD69" w14:textId="66DCFE09" w:rsidR="007D6B56" w:rsidRPr="007D6B56" w:rsidRDefault="007D6B56" w:rsidP="007D6B56">
      <w:pPr>
        <w:jc w:val="center"/>
        <w:rPr>
          <w:lang w:val="en-GB"/>
        </w:rPr>
      </w:pPr>
      <w:r w:rsidRPr="007D6B56">
        <w:rPr>
          <w:noProof/>
          <w:lang w:val="en-GB"/>
        </w:rPr>
        <w:drawing>
          <wp:inline distT="0" distB="0" distL="0" distR="0" wp14:anchorId="470A9D00" wp14:editId="6249844A">
            <wp:extent cx="4676367" cy="1126836"/>
            <wp:effectExtent l="0" t="0" r="0" b="3810"/>
            <wp:docPr id="85566798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667985" name="Picture 1" descr="A white background with black text&#10;&#10;AI-generated content may be incorrect."/>
                    <pic:cNvPicPr/>
                  </pic:nvPicPr>
                  <pic:blipFill>
                    <a:blip r:embed="rId10"/>
                    <a:stretch>
                      <a:fillRect/>
                    </a:stretch>
                  </pic:blipFill>
                  <pic:spPr>
                    <a:xfrm>
                      <a:off x="0" y="0"/>
                      <a:ext cx="4763369" cy="1147800"/>
                    </a:xfrm>
                    <a:prstGeom prst="rect">
                      <a:avLst/>
                    </a:prstGeom>
                  </pic:spPr>
                </pic:pic>
              </a:graphicData>
            </a:graphic>
          </wp:inline>
        </w:drawing>
      </w:r>
    </w:p>
    <w:p w14:paraId="562E1C56" w14:textId="5EF7543D" w:rsidR="0034036E" w:rsidRDefault="0034036E" w:rsidP="007D6B56"/>
    <w:p w14:paraId="5774868A" w14:textId="4D5777B4" w:rsidR="007D6B56" w:rsidRDefault="007D6B56" w:rsidP="007D6B56">
      <w:pPr>
        <w:rPr>
          <w:lang w:val="en-GB"/>
        </w:rPr>
      </w:pPr>
      <w:r>
        <w:rPr>
          <w:lang w:val="en-GB"/>
        </w:rPr>
        <w:t>An alternate is to explore creation of a separate test function for locking of two beams.</w:t>
      </w:r>
    </w:p>
    <w:p w14:paraId="09BD2768" w14:textId="77777777" w:rsidR="002F35BC" w:rsidRDefault="002F35BC" w:rsidP="002F35BC">
      <w:pPr>
        <w:rPr>
          <w:b/>
          <w:bCs/>
          <w:highlight w:val="yellow"/>
          <w:lang w:val="en-GB"/>
        </w:rPr>
      </w:pPr>
    </w:p>
    <w:p w14:paraId="32A9A5F8" w14:textId="389D6A4B" w:rsidR="002F35BC" w:rsidRPr="00E6651D" w:rsidRDefault="002F35BC" w:rsidP="002F35BC">
      <w:pPr>
        <w:rPr>
          <w:b/>
          <w:bCs/>
          <w:lang w:val="en-GB"/>
        </w:rPr>
      </w:pPr>
      <w:r w:rsidRPr="00E6651D">
        <w:rPr>
          <w:b/>
          <w:bCs/>
          <w:lang w:val="en-GB"/>
        </w:rPr>
        <w:t xml:space="preserve">Proposal 1: Add a NOTE to the UBF definition in TS 38.509 to potentially allow locking of two/multiple Transmit beams. </w:t>
      </w:r>
    </w:p>
    <w:p w14:paraId="27D465EC" w14:textId="77777777" w:rsidR="002F35BC" w:rsidRPr="00E6651D" w:rsidRDefault="002F35BC" w:rsidP="002F35BC">
      <w:pPr>
        <w:rPr>
          <w:b/>
          <w:bCs/>
          <w:lang w:val="en-GB"/>
        </w:rPr>
      </w:pPr>
    </w:p>
    <w:p w14:paraId="13FED7CE" w14:textId="34C7268F" w:rsidR="002F35BC" w:rsidRPr="00E6651D" w:rsidRDefault="002F35BC" w:rsidP="007D6B56">
      <w:pPr>
        <w:rPr>
          <w:b/>
          <w:bCs/>
          <w:lang w:val="en-GB"/>
        </w:rPr>
      </w:pPr>
      <w:r w:rsidRPr="00E6651D">
        <w:rPr>
          <w:b/>
          <w:bCs/>
          <w:lang w:val="en-GB"/>
        </w:rPr>
        <w:t>Example is provided in Summary section</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6566047" w14:textId="77777777" w:rsidR="007D6B56" w:rsidRPr="007D6B56" w:rsidRDefault="007D6B56" w:rsidP="007D6B56">
      <w:pPr>
        <w:rPr>
          <w:b/>
          <w:bCs/>
          <w:i/>
          <w:iCs/>
          <w:lang w:val="en-GB"/>
        </w:rPr>
      </w:pPr>
      <w:r w:rsidRPr="007D6B56">
        <w:rPr>
          <w:b/>
          <w:bCs/>
          <w:i/>
          <w:iCs/>
          <w:lang w:val="en-GB"/>
        </w:rPr>
        <w:t>Observation 1: RAN4 suggests considering the REl-18 WI on MIMO Evolution for Downlink and Uplink to evaluate the testability</w:t>
      </w:r>
      <w:r w:rsidRPr="007D6B56">
        <w:rPr>
          <w:rFonts w:hint="eastAsia"/>
          <w:b/>
          <w:bCs/>
          <w:i/>
          <w:iCs/>
          <w:lang w:val="en-GB"/>
        </w:rPr>
        <w:t xml:space="preserve"> of requirements defined in Clause 6.2K of TS 38.101-2 in Rel-18.</w:t>
      </w:r>
    </w:p>
    <w:p w14:paraId="745F102C" w14:textId="77777777" w:rsidR="0006102C" w:rsidRDefault="0006102C" w:rsidP="0006102C">
      <w:pPr>
        <w:rPr>
          <w:rFonts w:eastAsia="MS Mincho"/>
          <w:b/>
          <w:bCs/>
          <w:i/>
          <w:iCs/>
        </w:rPr>
      </w:pPr>
    </w:p>
    <w:p w14:paraId="5AB6C682" w14:textId="77777777"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32CA2E92" w14:textId="77777777" w:rsidR="008D3CDD" w:rsidRDefault="008D3CDD" w:rsidP="0006102C">
      <w:pPr>
        <w:rPr>
          <w:rFonts w:eastAsia="MS Mincho"/>
          <w:b/>
          <w:bCs/>
          <w:i/>
          <w:iCs/>
        </w:rPr>
      </w:pPr>
    </w:p>
    <w:p w14:paraId="20C63864" w14:textId="77777777" w:rsidR="0011326A" w:rsidRPr="00E6651D" w:rsidRDefault="0011326A" w:rsidP="007D6B56">
      <w:pPr>
        <w:rPr>
          <w:b/>
          <w:bCs/>
          <w:lang w:val="en-GB"/>
        </w:rPr>
      </w:pPr>
    </w:p>
    <w:p w14:paraId="702D61F5" w14:textId="08986C1B" w:rsidR="0011326A" w:rsidRPr="00E6651D" w:rsidRDefault="0011326A" w:rsidP="007D6B56">
      <w:pPr>
        <w:rPr>
          <w:b/>
          <w:bCs/>
          <w:lang w:val="en-GB"/>
        </w:rPr>
      </w:pPr>
      <w:r w:rsidRPr="00E6651D">
        <w:rPr>
          <w:b/>
          <w:bCs/>
          <w:lang w:val="en-GB"/>
        </w:rPr>
        <w:t xml:space="preserve">Proposal 1: Add a NOTE to the UBF definition in TS 38.509 to potentially allow locking of two/multiple Transmit beams. </w:t>
      </w:r>
    </w:p>
    <w:p w14:paraId="48EFC5AE" w14:textId="77777777" w:rsidR="0011326A" w:rsidRPr="00E6651D" w:rsidRDefault="0011326A" w:rsidP="007D6B56">
      <w:pPr>
        <w:rPr>
          <w:b/>
          <w:bCs/>
          <w:lang w:val="en-GB"/>
        </w:rPr>
      </w:pPr>
    </w:p>
    <w:p w14:paraId="05890E13" w14:textId="05E1B5D5" w:rsidR="0011326A" w:rsidRDefault="0011326A" w:rsidP="007D6B56">
      <w:pPr>
        <w:rPr>
          <w:b/>
          <w:bCs/>
          <w:lang w:val="en-GB"/>
        </w:rPr>
      </w:pPr>
      <w:r w:rsidRPr="00E6651D">
        <w:rPr>
          <w:b/>
          <w:bCs/>
          <w:lang w:val="en-GB"/>
        </w:rPr>
        <w:t>// Example for Activate Beam Lock Procedure</w:t>
      </w:r>
    </w:p>
    <w:p w14:paraId="4DEA28B1" w14:textId="175F3C70" w:rsidR="0011326A" w:rsidRDefault="0011326A" w:rsidP="007D6B56">
      <w:pPr>
        <w:rPr>
          <w:b/>
          <w:bCs/>
          <w:lang w:val="en-GB"/>
        </w:rPr>
      </w:pPr>
    </w:p>
    <w:p w14:paraId="60DB7DBF" w14:textId="77777777" w:rsidR="0011326A" w:rsidRDefault="0011326A" w:rsidP="007D6B56">
      <w:pPr>
        <w:rPr>
          <w:b/>
          <w:bCs/>
          <w:lang w:val="en-GB"/>
        </w:rPr>
      </w:pPr>
    </w:p>
    <w:p w14:paraId="7E723D71" w14:textId="4F3A6039" w:rsidR="0011326A" w:rsidRDefault="002F35BC" w:rsidP="007D6B56">
      <w:pPr>
        <w:rPr>
          <w:b/>
          <w:bCs/>
          <w:lang w:val="en-GB"/>
        </w:rPr>
      </w:pPr>
      <w:r w:rsidRPr="002F35BC">
        <w:rPr>
          <w:b/>
          <w:bCs/>
          <w:noProof/>
          <w:lang w:val="en-GB"/>
        </w:rPr>
        <w:lastRenderedPageBreak/>
        <w:drawing>
          <wp:inline distT="0" distB="0" distL="0" distR="0" wp14:anchorId="0D8A38DC" wp14:editId="021C61D4">
            <wp:extent cx="6122035" cy="5096510"/>
            <wp:effectExtent l="0" t="0" r="0" b="0"/>
            <wp:docPr id="111273103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31034" name="Picture 1" descr="A screenshot of a computer screen&#10;&#10;AI-generated content may be incorrect."/>
                    <pic:cNvPicPr/>
                  </pic:nvPicPr>
                  <pic:blipFill>
                    <a:blip r:embed="rId11"/>
                    <a:stretch>
                      <a:fillRect/>
                    </a:stretch>
                  </pic:blipFill>
                  <pic:spPr>
                    <a:xfrm>
                      <a:off x="0" y="0"/>
                      <a:ext cx="6122035" cy="5096510"/>
                    </a:xfrm>
                    <a:prstGeom prst="rect">
                      <a:avLst/>
                    </a:prstGeom>
                  </pic:spPr>
                </pic:pic>
              </a:graphicData>
            </a:graphic>
          </wp:inline>
        </w:drawing>
      </w:r>
    </w:p>
    <w:p w14:paraId="5EECFC82" w14:textId="45B9BFEF" w:rsidR="0011326A" w:rsidRDefault="0011326A" w:rsidP="0011326A">
      <w:pPr>
        <w:rPr>
          <w:b/>
          <w:bCs/>
          <w:lang w:val="en-GB"/>
        </w:rPr>
      </w:pPr>
      <w:r w:rsidRPr="00E6651D">
        <w:rPr>
          <w:b/>
          <w:bCs/>
          <w:lang w:val="en-GB"/>
        </w:rPr>
        <w:t>// Example for Deactivate Beam Lock Procedure</w:t>
      </w:r>
    </w:p>
    <w:p w14:paraId="081FC7E2" w14:textId="2530CFD9" w:rsidR="0011326A" w:rsidRPr="007D6B56" w:rsidRDefault="0011326A" w:rsidP="007D6B56">
      <w:pPr>
        <w:rPr>
          <w:b/>
          <w:bCs/>
        </w:rPr>
      </w:pPr>
      <w:r>
        <w:fldChar w:fldCharType="begin"/>
      </w:r>
      <w:r>
        <w:instrText xml:space="preserve"> INCLUDEPICTURE "cid:image002.png@01DB82B0.DEF5FE80" \* MERGEFORMATINET </w:instrText>
      </w:r>
      <w:r>
        <w:fldChar w:fldCharType="separate"/>
      </w:r>
      <w:r>
        <w:fldChar w:fldCharType="end"/>
      </w:r>
    </w:p>
    <w:p w14:paraId="7FC3E90D" w14:textId="435178C6" w:rsidR="008D3CDD" w:rsidRDefault="002F35BC" w:rsidP="008D3CDD">
      <w:pPr>
        <w:rPr>
          <w:rFonts w:eastAsia="MS Mincho"/>
          <w:b/>
          <w:bCs/>
          <w:i/>
          <w:iCs/>
        </w:rPr>
      </w:pPr>
      <w:r w:rsidRPr="002F35BC">
        <w:rPr>
          <w:b/>
          <w:bCs/>
          <w:noProof/>
          <w:lang w:val="en-GB"/>
        </w:rPr>
        <w:drawing>
          <wp:inline distT="0" distB="0" distL="0" distR="0" wp14:anchorId="27931993" wp14:editId="3514DC91">
            <wp:extent cx="6122035" cy="3575050"/>
            <wp:effectExtent l="0" t="0" r="0" b="6350"/>
            <wp:docPr id="157548828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88287" name="Picture 1" descr="A screenshot of a computer&#10;&#10;AI-generated content may be incorrect."/>
                    <pic:cNvPicPr/>
                  </pic:nvPicPr>
                  <pic:blipFill>
                    <a:blip r:embed="rId12"/>
                    <a:stretch>
                      <a:fillRect/>
                    </a:stretch>
                  </pic:blipFill>
                  <pic:spPr>
                    <a:xfrm>
                      <a:off x="0" y="0"/>
                      <a:ext cx="6122035" cy="3575050"/>
                    </a:xfrm>
                    <a:prstGeom prst="rect">
                      <a:avLst/>
                    </a:prstGeom>
                  </pic:spPr>
                </pic:pic>
              </a:graphicData>
            </a:graphic>
          </wp:inline>
        </w:drawing>
      </w: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bookmarkEnd w:id="0"/>
    <w:p w14:paraId="373E65E6" w14:textId="4B8ED3D6" w:rsidR="00A64EC2" w:rsidRPr="0034036E" w:rsidRDefault="007D6B56" w:rsidP="007D6B56">
      <w:pPr>
        <w:pStyle w:val="EX"/>
        <w:rPr>
          <w:rFonts w:eastAsia="Calibri"/>
          <w:sz w:val="22"/>
          <w:szCs w:val="22"/>
        </w:rPr>
      </w:pPr>
      <w:r w:rsidRPr="007D6B56">
        <w:rPr>
          <w:rFonts w:eastAsia="Calibri"/>
          <w:bCs/>
          <w:sz w:val="22"/>
          <w:szCs w:val="22"/>
          <w:lang w:val="en-US"/>
        </w:rPr>
        <w:t>R4-241884</w:t>
      </w:r>
      <w:r w:rsidRPr="007D6B56">
        <w:rPr>
          <w:rFonts w:eastAsia="Calibri" w:hint="eastAsia"/>
          <w:bCs/>
          <w:sz w:val="22"/>
          <w:szCs w:val="22"/>
          <w:lang w:val="en-US"/>
        </w:rPr>
        <w:t>7</w:t>
      </w:r>
      <w:r w:rsidR="00A92776" w:rsidRPr="0034036E">
        <w:rPr>
          <w:rFonts w:eastAsia="Calibri"/>
          <w:sz w:val="22"/>
          <w:szCs w:val="22"/>
          <w:lang w:val="en-US"/>
        </w:rPr>
        <w:t xml:space="preserve">– </w:t>
      </w:r>
      <w:r w:rsidRPr="007D6B56">
        <w:rPr>
          <w:rFonts w:eastAsia="Calibri"/>
          <w:bCs/>
          <w:sz w:val="22"/>
          <w:szCs w:val="22"/>
          <w:lang w:val="en-US"/>
        </w:rPr>
        <w:t>Reply</w:t>
      </w:r>
      <w:r w:rsidRPr="007D6B56">
        <w:rPr>
          <w:rFonts w:eastAsia="Calibri" w:hint="eastAsia"/>
          <w:bCs/>
          <w:sz w:val="22"/>
          <w:szCs w:val="22"/>
          <w:lang w:val="en-US"/>
        </w:rPr>
        <w:t xml:space="preserve"> </w:t>
      </w:r>
      <w:bookmarkStart w:id="1" w:name="OLE_LINK4"/>
      <w:r w:rsidRPr="007D6B56">
        <w:rPr>
          <w:rFonts w:eastAsia="Calibri"/>
          <w:bCs/>
          <w:sz w:val="22"/>
          <w:szCs w:val="22"/>
          <w:lang w:val="en-US"/>
        </w:rPr>
        <w:t>LS on</w:t>
      </w:r>
      <w:r w:rsidRPr="007D6B56">
        <w:rPr>
          <w:rFonts w:eastAsia="Calibri" w:hint="eastAsia"/>
          <w:bCs/>
          <w:sz w:val="22"/>
          <w:szCs w:val="22"/>
          <w:lang w:val="en-US"/>
        </w:rPr>
        <w:t xml:space="preserve"> FR2 UE </w:t>
      </w:r>
      <w:proofErr w:type="spellStart"/>
      <w:r w:rsidRPr="007D6B56">
        <w:rPr>
          <w:rFonts w:eastAsia="Calibri" w:hint="eastAsia"/>
          <w:bCs/>
          <w:sz w:val="22"/>
          <w:szCs w:val="22"/>
          <w:lang w:val="en-US"/>
        </w:rPr>
        <w:t>Beamlock</w:t>
      </w:r>
      <w:proofErr w:type="spellEnd"/>
      <w:r w:rsidRPr="007D6B56">
        <w:rPr>
          <w:rFonts w:eastAsia="Calibri" w:hint="eastAsia"/>
          <w:bCs/>
          <w:sz w:val="22"/>
          <w:szCs w:val="22"/>
          <w:lang w:val="en-US"/>
        </w:rPr>
        <w:t xml:space="preserve"> test function</w:t>
      </w:r>
      <w:bookmarkEnd w:id="1"/>
    </w:p>
    <w:p w14:paraId="6975D827" w14:textId="77777777" w:rsidR="007D6B56" w:rsidRDefault="007D6B56" w:rsidP="00DB2F35">
      <w:pPr>
        <w:pStyle w:val="EX"/>
        <w:rPr>
          <w:rFonts w:eastAsia="Calibri"/>
          <w:sz w:val="22"/>
          <w:szCs w:val="22"/>
          <w:lang w:val="en-US"/>
        </w:rPr>
      </w:pPr>
      <w:r>
        <w:rPr>
          <w:rFonts w:eastAsia="Calibri"/>
          <w:sz w:val="22"/>
          <w:szCs w:val="22"/>
          <w:lang w:val="en-US"/>
        </w:rPr>
        <w:t xml:space="preserve">R4-2405565 – LS on FR2 UE </w:t>
      </w:r>
      <w:proofErr w:type="spellStart"/>
      <w:r>
        <w:rPr>
          <w:rFonts w:eastAsia="Calibri"/>
          <w:sz w:val="22"/>
          <w:szCs w:val="22"/>
          <w:lang w:val="en-US"/>
        </w:rPr>
        <w:t>Beamlock</w:t>
      </w:r>
      <w:proofErr w:type="spellEnd"/>
      <w:r>
        <w:rPr>
          <w:rFonts w:eastAsia="Calibri"/>
          <w:sz w:val="22"/>
          <w:szCs w:val="22"/>
          <w:lang w:val="en-US"/>
        </w:rPr>
        <w:t xml:space="preserve"> test function</w:t>
      </w:r>
    </w:p>
    <w:p w14:paraId="77197D74" w14:textId="19CC9D32" w:rsidR="00DB2F35" w:rsidRPr="0034036E" w:rsidRDefault="007D6B56" w:rsidP="00DB2F35">
      <w:pPr>
        <w:pStyle w:val="EX"/>
        <w:rPr>
          <w:rFonts w:eastAsia="Calibri"/>
          <w:sz w:val="22"/>
          <w:szCs w:val="22"/>
          <w:lang w:val="en-US"/>
        </w:rPr>
      </w:pPr>
      <w:r>
        <w:rPr>
          <w:rFonts w:eastAsia="Calibri"/>
          <w:sz w:val="22"/>
          <w:szCs w:val="22"/>
          <w:lang w:val="en-US"/>
        </w:rPr>
        <w:t>R5-246106 – RF Action Points after RAN5#106</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t xml:space="preserve">TS 38.521-2 – </w:t>
      </w:r>
      <w:r w:rsidR="0034036E" w:rsidRPr="0034036E">
        <w:rPr>
          <w:color w:val="000000"/>
          <w:sz w:val="22"/>
          <w:szCs w:val="22"/>
        </w:rPr>
        <w:t>NR; User Equipment (UE) conformance specification; Radio transmission and reception; Part 2: Range 2 standalone</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7D6B5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99A02" w14:textId="77777777" w:rsidR="001461EF" w:rsidRDefault="001461EF">
      <w:r>
        <w:separator/>
      </w:r>
    </w:p>
  </w:endnote>
  <w:endnote w:type="continuationSeparator" w:id="0">
    <w:p w14:paraId="000B466C" w14:textId="77777777" w:rsidR="001461EF" w:rsidRDefault="0014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5EE0" w14:textId="77777777" w:rsidR="001461EF" w:rsidRDefault="001461EF">
      <w:r>
        <w:separator/>
      </w:r>
    </w:p>
  </w:footnote>
  <w:footnote w:type="continuationSeparator" w:id="0">
    <w:p w14:paraId="6F92DDDF" w14:textId="77777777" w:rsidR="001461EF" w:rsidRDefault="0014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326A"/>
    <w:rsid w:val="00125BAC"/>
    <w:rsid w:val="00132A7F"/>
    <w:rsid w:val="00133525"/>
    <w:rsid w:val="0014035F"/>
    <w:rsid w:val="00140EEA"/>
    <w:rsid w:val="001461EF"/>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2F35BC"/>
    <w:rsid w:val="00314613"/>
    <w:rsid w:val="003172DC"/>
    <w:rsid w:val="003175D2"/>
    <w:rsid w:val="003226C1"/>
    <w:rsid w:val="00322BC6"/>
    <w:rsid w:val="00325F2B"/>
    <w:rsid w:val="0034036E"/>
    <w:rsid w:val="0035462D"/>
    <w:rsid w:val="003607D9"/>
    <w:rsid w:val="00360FE4"/>
    <w:rsid w:val="00363271"/>
    <w:rsid w:val="00375BF5"/>
    <w:rsid w:val="003765B8"/>
    <w:rsid w:val="0037661B"/>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36147"/>
    <w:rsid w:val="00457F7D"/>
    <w:rsid w:val="00460485"/>
    <w:rsid w:val="00475989"/>
    <w:rsid w:val="004826A9"/>
    <w:rsid w:val="00483EAA"/>
    <w:rsid w:val="004A03C3"/>
    <w:rsid w:val="004B277B"/>
    <w:rsid w:val="004B6272"/>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ACB"/>
    <w:rsid w:val="00782C02"/>
    <w:rsid w:val="007835BC"/>
    <w:rsid w:val="00793992"/>
    <w:rsid w:val="007A4A23"/>
    <w:rsid w:val="007B2019"/>
    <w:rsid w:val="007B2679"/>
    <w:rsid w:val="007B5C8F"/>
    <w:rsid w:val="007B600E"/>
    <w:rsid w:val="007C3252"/>
    <w:rsid w:val="007C4E1F"/>
    <w:rsid w:val="007C6E5A"/>
    <w:rsid w:val="007C758D"/>
    <w:rsid w:val="007D0A35"/>
    <w:rsid w:val="007D6B56"/>
    <w:rsid w:val="007E29E4"/>
    <w:rsid w:val="007E52EC"/>
    <w:rsid w:val="007E56A9"/>
    <w:rsid w:val="007F0F4A"/>
    <w:rsid w:val="007F3FCD"/>
    <w:rsid w:val="008028A4"/>
    <w:rsid w:val="00817EAE"/>
    <w:rsid w:val="00820B25"/>
    <w:rsid w:val="0082214F"/>
    <w:rsid w:val="00822E27"/>
    <w:rsid w:val="00830747"/>
    <w:rsid w:val="00840D38"/>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1BA0"/>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3282"/>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651D"/>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2019-02-25T04:05:00Z</cp:lastPrinted>
  <dcterms:created xsi:type="dcterms:W3CDTF">2025-02-19T08:09:00Z</dcterms:created>
  <dcterms:modified xsi:type="dcterms:W3CDTF">2025-02-21T10:30:00Z</dcterms:modified>
  <cp:category/>
</cp:coreProperties>
</file>