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01608" w14:textId="271E07F8" w:rsidR="001B796B" w:rsidRDefault="00DF77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C54218">
        <w:rPr>
          <w:rFonts w:cs="Arial"/>
          <w:b/>
          <w:sz w:val="24"/>
          <w:szCs w:val="24"/>
        </w:rPr>
        <w:t>106</w:t>
      </w:r>
      <w:r>
        <w:rPr>
          <w:b/>
          <w:i/>
          <w:sz w:val="28"/>
        </w:rPr>
        <w:tab/>
        <w:t>R5-2</w:t>
      </w:r>
      <w:r w:rsidR="00C54218">
        <w:rPr>
          <w:b/>
          <w:i/>
          <w:sz w:val="28"/>
        </w:rPr>
        <w:t>50</w:t>
      </w:r>
      <w:r w:rsidR="00EA479D">
        <w:rPr>
          <w:b/>
          <w:i/>
          <w:sz w:val="28"/>
        </w:rPr>
        <w:t>279</w:t>
      </w:r>
    </w:p>
    <w:p w14:paraId="7BE9D753" w14:textId="77777777" w:rsidR="00C54218" w:rsidRDefault="00C54218" w:rsidP="00C5421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1B796B" w14:paraId="0A5844A6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EC214" w14:textId="77777777" w:rsidR="001B796B" w:rsidRDefault="00DF779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11</w:t>
            </w:r>
            <w:r>
              <w:rPr>
                <w:i/>
                <w:sz w:val="14"/>
              </w:rPr>
              <w:t>.0</w:t>
            </w:r>
          </w:p>
        </w:tc>
      </w:tr>
      <w:tr w:rsidR="001B796B" w14:paraId="0F97E72E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3D70" w14:textId="77777777" w:rsidR="001B796B" w:rsidRDefault="00DF779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1B796B" w14:paraId="106A4810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518C7BFE" w14:textId="77777777" w:rsidR="001B796B" w:rsidRDefault="001B79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57DA687" w14:textId="77777777" w:rsidR="001B796B" w:rsidRDefault="001B79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96B" w14:paraId="410F916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5B3812" w14:textId="77777777" w:rsidR="001B796B" w:rsidRDefault="00DF7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2F576" w14:textId="01E13AE5" w:rsidR="001B796B" w:rsidRPr="005272DE" w:rsidRDefault="00DF7794">
            <w:pPr>
              <w:pStyle w:val="CRCoverPage"/>
              <w:spacing w:after="0"/>
              <w:ind w:left="100"/>
            </w:pPr>
            <w:r w:rsidRPr="005272DE">
              <w:t xml:space="preserve">PRD21 CDS: </w:t>
            </w:r>
            <w:r w:rsidR="00D82B5A" w:rsidRPr="005272DE">
              <w:t>PC3 NR CA many 3 band combos</w:t>
            </w:r>
          </w:p>
        </w:tc>
      </w:tr>
      <w:tr w:rsidR="001B796B" w14:paraId="0EF3990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D4AC91C" w14:textId="77777777" w:rsidR="001B796B" w:rsidRDefault="001B79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0911E7BB" w14:textId="77777777" w:rsidR="001B796B" w:rsidRPr="005272DE" w:rsidRDefault="001B79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96B" w14:paraId="19712EE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42357A" w14:textId="77777777" w:rsidR="001B796B" w:rsidRDefault="00DF7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10A48F0" w14:textId="5EC60671" w:rsidR="001B796B" w:rsidRPr="005272DE" w:rsidRDefault="00C352A4">
            <w:pPr>
              <w:pStyle w:val="CRCoverPage"/>
              <w:spacing w:after="0"/>
              <w:ind w:left="100"/>
            </w:pPr>
            <w:r w:rsidRPr="005272DE">
              <w:t>WE Certification Oy, AT&amp;T, FirstNet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29CDAD4" w14:textId="77777777" w:rsidR="001B796B" w:rsidRPr="005272DE" w:rsidRDefault="001B79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683E756" w14:textId="77777777" w:rsidR="001B796B" w:rsidRPr="005272DE" w:rsidRDefault="00DF7794">
            <w:pPr>
              <w:pStyle w:val="CRCoverPage"/>
              <w:spacing w:after="0"/>
              <w:jc w:val="right"/>
            </w:pPr>
            <w:r w:rsidRPr="005272D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E8C83" w14:textId="15F3538C" w:rsidR="001B796B" w:rsidRPr="005272DE" w:rsidRDefault="00570788">
            <w:pPr>
              <w:pStyle w:val="CRCoverPage"/>
              <w:spacing w:after="0"/>
              <w:ind w:left="100"/>
            </w:pPr>
            <w:r w:rsidRPr="005272DE">
              <w:t>2025-</w:t>
            </w:r>
            <w:r w:rsidR="00CA3F4A" w:rsidRPr="005272DE">
              <w:t>02-19</w:t>
            </w:r>
          </w:p>
        </w:tc>
      </w:tr>
    </w:tbl>
    <w:p w14:paraId="2620CE9A" w14:textId="77777777" w:rsidR="001B796B" w:rsidRDefault="001B796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1B796B" w14:paraId="394A70DF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A2A164" w14:textId="77777777" w:rsidR="001B796B" w:rsidRDefault="001B79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16630E" w14:textId="77777777" w:rsidR="001B796B" w:rsidRDefault="001B796B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2CEE0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2274976" w14:textId="77777777" w:rsidR="001B796B" w:rsidRDefault="001B796B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9DE81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F19BBE8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B796B" w14:paraId="0B04A9F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7D900B0" w14:textId="77777777" w:rsidR="001B796B" w:rsidRDefault="00DF77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AFC4C6F" w14:textId="77777777" w:rsidR="001B796B" w:rsidRDefault="00DF7794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0D18C4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D7BD3E5" w14:textId="77777777" w:rsidR="001B796B" w:rsidRDefault="00DF77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CD6FA" w14:textId="47B0258C" w:rsidR="001B796B" w:rsidRDefault="005707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0060C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B796B" w14:paraId="24C859F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CF84323" w14:textId="77777777" w:rsidR="001B796B" w:rsidRDefault="001B79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B348595" w14:textId="77777777" w:rsidR="001B796B" w:rsidRDefault="00DF7794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F5863C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B9538" w14:textId="77777777" w:rsidR="001B796B" w:rsidRDefault="00DF779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0874FD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CDA1C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B796B" w14:paraId="03DA04D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52FFA86" w14:textId="77777777" w:rsidR="001B796B" w:rsidRDefault="001B79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CAABD73" w14:textId="77777777" w:rsidR="001B796B" w:rsidRDefault="001B796B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2A54B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AFBF0C8" w14:textId="77777777" w:rsidR="001B796B" w:rsidRDefault="001B796B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10DE2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68E8039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B796B" w14:paraId="79BB42B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DF888CA" w14:textId="77777777" w:rsidR="001B796B" w:rsidRDefault="00DF77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A4A1AC" w14:textId="77777777" w:rsidR="001B796B" w:rsidRDefault="00DF7794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DB19BB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6D109" w14:textId="77777777" w:rsidR="001B796B" w:rsidRDefault="00DF779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3DFF4A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779C7E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B796B" w14:paraId="6D7566E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FFC8356" w14:textId="77777777" w:rsidR="001B796B" w:rsidRDefault="001B79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474E17" w14:textId="77777777" w:rsidR="001B796B" w:rsidRDefault="00DF7794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8B85A6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2FB1D" w14:textId="77777777" w:rsidR="001B796B" w:rsidRDefault="00DF779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B837CA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411953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B796B" w14:paraId="54F7949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BFABA3D" w14:textId="77777777" w:rsidR="001B796B" w:rsidRDefault="001B79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C780B6" w14:textId="77777777" w:rsidR="001B796B" w:rsidRDefault="00DF7794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1BC0E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B83B55" w14:textId="77777777" w:rsidR="001B796B" w:rsidRDefault="00DF779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8E1FA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921334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B796B" w14:paraId="201724A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90B8759" w14:textId="77777777" w:rsidR="001B796B" w:rsidRDefault="001B79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5420CD" w14:textId="77777777" w:rsidR="001B796B" w:rsidRDefault="00DF7794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B062E" w14:textId="32D8F15C" w:rsidR="001B796B" w:rsidRDefault="005707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8E4E9" w14:textId="77777777" w:rsidR="001B796B" w:rsidRDefault="00DF779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627C16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F2FBC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B796B" w14:paraId="6B99D09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E6D18C" w14:textId="77777777" w:rsidR="001B796B" w:rsidRDefault="001B79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C01B363" w14:textId="77777777" w:rsidR="001B796B" w:rsidRDefault="001B796B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BBA66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1C3AC84D" w14:textId="77777777" w:rsidR="001B796B" w:rsidRDefault="001B796B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3055F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91C75B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B796B" w14:paraId="05BD0E9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6E4053B" w14:textId="77777777" w:rsidR="001B796B" w:rsidRDefault="00DF77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4A949EC" w14:textId="77777777" w:rsidR="001B796B" w:rsidRDefault="00DF779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85EA5B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C7635" w14:textId="77777777" w:rsidR="001B796B" w:rsidRDefault="00DF779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CF9E3B" w14:textId="6AEEBA5D" w:rsidR="001B796B" w:rsidRDefault="006377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F60224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B796B" w14:paraId="0D6A840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0E4F2BF" w14:textId="77777777" w:rsidR="001B796B" w:rsidRDefault="001B79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A415EF5" w14:textId="77777777" w:rsidR="001B796B" w:rsidRDefault="00DF779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E4A11E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5B3A5" w14:textId="77777777" w:rsidR="001B796B" w:rsidRDefault="00DF7794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C9A02E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12B304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B796B" w14:paraId="68A63A4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A58101B" w14:textId="77777777" w:rsidR="001B796B" w:rsidRDefault="001B796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F6EB68C" w14:textId="77777777" w:rsidR="001B796B" w:rsidRDefault="001B796B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55DF16D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003B0E6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B796B" w14:paraId="41F72C70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167DA6" w14:textId="77777777" w:rsidR="001B796B" w:rsidRDefault="00DF779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5DF2A91" w14:textId="77777777" w:rsidR="001B796B" w:rsidRDefault="001B796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D70A750" w14:textId="77777777" w:rsidR="001B796B" w:rsidRDefault="00DF7794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tbl>
            <w:tblPr>
              <w:tblW w:w="4180" w:type="dxa"/>
              <w:tblLook w:val="04A0" w:firstRow="1" w:lastRow="0" w:firstColumn="1" w:lastColumn="0" w:noHBand="0" w:noVBand="1"/>
            </w:tblPr>
            <w:tblGrid>
              <w:gridCol w:w="2540"/>
              <w:gridCol w:w="1640"/>
            </w:tblGrid>
            <w:tr w:rsidR="001D6C54" w:rsidRPr="001D6C54" w14:paraId="66830EB8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474874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DL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B34C4D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UL CA</w:t>
                  </w:r>
                </w:p>
              </w:tc>
            </w:tr>
            <w:tr w:rsidR="001D6C54" w:rsidRPr="001D6C54" w14:paraId="57591303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D8A67F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CA_n2A-n14A-n66A</w:t>
                  </w:r>
                </w:p>
              </w:tc>
              <w:tc>
                <w:tcPr>
                  <w:tcW w:w="16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78476E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-</w:t>
                  </w:r>
                </w:p>
              </w:tc>
            </w:tr>
            <w:tr w:rsidR="001D6C54" w:rsidRPr="001D6C54" w14:paraId="72A8624B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3B41F2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CA_n2A-n14A-n66A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5D8AF2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</w:t>
                  </w:r>
                </w:p>
              </w:tc>
            </w:tr>
            <w:tr w:rsidR="001D6C54" w:rsidRPr="001D6C54" w14:paraId="0DC78FB8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CFC52B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CA_n2A-n14A-n66A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CBC814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CA_n2A-n66A</w:t>
                  </w:r>
                </w:p>
              </w:tc>
            </w:tr>
            <w:tr w:rsidR="001D6C54" w:rsidRPr="001D6C54" w14:paraId="04DEC474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E1416A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CA_n2A-n14A-n66A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97427E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CA_n14A-n66A</w:t>
                  </w:r>
                </w:p>
              </w:tc>
            </w:tr>
            <w:tr w:rsidR="001D6C54" w:rsidRPr="001D6C54" w14:paraId="05D677E5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234019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CA_n2A-n14A-n66(2A)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5EF47E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-</w:t>
                  </w:r>
                </w:p>
              </w:tc>
            </w:tr>
            <w:tr w:rsidR="001D6C54" w:rsidRPr="001D6C54" w14:paraId="3352AD41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C231E2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CA_n2A-n14A-n66(2A)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006C97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</w:t>
                  </w:r>
                </w:p>
              </w:tc>
            </w:tr>
            <w:tr w:rsidR="001D6C54" w:rsidRPr="001D6C54" w14:paraId="42AC6387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CD6CA3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CA_n2A-n14A-n66(2A)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CD4A69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CA_n2A-n66A</w:t>
                  </w:r>
                </w:p>
              </w:tc>
            </w:tr>
            <w:tr w:rsidR="001D6C54" w:rsidRPr="001D6C54" w14:paraId="119AEC2C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731386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CA_n2A-n14A-n66(2A)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C0E195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CA_n14A-n66A</w:t>
                  </w:r>
                </w:p>
              </w:tc>
            </w:tr>
            <w:tr w:rsidR="001D6C54" w:rsidRPr="001D6C54" w14:paraId="34F295C4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62FBB1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CA_n2A-n14A-n77A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5EBFD9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-</w:t>
                  </w:r>
                </w:p>
              </w:tc>
            </w:tr>
            <w:tr w:rsidR="001D6C54" w:rsidRPr="001D6C54" w14:paraId="2A4DCD24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6840F1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CA_n2A-n14A-n77A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9034FF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</w:t>
                  </w:r>
                </w:p>
              </w:tc>
            </w:tr>
            <w:tr w:rsidR="001D6C54" w:rsidRPr="001D6C54" w14:paraId="05BFD789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C3A1E4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CA_n2A-n14A-n77A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266A11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CA_n2A-n77A</w:t>
                  </w:r>
                </w:p>
              </w:tc>
            </w:tr>
            <w:tr w:rsidR="001D6C54" w:rsidRPr="001D6C54" w14:paraId="75E6F711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BC4F94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CA_n2A-n14A-n77A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45AC11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CA_n14A-n77A</w:t>
                  </w:r>
                </w:p>
              </w:tc>
            </w:tr>
            <w:tr w:rsidR="001D6C54" w:rsidRPr="001D6C54" w14:paraId="1C55AE87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A140C9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CA_n2A-n14A-n77(2A)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3F315E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-</w:t>
                  </w:r>
                </w:p>
              </w:tc>
            </w:tr>
            <w:tr w:rsidR="001D6C54" w:rsidRPr="001D6C54" w14:paraId="037E1D69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15408B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CA_n2A-n14A-n77(2A)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59E39F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</w:t>
                  </w:r>
                </w:p>
              </w:tc>
            </w:tr>
            <w:tr w:rsidR="001D6C54" w:rsidRPr="001D6C54" w14:paraId="1A8C2F25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3B0609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CA_n2A-n14A-n77(2A)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634649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CA_n2A-n77A</w:t>
                  </w:r>
                </w:p>
              </w:tc>
            </w:tr>
            <w:tr w:rsidR="001D6C54" w:rsidRPr="001D6C54" w14:paraId="151BAC76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F96301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CA_n2A-n14A-n77(2A)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57D88F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CA_n14A-n77A</w:t>
                  </w:r>
                </w:p>
              </w:tc>
            </w:tr>
            <w:tr w:rsidR="001D6C54" w:rsidRPr="001D6C54" w14:paraId="2622F63C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B3DB6B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CA_n2(2A)-n14A-n66A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F58CAF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-</w:t>
                  </w:r>
                </w:p>
              </w:tc>
            </w:tr>
            <w:tr w:rsidR="001D6C54" w:rsidRPr="001D6C54" w14:paraId="58653B1F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4D1B6A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CA_n2(2A)-n14A-n66A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216D26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</w:t>
                  </w:r>
                </w:p>
              </w:tc>
            </w:tr>
            <w:tr w:rsidR="001D6C54" w:rsidRPr="001D6C54" w14:paraId="507B418B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99F8E4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CA_n2(2A)-n14A-n66A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EE1A7F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CA_n2A-n66A</w:t>
                  </w:r>
                </w:p>
              </w:tc>
            </w:tr>
            <w:tr w:rsidR="001D6C54" w:rsidRPr="001D6C54" w14:paraId="05EA1D9B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8E4F4F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CA_n2(2A)-n14A-n66A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854D10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CA_n14A-n66A</w:t>
                  </w:r>
                </w:p>
              </w:tc>
            </w:tr>
            <w:tr w:rsidR="001D6C54" w:rsidRPr="001D6C54" w14:paraId="4F0AB5AA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7E7F08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CA_n2(2A)-n14A-n77A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DC0077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-</w:t>
                  </w:r>
                </w:p>
              </w:tc>
            </w:tr>
            <w:tr w:rsidR="001D6C54" w:rsidRPr="001D6C54" w14:paraId="44DC65D9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E81771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CA_n2(2A)-n14A-n77A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D83E57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CA_n2A-n14A</w:t>
                  </w:r>
                </w:p>
              </w:tc>
            </w:tr>
            <w:tr w:rsidR="001D6C54" w:rsidRPr="001D6C54" w14:paraId="03835119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3C124B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lastRenderedPageBreak/>
                    <w:t>CA_n2(2A)-n14A-n77A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96A6A1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CA_n2A-n77A</w:t>
                  </w:r>
                </w:p>
              </w:tc>
            </w:tr>
            <w:tr w:rsidR="001D6C54" w:rsidRPr="001D6C54" w14:paraId="075BECF8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CAE10E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CA_n2(2A)-n14A-n77A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28C00A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CA_n14A-n77A</w:t>
                  </w:r>
                </w:p>
              </w:tc>
            </w:tr>
            <w:tr w:rsidR="001D6C54" w:rsidRPr="001D6C54" w14:paraId="72892A98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9E9572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CA_n14A-n66A-n77A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D82ED4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-</w:t>
                  </w:r>
                </w:p>
              </w:tc>
            </w:tr>
            <w:tr w:rsidR="001D6C54" w:rsidRPr="001D6C54" w14:paraId="4D8D0942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33F02C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CA_n14A-n66A-n77A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9191A3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CA_n14A-n66A</w:t>
                  </w:r>
                </w:p>
              </w:tc>
            </w:tr>
            <w:tr w:rsidR="001D6C54" w:rsidRPr="001D6C54" w14:paraId="6D7F9941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A90A29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CA_n14A-n66A-n77A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F790ED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CA_n14A-n77A</w:t>
                  </w:r>
                </w:p>
              </w:tc>
            </w:tr>
            <w:tr w:rsidR="001D6C54" w:rsidRPr="001D6C54" w14:paraId="481E6911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27458D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CA_n14A-n66A-n77A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A424A4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CA_n66A-n77A</w:t>
                  </w:r>
                </w:p>
              </w:tc>
            </w:tr>
            <w:tr w:rsidR="001D6C54" w:rsidRPr="001D6C54" w14:paraId="133088CB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B18193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CA_n14A-n66A-n77(2A)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C4BA6C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-</w:t>
                  </w:r>
                </w:p>
              </w:tc>
            </w:tr>
            <w:tr w:rsidR="001D6C54" w:rsidRPr="001D6C54" w14:paraId="3F33A97F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FC9921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CA_n14A-n66A-n77(2A)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8B6878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CA_n14A-n66A</w:t>
                  </w:r>
                </w:p>
              </w:tc>
            </w:tr>
            <w:tr w:rsidR="001D6C54" w:rsidRPr="001D6C54" w14:paraId="6EA97769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FA482D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CA_n14A-n66A-n77(2A)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AFB46D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CA_n14A-n77A</w:t>
                  </w:r>
                </w:p>
              </w:tc>
            </w:tr>
            <w:tr w:rsidR="001D6C54" w:rsidRPr="001D6C54" w14:paraId="6E7F7107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56F1B9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CA_n14A-n66A-n77(2A)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844CB5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CA_n66A-n77A</w:t>
                  </w:r>
                </w:p>
              </w:tc>
            </w:tr>
            <w:tr w:rsidR="001D6C54" w:rsidRPr="001D6C54" w14:paraId="5013B0B4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1FF901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CA_n14A-n66(2A)-n77A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A06A1D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-</w:t>
                  </w:r>
                </w:p>
              </w:tc>
            </w:tr>
            <w:tr w:rsidR="001D6C54" w:rsidRPr="001D6C54" w14:paraId="54FF678A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6EBEE3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CA_n14A-n66(2A)-n77A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9DC79C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CA_n14A-n66A</w:t>
                  </w:r>
                </w:p>
              </w:tc>
            </w:tr>
            <w:tr w:rsidR="001D6C54" w:rsidRPr="001D6C54" w14:paraId="2734DE0E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33F7FD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CA_n14A-n66(2A)-n77A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BDA378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CA_n14A-n77A</w:t>
                  </w:r>
                </w:p>
              </w:tc>
            </w:tr>
            <w:tr w:rsidR="001D6C54" w:rsidRPr="001D6C54" w14:paraId="05E44442" w14:textId="77777777" w:rsidTr="001D6C54">
              <w:trPr>
                <w:trHeight w:val="315"/>
              </w:trPr>
              <w:tc>
                <w:tcPr>
                  <w:tcW w:w="2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37800D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CA_n14A-n66(2A)-n77A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3838B5" w14:textId="77777777" w:rsidR="001D6C54" w:rsidRPr="001D6C54" w:rsidRDefault="001D6C54" w:rsidP="001D6C54">
                  <w:pPr>
                    <w:pStyle w:val="CRCoverPage"/>
                    <w:spacing w:after="0"/>
                    <w:rPr>
                      <w:b/>
                      <w:caps/>
                    </w:rPr>
                  </w:pPr>
                  <w:r w:rsidRPr="001D6C54">
                    <w:rPr>
                      <w:b/>
                      <w:caps/>
                    </w:rPr>
                    <w:t>CA_n66A-n77A</w:t>
                  </w:r>
                </w:p>
              </w:tc>
            </w:tr>
          </w:tbl>
          <w:p w14:paraId="55CF6919" w14:textId="42DAF740" w:rsidR="004774A1" w:rsidRDefault="004774A1" w:rsidP="004774A1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FFD766" w14:textId="77777777" w:rsidR="001B796B" w:rsidRDefault="001B796B">
            <w:pPr>
              <w:pStyle w:val="CRCoverPage"/>
              <w:spacing w:after="0"/>
            </w:pPr>
          </w:p>
        </w:tc>
      </w:tr>
      <w:tr w:rsidR="001B796B" w14:paraId="0B9EA98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27089FF" w14:textId="77777777" w:rsidR="001B796B" w:rsidRDefault="001B796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26AD626" w14:textId="77777777" w:rsidR="001B796B" w:rsidRDefault="001B796B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7A659D5" w14:textId="77777777" w:rsidR="001B796B" w:rsidRDefault="001B796B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3D0F4C2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A68AD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B796B" w14:paraId="22B2AEB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0D9D94F" w14:textId="77777777" w:rsidR="001B796B" w:rsidRDefault="001B796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07299EC" w14:textId="77777777" w:rsidR="001B796B" w:rsidRDefault="001B796B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6787ADA0" w14:textId="77777777" w:rsidR="001B796B" w:rsidRDefault="001B796B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CCA7C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7A90DE72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B796B" w14:paraId="42B55B76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BE60464" w14:textId="77777777" w:rsidR="001B796B" w:rsidRDefault="00DF779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2433C9C" w14:textId="77777777" w:rsidR="001B796B" w:rsidRDefault="001B796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78DCB3" w14:textId="77777777" w:rsidR="001B796B" w:rsidRDefault="00DF7794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B7A96D" w14:textId="77777777" w:rsidR="001B796B" w:rsidRDefault="00DF7794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BA8BE" w14:textId="77777777" w:rsidR="001B796B" w:rsidRDefault="001B796B">
            <w:pPr>
              <w:pStyle w:val="CRCoverPage"/>
              <w:spacing w:after="0"/>
            </w:pPr>
          </w:p>
        </w:tc>
      </w:tr>
      <w:tr w:rsidR="001B796B" w14:paraId="32D37910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82A0EC" w14:textId="77777777" w:rsidR="001B796B" w:rsidRDefault="001B796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28645C85" w14:textId="77777777" w:rsidR="001B796B" w:rsidRDefault="001B796B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3E2B8A" w14:textId="77777777" w:rsidR="001B796B" w:rsidRDefault="001B796B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92313" w14:textId="77777777" w:rsidR="001B796B" w:rsidRDefault="001B796B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376DA" w14:textId="77777777" w:rsidR="001B796B" w:rsidRDefault="001B79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75D83BFE" w14:textId="77777777" w:rsidR="001B796B" w:rsidRDefault="001B796B">
      <w:pPr>
        <w:pStyle w:val="CRCoverPage"/>
        <w:rPr>
          <w:lang w:val="en-US"/>
        </w:rPr>
      </w:pPr>
    </w:p>
    <w:bookmarkEnd w:id="0"/>
    <w:sectPr w:rsidR="001B796B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3127C" w14:textId="77777777" w:rsidR="00DF7794" w:rsidRDefault="00DF7794">
      <w:pPr>
        <w:spacing w:after="0"/>
      </w:pPr>
      <w:r>
        <w:separator/>
      </w:r>
    </w:p>
  </w:endnote>
  <w:endnote w:type="continuationSeparator" w:id="0">
    <w:p w14:paraId="726E3586" w14:textId="77777777" w:rsidR="00DF7794" w:rsidRDefault="00DF7794">
      <w:pPr>
        <w:spacing w:after="0"/>
      </w:pPr>
      <w:r>
        <w:continuationSeparator/>
      </w:r>
    </w:p>
  </w:endnote>
  <w:endnote w:type="continuationNotice" w:id="1">
    <w:p w14:paraId="2219473F" w14:textId="77777777" w:rsidR="00C352A4" w:rsidRDefault="00C352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mbria"/>
    <w:charset w:val="00"/>
    <w:family w:val="auto"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54942" w14:textId="77777777" w:rsidR="001B796B" w:rsidRDefault="00DF77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731C6" w14:textId="77777777" w:rsidR="001B796B" w:rsidRDefault="00DF7794">
      <w:pPr>
        <w:spacing w:after="0"/>
      </w:pPr>
      <w:r>
        <w:separator/>
      </w:r>
    </w:p>
  </w:footnote>
  <w:footnote w:type="continuationSeparator" w:id="0">
    <w:p w14:paraId="3A9E9660" w14:textId="77777777" w:rsidR="001B796B" w:rsidRDefault="00DF7794">
      <w:pPr>
        <w:spacing w:after="0"/>
      </w:pPr>
      <w:r>
        <w:continuationSeparator/>
      </w:r>
    </w:p>
  </w:footnote>
  <w:footnote w:type="continuationNotice" w:id="1">
    <w:p w14:paraId="73E3FC9A" w14:textId="77777777" w:rsidR="00C352A4" w:rsidRDefault="00C352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BA245" w14:textId="77777777" w:rsidR="001B796B" w:rsidRDefault="001B796B">
    <w:pPr>
      <w:pStyle w:val="Header"/>
    </w:pPr>
  </w:p>
  <w:p w14:paraId="0A4CDC27" w14:textId="77777777" w:rsidR="001B796B" w:rsidRDefault="001B7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664889205">
    <w:abstractNumId w:val="3"/>
  </w:num>
  <w:num w:numId="2" w16cid:durableId="784888620">
    <w:abstractNumId w:val="5"/>
  </w:num>
  <w:num w:numId="3" w16cid:durableId="530847998">
    <w:abstractNumId w:val="1"/>
  </w:num>
  <w:num w:numId="4" w16cid:durableId="1633634695">
    <w:abstractNumId w:val="4"/>
  </w:num>
  <w:num w:numId="5" w16cid:durableId="705331076">
    <w:abstractNumId w:val="14"/>
  </w:num>
  <w:num w:numId="6" w16cid:durableId="2007049645">
    <w:abstractNumId w:val="2"/>
  </w:num>
  <w:num w:numId="7" w16cid:durableId="1424765974">
    <w:abstractNumId w:val="10"/>
  </w:num>
  <w:num w:numId="8" w16cid:durableId="295795878">
    <w:abstractNumId w:val="7"/>
  </w:num>
  <w:num w:numId="9" w16cid:durableId="1984044456">
    <w:abstractNumId w:val="13"/>
  </w:num>
  <w:num w:numId="10" w16cid:durableId="651638370">
    <w:abstractNumId w:val="15"/>
  </w:num>
  <w:num w:numId="11" w16cid:durableId="1080559473">
    <w:abstractNumId w:val="16"/>
  </w:num>
  <w:num w:numId="12" w16cid:durableId="48118219">
    <w:abstractNumId w:val="8"/>
  </w:num>
  <w:num w:numId="13" w16cid:durableId="773791067">
    <w:abstractNumId w:val="9"/>
  </w:num>
  <w:num w:numId="14" w16cid:durableId="611014059">
    <w:abstractNumId w:val="6"/>
  </w:num>
  <w:num w:numId="15" w16cid:durableId="1329753964">
    <w:abstractNumId w:val="12"/>
  </w:num>
  <w:num w:numId="16" w16cid:durableId="2706947">
    <w:abstractNumId w:val="0"/>
  </w:num>
  <w:num w:numId="17" w16cid:durableId="517759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B796B"/>
    <w:rsid w:val="001C15CB"/>
    <w:rsid w:val="001C2BB4"/>
    <w:rsid w:val="001D02C2"/>
    <w:rsid w:val="001D215A"/>
    <w:rsid w:val="001D5964"/>
    <w:rsid w:val="001D6C5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7A0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036E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774A1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272DE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0788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37753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E78BF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07E3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35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CAD"/>
    <w:rsid w:val="00C00E9B"/>
    <w:rsid w:val="00C05FF9"/>
    <w:rsid w:val="00C062D0"/>
    <w:rsid w:val="00C1096E"/>
    <w:rsid w:val="00C1271E"/>
    <w:rsid w:val="00C1570B"/>
    <w:rsid w:val="00C17BE3"/>
    <w:rsid w:val="00C33079"/>
    <w:rsid w:val="00C352A4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4218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3F4A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2B5A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DF7794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79D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0C2F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6771244"/>
  <w15:docId w15:val="{A071B597-99F9-4535-8738-386379FCF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8C07E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4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E6E617F5-5D3B-4F41-A95A-F2921785A3EF}">
  <ds:schemaRefs/>
</ds:datastoreItem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300</Words>
  <Characters>1714</Characters>
  <Application>Microsoft Office Word</Application>
  <DocSecurity>0</DocSecurity>
  <Lines>14</Lines>
  <Paragraphs>4</Paragraphs>
  <ScaleCrop>false</ScaleCrop>
  <Company>ETSI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 (WE Certification Oy)</cp:lastModifiedBy>
  <cp:revision>2</cp:revision>
  <cp:lastPrinted>2020-02-05T15:54:00Z</cp:lastPrinted>
  <dcterms:created xsi:type="dcterms:W3CDTF">2025-02-19T10:15:00Z</dcterms:created>
  <dcterms:modified xsi:type="dcterms:W3CDTF">2025-02-19T10:15:00Z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76BA949C89684A80AE6C83E90B3A6579</vt:lpwstr>
  </property>
  <property fmtid="{D5CDD505-2E9C-101B-9397-08002B2CF9AE}" pid="4" name="ContentTypeId">
    <vt:lpwstr>0x0101003AA7AC0C743A294CADF60F661720E3E6</vt:lpwstr>
  </property>
</Properties>
</file>