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7D4B2" w14:textId="69934A4E" w:rsidR="005E777C" w:rsidRDefault="00603AD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04641C">
        <w:rPr>
          <w:rFonts w:cs="Arial"/>
          <w:b/>
          <w:sz w:val="24"/>
          <w:szCs w:val="24"/>
        </w:rPr>
        <w:t>103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E24BA3">
        <w:rPr>
          <w:rFonts w:eastAsia="SimSun"/>
          <w:b/>
          <w:i/>
          <w:sz w:val="28"/>
          <w:lang w:val="en-US" w:eastAsia="zh-CN"/>
        </w:rPr>
        <w:t>271</w:t>
      </w:r>
      <w:r w:rsidR="00F91539">
        <w:rPr>
          <w:rFonts w:eastAsia="SimSun"/>
          <w:b/>
          <w:i/>
          <w:sz w:val="28"/>
          <w:lang w:val="en-US" w:eastAsia="zh-CN"/>
        </w:rPr>
        <w:t>8</w:t>
      </w:r>
    </w:p>
    <w:p w14:paraId="48869CB7" w14:textId="77777777" w:rsidR="00E24BA3" w:rsidRDefault="00E24BA3" w:rsidP="00E24B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 City, 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May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24th May 2024</w:t>
        </w:r>
      </w:fldSimple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5E777C" w14:paraId="712A423F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3275F" w14:textId="77777777" w:rsidR="005E777C" w:rsidRDefault="00603AD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8</w:t>
            </w:r>
            <w:r>
              <w:rPr>
                <w:i/>
                <w:sz w:val="14"/>
              </w:rPr>
              <w:t>.0</w:t>
            </w:r>
          </w:p>
        </w:tc>
      </w:tr>
      <w:tr w:rsidR="005E777C" w14:paraId="11B44561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69D0" w14:textId="77777777" w:rsidR="005E777C" w:rsidRDefault="00603AD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5E777C" w14:paraId="484EBA80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4BD6549B" w14:textId="77777777" w:rsidR="005E777C" w:rsidRDefault="005E77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7878AB40" w14:textId="77777777" w:rsidR="005E777C" w:rsidRDefault="005E77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777C" w14:paraId="303CC0B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558AE8" w14:textId="77777777" w:rsidR="005E777C" w:rsidRDefault="00603A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EA7EB" w14:textId="214E7AAD" w:rsidR="005E777C" w:rsidRDefault="000E3A7F">
            <w:pPr>
              <w:pStyle w:val="CRCoverPage"/>
              <w:spacing w:after="0"/>
              <w:ind w:left="100"/>
            </w:pPr>
            <w:r w:rsidRPr="000E3A7F">
              <w:t>PRD21 CDS: ENDC PC3 6 EN-DC bands</w:t>
            </w:r>
          </w:p>
        </w:tc>
      </w:tr>
      <w:tr w:rsidR="005E777C" w14:paraId="28CBE4D3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25B9AD88" w14:textId="77777777" w:rsidR="005E777C" w:rsidRDefault="005E77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F4302B6" w14:textId="77777777" w:rsidR="005E777C" w:rsidRDefault="005E77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777C" w14:paraId="77DC3791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162AED" w14:textId="77777777" w:rsidR="005E777C" w:rsidRDefault="00603A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3A798962" w14:textId="2CB96E56" w:rsidR="005E777C" w:rsidRDefault="00302C3C">
            <w:pPr>
              <w:pStyle w:val="CRCoverPage"/>
              <w:spacing w:after="0"/>
              <w:ind w:left="100"/>
            </w:pPr>
            <w:r>
              <w:t>WE Certification Oy, AT&amp;T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39852C9" w14:textId="77777777" w:rsidR="005E777C" w:rsidRDefault="005E777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5ACCF38" w14:textId="77777777" w:rsidR="005E777C" w:rsidRDefault="00603AD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68E42" w14:textId="610AA520" w:rsidR="005E777C" w:rsidRDefault="00ED2378">
            <w:pPr>
              <w:pStyle w:val="CRCoverPage"/>
              <w:spacing w:after="0"/>
              <w:ind w:left="100"/>
            </w:pPr>
            <w:r>
              <w:t>2024-05-2</w:t>
            </w:r>
            <w:r w:rsidR="00610816">
              <w:t>4</w:t>
            </w:r>
          </w:p>
        </w:tc>
      </w:tr>
    </w:tbl>
    <w:p w14:paraId="564C9B5A" w14:textId="77777777" w:rsidR="005E777C" w:rsidRDefault="005E777C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5E777C" w14:paraId="4343293D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3F0B844" w14:textId="77777777" w:rsidR="005E777C" w:rsidRDefault="005E77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D9EA1C" w14:textId="77777777" w:rsidR="005E777C" w:rsidRDefault="005E777C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7131B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0FA4D1F9" w14:textId="77777777" w:rsidR="005E777C" w:rsidRDefault="005E777C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7E4CB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CB12772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777C" w14:paraId="35CEAA9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291E76D" w14:textId="77777777" w:rsidR="005E777C" w:rsidRDefault="00603A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267E10B" w14:textId="77777777" w:rsidR="005E777C" w:rsidRDefault="00603AD8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312F6D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37F53D91" w14:textId="77777777" w:rsidR="005E777C" w:rsidRDefault="00603AD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47BCC4" w14:textId="097C8D3E" w:rsidR="005E777C" w:rsidRDefault="005927D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2183EC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777C" w14:paraId="1B08AB4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473ED26" w14:textId="77777777" w:rsidR="005E777C" w:rsidRDefault="005E77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E5DB9C5" w14:textId="77777777" w:rsidR="005E777C" w:rsidRDefault="00603AD8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ACBB24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944898" w14:textId="77777777" w:rsidR="005E777C" w:rsidRDefault="00603AD8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B1B415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563A56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777C" w14:paraId="09CBC3E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69F281F" w14:textId="77777777" w:rsidR="005E777C" w:rsidRDefault="005E77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12D2EDA1" w14:textId="77777777" w:rsidR="005E777C" w:rsidRDefault="005E777C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2EE17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2A4AF76" w14:textId="77777777" w:rsidR="005E777C" w:rsidRDefault="005E777C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C2A2B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91A8776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777C" w14:paraId="5043DBF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926A56B" w14:textId="77777777" w:rsidR="005E777C" w:rsidRDefault="00603A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A4DE6E" w14:textId="77777777" w:rsidR="005E777C" w:rsidRDefault="00603AD8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5CC4B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AB4B22" w14:textId="77777777" w:rsidR="005E777C" w:rsidRDefault="00603AD8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6E5B27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ABAE20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777C" w14:paraId="14B8554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65B54FF" w14:textId="77777777" w:rsidR="005E777C" w:rsidRDefault="005E77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8D89D8C" w14:textId="77777777" w:rsidR="005E777C" w:rsidRDefault="00603AD8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20AE57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CD3F6E" w14:textId="77777777" w:rsidR="005E777C" w:rsidRDefault="00603AD8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075AAB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2E27C3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777C" w14:paraId="795FB57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EAC8524" w14:textId="77777777" w:rsidR="005E777C" w:rsidRDefault="005E77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B7CBC0D" w14:textId="77777777" w:rsidR="005E777C" w:rsidRDefault="00603AD8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470FDF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38ACFD" w14:textId="77777777" w:rsidR="005E777C" w:rsidRDefault="00603AD8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12AA0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DCDEE5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777C" w14:paraId="4B73A75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7C1212B" w14:textId="77777777" w:rsidR="005E777C" w:rsidRDefault="005E77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7225C8A" w14:textId="77777777" w:rsidR="005E777C" w:rsidRDefault="00603AD8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4505E0" w14:textId="0A433A73" w:rsidR="005E777C" w:rsidRDefault="005927D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FF6A5E" w14:textId="77777777" w:rsidR="005E777C" w:rsidRDefault="00603AD8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08C10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2A1BA7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777C" w14:paraId="5AEA107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EE78DFF" w14:textId="77777777" w:rsidR="005E777C" w:rsidRDefault="005E77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043F3DDE" w14:textId="77777777" w:rsidR="005E777C" w:rsidRDefault="005E777C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5130B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428329C" w14:textId="77777777" w:rsidR="005E777C" w:rsidRDefault="005E777C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A6B8E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76CFB1A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777C" w14:paraId="0915455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085FD38" w14:textId="77777777" w:rsidR="005E777C" w:rsidRDefault="00603A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F502756" w14:textId="77777777" w:rsidR="005E777C" w:rsidRDefault="00603AD8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01C77E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4ED790" w14:textId="77777777" w:rsidR="005E777C" w:rsidRDefault="00603AD8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B057EC" w14:textId="27E5A994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29E3CE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777C" w14:paraId="6A95B05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0118C26" w14:textId="77777777" w:rsidR="005E777C" w:rsidRDefault="005E77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3A3F1C" w14:textId="77777777" w:rsidR="005E777C" w:rsidRDefault="00603AD8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93DC94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81F794" w14:textId="77777777" w:rsidR="005E777C" w:rsidRDefault="00603AD8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03AC20" w14:textId="30A76D5B" w:rsidR="005E777C" w:rsidRDefault="00FE2B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EF2CC7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777C" w14:paraId="766E61E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B9C23CD" w14:textId="77777777" w:rsidR="005E777C" w:rsidRDefault="005E777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0016298C" w14:textId="77777777" w:rsidR="005E777C" w:rsidRDefault="005E777C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D448A91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984CB0B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777C" w14:paraId="4DC96DB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3AEACF8" w14:textId="77777777" w:rsidR="005E777C" w:rsidRDefault="00603AD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5F2E55AC" w14:textId="77777777" w:rsidR="005E777C" w:rsidRDefault="005E777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0F998E70" w14:textId="77777777" w:rsidR="005E777C" w:rsidRDefault="00603AD8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0FA2832" w14:textId="2475C3D7" w:rsidR="005E777C" w:rsidRDefault="00FE2B7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DC_66A_n66A</w:t>
            </w:r>
            <w:r w:rsidR="004F0A23">
              <w:rPr>
                <w:b/>
                <w:caps/>
              </w:rPr>
              <w:t xml:space="preserve"> (BCS1), </w:t>
            </w:r>
            <w:r w:rsidRPr="00FE2B70">
              <w:rPr>
                <w:b/>
                <w:caps/>
              </w:rPr>
              <w:t>DC_66A-66A_n66A, DC_2A-2A_n66A, DC_66A-66A-66A_n77A, DC_66A-66A-66A_n77(2A)</w:t>
            </w:r>
            <w:r>
              <w:rPr>
                <w:b/>
                <w:caps/>
              </w:rPr>
              <w:t>,</w:t>
            </w:r>
            <w:r w:rsidRPr="00FE2B70">
              <w:rPr>
                <w:b/>
                <w:caps/>
              </w:rPr>
              <w:t xml:space="preserve"> DC_66A-66A_n2A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E4C0E8" w14:textId="77777777" w:rsidR="005E777C" w:rsidRDefault="005E777C">
            <w:pPr>
              <w:pStyle w:val="CRCoverPage"/>
              <w:spacing w:after="0"/>
            </w:pPr>
          </w:p>
        </w:tc>
      </w:tr>
      <w:tr w:rsidR="005E777C" w14:paraId="7DA5559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3828209" w14:textId="77777777" w:rsidR="005E777C" w:rsidRDefault="005E777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00C35F7A" w14:textId="77777777" w:rsidR="005E777C" w:rsidRDefault="005E777C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2327461" w14:textId="77777777" w:rsidR="005E777C" w:rsidRDefault="005E777C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44A79BC2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0F43B5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777C" w14:paraId="6BD3E26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AD24060" w14:textId="77777777" w:rsidR="005E777C" w:rsidRDefault="005E777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7EFC82B4" w14:textId="77777777" w:rsidR="005E777C" w:rsidRDefault="005E777C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382F3FCF" w14:textId="77777777" w:rsidR="005E777C" w:rsidRDefault="005E777C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FAAF7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793E7322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777C" w14:paraId="3A08DD42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AA1576B" w14:textId="77777777" w:rsidR="005E777C" w:rsidRDefault="00603AD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5AA38128" w14:textId="77777777" w:rsidR="005E777C" w:rsidRDefault="005E777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D9EBAD7" w14:textId="77777777" w:rsidR="005E777C" w:rsidRDefault="00603AD8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72A5BE" w14:textId="77777777" w:rsidR="005E777C" w:rsidRDefault="00603AD8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4D497C" w14:textId="77777777" w:rsidR="005E777C" w:rsidRDefault="005E777C">
            <w:pPr>
              <w:pStyle w:val="CRCoverPage"/>
              <w:spacing w:after="0"/>
            </w:pPr>
          </w:p>
        </w:tc>
      </w:tr>
      <w:tr w:rsidR="005E777C" w14:paraId="6B64E41D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1D0432" w14:textId="77777777" w:rsidR="005E777C" w:rsidRDefault="005E777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5136B620" w14:textId="77777777" w:rsidR="005E777C" w:rsidRDefault="005E777C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AF5B9CD" w14:textId="77777777" w:rsidR="005E777C" w:rsidRDefault="005E777C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5BA0C" w14:textId="77777777" w:rsidR="005E777C" w:rsidRDefault="005E777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50A0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18900C25" w14:textId="77777777" w:rsidR="005E777C" w:rsidRDefault="005E777C">
      <w:pPr>
        <w:pStyle w:val="CRCoverPage"/>
        <w:rPr>
          <w:lang w:val="en-US"/>
        </w:rPr>
      </w:pPr>
    </w:p>
    <w:bookmarkEnd w:id="0"/>
    <w:p w14:paraId="4917E986" w14:textId="1BD84187" w:rsidR="005E777C" w:rsidRDefault="005E777C" w:rsidP="00603AD8">
      <w:pPr>
        <w:pStyle w:val="CRCoverPage"/>
        <w:ind w:left="720"/>
        <w:rPr>
          <w:i/>
          <w:iCs/>
          <w:color w:val="FF0000"/>
          <w:lang w:val="en-US"/>
        </w:rPr>
      </w:pPr>
    </w:p>
    <w:sectPr w:rsidR="005E777C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CB047" w14:textId="77777777" w:rsidR="00AF3A88" w:rsidRDefault="00AF3A88">
      <w:pPr>
        <w:spacing w:after="0"/>
      </w:pPr>
      <w:r>
        <w:separator/>
      </w:r>
    </w:p>
  </w:endnote>
  <w:endnote w:type="continuationSeparator" w:id="0">
    <w:p w14:paraId="2F94366C" w14:textId="77777777" w:rsidR="00AF3A88" w:rsidRDefault="00AF3A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Microsoft YaHe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FA7B3" w14:textId="77777777" w:rsidR="005E777C" w:rsidRDefault="00603AD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B1C5E" w14:textId="77777777" w:rsidR="00AF3A88" w:rsidRDefault="00AF3A88">
      <w:pPr>
        <w:spacing w:after="0"/>
      </w:pPr>
      <w:r>
        <w:separator/>
      </w:r>
    </w:p>
  </w:footnote>
  <w:footnote w:type="continuationSeparator" w:id="0">
    <w:p w14:paraId="2A39B2EF" w14:textId="77777777" w:rsidR="00AF3A88" w:rsidRDefault="00AF3A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DF614" w14:textId="77777777" w:rsidR="005E777C" w:rsidRDefault="005E777C">
    <w:pPr>
      <w:pStyle w:val="Header"/>
    </w:pPr>
  </w:p>
  <w:p w14:paraId="4F3622CC" w14:textId="77777777" w:rsidR="005E777C" w:rsidRDefault="005E77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82890427">
    <w:abstractNumId w:val="3"/>
  </w:num>
  <w:num w:numId="2" w16cid:durableId="2047215868">
    <w:abstractNumId w:val="5"/>
  </w:num>
  <w:num w:numId="3" w16cid:durableId="968168046">
    <w:abstractNumId w:val="1"/>
  </w:num>
  <w:num w:numId="4" w16cid:durableId="1174878591">
    <w:abstractNumId w:val="4"/>
  </w:num>
  <w:num w:numId="5" w16cid:durableId="480119115">
    <w:abstractNumId w:val="14"/>
  </w:num>
  <w:num w:numId="6" w16cid:durableId="1007560193">
    <w:abstractNumId w:val="2"/>
  </w:num>
  <w:num w:numId="7" w16cid:durableId="715855582">
    <w:abstractNumId w:val="10"/>
  </w:num>
  <w:num w:numId="8" w16cid:durableId="641927790">
    <w:abstractNumId w:val="7"/>
  </w:num>
  <w:num w:numId="9" w16cid:durableId="413625638">
    <w:abstractNumId w:val="13"/>
  </w:num>
  <w:num w:numId="10" w16cid:durableId="1274751097">
    <w:abstractNumId w:val="15"/>
  </w:num>
  <w:num w:numId="11" w16cid:durableId="1882591039">
    <w:abstractNumId w:val="16"/>
  </w:num>
  <w:num w:numId="12" w16cid:durableId="324942524">
    <w:abstractNumId w:val="8"/>
  </w:num>
  <w:num w:numId="13" w16cid:durableId="714504808">
    <w:abstractNumId w:val="9"/>
  </w:num>
  <w:num w:numId="14" w16cid:durableId="1605918565">
    <w:abstractNumId w:val="6"/>
  </w:num>
  <w:num w:numId="15" w16cid:durableId="455949073">
    <w:abstractNumId w:val="12"/>
  </w:num>
  <w:num w:numId="16" w16cid:durableId="781917734">
    <w:abstractNumId w:val="0"/>
  </w:num>
  <w:num w:numId="17" w16cid:durableId="17089476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6B16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641C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08C9"/>
    <w:rsid w:val="000E3A7F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3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5EF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0A23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12A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7D0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E777C"/>
    <w:rsid w:val="005F0415"/>
    <w:rsid w:val="005F0A97"/>
    <w:rsid w:val="005F1314"/>
    <w:rsid w:val="005F20D4"/>
    <w:rsid w:val="005F3DD5"/>
    <w:rsid w:val="005F6EBB"/>
    <w:rsid w:val="00601776"/>
    <w:rsid w:val="00603594"/>
    <w:rsid w:val="00603AD8"/>
    <w:rsid w:val="00606313"/>
    <w:rsid w:val="00606A23"/>
    <w:rsid w:val="006076B4"/>
    <w:rsid w:val="00610816"/>
    <w:rsid w:val="006119B4"/>
    <w:rsid w:val="00613D56"/>
    <w:rsid w:val="00614A42"/>
    <w:rsid w:val="00614FDF"/>
    <w:rsid w:val="00615E4E"/>
    <w:rsid w:val="00616CBF"/>
    <w:rsid w:val="00620F63"/>
    <w:rsid w:val="006216FC"/>
    <w:rsid w:val="00624B2E"/>
    <w:rsid w:val="006326A3"/>
    <w:rsid w:val="00632DEF"/>
    <w:rsid w:val="006335F9"/>
    <w:rsid w:val="0064419D"/>
    <w:rsid w:val="00647BD4"/>
    <w:rsid w:val="00651FF8"/>
    <w:rsid w:val="00655062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16F9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063FF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6323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9F5E5D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3A88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E72C0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E1F78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4BA3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378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27161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1539"/>
    <w:rsid w:val="00F935E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2B70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20624A"/>
  <w15:docId w15:val="{2E3260BF-81DD-44DB-8634-111384ED9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8063FF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140</Words>
  <Characters>800</Characters>
  <Application>Microsoft Office Word</Application>
  <DocSecurity>0</DocSecurity>
  <Lines>6</Lines>
  <Paragraphs>1</Paragraphs>
  <ScaleCrop>false</ScaleCrop>
  <Company>ETSI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BORSATO, RONALD</cp:lastModifiedBy>
  <cp:revision>2</cp:revision>
  <cp:lastPrinted>2020-02-05T15:54:00Z</cp:lastPrinted>
  <dcterms:created xsi:type="dcterms:W3CDTF">2024-05-24T00:18:00Z</dcterms:created>
  <dcterms:modified xsi:type="dcterms:W3CDTF">2024-05-24T00:18:00Z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