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AF4DCC"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79387B">
          <w:rPr>
            <w:b/>
            <w:i/>
            <w:noProof/>
            <w:sz w:val="28"/>
          </w:rPr>
          <w:t>076</w:t>
        </w:r>
        <w:r w:rsidR="00BC1974">
          <w:rPr>
            <w:b/>
            <w:i/>
            <w:noProof/>
            <w:sz w:val="28"/>
          </w:rPr>
          <w:t>5</w:t>
        </w:r>
      </w:fldSimple>
    </w:p>
    <w:p w14:paraId="7CB45193" w14:textId="5A78AC55" w:rsidR="001E41F3" w:rsidRDefault="00D34800"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B99D3" w:rsidR="001E41F3" w:rsidRPr="00410371" w:rsidRDefault="00D34800" w:rsidP="00E13F3D">
            <w:pPr>
              <w:pStyle w:val="CRCoverPage"/>
              <w:spacing w:after="0"/>
              <w:jc w:val="right"/>
              <w:rPr>
                <w:b/>
                <w:noProof/>
                <w:sz w:val="28"/>
              </w:rPr>
            </w:pPr>
            <w:fldSimple w:instr=" DOCPROPERTY  Spec#  \* MERGEFORMAT ">
              <w:r w:rsidR="007C73F9">
                <w:rPr>
                  <w:b/>
                  <w:noProof/>
                  <w:sz w:val="28"/>
                </w:rPr>
                <w:t>38.</w:t>
              </w:r>
              <w:r w:rsidR="00140277">
                <w:rPr>
                  <w:b/>
                  <w:noProof/>
                  <w:sz w:val="28"/>
                </w:rPr>
                <w:t>5</w:t>
              </w:r>
              <w:r w:rsidR="00BC1974">
                <w:rPr>
                  <w:b/>
                  <w:noProof/>
                  <w:sz w:val="28"/>
                </w:rPr>
                <w:t>23</w:t>
              </w:r>
              <w:r w:rsidR="0014027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46191" w:rsidR="001E41F3" w:rsidRPr="00410371" w:rsidRDefault="00D34800" w:rsidP="0079387B">
            <w:pPr>
              <w:pStyle w:val="CRCoverPage"/>
              <w:spacing w:after="0"/>
              <w:jc w:val="center"/>
              <w:rPr>
                <w:noProof/>
              </w:rPr>
            </w:pPr>
            <w:fldSimple w:instr=" DOCPROPERTY  Cr#  \* MERGEFORMAT ">
              <w:r w:rsidR="00BC1974">
                <w:rPr>
                  <w:b/>
                  <w:noProof/>
                  <w:sz w:val="28"/>
                </w:rPr>
                <w:t>4273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D34800"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4A7B7" w:rsidR="001E41F3" w:rsidRPr="00410371" w:rsidRDefault="00D34800">
            <w:pPr>
              <w:pStyle w:val="CRCoverPage"/>
              <w:spacing w:after="0"/>
              <w:jc w:val="center"/>
              <w:rPr>
                <w:noProof/>
                <w:sz w:val="28"/>
              </w:rPr>
            </w:pPr>
            <w:fldSimple w:instr=" DOCPROPERTY  Version  \* MERGEFORMAT ">
              <w:r w:rsidR="007C73F9">
                <w:rPr>
                  <w:b/>
                  <w:noProof/>
                  <w:sz w:val="28"/>
                </w:rPr>
                <w:t>1</w:t>
              </w:r>
              <w:r w:rsidR="00BC1974">
                <w:rPr>
                  <w:b/>
                  <w:noProof/>
                  <w:sz w:val="28"/>
                </w:rPr>
                <w:t>7</w:t>
              </w:r>
              <w:r w:rsidR="007C73F9">
                <w:rPr>
                  <w:b/>
                  <w:noProof/>
                  <w:sz w:val="28"/>
                </w:rPr>
                <w:t>.</w:t>
              </w:r>
              <w:r w:rsidR="00BC1974">
                <w:rPr>
                  <w:b/>
                  <w:noProof/>
                  <w:sz w:val="28"/>
                </w:rPr>
                <w:t>5</w:t>
              </w:r>
              <w:r w:rsidR="007C73F9">
                <w:rPr>
                  <w:b/>
                  <w:noProof/>
                  <w:sz w:val="28"/>
                </w:rPr>
                <w:t>.</w:t>
              </w:r>
              <w:r w:rsidR="00BC197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7E332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E332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30CD1" w:rsidR="001E41F3" w:rsidRDefault="00BC1974">
            <w:pPr>
              <w:pStyle w:val="CRCoverPage"/>
              <w:spacing w:after="0"/>
              <w:ind w:left="100"/>
              <w:rPr>
                <w:noProof/>
              </w:rPr>
            </w:pPr>
            <w:r w:rsidRPr="00BC1974">
              <w:t>Correction to V2X SIG test case 12.1.7.1</w:t>
            </w:r>
          </w:p>
        </w:tc>
      </w:tr>
      <w:tr w:rsidR="001E41F3" w14:paraId="05C08479" w14:textId="77777777" w:rsidTr="007E332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332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1D097" w:rsidR="001E41F3" w:rsidRDefault="00D34800">
            <w:pPr>
              <w:pStyle w:val="CRCoverPage"/>
              <w:spacing w:after="0"/>
              <w:ind w:left="100"/>
              <w:rPr>
                <w:rFonts w:hint="eastAsia"/>
                <w:noProof/>
                <w:lang w:eastAsia="zh-CN"/>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r w:rsidR="00BC1974">
              <w:rPr>
                <w:rFonts w:hint="eastAsia"/>
                <w:noProof/>
                <w:lang w:eastAsia="zh-CN"/>
              </w:rPr>
              <w:t>,</w:t>
            </w:r>
            <w:r w:rsidR="00BC1974">
              <w:rPr>
                <w:noProof/>
                <w:lang w:eastAsia="zh-CN"/>
              </w:rPr>
              <w:t xml:space="preserve"> </w:t>
            </w:r>
            <w:r w:rsidR="00BC1974" w:rsidRPr="006709CE">
              <w:rPr>
                <w:noProof/>
              </w:rPr>
              <w:t>MCC TF160</w:t>
            </w:r>
          </w:p>
        </w:tc>
      </w:tr>
      <w:tr w:rsidR="001E41F3" w14:paraId="4196B218" w14:textId="77777777" w:rsidTr="007E332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D34800"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7E332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332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35590C9F" w:rsidR="001E41F3" w:rsidRDefault="00140277">
            <w:pPr>
              <w:pStyle w:val="CRCoverPage"/>
              <w:spacing w:after="0"/>
              <w:ind w:left="100"/>
              <w:rPr>
                <w:noProof/>
              </w:rPr>
            </w:pPr>
            <w:r w:rsidRPr="008104C1">
              <w:rPr>
                <w:noProof/>
              </w:rPr>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D34800">
            <w:pPr>
              <w:pStyle w:val="CRCoverPage"/>
              <w:spacing w:after="0"/>
              <w:ind w:left="100"/>
              <w:rPr>
                <w:noProof/>
              </w:rPr>
            </w:pPr>
            <w:fldSimple w:instr=" DOCPROPERTY  ResDate  \* MERGEFORMAT ">
              <w:r w:rsidR="007C73F9">
                <w:rPr>
                  <w:noProof/>
                </w:rPr>
                <w:t>2024-02-17</w:t>
              </w:r>
            </w:fldSimple>
          </w:p>
        </w:tc>
      </w:tr>
      <w:tr w:rsidR="001E41F3" w14:paraId="690C7843" w14:textId="77777777" w:rsidTr="007E332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332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D34800"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3C182" w:rsidR="001E41F3" w:rsidRDefault="00D34800">
            <w:pPr>
              <w:pStyle w:val="CRCoverPage"/>
              <w:spacing w:after="0"/>
              <w:ind w:left="100"/>
              <w:rPr>
                <w:noProof/>
              </w:rPr>
            </w:pPr>
            <w:fldSimple w:instr=" DOCPROPERTY  Release  \* MERGEFORMAT ">
              <w:r w:rsidR="007C73F9">
                <w:rPr>
                  <w:noProof/>
                </w:rPr>
                <w:t>Rel-1</w:t>
              </w:r>
              <w:r w:rsidR="00BC1974">
                <w:rPr>
                  <w:noProof/>
                </w:rPr>
                <w:t>7</w:t>
              </w:r>
            </w:fldSimple>
          </w:p>
        </w:tc>
      </w:tr>
      <w:tr w:rsidR="001E41F3" w14:paraId="30122F0C" w14:textId="77777777" w:rsidTr="007E332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E332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E332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AE09B" w14:textId="77777777" w:rsidR="00BC1974" w:rsidRDefault="00BC1974" w:rsidP="00BC1974">
            <w:pPr>
              <w:pStyle w:val="CRCoverPage"/>
              <w:spacing w:after="0"/>
              <w:ind w:left="100"/>
              <w:rPr>
                <w:lang w:eastAsia="zh-CN"/>
              </w:rPr>
            </w:pPr>
            <w:r>
              <w:rPr>
                <w:lang w:eastAsia="zh-CN"/>
              </w:rPr>
              <w:t xml:space="preserve">To finalize V2X </w:t>
            </w:r>
            <w:r>
              <w:rPr>
                <w:rFonts w:hint="eastAsia"/>
                <w:lang w:eastAsia="zh-CN"/>
              </w:rPr>
              <w:t>TC</w:t>
            </w:r>
            <w:r>
              <w:rPr>
                <w:lang w:eastAsia="zh-CN"/>
              </w:rPr>
              <w:t xml:space="preserve"> 12.1.7.1 in following aspects.</w:t>
            </w:r>
          </w:p>
          <w:p w14:paraId="708AA7DE" w14:textId="50CAC528" w:rsidR="00012420" w:rsidRDefault="00BC1974" w:rsidP="00BC1974">
            <w:pPr>
              <w:pStyle w:val="CRCoverPage"/>
              <w:numPr>
                <w:ilvl w:val="0"/>
                <w:numId w:val="39"/>
              </w:numPr>
              <w:spacing w:after="0"/>
              <w:rPr>
                <w:lang w:eastAsia="zh-CN"/>
              </w:rPr>
            </w:pPr>
            <w:r>
              <w:rPr>
                <w:lang w:eastAsia="zh-CN"/>
              </w:rPr>
              <w:t>adding message contents</w:t>
            </w:r>
            <w:r w:rsidR="007E3327">
              <w:t>.</w:t>
            </w:r>
          </w:p>
        </w:tc>
      </w:tr>
      <w:tr w:rsidR="001E41F3" w14:paraId="4CA74D09" w14:textId="77777777" w:rsidTr="007E332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332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A3E8C8" w:rsidR="00012420" w:rsidRDefault="00BC1974">
            <w:pPr>
              <w:pStyle w:val="CRCoverPage"/>
              <w:spacing w:after="0"/>
              <w:ind w:left="100"/>
              <w:rPr>
                <w:noProof/>
                <w:lang w:eastAsia="zh-CN"/>
              </w:rPr>
            </w:pPr>
            <w:r>
              <w:rPr>
                <w:lang w:eastAsia="zh-CN"/>
              </w:rPr>
              <w:t>Missing message contents is added.</w:t>
            </w:r>
          </w:p>
        </w:tc>
      </w:tr>
      <w:tr w:rsidR="001E41F3" w14:paraId="1F886379" w14:textId="77777777" w:rsidTr="007E332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332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E654" w:rsidR="001E41F3" w:rsidRDefault="007E3327">
            <w:pPr>
              <w:pStyle w:val="CRCoverPage"/>
              <w:spacing w:after="0"/>
              <w:ind w:left="100"/>
              <w:rPr>
                <w:noProof/>
                <w:lang w:eastAsia="zh-CN"/>
              </w:rPr>
            </w:pPr>
            <w:r>
              <w:rPr>
                <w:noProof/>
                <w:lang w:eastAsia="zh-CN"/>
              </w:rPr>
              <w:t>Workplan is incomplete.</w:t>
            </w:r>
          </w:p>
        </w:tc>
      </w:tr>
      <w:tr w:rsidR="001E41F3" w14:paraId="034AF533" w14:textId="77777777" w:rsidTr="007E332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E332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C42FC" w:rsidR="001E41F3" w:rsidRDefault="00BC1974">
            <w:pPr>
              <w:pStyle w:val="CRCoverPage"/>
              <w:spacing w:after="0"/>
              <w:ind w:left="100"/>
              <w:rPr>
                <w:noProof/>
                <w:lang w:eastAsia="zh-CN"/>
              </w:rPr>
            </w:pPr>
            <w:r>
              <w:rPr>
                <w:rFonts w:hint="eastAsia"/>
                <w:noProof/>
                <w:lang w:eastAsia="zh-CN"/>
              </w:rPr>
              <w:t>1</w:t>
            </w:r>
            <w:r>
              <w:rPr>
                <w:noProof/>
                <w:lang w:eastAsia="zh-CN"/>
              </w:rPr>
              <w:t>2.1.7.1</w:t>
            </w:r>
          </w:p>
        </w:tc>
      </w:tr>
      <w:tr w:rsidR="001E41F3" w14:paraId="56E1E6C3" w14:textId="77777777" w:rsidTr="007E332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332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332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332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332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332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332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E332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332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1"/>
    <w:p w14:paraId="6232CF92" w14:textId="77777777" w:rsidR="00BC1974" w:rsidRPr="00040E29" w:rsidRDefault="00BC1974" w:rsidP="00BC1974">
      <w:pPr>
        <w:pStyle w:val="40"/>
      </w:pPr>
      <w:r w:rsidRPr="00040E29">
        <w:t>12.1.7.1</w:t>
      </w:r>
      <w:r w:rsidRPr="00040E29">
        <w:tab/>
        <w:t xml:space="preserve">PC5-only operation / </w:t>
      </w:r>
      <w:proofErr w:type="spellStart"/>
      <w:r w:rsidRPr="00040E29">
        <w:t>Sidelink</w:t>
      </w:r>
      <w:proofErr w:type="spellEnd"/>
      <w:r w:rsidRPr="00040E29">
        <w:t xml:space="preserve"> UE capability transfer via PC5 RRC / One-way and two-way transfer</w:t>
      </w:r>
    </w:p>
    <w:p w14:paraId="5251F8AB" w14:textId="77777777" w:rsidR="00BC1974" w:rsidRPr="00040E29" w:rsidRDefault="00BC1974" w:rsidP="00BC1974">
      <w:pPr>
        <w:pStyle w:val="H6"/>
      </w:pPr>
      <w:r w:rsidRPr="00040E29">
        <w:rPr>
          <w:lang w:eastAsia="zh-CN"/>
        </w:rPr>
        <w:t>12.1.7.1</w:t>
      </w:r>
      <w:r w:rsidRPr="00040E29">
        <w:t>.1</w:t>
      </w:r>
      <w:r w:rsidRPr="00040E29">
        <w:tab/>
        <w:t>Test Purpose (TP)</w:t>
      </w:r>
    </w:p>
    <w:p w14:paraId="2DBD8FCA" w14:textId="77777777" w:rsidR="00BC1974" w:rsidRPr="00040E29" w:rsidRDefault="00BC1974" w:rsidP="00BC1974">
      <w:pPr>
        <w:pStyle w:val="H6"/>
      </w:pPr>
      <w:r w:rsidRPr="00040E29">
        <w:t>(1)</w:t>
      </w:r>
    </w:p>
    <w:p w14:paraId="5C41FFCA" w14:textId="77777777" w:rsidR="00BC1974" w:rsidRPr="00040E29" w:rsidRDefault="00BC1974" w:rsidP="00BC1974">
      <w:pPr>
        <w:pStyle w:val="PL"/>
        <w:rPr>
          <w:noProof w:val="0"/>
        </w:rPr>
      </w:pPr>
      <w:r w:rsidRPr="00040E29">
        <w:rPr>
          <w:b/>
          <w:bCs/>
          <w:noProof w:val="0"/>
        </w:rPr>
        <w:t>with</w:t>
      </w:r>
      <w:r w:rsidRPr="00040E29">
        <w:rPr>
          <w:noProof w:val="0"/>
        </w:rPr>
        <w:t xml:space="preserve"> </w:t>
      </w:r>
      <w:proofErr w:type="gramStart"/>
      <w:r w:rsidRPr="00040E29">
        <w:rPr>
          <w:noProof w:val="0"/>
        </w:rPr>
        <w:t>{</w:t>
      </w:r>
      <w:r w:rsidRPr="00040E29">
        <w:rPr>
          <w:noProof w:val="0"/>
          <w:color w:val="000000"/>
          <w:sz w:val="20"/>
        </w:rPr>
        <w:t xml:space="preserve"> </w:t>
      </w:r>
      <w:r w:rsidRPr="00040E29">
        <w:rPr>
          <w:noProof w:val="0"/>
        </w:rPr>
        <w:t>UE</w:t>
      </w:r>
      <w:proofErr w:type="gramEnd"/>
      <w:r w:rsidRPr="00040E29">
        <w:rPr>
          <w:noProof w:val="0"/>
        </w:rPr>
        <w:t xml:space="preserve"> having established PC5 RRC connection with peer UE on unicast </w:t>
      </w:r>
      <w:proofErr w:type="spellStart"/>
      <w:r w:rsidRPr="00040E29">
        <w:rPr>
          <w:noProof w:val="0"/>
        </w:rPr>
        <w:t>sidelink</w:t>
      </w:r>
      <w:proofErr w:type="spellEnd"/>
      <w:r w:rsidRPr="00040E29">
        <w:rPr>
          <w:noProof w:val="0"/>
        </w:rPr>
        <w:t xml:space="preserve"> }</w:t>
      </w:r>
    </w:p>
    <w:p w14:paraId="6AFEC631" w14:textId="77777777" w:rsidR="00BC1974" w:rsidRPr="00040E29" w:rsidRDefault="00BC1974" w:rsidP="00BC1974">
      <w:pPr>
        <w:pStyle w:val="PL"/>
        <w:rPr>
          <w:noProof w:val="0"/>
        </w:rPr>
      </w:pPr>
      <w:r w:rsidRPr="00040E29">
        <w:rPr>
          <w:b/>
          <w:bCs/>
          <w:noProof w:val="0"/>
        </w:rPr>
        <w:t>ensure that</w:t>
      </w:r>
      <w:r w:rsidRPr="00040E29">
        <w:rPr>
          <w:noProof w:val="0"/>
        </w:rPr>
        <w:t xml:space="preserve"> {</w:t>
      </w:r>
    </w:p>
    <w:p w14:paraId="4B062F86" w14:textId="77777777" w:rsidR="00BC1974" w:rsidRPr="00040E29" w:rsidRDefault="00BC1974" w:rsidP="00BC1974">
      <w:pPr>
        <w:pStyle w:val="PL"/>
        <w:rPr>
          <w:noProof w:val="0"/>
        </w:rPr>
      </w:pPr>
      <w:r w:rsidRPr="00040E29">
        <w:rPr>
          <w:noProof w:val="0"/>
        </w:rPr>
        <w:t xml:space="preserve">  </w:t>
      </w:r>
      <w:r w:rsidRPr="00040E29">
        <w:rPr>
          <w:b/>
          <w:bCs/>
          <w:noProof w:val="0"/>
        </w:rPr>
        <w:t>when</w:t>
      </w:r>
      <w:r w:rsidRPr="00040E29">
        <w:rPr>
          <w:noProof w:val="0"/>
        </w:rPr>
        <w:t xml:space="preserve"> </w:t>
      </w:r>
      <w:proofErr w:type="gramStart"/>
      <w:r w:rsidRPr="00040E29">
        <w:rPr>
          <w:noProof w:val="0"/>
        </w:rPr>
        <w:t>{ UE</w:t>
      </w:r>
      <w:proofErr w:type="gramEnd"/>
      <w:r w:rsidRPr="00040E29">
        <w:rPr>
          <w:noProof w:val="0"/>
        </w:rPr>
        <w:t xml:space="preserve"> receives a </w:t>
      </w:r>
      <w:proofErr w:type="spellStart"/>
      <w:r w:rsidRPr="00040E29">
        <w:rPr>
          <w:noProof w:val="0"/>
        </w:rPr>
        <w:t>UECapabilityEnquirySidelink</w:t>
      </w:r>
      <w:proofErr w:type="spellEnd"/>
      <w:r w:rsidRPr="00040E29">
        <w:rPr>
          <w:noProof w:val="0"/>
        </w:rPr>
        <w:t xml:space="preserve"> message from peer UE }</w:t>
      </w:r>
    </w:p>
    <w:p w14:paraId="475A0CE8" w14:textId="77777777" w:rsidR="00BC1974" w:rsidRPr="00040E29" w:rsidRDefault="00BC1974" w:rsidP="00BC1974">
      <w:pPr>
        <w:pStyle w:val="PL"/>
        <w:rPr>
          <w:noProof w:val="0"/>
        </w:rPr>
      </w:pPr>
      <w:r w:rsidRPr="00040E29">
        <w:rPr>
          <w:noProof w:val="0"/>
        </w:rPr>
        <w:t xml:space="preserve">    </w:t>
      </w:r>
      <w:r w:rsidRPr="00040E29">
        <w:rPr>
          <w:b/>
          <w:bCs/>
          <w:noProof w:val="0"/>
        </w:rPr>
        <w:t>then</w:t>
      </w:r>
      <w:r w:rsidRPr="00040E29">
        <w:rPr>
          <w:noProof w:val="0"/>
        </w:rPr>
        <w:t xml:space="preserve"> </w:t>
      </w:r>
      <w:proofErr w:type="gramStart"/>
      <w:r w:rsidRPr="00040E29">
        <w:rPr>
          <w:noProof w:val="0"/>
        </w:rPr>
        <w:t>{ UE</w:t>
      </w:r>
      <w:proofErr w:type="gramEnd"/>
      <w:r w:rsidRPr="00040E29">
        <w:rPr>
          <w:noProof w:val="0"/>
        </w:rPr>
        <w:t xml:space="preserve"> sends a </w:t>
      </w:r>
      <w:proofErr w:type="spellStart"/>
      <w:r w:rsidRPr="00040E29">
        <w:rPr>
          <w:noProof w:val="0"/>
        </w:rPr>
        <w:t>UECapabilityInformationSidelink</w:t>
      </w:r>
      <w:proofErr w:type="spellEnd"/>
      <w:r w:rsidRPr="00040E29">
        <w:rPr>
          <w:noProof w:val="0"/>
        </w:rPr>
        <w:t xml:space="preserve"> message to peer UE }</w:t>
      </w:r>
    </w:p>
    <w:p w14:paraId="64AE0954" w14:textId="77777777" w:rsidR="00BC1974" w:rsidRPr="00040E29" w:rsidRDefault="00BC1974" w:rsidP="00BC1974">
      <w:pPr>
        <w:pStyle w:val="PL"/>
        <w:rPr>
          <w:noProof w:val="0"/>
        </w:rPr>
      </w:pPr>
      <w:r w:rsidRPr="00040E29">
        <w:rPr>
          <w:noProof w:val="0"/>
        </w:rPr>
        <w:t xml:space="preserve">         }</w:t>
      </w:r>
    </w:p>
    <w:p w14:paraId="03A8CEAF" w14:textId="77777777" w:rsidR="00BC1974" w:rsidRPr="00040E29" w:rsidRDefault="00BC1974" w:rsidP="00BC1974">
      <w:pPr>
        <w:pStyle w:val="PL"/>
        <w:rPr>
          <w:noProof w:val="0"/>
        </w:rPr>
      </w:pPr>
    </w:p>
    <w:p w14:paraId="7E0DCA04" w14:textId="77777777" w:rsidR="00BC1974" w:rsidRPr="00040E29" w:rsidRDefault="00BC1974" w:rsidP="00BC1974">
      <w:pPr>
        <w:pStyle w:val="H6"/>
      </w:pPr>
      <w:r w:rsidRPr="00040E29">
        <w:t>(2)</w:t>
      </w:r>
    </w:p>
    <w:p w14:paraId="720BEF5D" w14:textId="77777777" w:rsidR="00BC1974" w:rsidRPr="00040E29" w:rsidRDefault="00BC1974" w:rsidP="00BC1974">
      <w:pPr>
        <w:pStyle w:val="PL"/>
        <w:rPr>
          <w:noProof w:val="0"/>
        </w:rPr>
      </w:pPr>
      <w:r w:rsidRPr="00040E29">
        <w:rPr>
          <w:b/>
          <w:bCs/>
          <w:noProof w:val="0"/>
        </w:rPr>
        <w:t>with</w:t>
      </w:r>
      <w:r w:rsidRPr="00040E29">
        <w:rPr>
          <w:noProof w:val="0"/>
        </w:rPr>
        <w:t xml:space="preserve"> </w:t>
      </w:r>
      <w:proofErr w:type="gramStart"/>
      <w:r w:rsidRPr="00040E29">
        <w:rPr>
          <w:noProof w:val="0"/>
        </w:rPr>
        <w:t>{</w:t>
      </w:r>
      <w:r w:rsidRPr="00040E29">
        <w:rPr>
          <w:noProof w:val="0"/>
          <w:color w:val="000000"/>
          <w:sz w:val="20"/>
        </w:rPr>
        <w:t xml:space="preserve"> </w:t>
      </w:r>
      <w:r w:rsidRPr="00040E29">
        <w:rPr>
          <w:noProof w:val="0"/>
        </w:rPr>
        <w:t>UE</w:t>
      </w:r>
      <w:proofErr w:type="gramEnd"/>
      <w:r w:rsidRPr="00040E29">
        <w:rPr>
          <w:noProof w:val="0"/>
        </w:rPr>
        <w:t xml:space="preserve"> having established PC5 RRC connection with peer UE on unicast </w:t>
      </w:r>
      <w:proofErr w:type="spellStart"/>
      <w:r w:rsidRPr="00040E29">
        <w:rPr>
          <w:noProof w:val="0"/>
        </w:rPr>
        <w:t>sidelink</w:t>
      </w:r>
      <w:proofErr w:type="spellEnd"/>
      <w:r w:rsidRPr="00040E29">
        <w:rPr>
          <w:noProof w:val="0"/>
        </w:rPr>
        <w:t xml:space="preserve"> }</w:t>
      </w:r>
    </w:p>
    <w:p w14:paraId="4EEAC2FD" w14:textId="77777777" w:rsidR="00BC1974" w:rsidRPr="00040E29" w:rsidRDefault="00BC1974" w:rsidP="00BC1974">
      <w:pPr>
        <w:pStyle w:val="PL"/>
        <w:rPr>
          <w:noProof w:val="0"/>
        </w:rPr>
      </w:pPr>
      <w:r w:rsidRPr="00040E29">
        <w:rPr>
          <w:b/>
          <w:bCs/>
          <w:noProof w:val="0"/>
        </w:rPr>
        <w:t>ensure that</w:t>
      </w:r>
      <w:r w:rsidRPr="00040E29">
        <w:rPr>
          <w:noProof w:val="0"/>
        </w:rPr>
        <w:t xml:space="preserve"> {</w:t>
      </w:r>
    </w:p>
    <w:p w14:paraId="1F4735A9" w14:textId="77777777" w:rsidR="00BC1974" w:rsidRPr="00040E29" w:rsidRDefault="00BC1974" w:rsidP="00BC1974">
      <w:pPr>
        <w:pStyle w:val="PL"/>
        <w:rPr>
          <w:noProof w:val="0"/>
        </w:rPr>
      </w:pPr>
      <w:r w:rsidRPr="00040E29">
        <w:rPr>
          <w:noProof w:val="0"/>
        </w:rPr>
        <w:t xml:space="preserve">  </w:t>
      </w:r>
      <w:r w:rsidRPr="00040E29">
        <w:rPr>
          <w:b/>
          <w:bCs/>
          <w:noProof w:val="0"/>
        </w:rPr>
        <w:t>when</w:t>
      </w:r>
      <w:r w:rsidRPr="00040E29">
        <w:rPr>
          <w:noProof w:val="0"/>
        </w:rPr>
        <w:t xml:space="preserve"> </w:t>
      </w:r>
      <w:proofErr w:type="gramStart"/>
      <w:r w:rsidRPr="00040E29">
        <w:rPr>
          <w:noProof w:val="0"/>
        </w:rPr>
        <w:t>{ UE</w:t>
      </w:r>
      <w:proofErr w:type="gramEnd"/>
      <w:r w:rsidRPr="00040E29">
        <w:rPr>
          <w:noProof w:val="0"/>
        </w:rPr>
        <w:t xml:space="preserve"> is configured by upper layer to initiate capability transfer procedure }</w:t>
      </w:r>
    </w:p>
    <w:p w14:paraId="09E24E65" w14:textId="77777777" w:rsidR="00BC1974" w:rsidRPr="00040E29" w:rsidRDefault="00BC1974" w:rsidP="00BC1974">
      <w:pPr>
        <w:pStyle w:val="PL"/>
        <w:rPr>
          <w:noProof w:val="0"/>
        </w:rPr>
      </w:pPr>
      <w:r w:rsidRPr="00040E29">
        <w:rPr>
          <w:noProof w:val="0"/>
        </w:rPr>
        <w:t xml:space="preserve">    </w:t>
      </w:r>
      <w:r w:rsidRPr="00040E29">
        <w:rPr>
          <w:b/>
          <w:bCs/>
          <w:noProof w:val="0"/>
        </w:rPr>
        <w:t>then</w:t>
      </w:r>
      <w:r w:rsidRPr="00040E29">
        <w:rPr>
          <w:noProof w:val="0"/>
        </w:rPr>
        <w:t xml:space="preserve"> </w:t>
      </w:r>
      <w:proofErr w:type="gramStart"/>
      <w:r w:rsidRPr="00040E29">
        <w:rPr>
          <w:noProof w:val="0"/>
        </w:rPr>
        <w:t>{ UE</w:t>
      </w:r>
      <w:proofErr w:type="gramEnd"/>
      <w:r w:rsidRPr="00040E29">
        <w:rPr>
          <w:noProof w:val="0"/>
        </w:rPr>
        <w:t xml:space="preserve"> sends a </w:t>
      </w:r>
      <w:proofErr w:type="spellStart"/>
      <w:r w:rsidRPr="00040E29">
        <w:rPr>
          <w:noProof w:val="0"/>
        </w:rPr>
        <w:t>UECapabilityEnquirySidelink</w:t>
      </w:r>
      <w:proofErr w:type="spellEnd"/>
      <w:r w:rsidRPr="00040E29">
        <w:rPr>
          <w:noProof w:val="0"/>
        </w:rPr>
        <w:t xml:space="preserve"> message to peer UE }</w:t>
      </w:r>
    </w:p>
    <w:p w14:paraId="49E61C6F" w14:textId="77777777" w:rsidR="00BC1974" w:rsidRPr="00040E29" w:rsidRDefault="00BC1974" w:rsidP="00BC1974">
      <w:pPr>
        <w:pStyle w:val="PL"/>
        <w:rPr>
          <w:noProof w:val="0"/>
        </w:rPr>
      </w:pPr>
      <w:r w:rsidRPr="00040E29">
        <w:rPr>
          <w:noProof w:val="0"/>
        </w:rPr>
        <w:t xml:space="preserve">         }</w:t>
      </w:r>
    </w:p>
    <w:p w14:paraId="1BDD9A74" w14:textId="77777777" w:rsidR="00BC1974" w:rsidRPr="00040E29" w:rsidRDefault="00BC1974" w:rsidP="00BC1974">
      <w:pPr>
        <w:pStyle w:val="PL"/>
        <w:rPr>
          <w:noProof w:val="0"/>
        </w:rPr>
      </w:pPr>
    </w:p>
    <w:p w14:paraId="1F7B1C99" w14:textId="77777777" w:rsidR="00BC1974" w:rsidRPr="00040E29" w:rsidRDefault="00BC1974" w:rsidP="00BC1974">
      <w:pPr>
        <w:pStyle w:val="H6"/>
      </w:pPr>
      <w:r w:rsidRPr="00040E29">
        <w:t>(3)</w:t>
      </w:r>
    </w:p>
    <w:p w14:paraId="5104E5DC" w14:textId="77777777" w:rsidR="00BC1974" w:rsidRPr="00040E29" w:rsidRDefault="00BC1974" w:rsidP="00BC1974">
      <w:pPr>
        <w:pStyle w:val="PL"/>
        <w:rPr>
          <w:noProof w:val="0"/>
        </w:rPr>
      </w:pPr>
      <w:r w:rsidRPr="00040E29">
        <w:rPr>
          <w:b/>
          <w:bCs/>
          <w:noProof w:val="0"/>
        </w:rPr>
        <w:t>with</w:t>
      </w:r>
      <w:r w:rsidRPr="00040E29">
        <w:rPr>
          <w:noProof w:val="0"/>
        </w:rPr>
        <w:t xml:space="preserve"> </w:t>
      </w:r>
      <w:proofErr w:type="gramStart"/>
      <w:r w:rsidRPr="00040E29">
        <w:rPr>
          <w:noProof w:val="0"/>
        </w:rPr>
        <w:t>{</w:t>
      </w:r>
      <w:r w:rsidRPr="00040E29">
        <w:rPr>
          <w:noProof w:val="0"/>
          <w:color w:val="000000"/>
          <w:sz w:val="20"/>
        </w:rPr>
        <w:t xml:space="preserve"> </w:t>
      </w:r>
      <w:r w:rsidRPr="00040E29">
        <w:rPr>
          <w:noProof w:val="0"/>
        </w:rPr>
        <w:t>UE</w:t>
      </w:r>
      <w:proofErr w:type="gramEnd"/>
      <w:r w:rsidRPr="00040E29">
        <w:rPr>
          <w:noProof w:val="0"/>
        </w:rPr>
        <w:t xml:space="preserve"> having established PC5 RRC connection with peer UE on unicast </w:t>
      </w:r>
      <w:proofErr w:type="spellStart"/>
      <w:r w:rsidRPr="00040E29">
        <w:rPr>
          <w:noProof w:val="0"/>
        </w:rPr>
        <w:t>sidelink</w:t>
      </w:r>
      <w:proofErr w:type="spellEnd"/>
      <w:r w:rsidRPr="00040E29">
        <w:rPr>
          <w:noProof w:val="0"/>
        </w:rPr>
        <w:t xml:space="preserve"> }</w:t>
      </w:r>
    </w:p>
    <w:p w14:paraId="43F2FF50" w14:textId="77777777" w:rsidR="00BC1974" w:rsidRPr="00040E29" w:rsidRDefault="00BC1974" w:rsidP="00BC1974">
      <w:pPr>
        <w:pStyle w:val="PL"/>
        <w:rPr>
          <w:noProof w:val="0"/>
        </w:rPr>
      </w:pPr>
      <w:r w:rsidRPr="00040E29">
        <w:rPr>
          <w:b/>
          <w:bCs/>
          <w:noProof w:val="0"/>
        </w:rPr>
        <w:t>ensure that</w:t>
      </w:r>
      <w:r w:rsidRPr="00040E29">
        <w:rPr>
          <w:noProof w:val="0"/>
        </w:rPr>
        <w:t xml:space="preserve"> {</w:t>
      </w:r>
    </w:p>
    <w:p w14:paraId="5C398A76" w14:textId="77777777" w:rsidR="00BC1974" w:rsidRPr="00040E29" w:rsidRDefault="00BC1974" w:rsidP="00BC1974">
      <w:pPr>
        <w:pStyle w:val="PL"/>
        <w:rPr>
          <w:noProof w:val="0"/>
        </w:rPr>
      </w:pPr>
      <w:r w:rsidRPr="00040E29">
        <w:rPr>
          <w:noProof w:val="0"/>
        </w:rPr>
        <w:t xml:space="preserve">  </w:t>
      </w:r>
      <w:r w:rsidRPr="00040E29">
        <w:rPr>
          <w:b/>
          <w:bCs/>
          <w:noProof w:val="0"/>
        </w:rPr>
        <w:t>when</w:t>
      </w:r>
      <w:r w:rsidRPr="00040E29">
        <w:rPr>
          <w:noProof w:val="0"/>
        </w:rPr>
        <w:t xml:space="preserve"> </w:t>
      </w:r>
      <w:proofErr w:type="gramStart"/>
      <w:r w:rsidRPr="00040E29">
        <w:rPr>
          <w:noProof w:val="0"/>
        </w:rPr>
        <w:t>{ UE</w:t>
      </w:r>
      <w:proofErr w:type="gramEnd"/>
      <w:r w:rsidRPr="00040E29">
        <w:rPr>
          <w:noProof w:val="0"/>
        </w:rPr>
        <w:t xml:space="preserve"> is configured by upper layer to initiate capability transfer procedure and to provide UE radio access capabilities }</w:t>
      </w:r>
    </w:p>
    <w:p w14:paraId="2681A803" w14:textId="77777777" w:rsidR="00BC1974" w:rsidRPr="00040E29" w:rsidRDefault="00BC1974" w:rsidP="00BC1974">
      <w:pPr>
        <w:pStyle w:val="PL"/>
        <w:rPr>
          <w:noProof w:val="0"/>
        </w:rPr>
      </w:pPr>
      <w:r w:rsidRPr="00040E29">
        <w:rPr>
          <w:noProof w:val="0"/>
        </w:rPr>
        <w:t xml:space="preserve">    </w:t>
      </w:r>
      <w:r w:rsidRPr="00040E29">
        <w:rPr>
          <w:b/>
          <w:bCs/>
          <w:noProof w:val="0"/>
        </w:rPr>
        <w:t>then</w:t>
      </w:r>
      <w:r w:rsidRPr="00040E29">
        <w:rPr>
          <w:noProof w:val="0"/>
        </w:rPr>
        <w:t xml:space="preserve"> </w:t>
      </w:r>
      <w:proofErr w:type="gramStart"/>
      <w:r w:rsidRPr="00040E29">
        <w:rPr>
          <w:noProof w:val="0"/>
        </w:rPr>
        <w:t>{ UE</w:t>
      </w:r>
      <w:proofErr w:type="gramEnd"/>
      <w:r w:rsidRPr="00040E29">
        <w:rPr>
          <w:noProof w:val="0"/>
        </w:rPr>
        <w:t xml:space="preserve"> sends a </w:t>
      </w:r>
      <w:proofErr w:type="spellStart"/>
      <w:r w:rsidRPr="00040E29">
        <w:rPr>
          <w:noProof w:val="0"/>
        </w:rPr>
        <w:t>UECapabilityEnquirySidelink</w:t>
      </w:r>
      <w:proofErr w:type="spellEnd"/>
      <w:r w:rsidRPr="00040E29">
        <w:rPr>
          <w:noProof w:val="0"/>
        </w:rPr>
        <w:t xml:space="preserve"> message with </w:t>
      </w:r>
      <w:proofErr w:type="spellStart"/>
      <w:r w:rsidRPr="00040E29">
        <w:rPr>
          <w:noProof w:val="0"/>
        </w:rPr>
        <w:t>ue-CapabilityInformationSidelink</w:t>
      </w:r>
      <w:proofErr w:type="spellEnd"/>
      <w:r w:rsidRPr="00040E29">
        <w:rPr>
          <w:noProof w:val="0"/>
        </w:rPr>
        <w:t xml:space="preserve"> to peer UE }</w:t>
      </w:r>
    </w:p>
    <w:p w14:paraId="57173815" w14:textId="77777777" w:rsidR="00BC1974" w:rsidRPr="00040E29" w:rsidRDefault="00BC1974" w:rsidP="00BC1974">
      <w:pPr>
        <w:pStyle w:val="PL"/>
        <w:rPr>
          <w:noProof w:val="0"/>
        </w:rPr>
      </w:pPr>
      <w:r w:rsidRPr="00040E29">
        <w:rPr>
          <w:noProof w:val="0"/>
        </w:rPr>
        <w:t xml:space="preserve">         }</w:t>
      </w:r>
    </w:p>
    <w:p w14:paraId="30CF51ED" w14:textId="77777777" w:rsidR="00BC1974" w:rsidRPr="00040E29" w:rsidRDefault="00BC1974" w:rsidP="00BC1974">
      <w:pPr>
        <w:pStyle w:val="PL"/>
        <w:rPr>
          <w:noProof w:val="0"/>
        </w:rPr>
      </w:pPr>
    </w:p>
    <w:p w14:paraId="1C86B1D7" w14:textId="77777777" w:rsidR="00BC1974" w:rsidRPr="00040E29" w:rsidRDefault="00BC1974" w:rsidP="00BC1974">
      <w:pPr>
        <w:pStyle w:val="H6"/>
      </w:pPr>
      <w:r w:rsidRPr="00040E29">
        <w:t>12.1.7.1.2</w:t>
      </w:r>
      <w:r w:rsidRPr="00040E29">
        <w:tab/>
        <w:t>Conformance requirements</w:t>
      </w:r>
    </w:p>
    <w:p w14:paraId="7661362E" w14:textId="77777777" w:rsidR="00BC1974" w:rsidRPr="00040E29" w:rsidRDefault="00BC1974" w:rsidP="00BC1974">
      <w:r w:rsidRPr="00040E29">
        <w:t>References: The conformance requirements covered in the present TC are specified in: TS 38.331 [22], subclause 5.8.9.2.1, 5.8.9.2.2, 5.8.9.2.3 and 5.8.9.2.4. Unless otherwise stated these are Rel-16 requirements.</w:t>
      </w:r>
    </w:p>
    <w:p w14:paraId="0A6881F1" w14:textId="77777777" w:rsidR="00BC1974" w:rsidRPr="00040E29" w:rsidRDefault="00BC1974" w:rsidP="00BC1974">
      <w:bookmarkStart w:id="2" w:name="_Hlk72341429"/>
      <w:r w:rsidRPr="00040E29">
        <w:t>[TS 38.331, subclause 5.8.9.2.1]</w:t>
      </w:r>
    </w:p>
    <w:p w14:paraId="664DBE82" w14:textId="77777777" w:rsidR="00BC1974" w:rsidRPr="00040E29" w:rsidRDefault="00BC1974" w:rsidP="00BC1974">
      <w:r w:rsidRPr="00040E29">
        <w:t xml:space="preserve">This clause describes how the UE compiles and transfers its </w:t>
      </w:r>
      <w:proofErr w:type="spellStart"/>
      <w:r w:rsidRPr="00040E29">
        <w:t>sidelink</w:t>
      </w:r>
      <w:proofErr w:type="spellEnd"/>
      <w:r w:rsidRPr="00040E29">
        <w:t xml:space="preserve"> UE capability information for unicast to the initiating UE.</w:t>
      </w:r>
    </w:p>
    <w:p w14:paraId="4F9277C3" w14:textId="77777777" w:rsidR="00BC1974" w:rsidRPr="00040E29" w:rsidRDefault="00BC1974" w:rsidP="00BC1974">
      <w:pPr>
        <w:pStyle w:val="TH"/>
      </w:pPr>
      <w:r w:rsidRPr="00040E29">
        <w:object w:dxaOrig="4440" w:dyaOrig="2055" w14:anchorId="3744B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pt;height:103.05pt" o:ole="">
            <v:imagedata r:id="rId13" o:title=""/>
          </v:shape>
          <o:OLEObject Type="Embed" ProgID="Mscgen.Chart" ShapeID="_x0000_i1025" DrawAspect="Content" ObjectID="_1769585640" r:id="rId14"/>
        </w:object>
      </w:r>
    </w:p>
    <w:p w14:paraId="41095B51" w14:textId="77777777" w:rsidR="00BC1974" w:rsidRPr="00040E29" w:rsidRDefault="00BC1974" w:rsidP="00BC1974">
      <w:pPr>
        <w:pStyle w:val="TF"/>
      </w:pPr>
      <w:r w:rsidRPr="00040E29">
        <w:rPr>
          <w:rFonts w:eastAsia="MS Mincho"/>
        </w:rPr>
        <w:t xml:space="preserve">Figure 5.8.9.2.1-1: </w:t>
      </w:r>
      <w:proofErr w:type="spellStart"/>
      <w:r w:rsidRPr="00040E29">
        <w:rPr>
          <w:rFonts w:eastAsia="MS Mincho"/>
        </w:rPr>
        <w:t>Sidelink</w:t>
      </w:r>
      <w:proofErr w:type="spellEnd"/>
      <w:r w:rsidRPr="00040E29">
        <w:rPr>
          <w:rFonts w:eastAsia="MS Mincho"/>
        </w:rPr>
        <w:t xml:space="preserve"> UE capability transfer</w:t>
      </w:r>
    </w:p>
    <w:bookmarkEnd w:id="2"/>
    <w:p w14:paraId="1F010659" w14:textId="77777777" w:rsidR="00BC1974" w:rsidRPr="00040E29" w:rsidRDefault="00BC1974" w:rsidP="00BC1974"/>
    <w:p w14:paraId="055D4898" w14:textId="77777777" w:rsidR="00BC1974" w:rsidRPr="00040E29" w:rsidRDefault="00BC1974" w:rsidP="00BC1974">
      <w:r w:rsidRPr="00040E29">
        <w:t>[TS 38.331, subclause 5.8.9.2.2]</w:t>
      </w:r>
    </w:p>
    <w:p w14:paraId="66B6B4E6" w14:textId="77777777" w:rsidR="00BC1974" w:rsidRPr="00040E29" w:rsidRDefault="00BC1974" w:rsidP="00BC1974">
      <w:pPr>
        <w:rPr>
          <w:rFonts w:eastAsia="MS Mincho"/>
        </w:rPr>
      </w:pPr>
      <w:r w:rsidRPr="00040E29">
        <w:rPr>
          <w:rFonts w:eastAsia="MS Mincho"/>
        </w:rPr>
        <w:t xml:space="preserve">The UE may initiate the </w:t>
      </w:r>
      <w:proofErr w:type="spellStart"/>
      <w:r w:rsidRPr="00040E29">
        <w:rPr>
          <w:rFonts w:eastAsia="MS Mincho"/>
        </w:rPr>
        <w:t>sidelink</w:t>
      </w:r>
      <w:proofErr w:type="spellEnd"/>
      <w:r w:rsidRPr="00040E29">
        <w:rPr>
          <w:rFonts w:eastAsia="MS Mincho"/>
        </w:rPr>
        <w:t xml:space="preserve"> UE capability transfer procedure upon indication from upper layer when it needs (additional) UE radio access capability information.</w:t>
      </w:r>
    </w:p>
    <w:p w14:paraId="0A46D8EA" w14:textId="77777777" w:rsidR="00BC1974" w:rsidRPr="00040E29" w:rsidRDefault="00BC1974" w:rsidP="00BC1974">
      <w:r w:rsidRPr="00040E29">
        <w:t>[TS 38.331, subclause 5.8.9.2.3]</w:t>
      </w:r>
    </w:p>
    <w:p w14:paraId="5AFC3810" w14:textId="77777777" w:rsidR="00BC1974" w:rsidRPr="00040E29" w:rsidRDefault="00BC1974" w:rsidP="00BC1974">
      <w:pPr>
        <w:rPr>
          <w:rFonts w:eastAsia="MS Mincho"/>
        </w:rPr>
      </w:pPr>
      <w:r w:rsidRPr="00040E29">
        <w:t xml:space="preserve">The initiating UE shall set the contents of </w:t>
      </w:r>
      <w:proofErr w:type="spellStart"/>
      <w:r w:rsidRPr="00040E29">
        <w:rPr>
          <w:i/>
        </w:rPr>
        <w:t>UECapabilityEnquirySidelink</w:t>
      </w:r>
      <w:proofErr w:type="spellEnd"/>
      <w:r w:rsidRPr="00040E29">
        <w:rPr>
          <w:i/>
        </w:rPr>
        <w:t xml:space="preserve"> </w:t>
      </w:r>
      <w:r w:rsidRPr="00040E29">
        <w:t>message as follows</w:t>
      </w:r>
      <w:r w:rsidRPr="00040E29">
        <w:rPr>
          <w:rFonts w:eastAsia="MS Mincho"/>
        </w:rPr>
        <w:t>:</w:t>
      </w:r>
    </w:p>
    <w:p w14:paraId="18FF9A5A" w14:textId="77777777" w:rsidR="00BC1974" w:rsidRPr="00040E29" w:rsidRDefault="00BC1974" w:rsidP="00BC1974">
      <w:pPr>
        <w:pStyle w:val="B1"/>
      </w:pPr>
      <w:r w:rsidRPr="00040E29">
        <w:t>1&gt;</w:t>
      </w:r>
      <w:r w:rsidRPr="00040E29">
        <w:tab/>
        <w:t xml:space="preserve">include in UE radio access capabilities for </w:t>
      </w:r>
      <w:proofErr w:type="spellStart"/>
      <w:r w:rsidRPr="00040E29">
        <w:t>sidelink</w:t>
      </w:r>
      <w:proofErr w:type="spellEnd"/>
      <w:r w:rsidRPr="00040E29">
        <w:t xml:space="preserve"> within </w:t>
      </w:r>
      <w:proofErr w:type="spellStart"/>
      <w:r w:rsidRPr="00040E29">
        <w:rPr>
          <w:i/>
        </w:rPr>
        <w:t>ue-CapabilityInformationSidelink</w:t>
      </w:r>
      <w:proofErr w:type="spellEnd"/>
      <w:r w:rsidRPr="00040E29">
        <w:t>, if needed;</w:t>
      </w:r>
    </w:p>
    <w:p w14:paraId="20D12EB0" w14:textId="77777777" w:rsidR="00BC1974" w:rsidRPr="00040E29" w:rsidRDefault="00BC1974" w:rsidP="00BC1974">
      <w:pPr>
        <w:pStyle w:val="NO"/>
      </w:pPr>
      <w:r w:rsidRPr="00040E29">
        <w:lastRenderedPageBreak/>
        <w:t>NOTE 1:</w:t>
      </w:r>
      <w:r w:rsidRPr="00040E29">
        <w:tab/>
        <w:t xml:space="preserve">It is up to initiating UE to decide whether </w:t>
      </w:r>
      <w:proofErr w:type="spellStart"/>
      <w:r w:rsidRPr="00040E29">
        <w:rPr>
          <w:i/>
        </w:rPr>
        <w:t>ue-CapabilityInformationSidelink</w:t>
      </w:r>
      <w:proofErr w:type="spellEnd"/>
      <w:r w:rsidRPr="00040E29">
        <w:t xml:space="preserve"> should be included.</w:t>
      </w:r>
    </w:p>
    <w:p w14:paraId="13F8CE10" w14:textId="77777777" w:rsidR="00BC1974" w:rsidRPr="00040E29" w:rsidRDefault="00BC1974" w:rsidP="00BC1974">
      <w:pPr>
        <w:pStyle w:val="B1"/>
      </w:pPr>
      <w:r w:rsidRPr="00040E29">
        <w:t>1&gt;</w:t>
      </w:r>
      <w:r w:rsidRPr="00040E29">
        <w:tab/>
        <w:t xml:space="preserve">set </w:t>
      </w:r>
      <w:proofErr w:type="spellStart"/>
      <w:r w:rsidRPr="00040E29">
        <w:rPr>
          <w:i/>
        </w:rPr>
        <w:t>frequencyBandListFilterSidelink</w:t>
      </w:r>
      <w:proofErr w:type="spellEnd"/>
      <w:r w:rsidRPr="00040E29">
        <w:t xml:space="preserve"> to include frequency bands for which the peer UE is requested to provide supported bands and band combinations;</w:t>
      </w:r>
    </w:p>
    <w:p w14:paraId="4B05F129" w14:textId="77777777" w:rsidR="00BC1974" w:rsidRPr="00040E29" w:rsidRDefault="00BC1974" w:rsidP="00BC1974">
      <w:pPr>
        <w:pStyle w:val="NO"/>
      </w:pPr>
      <w:r w:rsidRPr="00040E29">
        <w:t>NOTE 2:</w:t>
      </w:r>
      <w:r w:rsidRPr="00040E29">
        <w:tab/>
        <w:t xml:space="preserve">The initiating UE is not allowed to send the </w:t>
      </w:r>
      <w:proofErr w:type="spellStart"/>
      <w:r w:rsidRPr="00040E29">
        <w:rPr>
          <w:i/>
        </w:rPr>
        <w:t>UECapabilityEnquirySidelink</w:t>
      </w:r>
      <w:proofErr w:type="spellEnd"/>
      <w:r w:rsidRPr="00040E29">
        <w:rPr>
          <w:i/>
        </w:rPr>
        <w:t xml:space="preserve"> </w:t>
      </w:r>
      <w:r w:rsidRPr="00040E29">
        <w:t xml:space="preserve">message without including the field </w:t>
      </w:r>
      <w:proofErr w:type="spellStart"/>
      <w:r w:rsidRPr="00040E29">
        <w:rPr>
          <w:i/>
        </w:rPr>
        <w:t>frequencyBandListFilterSidelink</w:t>
      </w:r>
      <w:proofErr w:type="spellEnd"/>
      <w:r w:rsidRPr="00040E29">
        <w:rPr>
          <w:i/>
        </w:rPr>
        <w:t>.</w:t>
      </w:r>
    </w:p>
    <w:p w14:paraId="3E019852" w14:textId="77777777" w:rsidR="00BC1974" w:rsidRPr="00040E29" w:rsidRDefault="00BC1974" w:rsidP="00BC1974">
      <w:pPr>
        <w:pStyle w:val="B1"/>
        <w:rPr>
          <w:rFonts w:eastAsia="MS Mincho"/>
        </w:rPr>
      </w:pPr>
      <w:r w:rsidRPr="00040E29">
        <w:rPr>
          <w:rFonts w:eastAsia="MS Mincho"/>
        </w:rPr>
        <w:t>1&gt;</w:t>
      </w:r>
      <w:r w:rsidRPr="00040E29">
        <w:rPr>
          <w:rFonts w:eastAsia="MS Mincho"/>
        </w:rPr>
        <w:tab/>
      </w:r>
      <w:r w:rsidRPr="00040E29">
        <w:t xml:space="preserve">submit the </w:t>
      </w:r>
      <w:proofErr w:type="spellStart"/>
      <w:r w:rsidRPr="00040E29">
        <w:rPr>
          <w:i/>
        </w:rPr>
        <w:t>UECapabilityEnquirySidelink</w:t>
      </w:r>
      <w:proofErr w:type="spellEnd"/>
      <w:r w:rsidRPr="00040E29">
        <w:rPr>
          <w:i/>
        </w:rPr>
        <w:t xml:space="preserve"> </w:t>
      </w:r>
      <w:r w:rsidRPr="00040E29">
        <w:t>message to lower layers for transmission.</w:t>
      </w:r>
    </w:p>
    <w:p w14:paraId="5E3D673E" w14:textId="77777777" w:rsidR="00BC1974" w:rsidRPr="00040E29" w:rsidRDefault="00BC1974" w:rsidP="00BC1974">
      <w:r w:rsidRPr="00040E29">
        <w:t>[TS 38.331, subclause 5.8.9.2.4]</w:t>
      </w:r>
    </w:p>
    <w:p w14:paraId="74AE8D1D" w14:textId="77777777" w:rsidR="00BC1974" w:rsidRPr="00040E29" w:rsidRDefault="00BC1974" w:rsidP="00BC1974">
      <w:r w:rsidRPr="00040E29">
        <w:t xml:space="preserve">The peer UE shall set the contents of </w:t>
      </w:r>
      <w:proofErr w:type="spellStart"/>
      <w:r w:rsidRPr="00040E29">
        <w:rPr>
          <w:i/>
        </w:rPr>
        <w:t>UECapabilityInformationSidelink</w:t>
      </w:r>
      <w:proofErr w:type="spellEnd"/>
      <w:r w:rsidRPr="00040E29">
        <w:t xml:space="preserve"> message as follows:</w:t>
      </w:r>
    </w:p>
    <w:p w14:paraId="67687856" w14:textId="77777777" w:rsidR="00BC1974" w:rsidRPr="00040E29" w:rsidRDefault="00BC1974" w:rsidP="00BC1974">
      <w:pPr>
        <w:pStyle w:val="B1"/>
      </w:pPr>
      <w:r w:rsidRPr="00040E29">
        <w:t>1&gt;</w:t>
      </w:r>
      <w:r w:rsidRPr="00040E29">
        <w:tab/>
        <w:t xml:space="preserve">include UE radio access capabilities for </w:t>
      </w:r>
      <w:proofErr w:type="spellStart"/>
      <w:r w:rsidRPr="00040E29">
        <w:t>sidelink</w:t>
      </w:r>
      <w:proofErr w:type="spellEnd"/>
      <w:r w:rsidRPr="00040E29">
        <w:t xml:space="preserve"> within </w:t>
      </w:r>
      <w:proofErr w:type="spellStart"/>
      <w:r w:rsidRPr="00040E29">
        <w:rPr>
          <w:i/>
        </w:rPr>
        <w:t>ue-CapabilityInformationSidelink</w:t>
      </w:r>
      <w:proofErr w:type="spellEnd"/>
      <w:r w:rsidRPr="00040E29">
        <w:t>;</w:t>
      </w:r>
    </w:p>
    <w:p w14:paraId="2DDD5D2D" w14:textId="77777777" w:rsidR="00BC1974" w:rsidRPr="00040E29" w:rsidRDefault="00BC1974" w:rsidP="00BC1974">
      <w:pPr>
        <w:pStyle w:val="B1"/>
      </w:pPr>
      <w:r w:rsidRPr="00040E29">
        <w:t>1&gt;</w:t>
      </w:r>
      <w:r w:rsidRPr="00040E29">
        <w:tab/>
        <w:t xml:space="preserve">compile a list of "candidate band combinations" only consisting of bands included in </w:t>
      </w:r>
      <w:proofErr w:type="spellStart"/>
      <w:r w:rsidRPr="00040E29">
        <w:rPr>
          <w:i/>
        </w:rPr>
        <w:t>frequencyBandListFilterSidelink</w:t>
      </w:r>
      <w:proofErr w:type="spellEnd"/>
      <w:r w:rsidRPr="00040E29">
        <w:t xml:space="preserve">, and prioritized in the order of </w:t>
      </w:r>
      <w:proofErr w:type="spellStart"/>
      <w:r w:rsidRPr="00040E29">
        <w:rPr>
          <w:i/>
        </w:rPr>
        <w:t>frequencyBandListFilterSidelink</w:t>
      </w:r>
      <w:proofErr w:type="spellEnd"/>
      <w:r w:rsidRPr="00040E29">
        <w:rPr>
          <w:i/>
        </w:rPr>
        <w:t xml:space="preserve"> </w:t>
      </w:r>
      <w:r w:rsidRPr="00040E29">
        <w:t>(i.e. first include band combinations containing the first-listed band, then include remaining band combinations containing the second-listed band, and so on).</w:t>
      </w:r>
    </w:p>
    <w:p w14:paraId="204C4A56" w14:textId="77777777" w:rsidR="00BC1974" w:rsidRPr="00040E29" w:rsidRDefault="00BC1974" w:rsidP="00BC1974">
      <w:pPr>
        <w:pStyle w:val="B1"/>
      </w:pPr>
      <w:r w:rsidRPr="00040E29">
        <w:t>1&gt;</w:t>
      </w:r>
      <w:r w:rsidRPr="00040E29">
        <w:tab/>
        <w:t xml:space="preserve">include into </w:t>
      </w:r>
      <w:proofErr w:type="spellStart"/>
      <w:r w:rsidRPr="00040E29">
        <w:rPr>
          <w:i/>
        </w:rPr>
        <w:t>supportedBandCombinationListSidelinkNR</w:t>
      </w:r>
      <w:proofErr w:type="spellEnd"/>
      <w:r w:rsidRPr="00040E29">
        <w:t xml:space="preserve"> as many band combinations as possible from the list of "candidate band combinations", starting from the first entry;</w:t>
      </w:r>
    </w:p>
    <w:p w14:paraId="29CC878E" w14:textId="77777777" w:rsidR="00BC1974" w:rsidRPr="00040E29" w:rsidRDefault="00BC1974" w:rsidP="00BC1974">
      <w:pPr>
        <w:pStyle w:val="B1"/>
      </w:pPr>
      <w:r w:rsidRPr="00040E29">
        <w:t>1&gt;</w:t>
      </w:r>
      <w:r w:rsidRPr="00040E29">
        <w:tab/>
        <w:t xml:space="preserve">include the received </w:t>
      </w:r>
      <w:proofErr w:type="spellStart"/>
      <w:r w:rsidRPr="00040E29">
        <w:rPr>
          <w:i/>
        </w:rPr>
        <w:t>frequencyBandListFilterSidelink</w:t>
      </w:r>
      <w:proofErr w:type="spellEnd"/>
      <w:r w:rsidRPr="00040E29">
        <w:t xml:space="preserve"> in the field </w:t>
      </w:r>
      <w:proofErr w:type="spellStart"/>
      <w:r w:rsidRPr="00040E29">
        <w:rPr>
          <w:i/>
        </w:rPr>
        <w:t>appliedFreqBandListFilter</w:t>
      </w:r>
      <w:proofErr w:type="spellEnd"/>
      <w:r w:rsidRPr="00040E29">
        <w:t xml:space="preserve"> of the requested UE capability;</w:t>
      </w:r>
    </w:p>
    <w:p w14:paraId="267922E9" w14:textId="77777777" w:rsidR="00BC1974" w:rsidRPr="00040E29" w:rsidRDefault="00BC1974" w:rsidP="00BC1974">
      <w:pPr>
        <w:pStyle w:val="B1"/>
      </w:pPr>
      <w:r w:rsidRPr="00040E29">
        <w:t>1&gt;</w:t>
      </w:r>
      <w:r w:rsidRPr="00040E29">
        <w:tab/>
        <w:t xml:space="preserve">submit the </w:t>
      </w:r>
      <w:proofErr w:type="spellStart"/>
      <w:r w:rsidRPr="00040E29">
        <w:rPr>
          <w:i/>
        </w:rPr>
        <w:t>UECapabilityInformationSidelink</w:t>
      </w:r>
      <w:proofErr w:type="spellEnd"/>
      <w:r w:rsidRPr="00040E29">
        <w:t xml:space="preserve"> message to lower layers for transmission.</w:t>
      </w:r>
    </w:p>
    <w:p w14:paraId="103D13B2" w14:textId="77777777" w:rsidR="00BC1974" w:rsidRPr="00040E29" w:rsidRDefault="00BC1974" w:rsidP="00BC1974">
      <w:pPr>
        <w:pStyle w:val="NO"/>
      </w:pPr>
      <w:r w:rsidRPr="00040E29">
        <w:t>NOTE:</w:t>
      </w:r>
      <w:r w:rsidRPr="00040E29">
        <w:tab/>
        <w:t>If the UE cannot include all band combinations due to message size or list size constraints, it is up to UE implementation which band combinations it prioritizes.</w:t>
      </w:r>
    </w:p>
    <w:p w14:paraId="12295F58" w14:textId="77777777" w:rsidR="00BC1974" w:rsidRPr="00040E29" w:rsidRDefault="00BC1974" w:rsidP="00BC1974">
      <w:pPr>
        <w:pStyle w:val="H6"/>
      </w:pPr>
      <w:r w:rsidRPr="00040E29">
        <w:rPr>
          <w:lang w:eastAsia="zh-CN"/>
        </w:rPr>
        <w:t>12.1.7.1</w:t>
      </w:r>
      <w:r w:rsidRPr="00040E29">
        <w:t>.3</w:t>
      </w:r>
      <w:r w:rsidRPr="00040E29">
        <w:tab/>
        <w:t>Test description</w:t>
      </w:r>
    </w:p>
    <w:p w14:paraId="583B77FA" w14:textId="77777777" w:rsidR="00BC1974" w:rsidRPr="00040E29" w:rsidRDefault="00BC1974" w:rsidP="00BC1974">
      <w:pPr>
        <w:pStyle w:val="H6"/>
        <w:rPr>
          <w:lang w:eastAsia="zh-CN"/>
        </w:rPr>
      </w:pPr>
      <w:r w:rsidRPr="00040E29">
        <w:rPr>
          <w:lang w:eastAsia="zh-CN"/>
        </w:rPr>
        <w:t>12.1.7.1.3</w:t>
      </w:r>
      <w:r w:rsidRPr="00040E29">
        <w:t>.1</w:t>
      </w:r>
      <w:r w:rsidRPr="00040E29">
        <w:tab/>
        <w:t>Pre-test conditions</w:t>
      </w:r>
    </w:p>
    <w:p w14:paraId="7C7696D2" w14:textId="77777777" w:rsidR="00BC1974" w:rsidRPr="00040E29" w:rsidRDefault="00BC1974" w:rsidP="00BC1974">
      <w:pPr>
        <w:pStyle w:val="H6"/>
      </w:pPr>
      <w:r w:rsidRPr="00040E29">
        <w:t>System Simulator:</w:t>
      </w:r>
    </w:p>
    <w:p w14:paraId="6C84F0CB" w14:textId="77777777" w:rsidR="00BC1974" w:rsidRPr="00040E29" w:rsidRDefault="00BC1974" w:rsidP="00BC1974">
      <w:pPr>
        <w:pStyle w:val="B1"/>
        <w:rPr>
          <w:lang w:eastAsia="zh-CN"/>
        </w:rPr>
      </w:pPr>
      <w:r w:rsidRPr="00040E29">
        <w:rPr>
          <w:lang w:eastAsia="zh-CN"/>
        </w:rPr>
        <w:t>-</w:t>
      </w:r>
      <w:r w:rsidRPr="00040E29">
        <w:rPr>
          <w:lang w:eastAsia="zh-CN"/>
        </w:rPr>
        <w:tab/>
        <w:t>NR-SS-UE</w:t>
      </w:r>
    </w:p>
    <w:p w14:paraId="43169B59" w14:textId="77777777" w:rsidR="00BC1974" w:rsidRPr="00040E29" w:rsidRDefault="00BC1974" w:rsidP="00BC1974">
      <w:pPr>
        <w:pStyle w:val="B2"/>
        <w:rPr>
          <w:lang w:eastAsia="zh-CN"/>
        </w:rPr>
      </w:pPr>
      <w:r w:rsidRPr="00040E29">
        <w:rPr>
          <w:lang w:eastAsia="zh-CN"/>
        </w:rPr>
        <w:t>-</w:t>
      </w:r>
      <w:r w:rsidRPr="00040E29">
        <w:rPr>
          <w:lang w:eastAsia="zh-CN"/>
        </w:rPr>
        <w:tab/>
        <w:t xml:space="preserve">Operating as NR </w:t>
      </w:r>
      <w:proofErr w:type="spellStart"/>
      <w:r w:rsidRPr="00040E29">
        <w:rPr>
          <w:lang w:eastAsia="zh-CN"/>
        </w:rPr>
        <w:t>sidelink</w:t>
      </w:r>
      <w:proofErr w:type="spellEnd"/>
      <w:r w:rsidRPr="00040E29">
        <w:rPr>
          <w:lang w:eastAsia="zh-CN"/>
        </w:rPr>
        <w:t xml:space="preserve"> communication device on the resources (i.e. the frequency included in pre-configuration) that UE is expected to use for transmission and reception via PC5 interface.</w:t>
      </w:r>
    </w:p>
    <w:p w14:paraId="55528C0F" w14:textId="77777777" w:rsidR="00BC1974" w:rsidRPr="00040E29" w:rsidRDefault="00BC1974" w:rsidP="00BC1974">
      <w:pPr>
        <w:pStyle w:val="B2"/>
        <w:rPr>
          <w:lang w:eastAsia="zh-CN"/>
        </w:rPr>
      </w:pPr>
      <w:r w:rsidRPr="00040E29">
        <w:rPr>
          <w:lang w:eastAsia="zh-CN"/>
        </w:rPr>
        <w:t>-</w:t>
      </w:r>
      <w:r w:rsidRPr="00040E29">
        <w:rPr>
          <w:lang w:eastAsia="zh-CN"/>
        </w:rPr>
        <w:tab/>
        <w:t>NR-SS UE uses GNSS as the synchronization reference source.</w:t>
      </w:r>
    </w:p>
    <w:p w14:paraId="5AD3F669" w14:textId="77777777" w:rsidR="00BC1974" w:rsidRPr="00040E29" w:rsidRDefault="00BC1974" w:rsidP="00BC1974">
      <w:pPr>
        <w:pStyle w:val="B1"/>
        <w:rPr>
          <w:lang w:eastAsia="zh-CN"/>
        </w:rPr>
      </w:pPr>
      <w:r w:rsidRPr="00040E29">
        <w:rPr>
          <w:lang w:eastAsia="zh-CN"/>
        </w:rPr>
        <w:t>-</w:t>
      </w:r>
      <w:r w:rsidRPr="00040E29">
        <w:rPr>
          <w:lang w:eastAsia="zh-CN"/>
        </w:rPr>
        <w:tab/>
        <w:t>GNSS simulator</w:t>
      </w:r>
    </w:p>
    <w:p w14:paraId="10A1079E" w14:textId="77777777" w:rsidR="00BC1974" w:rsidRPr="00040E29" w:rsidRDefault="00BC1974" w:rsidP="00BC1974">
      <w:pPr>
        <w:pStyle w:val="B1"/>
        <w:rPr>
          <w:lang w:eastAsia="zh-CN"/>
        </w:rPr>
      </w:pPr>
      <w:r w:rsidRPr="00040E29">
        <w:rPr>
          <w:lang w:eastAsia="zh-CN"/>
        </w:rPr>
        <w:t>-</w:t>
      </w:r>
      <w:r w:rsidRPr="00040E29">
        <w:rPr>
          <w:lang w:eastAsia="zh-CN"/>
        </w:rPr>
        <w:tab/>
        <w:t>The GNSS simulator is started and configured for Scenario #1.</w:t>
      </w:r>
    </w:p>
    <w:p w14:paraId="0CADFA57" w14:textId="77777777" w:rsidR="00BC1974" w:rsidRPr="00040E29" w:rsidRDefault="00BC1974" w:rsidP="00BC1974">
      <w:pPr>
        <w:pStyle w:val="H6"/>
      </w:pPr>
      <w:r w:rsidRPr="00040E29">
        <w:t>UE:</w:t>
      </w:r>
    </w:p>
    <w:p w14:paraId="09698917" w14:textId="77777777" w:rsidR="00BC1974" w:rsidRPr="00040E29" w:rsidRDefault="00BC1974" w:rsidP="00BC1974">
      <w:pPr>
        <w:pStyle w:val="B1"/>
        <w:numPr>
          <w:ilvl w:val="0"/>
          <w:numId w:val="40"/>
        </w:numPr>
        <w:overflowPunct w:val="0"/>
        <w:autoSpaceDE w:val="0"/>
        <w:autoSpaceDN w:val="0"/>
        <w:adjustRightInd w:val="0"/>
        <w:textAlignment w:val="baseline"/>
        <w:rPr>
          <w:lang w:eastAsia="zh-CN"/>
        </w:rPr>
      </w:pPr>
      <w:r w:rsidRPr="00040E29">
        <w:rPr>
          <w:lang w:eastAsia="zh-CN"/>
        </w:rPr>
        <w:t xml:space="preserve">UE is authorised to perform NR </w:t>
      </w:r>
      <w:proofErr w:type="spellStart"/>
      <w:r w:rsidRPr="00040E29">
        <w:rPr>
          <w:lang w:eastAsia="zh-CN"/>
        </w:rPr>
        <w:t>sidelink</w:t>
      </w:r>
      <w:proofErr w:type="spellEnd"/>
      <w:r w:rsidRPr="00040E29">
        <w:rPr>
          <w:lang w:eastAsia="zh-CN"/>
        </w:rPr>
        <w:t xml:space="preserve"> communication.</w:t>
      </w:r>
    </w:p>
    <w:p w14:paraId="30BCF4A6" w14:textId="77777777" w:rsidR="00BC1974" w:rsidRPr="00040E29" w:rsidRDefault="00BC1974" w:rsidP="00BC1974">
      <w:pPr>
        <w:pStyle w:val="B1"/>
        <w:numPr>
          <w:ilvl w:val="0"/>
          <w:numId w:val="40"/>
        </w:numPr>
        <w:overflowPunct w:val="0"/>
        <w:autoSpaceDE w:val="0"/>
        <w:autoSpaceDN w:val="0"/>
        <w:adjustRightInd w:val="0"/>
        <w:textAlignment w:val="baseline"/>
        <w:rPr>
          <w:lang w:eastAsia="zh-CN"/>
        </w:rPr>
      </w:pPr>
      <w:r w:rsidRPr="00040E29">
        <w:rPr>
          <w:lang w:eastAsia="zh-CN"/>
        </w:rPr>
        <w:t>UE is equipped with USIM containing default value (as per TS 38.508-1[4] clause 4.8.3.3.3).</w:t>
      </w:r>
    </w:p>
    <w:p w14:paraId="5C024E1C" w14:textId="77777777" w:rsidR="00BC1974" w:rsidRPr="00040E29" w:rsidRDefault="00BC1974" w:rsidP="00BC1974">
      <w:pPr>
        <w:pStyle w:val="B1"/>
        <w:numPr>
          <w:ilvl w:val="0"/>
          <w:numId w:val="40"/>
        </w:numPr>
        <w:overflowPunct w:val="0"/>
        <w:autoSpaceDE w:val="0"/>
        <w:autoSpaceDN w:val="0"/>
        <w:adjustRightInd w:val="0"/>
        <w:textAlignment w:val="baseline"/>
        <w:rPr>
          <w:lang w:eastAsia="zh-CN"/>
        </w:rPr>
      </w:pPr>
      <w:r w:rsidRPr="00040E29">
        <w:rPr>
          <w:lang w:eastAsia="zh-CN"/>
        </w:rPr>
        <w:t>UE is synchronised on GNSS</w:t>
      </w:r>
    </w:p>
    <w:p w14:paraId="5F7B5ECA" w14:textId="77777777" w:rsidR="00BC1974" w:rsidRPr="00040E29" w:rsidRDefault="00BC1974" w:rsidP="00BC1974">
      <w:pPr>
        <w:pStyle w:val="H6"/>
      </w:pPr>
      <w:r w:rsidRPr="00040E29">
        <w:t>Preamble:</w:t>
      </w:r>
    </w:p>
    <w:p w14:paraId="1AF04453" w14:textId="77777777" w:rsidR="00BC1974" w:rsidRPr="00040E29" w:rsidRDefault="00BC1974" w:rsidP="00BC1974">
      <w:pPr>
        <w:pStyle w:val="B1"/>
        <w:rPr>
          <w:rFonts w:eastAsia="Arial"/>
        </w:rPr>
      </w:pPr>
      <w:r w:rsidRPr="00040E29">
        <w:t>-</w:t>
      </w:r>
      <w:r w:rsidRPr="00040E29">
        <w:tab/>
        <w:t xml:space="preserve">The UE is in state 4-A as defined in TS 38.508-1 [4], subclause 4.4A using generic procedure parameter </w:t>
      </w:r>
      <w:proofErr w:type="spellStart"/>
      <w:r w:rsidRPr="00040E29">
        <w:t>Sidelink</w:t>
      </w:r>
      <w:proofErr w:type="spellEnd"/>
      <w:r w:rsidRPr="00040E29">
        <w:t xml:space="preserve"> (</w:t>
      </w:r>
      <w:r w:rsidRPr="00040E29">
        <w:rPr>
          <w:i/>
        </w:rPr>
        <w:t>On</w:t>
      </w:r>
      <w:r w:rsidRPr="00040E29">
        <w:t>), Cast Type (</w:t>
      </w:r>
      <w:r w:rsidRPr="00040E29">
        <w:rPr>
          <w:i/>
        </w:rPr>
        <w:t>Unicast</w:t>
      </w:r>
      <w:r w:rsidRPr="00040E29">
        <w:t>), GNSS Sync (</w:t>
      </w:r>
      <w:r w:rsidRPr="00040E29">
        <w:rPr>
          <w:i/>
        </w:rPr>
        <w:t>On</w:t>
      </w:r>
      <w:r w:rsidRPr="00040E29">
        <w:t xml:space="preserve">) using UE initiated unicast mode NR </w:t>
      </w:r>
      <w:proofErr w:type="spellStart"/>
      <w:r w:rsidRPr="00040E29">
        <w:t>sidelink</w:t>
      </w:r>
      <w:proofErr w:type="spellEnd"/>
      <w:r w:rsidRPr="00040E29">
        <w:t xml:space="preserve"> communication procedure in subclause 4.9.22.</w:t>
      </w:r>
    </w:p>
    <w:p w14:paraId="0E79EEEF" w14:textId="77777777" w:rsidR="00BC1974" w:rsidRPr="00040E29" w:rsidRDefault="00BC1974" w:rsidP="00BC1974">
      <w:pPr>
        <w:pStyle w:val="H6"/>
      </w:pPr>
      <w:r w:rsidRPr="00040E29">
        <w:rPr>
          <w:lang w:eastAsia="zh-CN"/>
        </w:rPr>
        <w:lastRenderedPageBreak/>
        <w:t>12.1.7.1</w:t>
      </w:r>
      <w:r w:rsidRPr="00040E29">
        <w:t>.3.2</w:t>
      </w:r>
      <w:r w:rsidRPr="00040E29">
        <w:tab/>
        <w:t>Test procedure sequence</w:t>
      </w:r>
    </w:p>
    <w:p w14:paraId="76D004F0" w14:textId="77777777" w:rsidR="00BC1974" w:rsidRPr="00040E29" w:rsidRDefault="00BC1974" w:rsidP="00BC1974">
      <w:pPr>
        <w:pStyle w:val="TH"/>
      </w:pPr>
      <w:r w:rsidRPr="00040E29">
        <w:t xml:space="preserve">Table </w:t>
      </w:r>
      <w:r w:rsidRPr="00040E29">
        <w:rPr>
          <w:lang w:eastAsia="zh-CN"/>
        </w:rPr>
        <w:t>12.1.7.1.3.</w:t>
      </w:r>
      <w:r w:rsidRPr="00040E29">
        <w:t>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C1974" w:rsidRPr="00040E29" w14:paraId="6D049FB2" w14:textId="77777777" w:rsidTr="00BC1974">
        <w:tc>
          <w:tcPr>
            <w:tcW w:w="534" w:type="dxa"/>
            <w:tcBorders>
              <w:top w:val="single" w:sz="4" w:space="0" w:color="auto"/>
              <w:left w:val="single" w:sz="4" w:space="0" w:color="auto"/>
              <w:bottom w:val="nil"/>
              <w:right w:val="single" w:sz="4" w:space="0" w:color="auto"/>
            </w:tcBorders>
            <w:hideMark/>
          </w:tcPr>
          <w:p w14:paraId="255A5B48" w14:textId="77777777" w:rsidR="00BC1974" w:rsidRPr="00040E29" w:rsidRDefault="00BC1974" w:rsidP="00BC1974">
            <w:pPr>
              <w:pStyle w:val="TAH"/>
            </w:pPr>
            <w:r w:rsidRPr="00040E29">
              <w:t>St</w:t>
            </w:r>
          </w:p>
        </w:tc>
        <w:tc>
          <w:tcPr>
            <w:tcW w:w="3969" w:type="dxa"/>
            <w:tcBorders>
              <w:top w:val="single" w:sz="4" w:space="0" w:color="auto"/>
              <w:left w:val="single" w:sz="4" w:space="0" w:color="auto"/>
              <w:bottom w:val="nil"/>
              <w:right w:val="single" w:sz="4" w:space="0" w:color="auto"/>
            </w:tcBorders>
            <w:hideMark/>
          </w:tcPr>
          <w:p w14:paraId="166CA8CF" w14:textId="77777777" w:rsidR="00BC1974" w:rsidRPr="00040E29" w:rsidRDefault="00BC1974" w:rsidP="00BC1974">
            <w:pPr>
              <w:pStyle w:val="TAH"/>
            </w:pPr>
            <w:r w:rsidRPr="00040E29">
              <w:t>Procedure</w:t>
            </w:r>
          </w:p>
        </w:tc>
        <w:tc>
          <w:tcPr>
            <w:tcW w:w="3686" w:type="dxa"/>
            <w:gridSpan w:val="2"/>
            <w:tcBorders>
              <w:top w:val="single" w:sz="4" w:space="0" w:color="auto"/>
              <w:left w:val="single" w:sz="4" w:space="0" w:color="auto"/>
              <w:bottom w:val="nil"/>
              <w:right w:val="single" w:sz="4" w:space="0" w:color="auto"/>
            </w:tcBorders>
            <w:hideMark/>
          </w:tcPr>
          <w:p w14:paraId="6194C3E5" w14:textId="77777777" w:rsidR="00BC1974" w:rsidRPr="00040E29" w:rsidRDefault="00BC1974" w:rsidP="00BC1974">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232C18F6" w14:textId="77777777" w:rsidR="00BC1974" w:rsidRPr="00040E29" w:rsidRDefault="00BC1974" w:rsidP="00BC1974">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6DC65700" w14:textId="77777777" w:rsidR="00BC1974" w:rsidRPr="00040E29" w:rsidRDefault="00BC1974" w:rsidP="00BC1974">
            <w:pPr>
              <w:pStyle w:val="TAH"/>
            </w:pPr>
            <w:r w:rsidRPr="00040E29">
              <w:t>Verdict</w:t>
            </w:r>
          </w:p>
        </w:tc>
      </w:tr>
      <w:tr w:rsidR="00BC1974" w:rsidRPr="00040E29" w14:paraId="06F61F87" w14:textId="77777777" w:rsidTr="00BC1974">
        <w:tc>
          <w:tcPr>
            <w:tcW w:w="534" w:type="dxa"/>
            <w:tcBorders>
              <w:top w:val="nil"/>
              <w:left w:val="single" w:sz="4" w:space="0" w:color="auto"/>
              <w:bottom w:val="single" w:sz="4" w:space="0" w:color="auto"/>
              <w:right w:val="single" w:sz="4" w:space="0" w:color="auto"/>
            </w:tcBorders>
          </w:tcPr>
          <w:p w14:paraId="656F63E0" w14:textId="77777777" w:rsidR="00BC1974" w:rsidRPr="00040E29" w:rsidRDefault="00BC1974" w:rsidP="00BC1974">
            <w:pPr>
              <w:pStyle w:val="TAH"/>
            </w:pPr>
          </w:p>
        </w:tc>
        <w:tc>
          <w:tcPr>
            <w:tcW w:w="3969" w:type="dxa"/>
            <w:tcBorders>
              <w:top w:val="nil"/>
              <w:left w:val="single" w:sz="4" w:space="0" w:color="auto"/>
              <w:bottom w:val="single" w:sz="4" w:space="0" w:color="auto"/>
              <w:right w:val="single" w:sz="4" w:space="0" w:color="auto"/>
            </w:tcBorders>
          </w:tcPr>
          <w:p w14:paraId="7D577E15" w14:textId="77777777" w:rsidR="00BC1974" w:rsidRPr="00040E29" w:rsidRDefault="00BC1974" w:rsidP="00BC197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08CF98C" w14:textId="77777777" w:rsidR="00BC1974" w:rsidRPr="00040E29" w:rsidRDefault="00BC1974" w:rsidP="00BC1974">
            <w:pPr>
              <w:pStyle w:val="TAH"/>
            </w:pPr>
            <w:r w:rsidRPr="00040E29">
              <w:t>U - S</w:t>
            </w:r>
          </w:p>
        </w:tc>
        <w:tc>
          <w:tcPr>
            <w:tcW w:w="2977" w:type="dxa"/>
            <w:tcBorders>
              <w:top w:val="single" w:sz="4" w:space="0" w:color="auto"/>
              <w:left w:val="single" w:sz="4" w:space="0" w:color="auto"/>
              <w:bottom w:val="single" w:sz="4" w:space="0" w:color="auto"/>
              <w:right w:val="single" w:sz="4" w:space="0" w:color="auto"/>
            </w:tcBorders>
            <w:hideMark/>
          </w:tcPr>
          <w:p w14:paraId="5B4E2488" w14:textId="77777777" w:rsidR="00BC1974" w:rsidRPr="00040E29" w:rsidRDefault="00BC1974" w:rsidP="00BC1974">
            <w:pPr>
              <w:pStyle w:val="TAH"/>
            </w:pPr>
            <w:r w:rsidRPr="00040E29">
              <w:t>Message</w:t>
            </w:r>
          </w:p>
        </w:tc>
        <w:tc>
          <w:tcPr>
            <w:tcW w:w="567" w:type="dxa"/>
            <w:tcBorders>
              <w:top w:val="nil"/>
              <w:left w:val="single" w:sz="4" w:space="0" w:color="auto"/>
              <w:bottom w:val="single" w:sz="4" w:space="0" w:color="auto"/>
              <w:right w:val="single" w:sz="4" w:space="0" w:color="auto"/>
            </w:tcBorders>
          </w:tcPr>
          <w:p w14:paraId="5FDC69D8" w14:textId="77777777" w:rsidR="00BC1974" w:rsidRPr="00040E29" w:rsidRDefault="00BC1974" w:rsidP="00BC1974">
            <w:pPr>
              <w:pStyle w:val="TAH"/>
            </w:pPr>
          </w:p>
        </w:tc>
        <w:tc>
          <w:tcPr>
            <w:tcW w:w="850" w:type="dxa"/>
            <w:tcBorders>
              <w:top w:val="nil"/>
              <w:left w:val="single" w:sz="4" w:space="0" w:color="auto"/>
              <w:bottom w:val="single" w:sz="4" w:space="0" w:color="auto"/>
              <w:right w:val="single" w:sz="4" w:space="0" w:color="auto"/>
            </w:tcBorders>
          </w:tcPr>
          <w:p w14:paraId="25D567A6" w14:textId="77777777" w:rsidR="00BC1974" w:rsidRPr="00040E29" w:rsidRDefault="00BC1974" w:rsidP="00BC1974">
            <w:pPr>
              <w:pStyle w:val="TAH"/>
            </w:pPr>
          </w:p>
        </w:tc>
      </w:tr>
      <w:tr w:rsidR="00BC1974" w:rsidRPr="00040E29" w14:paraId="637FFB35" w14:textId="77777777" w:rsidTr="00BC1974">
        <w:tc>
          <w:tcPr>
            <w:tcW w:w="534" w:type="dxa"/>
            <w:tcBorders>
              <w:top w:val="single" w:sz="4" w:space="0" w:color="auto"/>
              <w:left w:val="single" w:sz="4" w:space="0" w:color="auto"/>
              <w:bottom w:val="single" w:sz="6" w:space="0" w:color="auto"/>
              <w:right w:val="single" w:sz="6" w:space="0" w:color="auto"/>
            </w:tcBorders>
          </w:tcPr>
          <w:p w14:paraId="2B2437D0" w14:textId="77777777" w:rsidR="00BC1974" w:rsidRPr="00040E29" w:rsidRDefault="00BC1974" w:rsidP="00BC1974">
            <w:pPr>
              <w:pStyle w:val="TAC"/>
            </w:pPr>
            <w:r w:rsidRPr="00040E29">
              <w:t>1</w:t>
            </w:r>
          </w:p>
        </w:tc>
        <w:tc>
          <w:tcPr>
            <w:tcW w:w="3969" w:type="dxa"/>
            <w:tcBorders>
              <w:top w:val="single" w:sz="4" w:space="0" w:color="auto"/>
              <w:left w:val="single" w:sz="6" w:space="0" w:color="auto"/>
              <w:bottom w:val="single" w:sz="6" w:space="0" w:color="auto"/>
              <w:right w:val="single" w:sz="6" w:space="0" w:color="auto"/>
            </w:tcBorders>
          </w:tcPr>
          <w:p w14:paraId="277E0220" w14:textId="77777777" w:rsidR="00BC1974" w:rsidRPr="00040E29" w:rsidRDefault="00BC1974" w:rsidP="00BC1974">
            <w:pPr>
              <w:pStyle w:val="TAL"/>
              <w:rPr>
                <w:lang w:eastAsia="sv-SE"/>
              </w:rPr>
            </w:pPr>
            <w:r w:rsidRPr="00040E29">
              <w:rPr>
                <w:lang w:eastAsia="sv-SE"/>
              </w:rPr>
              <w:t xml:space="preserve">The NR-SS-UE sends a </w:t>
            </w:r>
            <w:proofErr w:type="spellStart"/>
            <w:r w:rsidRPr="00040E29">
              <w:rPr>
                <w:lang w:eastAsia="sv-SE"/>
              </w:rPr>
              <w:t>UECapabilityEnquirySidelink</w:t>
            </w:r>
            <w:proofErr w:type="spellEnd"/>
            <w:r w:rsidRPr="00040E29">
              <w:rPr>
                <w:lang w:eastAsia="sv-SE"/>
              </w:rPr>
              <w:t xml:space="preserve"> message from NR-SS-UE on SL-SRB3.</w:t>
            </w:r>
          </w:p>
        </w:tc>
        <w:tc>
          <w:tcPr>
            <w:tcW w:w="709" w:type="dxa"/>
            <w:tcBorders>
              <w:top w:val="single" w:sz="4" w:space="0" w:color="auto"/>
              <w:left w:val="single" w:sz="6" w:space="0" w:color="auto"/>
              <w:bottom w:val="single" w:sz="6" w:space="0" w:color="auto"/>
              <w:right w:val="single" w:sz="6" w:space="0" w:color="auto"/>
            </w:tcBorders>
          </w:tcPr>
          <w:p w14:paraId="28245E1E" w14:textId="77777777" w:rsidR="00BC1974" w:rsidRPr="00040E29" w:rsidRDefault="00BC1974" w:rsidP="00BC1974">
            <w:pPr>
              <w:pStyle w:val="TAC"/>
            </w:pPr>
            <w:r w:rsidRPr="00040E29">
              <w:t>&lt;--</w:t>
            </w:r>
          </w:p>
        </w:tc>
        <w:tc>
          <w:tcPr>
            <w:tcW w:w="2977" w:type="dxa"/>
            <w:tcBorders>
              <w:top w:val="single" w:sz="4" w:space="0" w:color="auto"/>
              <w:left w:val="single" w:sz="6" w:space="0" w:color="auto"/>
              <w:bottom w:val="single" w:sz="6" w:space="0" w:color="auto"/>
              <w:right w:val="single" w:sz="6" w:space="0" w:color="auto"/>
            </w:tcBorders>
          </w:tcPr>
          <w:p w14:paraId="163B6C3C" w14:textId="77777777" w:rsidR="00BC1974" w:rsidRPr="00040E29" w:rsidRDefault="00BC1974" w:rsidP="00BC1974">
            <w:pPr>
              <w:pStyle w:val="TAL"/>
            </w:pPr>
            <w:r w:rsidRPr="00040E29">
              <w:t xml:space="preserve">PC5 RRC: </w:t>
            </w:r>
            <w:proofErr w:type="spellStart"/>
            <w:r w:rsidRPr="00040E29">
              <w:t>UECapabilityEnquiry</w:t>
            </w:r>
            <w:r w:rsidRPr="00040E29">
              <w:rPr>
                <w:lang w:eastAsia="sv-SE"/>
              </w:rPr>
              <w:t>Sidelink</w:t>
            </w:r>
            <w:proofErr w:type="spellEnd"/>
          </w:p>
        </w:tc>
        <w:tc>
          <w:tcPr>
            <w:tcW w:w="567" w:type="dxa"/>
            <w:tcBorders>
              <w:top w:val="single" w:sz="4" w:space="0" w:color="auto"/>
              <w:left w:val="single" w:sz="6" w:space="0" w:color="auto"/>
              <w:bottom w:val="single" w:sz="6" w:space="0" w:color="auto"/>
              <w:right w:val="single" w:sz="6" w:space="0" w:color="auto"/>
            </w:tcBorders>
          </w:tcPr>
          <w:p w14:paraId="00B3EA48" w14:textId="77777777" w:rsidR="00BC1974" w:rsidRPr="00040E29" w:rsidRDefault="00BC1974" w:rsidP="00BC1974">
            <w:pPr>
              <w:pStyle w:val="TAC"/>
            </w:pPr>
            <w:r w:rsidRPr="00040E29">
              <w:t>-</w:t>
            </w:r>
          </w:p>
        </w:tc>
        <w:tc>
          <w:tcPr>
            <w:tcW w:w="850" w:type="dxa"/>
            <w:tcBorders>
              <w:top w:val="single" w:sz="4" w:space="0" w:color="auto"/>
              <w:left w:val="single" w:sz="6" w:space="0" w:color="auto"/>
              <w:bottom w:val="single" w:sz="6" w:space="0" w:color="auto"/>
              <w:right w:val="single" w:sz="4" w:space="0" w:color="auto"/>
            </w:tcBorders>
          </w:tcPr>
          <w:p w14:paraId="112F6D47" w14:textId="77777777" w:rsidR="00BC1974" w:rsidRPr="00040E29" w:rsidRDefault="00BC1974" w:rsidP="00BC1974">
            <w:pPr>
              <w:pStyle w:val="TAC"/>
            </w:pPr>
            <w:r w:rsidRPr="00040E29">
              <w:t>-</w:t>
            </w:r>
          </w:p>
        </w:tc>
      </w:tr>
      <w:tr w:rsidR="00BC1974" w:rsidRPr="00040E29" w14:paraId="2AC6FF83" w14:textId="77777777" w:rsidTr="00BC1974">
        <w:tc>
          <w:tcPr>
            <w:tcW w:w="534" w:type="dxa"/>
            <w:tcBorders>
              <w:top w:val="single" w:sz="4" w:space="0" w:color="auto"/>
              <w:left w:val="single" w:sz="4" w:space="0" w:color="auto"/>
              <w:bottom w:val="single" w:sz="6" w:space="0" w:color="auto"/>
              <w:right w:val="single" w:sz="6" w:space="0" w:color="auto"/>
            </w:tcBorders>
          </w:tcPr>
          <w:p w14:paraId="3FD5115C" w14:textId="77777777" w:rsidR="00BC1974" w:rsidRPr="00040E29" w:rsidRDefault="00BC1974" w:rsidP="00BC1974">
            <w:pPr>
              <w:pStyle w:val="TAC"/>
            </w:pPr>
            <w:r w:rsidRPr="00040E29">
              <w:t>2</w:t>
            </w:r>
          </w:p>
        </w:tc>
        <w:tc>
          <w:tcPr>
            <w:tcW w:w="3969" w:type="dxa"/>
            <w:tcBorders>
              <w:top w:val="single" w:sz="4" w:space="0" w:color="auto"/>
              <w:left w:val="single" w:sz="6" w:space="0" w:color="auto"/>
              <w:bottom w:val="single" w:sz="6" w:space="0" w:color="auto"/>
              <w:right w:val="single" w:sz="6" w:space="0" w:color="auto"/>
            </w:tcBorders>
          </w:tcPr>
          <w:p w14:paraId="6C07C432" w14:textId="77777777" w:rsidR="00BC1974" w:rsidRPr="00040E29" w:rsidRDefault="00BC1974" w:rsidP="00BC1974">
            <w:pPr>
              <w:pStyle w:val="TAL"/>
              <w:rPr>
                <w:lang w:eastAsia="sv-SE"/>
              </w:rPr>
            </w:pPr>
            <w:r w:rsidRPr="00040E29">
              <w:t xml:space="preserve">Check: Does the UE send a </w:t>
            </w:r>
            <w:proofErr w:type="spellStart"/>
            <w:r w:rsidRPr="00040E29">
              <w:t>UECapabilityInformationSidelink</w:t>
            </w:r>
            <w:proofErr w:type="spellEnd"/>
            <w:r w:rsidRPr="00040E29">
              <w:t xml:space="preserve"> message?</w:t>
            </w:r>
          </w:p>
        </w:tc>
        <w:tc>
          <w:tcPr>
            <w:tcW w:w="709" w:type="dxa"/>
            <w:tcBorders>
              <w:top w:val="single" w:sz="4" w:space="0" w:color="auto"/>
              <w:left w:val="single" w:sz="6" w:space="0" w:color="auto"/>
              <w:bottom w:val="single" w:sz="6" w:space="0" w:color="auto"/>
              <w:right w:val="single" w:sz="6" w:space="0" w:color="auto"/>
            </w:tcBorders>
          </w:tcPr>
          <w:p w14:paraId="00FEA0D6" w14:textId="77777777" w:rsidR="00BC1974" w:rsidRPr="00040E29" w:rsidRDefault="00BC1974" w:rsidP="00BC1974">
            <w:pPr>
              <w:pStyle w:val="TAC"/>
            </w:pPr>
            <w:r w:rsidRPr="00040E29">
              <w:t>--&gt;</w:t>
            </w:r>
          </w:p>
        </w:tc>
        <w:tc>
          <w:tcPr>
            <w:tcW w:w="2977" w:type="dxa"/>
            <w:tcBorders>
              <w:top w:val="single" w:sz="4" w:space="0" w:color="auto"/>
              <w:left w:val="single" w:sz="6" w:space="0" w:color="auto"/>
              <w:bottom w:val="single" w:sz="6" w:space="0" w:color="auto"/>
              <w:right w:val="single" w:sz="6" w:space="0" w:color="auto"/>
            </w:tcBorders>
          </w:tcPr>
          <w:p w14:paraId="436CF028" w14:textId="77777777" w:rsidR="00BC1974" w:rsidRPr="00040E29" w:rsidRDefault="00BC1974" w:rsidP="00BC1974">
            <w:pPr>
              <w:pStyle w:val="TAL"/>
            </w:pPr>
            <w:r w:rsidRPr="00040E29">
              <w:t xml:space="preserve">PC5 RRC: </w:t>
            </w:r>
            <w:proofErr w:type="spellStart"/>
            <w:r w:rsidRPr="00040E29">
              <w:t>UECapabilityInformation</w:t>
            </w:r>
            <w:r w:rsidRPr="00040E29">
              <w:rPr>
                <w:lang w:eastAsia="sv-SE"/>
              </w:rPr>
              <w:t>Sidelink</w:t>
            </w:r>
            <w:proofErr w:type="spellEnd"/>
          </w:p>
        </w:tc>
        <w:tc>
          <w:tcPr>
            <w:tcW w:w="567" w:type="dxa"/>
            <w:tcBorders>
              <w:top w:val="single" w:sz="4" w:space="0" w:color="auto"/>
              <w:left w:val="single" w:sz="6" w:space="0" w:color="auto"/>
              <w:bottom w:val="single" w:sz="6" w:space="0" w:color="auto"/>
              <w:right w:val="single" w:sz="6" w:space="0" w:color="auto"/>
            </w:tcBorders>
          </w:tcPr>
          <w:p w14:paraId="45461423" w14:textId="77777777" w:rsidR="00BC1974" w:rsidRPr="00040E29" w:rsidRDefault="00BC1974" w:rsidP="00BC1974">
            <w:pPr>
              <w:pStyle w:val="TAC"/>
            </w:pPr>
            <w:r w:rsidRPr="00040E29">
              <w:t>1</w:t>
            </w:r>
          </w:p>
        </w:tc>
        <w:tc>
          <w:tcPr>
            <w:tcW w:w="850" w:type="dxa"/>
            <w:tcBorders>
              <w:top w:val="single" w:sz="4" w:space="0" w:color="auto"/>
              <w:left w:val="single" w:sz="6" w:space="0" w:color="auto"/>
              <w:bottom w:val="single" w:sz="6" w:space="0" w:color="auto"/>
              <w:right w:val="single" w:sz="4" w:space="0" w:color="auto"/>
            </w:tcBorders>
          </w:tcPr>
          <w:p w14:paraId="2C7F4D58" w14:textId="77777777" w:rsidR="00BC1974" w:rsidRPr="00040E29" w:rsidRDefault="00BC1974" w:rsidP="00BC1974">
            <w:pPr>
              <w:pStyle w:val="TAC"/>
            </w:pPr>
            <w:r w:rsidRPr="00040E29">
              <w:t>P</w:t>
            </w:r>
          </w:p>
        </w:tc>
      </w:tr>
      <w:tr w:rsidR="00BC1974" w:rsidRPr="00040E29" w14:paraId="1A91B182" w14:textId="77777777" w:rsidTr="00BC1974">
        <w:tc>
          <w:tcPr>
            <w:tcW w:w="534" w:type="dxa"/>
            <w:tcBorders>
              <w:top w:val="single" w:sz="4" w:space="0" w:color="auto"/>
              <w:left w:val="single" w:sz="4" w:space="0" w:color="auto"/>
              <w:bottom w:val="single" w:sz="6" w:space="0" w:color="auto"/>
              <w:right w:val="single" w:sz="6" w:space="0" w:color="auto"/>
            </w:tcBorders>
            <w:hideMark/>
          </w:tcPr>
          <w:p w14:paraId="2F451690" w14:textId="77777777" w:rsidR="00BC1974" w:rsidRPr="00040E29" w:rsidRDefault="00BC1974" w:rsidP="00BC1974">
            <w:pPr>
              <w:pStyle w:val="TAC"/>
            </w:pPr>
            <w:r w:rsidRPr="00040E29">
              <w:t>3</w:t>
            </w:r>
          </w:p>
        </w:tc>
        <w:tc>
          <w:tcPr>
            <w:tcW w:w="3969" w:type="dxa"/>
            <w:tcBorders>
              <w:top w:val="single" w:sz="4" w:space="0" w:color="auto"/>
              <w:left w:val="single" w:sz="6" w:space="0" w:color="auto"/>
              <w:bottom w:val="single" w:sz="6" w:space="0" w:color="auto"/>
              <w:right w:val="single" w:sz="6" w:space="0" w:color="auto"/>
            </w:tcBorders>
            <w:hideMark/>
          </w:tcPr>
          <w:p w14:paraId="087F6137" w14:textId="77777777" w:rsidR="00BC1974" w:rsidRPr="00040E29" w:rsidRDefault="00BC1974" w:rsidP="00BC1974">
            <w:pPr>
              <w:pStyle w:val="TAL"/>
              <w:rPr>
                <w:lang w:eastAsia="sv-SE"/>
              </w:rPr>
            </w:pPr>
            <w:r w:rsidRPr="00040E29">
              <w:rPr>
                <w:lang w:eastAsia="sv-SE"/>
              </w:rPr>
              <w:t xml:space="preserve">The UE is configured by upper layers to initiate capability transfer procedure and to include only NR </w:t>
            </w:r>
            <w:proofErr w:type="spellStart"/>
            <w:r w:rsidRPr="00040E29">
              <w:rPr>
                <w:lang w:eastAsia="sv-SE"/>
              </w:rPr>
              <w:t>Sidelink</w:t>
            </w:r>
            <w:proofErr w:type="spellEnd"/>
            <w:r w:rsidRPr="00040E29">
              <w:rPr>
                <w:lang w:eastAsia="sv-SE"/>
              </w:rPr>
              <w:t xml:space="preserve"> operating band which is currently used in this TC for communication over PC5 interface.</w:t>
            </w:r>
          </w:p>
          <w:p w14:paraId="19C138B9" w14:textId="77777777" w:rsidR="00BC1974" w:rsidRPr="00040E29" w:rsidRDefault="00BC1974" w:rsidP="00BC1974">
            <w:pPr>
              <w:pStyle w:val="TAL"/>
            </w:pPr>
            <w:r w:rsidRPr="00040E29">
              <w:rPr>
                <w:lang w:eastAsia="sv-SE"/>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24A9DE76" w14:textId="77777777" w:rsidR="00BC1974" w:rsidRPr="00040E29" w:rsidRDefault="00BC1974" w:rsidP="00BC1974">
            <w:pPr>
              <w:pStyle w:val="TAC"/>
            </w:pPr>
            <w:r w:rsidRPr="00040E29">
              <w:t>-</w:t>
            </w:r>
          </w:p>
        </w:tc>
        <w:tc>
          <w:tcPr>
            <w:tcW w:w="2977" w:type="dxa"/>
            <w:tcBorders>
              <w:top w:val="single" w:sz="4" w:space="0" w:color="auto"/>
              <w:left w:val="single" w:sz="6" w:space="0" w:color="auto"/>
              <w:bottom w:val="single" w:sz="6" w:space="0" w:color="auto"/>
              <w:right w:val="single" w:sz="6" w:space="0" w:color="auto"/>
            </w:tcBorders>
            <w:hideMark/>
          </w:tcPr>
          <w:p w14:paraId="23C812C3" w14:textId="77777777" w:rsidR="00BC1974" w:rsidRPr="00040E29" w:rsidRDefault="00BC1974" w:rsidP="00BC1974">
            <w:pPr>
              <w:pStyle w:val="TAL"/>
            </w:pPr>
            <w:r w:rsidRPr="00040E29">
              <w:t>-</w:t>
            </w:r>
          </w:p>
        </w:tc>
        <w:tc>
          <w:tcPr>
            <w:tcW w:w="567" w:type="dxa"/>
            <w:tcBorders>
              <w:top w:val="single" w:sz="4" w:space="0" w:color="auto"/>
              <w:left w:val="single" w:sz="6" w:space="0" w:color="auto"/>
              <w:bottom w:val="single" w:sz="6" w:space="0" w:color="auto"/>
              <w:right w:val="single" w:sz="6" w:space="0" w:color="auto"/>
            </w:tcBorders>
            <w:hideMark/>
          </w:tcPr>
          <w:p w14:paraId="4D8477AA" w14:textId="77777777" w:rsidR="00BC1974" w:rsidRPr="00040E29" w:rsidRDefault="00BC1974" w:rsidP="00BC1974">
            <w:pPr>
              <w:pStyle w:val="TAC"/>
            </w:pPr>
            <w:r w:rsidRPr="00040E29">
              <w:t>-</w:t>
            </w:r>
          </w:p>
        </w:tc>
        <w:tc>
          <w:tcPr>
            <w:tcW w:w="850" w:type="dxa"/>
            <w:tcBorders>
              <w:top w:val="single" w:sz="4" w:space="0" w:color="auto"/>
              <w:left w:val="single" w:sz="6" w:space="0" w:color="auto"/>
              <w:bottom w:val="single" w:sz="6" w:space="0" w:color="auto"/>
              <w:right w:val="single" w:sz="4" w:space="0" w:color="auto"/>
            </w:tcBorders>
            <w:hideMark/>
          </w:tcPr>
          <w:p w14:paraId="6DEF90C4" w14:textId="77777777" w:rsidR="00BC1974" w:rsidRPr="00040E29" w:rsidRDefault="00BC1974" w:rsidP="00BC1974">
            <w:pPr>
              <w:pStyle w:val="TAC"/>
            </w:pPr>
            <w:r w:rsidRPr="00040E29">
              <w:t>-</w:t>
            </w:r>
          </w:p>
        </w:tc>
      </w:tr>
      <w:tr w:rsidR="00BC1974" w:rsidRPr="00040E29" w14:paraId="09D052F1" w14:textId="77777777" w:rsidTr="00BC1974">
        <w:tc>
          <w:tcPr>
            <w:tcW w:w="534" w:type="dxa"/>
            <w:tcBorders>
              <w:top w:val="single" w:sz="6" w:space="0" w:color="auto"/>
              <w:left w:val="single" w:sz="4" w:space="0" w:color="auto"/>
              <w:bottom w:val="single" w:sz="6" w:space="0" w:color="auto"/>
              <w:right w:val="single" w:sz="6" w:space="0" w:color="auto"/>
            </w:tcBorders>
            <w:hideMark/>
          </w:tcPr>
          <w:p w14:paraId="625376E8" w14:textId="77777777" w:rsidR="00BC1974" w:rsidRPr="00040E29" w:rsidRDefault="00BC1974" w:rsidP="00BC1974">
            <w:pPr>
              <w:pStyle w:val="TAC"/>
            </w:pPr>
            <w:r w:rsidRPr="00040E29">
              <w:t>4</w:t>
            </w:r>
          </w:p>
        </w:tc>
        <w:tc>
          <w:tcPr>
            <w:tcW w:w="3969" w:type="dxa"/>
            <w:tcBorders>
              <w:top w:val="single" w:sz="6" w:space="0" w:color="auto"/>
              <w:left w:val="single" w:sz="6" w:space="0" w:color="auto"/>
              <w:bottom w:val="single" w:sz="6" w:space="0" w:color="auto"/>
              <w:right w:val="single" w:sz="6" w:space="0" w:color="auto"/>
            </w:tcBorders>
            <w:hideMark/>
          </w:tcPr>
          <w:p w14:paraId="37058257" w14:textId="77777777" w:rsidR="00BC1974" w:rsidRPr="00040E29" w:rsidRDefault="00BC1974" w:rsidP="00BC1974">
            <w:pPr>
              <w:pStyle w:val="TAL"/>
            </w:pPr>
            <w:r w:rsidRPr="00040E29">
              <w:t xml:space="preserve">Check: Does the UE send on SL-SRB3 a </w:t>
            </w:r>
            <w:proofErr w:type="spellStart"/>
            <w:r w:rsidRPr="00040E29">
              <w:t>UECapabilityEnquirySidelink</w:t>
            </w:r>
            <w:proofErr w:type="spellEnd"/>
            <w:r w:rsidRPr="00040E29">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69661833" w14:textId="77777777" w:rsidR="00BC1974" w:rsidRPr="00040E29" w:rsidRDefault="00BC1974" w:rsidP="00BC1974">
            <w:pPr>
              <w:pStyle w:val="TAC"/>
            </w:pPr>
            <w:r w:rsidRPr="00040E29">
              <w:t>--&gt;</w:t>
            </w:r>
          </w:p>
        </w:tc>
        <w:tc>
          <w:tcPr>
            <w:tcW w:w="2977" w:type="dxa"/>
            <w:tcBorders>
              <w:top w:val="single" w:sz="6" w:space="0" w:color="auto"/>
              <w:left w:val="single" w:sz="6" w:space="0" w:color="auto"/>
              <w:bottom w:val="single" w:sz="6" w:space="0" w:color="auto"/>
              <w:right w:val="single" w:sz="6" w:space="0" w:color="auto"/>
            </w:tcBorders>
            <w:hideMark/>
          </w:tcPr>
          <w:p w14:paraId="0CBB3924" w14:textId="77777777" w:rsidR="00BC1974" w:rsidRPr="00040E29" w:rsidRDefault="00BC1974" w:rsidP="00BC1974">
            <w:pPr>
              <w:pStyle w:val="TAL"/>
            </w:pPr>
            <w:r w:rsidRPr="00040E29">
              <w:t xml:space="preserve">PC5 RRC: </w:t>
            </w:r>
            <w:proofErr w:type="spellStart"/>
            <w:r w:rsidRPr="00040E29">
              <w:t>UECapabilityEnquiry</w:t>
            </w:r>
            <w:r w:rsidRPr="00040E29">
              <w:rPr>
                <w:lang w:eastAsia="sv-SE"/>
              </w:rPr>
              <w:t>Sidelink</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058BE10A" w14:textId="77777777" w:rsidR="00BC1974" w:rsidRPr="00040E29" w:rsidRDefault="00BC1974" w:rsidP="00BC1974">
            <w:pPr>
              <w:pStyle w:val="TAC"/>
            </w:pPr>
            <w:r w:rsidRPr="00040E29">
              <w:t>2</w:t>
            </w:r>
          </w:p>
        </w:tc>
        <w:tc>
          <w:tcPr>
            <w:tcW w:w="850" w:type="dxa"/>
            <w:tcBorders>
              <w:top w:val="single" w:sz="6" w:space="0" w:color="auto"/>
              <w:left w:val="single" w:sz="6" w:space="0" w:color="auto"/>
              <w:bottom w:val="single" w:sz="6" w:space="0" w:color="auto"/>
              <w:right w:val="single" w:sz="4" w:space="0" w:color="auto"/>
            </w:tcBorders>
            <w:hideMark/>
          </w:tcPr>
          <w:p w14:paraId="6244F0A2" w14:textId="77777777" w:rsidR="00BC1974" w:rsidRPr="00040E29" w:rsidRDefault="00BC1974" w:rsidP="00BC1974">
            <w:pPr>
              <w:pStyle w:val="TAC"/>
            </w:pPr>
            <w:r w:rsidRPr="00040E29">
              <w:t>P</w:t>
            </w:r>
          </w:p>
        </w:tc>
      </w:tr>
      <w:tr w:rsidR="00BC1974" w:rsidRPr="00040E29" w14:paraId="6322B8EA" w14:textId="77777777" w:rsidTr="00BC1974">
        <w:tc>
          <w:tcPr>
            <w:tcW w:w="534" w:type="dxa"/>
            <w:tcBorders>
              <w:top w:val="single" w:sz="6" w:space="0" w:color="auto"/>
              <w:left w:val="single" w:sz="4" w:space="0" w:color="auto"/>
              <w:bottom w:val="single" w:sz="6" w:space="0" w:color="auto"/>
              <w:right w:val="single" w:sz="6" w:space="0" w:color="auto"/>
            </w:tcBorders>
          </w:tcPr>
          <w:p w14:paraId="180AA418" w14:textId="77777777" w:rsidR="00BC1974" w:rsidRPr="00040E29" w:rsidRDefault="00BC1974" w:rsidP="00BC1974">
            <w:pPr>
              <w:pStyle w:val="TAC"/>
            </w:pPr>
            <w:r w:rsidRPr="00040E29">
              <w:t>5</w:t>
            </w:r>
          </w:p>
        </w:tc>
        <w:tc>
          <w:tcPr>
            <w:tcW w:w="3969" w:type="dxa"/>
            <w:tcBorders>
              <w:top w:val="single" w:sz="6" w:space="0" w:color="auto"/>
              <w:left w:val="single" w:sz="6" w:space="0" w:color="auto"/>
              <w:bottom w:val="single" w:sz="6" w:space="0" w:color="auto"/>
              <w:right w:val="single" w:sz="6" w:space="0" w:color="auto"/>
            </w:tcBorders>
          </w:tcPr>
          <w:p w14:paraId="6B45FD90" w14:textId="77777777" w:rsidR="00BC1974" w:rsidRPr="00040E29" w:rsidRDefault="00BC1974" w:rsidP="00BC1974">
            <w:pPr>
              <w:pStyle w:val="TAL"/>
            </w:pPr>
            <w:r w:rsidRPr="00040E29">
              <w:t xml:space="preserve">The NR-SS-UE sends a </w:t>
            </w:r>
            <w:proofErr w:type="spellStart"/>
            <w:r w:rsidRPr="00040E29">
              <w:t>UECapbilityInformationSidelink</w:t>
            </w:r>
            <w:proofErr w:type="spellEnd"/>
            <w:r w:rsidRPr="00040E29">
              <w:t xml:space="preserve"> message.</w:t>
            </w:r>
          </w:p>
        </w:tc>
        <w:tc>
          <w:tcPr>
            <w:tcW w:w="709" w:type="dxa"/>
            <w:tcBorders>
              <w:top w:val="single" w:sz="6" w:space="0" w:color="auto"/>
              <w:left w:val="single" w:sz="6" w:space="0" w:color="auto"/>
              <w:bottom w:val="single" w:sz="6" w:space="0" w:color="auto"/>
              <w:right w:val="single" w:sz="6" w:space="0" w:color="auto"/>
            </w:tcBorders>
          </w:tcPr>
          <w:p w14:paraId="771D7D23" w14:textId="77777777" w:rsidR="00BC1974" w:rsidRPr="00040E29" w:rsidRDefault="00BC1974" w:rsidP="00BC1974">
            <w:pPr>
              <w:pStyle w:val="TAC"/>
            </w:pPr>
            <w:r w:rsidRPr="00040E29">
              <w:t>&lt;--</w:t>
            </w:r>
          </w:p>
        </w:tc>
        <w:tc>
          <w:tcPr>
            <w:tcW w:w="2977" w:type="dxa"/>
            <w:tcBorders>
              <w:top w:val="single" w:sz="6" w:space="0" w:color="auto"/>
              <w:left w:val="single" w:sz="6" w:space="0" w:color="auto"/>
              <w:bottom w:val="single" w:sz="6" w:space="0" w:color="auto"/>
              <w:right w:val="single" w:sz="6" w:space="0" w:color="auto"/>
            </w:tcBorders>
          </w:tcPr>
          <w:p w14:paraId="4156A36C" w14:textId="77777777" w:rsidR="00BC1974" w:rsidRPr="00040E29" w:rsidRDefault="00BC1974" w:rsidP="00BC1974">
            <w:pPr>
              <w:pStyle w:val="TAL"/>
            </w:pPr>
            <w:r w:rsidRPr="00040E29">
              <w:t xml:space="preserve">PC5 RRC: </w:t>
            </w:r>
            <w:proofErr w:type="spellStart"/>
            <w:r w:rsidRPr="00040E29">
              <w:t>UECapabilityInformationSidelink</w:t>
            </w:r>
            <w:proofErr w:type="spellEnd"/>
          </w:p>
        </w:tc>
        <w:tc>
          <w:tcPr>
            <w:tcW w:w="567" w:type="dxa"/>
            <w:tcBorders>
              <w:top w:val="single" w:sz="6" w:space="0" w:color="auto"/>
              <w:left w:val="single" w:sz="6" w:space="0" w:color="auto"/>
              <w:bottom w:val="single" w:sz="6" w:space="0" w:color="auto"/>
              <w:right w:val="single" w:sz="6" w:space="0" w:color="auto"/>
            </w:tcBorders>
          </w:tcPr>
          <w:p w14:paraId="33C83BE1" w14:textId="77777777" w:rsidR="00BC1974" w:rsidRPr="00040E29" w:rsidRDefault="00BC1974" w:rsidP="00BC1974">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23ADF1D2" w14:textId="77777777" w:rsidR="00BC1974" w:rsidRPr="00040E29" w:rsidRDefault="00BC1974" w:rsidP="00BC1974">
            <w:pPr>
              <w:pStyle w:val="TAC"/>
            </w:pPr>
            <w:r w:rsidRPr="00040E29">
              <w:t>-</w:t>
            </w:r>
          </w:p>
        </w:tc>
      </w:tr>
      <w:tr w:rsidR="00BC1974" w:rsidRPr="00040E29" w14:paraId="3BA42349" w14:textId="77777777" w:rsidTr="00BC1974">
        <w:tc>
          <w:tcPr>
            <w:tcW w:w="534" w:type="dxa"/>
            <w:tcBorders>
              <w:top w:val="single" w:sz="6" w:space="0" w:color="auto"/>
              <w:left w:val="single" w:sz="4" w:space="0" w:color="auto"/>
              <w:bottom w:val="single" w:sz="6" w:space="0" w:color="auto"/>
              <w:right w:val="single" w:sz="6" w:space="0" w:color="auto"/>
            </w:tcBorders>
          </w:tcPr>
          <w:p w14:paraId="461CC89E" w14:textId="77777777" w:rsidR="00BC1974" w:rsidRPr="00040E29" w:rsidRDefault="00BC1974" w:rsidP="00BC1974">
            <w:pPr>
              <w:pStyle w:val="TAC"/>
            </w:pPr>
            <w:r w:rsidRPr="00040E29">
              <w:t>6</w:t>
            </w:r>
          </w:p>
        </w:tc>
        <w:tc>
          <w:tcPr>
            <w:tcW w:w="3969" w:type="dxa"/>
            <w:tcBorders>
              <w:top w:val="single" w:sz="6" w:space="0" w:color="auto"/>
              <w:left w:val="single" w:sz="6" w:space="0" w:color="auto"/>
              <w:bottom w:val="single" w:sz="6" w:space="0" w:color="auto"/>
              <w:right w:val="single" w:sz="6" w:space="0" w:color="auto"/>
            </w:tcBorders>
          </w:tcPr>
          <w:p w14:paraId="5949268B" w14:textId="77777777" w:rsidR="00BC1974" w:rsidRPr="00040E29" w:rsidRDefault="00BC1974" w:rsidP="00BC1974">
            <w:pPr>
              <w:pStyle w:val="TAL"/>
              <w:rPr>
                <w:lang w:eastAsia="sv-SE"/>
              </w:rPr>
            </w:pPr>
            <w:r w:rsidRPr="00040E29">
              <w:rPr>
                <w:lang w:eastAsia="sv-SE"/>
              </w:rPr>
              <w:t xml:space="preserve">The UE is configured by upper layers to initiate capability transfer procedure, to include only the NR </w:t>
            </w:r>
            <w:proofErr w:type="spellStart"/>
            <w:r w:rsidRPr="00040E29">
              <w:rPr>
                <w:lang w:eastAsia="sv-SE"/>
              </w:rPr>
              <w:t>Sidelink</w:t>
            </w:r>
            <w:proofErr w:type="spellEnd"/>
            <w:r w:rsidRPr="00040E29">
              <w:rPr>
                <w:lang w:eastAsia="sv-SE"/>
              </w:rPr>
              <w:t xml:space="preserve"> operating band which is currently used in this TC for communication over PC5 interface and to provide UE radio access capabilities.</w:t>
            </w:r>
          </w:p>
          <w:p w14:paraId="665897D5" w14:textId="77777777" w:rsidR="00BC1974" w:rsidRPr="00040E29" w:rsidRDefault="00BC1974" w:rsidP="00BC1974">
            <w:pPr>
              <w:pStyle w:val="TAL"/>
            </w:pPr>
            <w:r w:rsidRPr="00040E29">
              <w:rPr>
                <w:lang w:eastAsia="sv-SE"/>
              </w:rPr>
              <w:t>Note: This step is triggered by MMI or AT command.</w:t>
            </w:r>
          </w:p>
        </w:tc>
        <w:tc>
          <w:tcPr>
            <w:tcW w:w="709" w:type="dxa"/>
            <w:tcBorders>
              <w:top w:val="single" w:sz="6" w:space="0" w:color="auto"/>
              <w:left w:val="single" w:sz="6" w:space="0" w:color="auto"/>
              <w:bottom w:val="single" w:sz="6" w:space="0" w:color="auto"/>
              <w:right w:val="single" w:sz="6" w:space="0" w:color="auto"/>
            </w:tcBorders>
          </w:tcPr>
          <w:p w14:paraId="6FC5B173" w14:textId="77777777" w:rsidR="00BC1974" w:rsidRPr="00040E29" w:rsidRDefault="00BC1974" w:rsidP="00BC1974">
            <w:pPr>
              <w:pStyle w:val="TAC"/>
            </w:pPr>
            <w:r w:rsidRPr="00040E29">
              <w:t>-</w:t>
            </w:r>
          </w:p>
        </w:tc>
        <w:tc>
          <w:tcPr>
            <w:tcW w:w="2977" w:type="dxa"/>
            <w:tcBorders>
              <w:top w:val="single" w:sz="6" w:space="0" w:color="auto"/>
              <w:left w:val="single" w:sz="6" w:space="0" w:color="auto"/>
              <w:bottom w:val="single" w:sz="6" w:space="0" w:color="auto"/>
              <w:right w:val="single" w:sz="6" w:space="0" w:color="auto"/>
            </w:tcBorders>
          </w:tcPr>
          <w:p w14:paraId="0E357846" w14:textId="77777777" w:rsidR="00BC1974" w:rsidRPr="00040E29" w:rsidRDefault="00BC1974" w:rsidP="00BC1974">
            <w:pPr>
              <w:pStyle w:val="TAL"/>
            </w:pPr>
          </w:p>
        </w:tc>
        <w:tc>
          <w:tcPr>
            <w:tcW w:w="567" w:type="dxa"/>
            <w:tcBorders>
              <w:top w:val="single" w:sz="6" w:space="0" w:color="auto"/>
              <w:left w:val="single" w:sz="6" w:space="0" w:color="auto"/>
              <w:bottom w:val="single" w:sz="6" w:space="0" w:color="auto"/>
              <w:right w:val="single" w:sz="6" w:space="0" w:color="auto"/>
            </w:tcBorders>
          </w:tcPr>
          <w:p w14:paraId="3453D3B2" w14:textId="77777777" w:rsidR="00BC1974" w:rsidRPr="00040E29" w:rsidRDefault="00BC1974" w:rsidP="00BC1974">
            <w:pPr>
              <w:pStyle w:val="TAC"/>
            </w:pPr>
          </w:p>
        </w:tc>
        <w:tc>
          <w:tcPr>
            <w:tcW w:w="850" w:type="dxa"/>
            <w:tcBorders>
              <w:top w:val="single" w:sz="6" w:space="0" w:color="auto"/>
              <w:left w:val="single" w:sz="6" w:space="0" w:color="auto"/>
              <w:bottom w:val="single" w:sz="6" w:space="0" w:color="auto"/>
              <w:right w:val="single" w:sz="4" w:space="0" w:color="auto"/>
            </w:tcBorders>
          </w:tcPr>
          <w:p w14:paraId="0EED2B55" w14:textId="77777777" w:rsidR="00BC1974" w:rsidRPr="00040E29" w:rsidRDefault="00BC1974" w:rsidP="00BC1974">
            <w:pPr>
              <w:pStyle w:val="TAC"/>
            </w:pPr>
          </w:p>
        </w:tc>
      </w:tr>
      <w:tr w:rsidR="00BC1974" w:rsidRPr="00040E29" w14:paraId="1DEC326B" w14:textId="77777777" w:rsidTr="00BC1974">
        <w:tc>
          <w:tcPr>
            <w:tcW w:w="534" w:type="dxa"/>
            <w:tcBorders>
              <w:top w:val="single" w:sz="6" w:space="0" w:color="auto"/>
              <w:left w:val="single" w:sz="4" w:space="0" w:color="auto"/>
              <w:bottom w:val="single" w:sz="6" w:space="0" w:color="auto"/>
              <w:right w:val="single" w:sz="6" w:space="0" w:color="auto"/>
            </w:tcBorders>
          </w:tcPr>
          <w:p w14:paraId="22EA8555" w14:textId="77777777" w:rsidR="00BC1974" w:rsidRPr="00040E29" w:rsidRDefault="00BC1974" w:rsidP="00BC1974">
            <w:pPr>
              <w:pStyle w:val="TAC"/>
            </w:pPr>
            <w:r w:rsidRPr="00040E29">
              <w:t>7</w:t>
            </w:r>
          </w:p>
        </w:tc>
        <w:tc>
          <w:tcPr>
            <w:tcW w:w="3969" w:type="dxa"/>
            <w:tcBorders>
              <w:top w:val="single" w:sz="6" w:space="0" w:color="auto"/>
              <w:left w:val="single" w:sz="6" w:space="0" w:color="auto"/>
              <w:bottom w:val="single" w:sz="6" w:space="0" w:color="auto"/>
              <w:right w:val="single" w:sz="6" w:space="0" w:color="auto"/>
            </w:tcBorders>
          </w:tcPr>
          <w:p w14:paraId="1A09D13E" w14:textId="77777777" w:rsidR="00BC1974" w:rsidRPr="00040E29" w:rsidRDefault="00BC1974" w:rsidP="00BC1974">
            <w:pPr>
              <w:pStyle w:val="TAL"/>
              <w:rPr>
                <w:lang w:eastAsia="sv-SE"/>
              </w:rPr>
            </w:pPr>
            <w:r w:rsidRPr="00040E29">
              <w:rPr>
                <w:lang w:eastAsia="sv-SE"/>
              </w:rPr>
              <w:t xml:space="preserve">Check: Does the UE send on SL-SRB3 a </w:t>
            </w:r>
            <w:proofErr w:type="spellStart"/>
            <w:r w:rsidRPr="00040E29">
              <w:t>UECapabilityEnquirySidelink</w:t>
            </w:r>
            <w:proofErr w:type="spellEnd"/>
            <w:r w:rsidRPr="00040E29">
              <w:t xml:space="preserve"> message with </w:t>
            </w:r>
            <w:r w:rsidRPr="00040E29">
              <w:rPr>
                <w:i/>
              </w:rPr>
              <w:t>ue</w:t>
            </w:r>
            <w:r w:rsidRPr="00040E29">
              <w:rPr>
                <w:i/>
                <w:lang w:eastAsia="sv-SE"/>
              </w:rPr>
              <w:t>-CapabilityInformationSidelink-r16</w:t>
            </w:r>
            <w:r w:rsidRPr="00040E29">
              <w:rPr>
                <w:lang w:eastAsia="sv-SE"/>
              </w:rPr>
              <w:t xml:space="preserve"> IE?</w:t>
            </w:r>
          </w:p>
        </w:tc>
        <w:tc>
          <w:tcPr>
            <w:tcW w:w="709" w:type="dxa"/>
            <w:tcBorders>
              <w:top w:val="single" w:sz="6" w:space="0" w:color="auto"/>
              <w:left w:val="single" w:sz="6" w:space="0" w:color="auto"/>
              <w:bottom w:val="single" w:sz="6" w:space="0" w:color="auto"/>
              <w:right w:val="single" w:sz="6" w:space="0" w:color="auto"/>
            </w:tcBorders>
          </w:tcPr>
          <w:p w14:paraId="05ACF651" w14:textId="77777777" w:rsidR="00BC1974" w:rsidRPr="00040E29" w:rsidRDefault="00BC1974" w:rsidP="00BC1974">
            <w:pPr>
              <w:pStyle w:val="TAC"/>
            </w:pPr>
            <w:r w:rsidRPr="00040E29">
              <w:t>--&gt;</w:t>
            </w:r>
          </w:p>
        </w:tc>
        <w:tc>
          <w:tcPr>
            <w:tcW w:w="2977" w:type="dxa"/>
            <w:tcBorders>
              <w:top w:val="single" w:sz="6" w:space="0" w:color="auto"/>
              <w:left w:val="single" w:sz="6" w:space="0" w:color="auto"/>
              <w:bottom w:val="single" w:sz="6" w:space="0" w:color="auto"/>
              <w:right w:val="single" w:sz="6" w:space="0" w:color="auto"/>
            </w:tcBorders>
          </w:tcPr>
          <w:p w14:paraId="57723D24" w14:textId="77777777" w:rsidR="00BC1974" w:rsidRPr="00040E29" w:rsidRDefault="00BC1974" w:rsidP="00BC1974">
            <w:pPr>
              <w:pStyle w:val="TAL"/>
            </w:pPr>
            <w:r w:rsidRPr="00040E29">
              <w:t xml:space="preserve">PC5 RRC: </w:t>
            </w:r>
            <w:proofErr w:type="spellStart"/>
            <w:r w:rsidRPr="00040E29">
              <w:t>UECapabilityEnquiry</w:t>
            </w:r>
            <w:r w:rsidRPr="00040E29">
              <w:rPr>
                <w:lang w:eastAsia="sv-SE"/>
              </w:rPr>
              <w:t>Sidelink</w:t>
            </w:r>
            <w:proofErr w:type="spellEnd"/>
          </w:p>
        </w:tc>
        <w:tc>
          <w:tcPr>
            <w:tcW w:w="567" w:type="dxa"/>
            <w:tcBorders>
              <w:top w:val="single" w:sz="6" w:space="0" w:color="auto"/>
              <w:left w:val="single" w:sz="6" w:space="0" w:color="auto"/>
              <w:bottom w:val="single" w:sz="6" w:space="0" w:color="auto"/>
              <w:right w:val="single" w:sz="6" w:space="0" w:color="auto"/>
            </w:tcBorders>
          </w:tcPr>
          <w:p w14:paraId="54A0855D" w14:textId="77777777" w:rsidR="00BC1974" w:rsidRPr="00040E29" w:rsidRDefault="00BC1974" w:rsidP="00BC1974">
            <w:pPr>
              <w:pStyle w:val="TAC"/>
            </w:pPr>
            <w:r w:rsidRPr="00040E29">
              <w:t>3</w:t>
            </w:r>
          </w:p>
        </w:tc>
        <w:tc>
          <w:tcPr>
            <w:tcW w:w="850" w:type="dxa"/>
            <w:tcBorders>
              <w:top w:val="single" w:sz="6" w:space="0" w:color="auto"/>
              <w:left w:val="single" w:sz="6" w:space="0" w:color="auto"/>
              <w:bottom w:val="single" w:sz="6" w:space="0" w:color="auto"/>
              <w:right w:val="single" w:sz="4" w:space="0" w:color="auto"/>
            </w:tcBorders>
          </w:tcPr>
          <w:p w14:paraId="2D292138" w14:textId="77777777" w:rsidR="00BC1974" w:rsidRPr="00040E29" w:rsidRDefault="00BC1974" w:rsidP="00BC1974">
            <w:pPr>
              <w:pStyle w:val="TAC"/>
            </w:pPr>
            <w:r w:rsidRPr="00040E29">
              <w:t>P</w:t>
            </w:r>
          </w:p>
        </w:tc>
      </w:tr>
      <w:tr w:rsidR="00BC1974" w:rsidRPr="00040E29" w14:paraId="617A34E9" w14:textId="77777777" w:rsidTr="00BC1974">
        <w:tc>
          <w:tcPr>
            <w:tcW w:w="534" w:type="dxa"/>
            <w:tcBorders>
              <w:top w:val="single" w:sz="6" w:space="0" w:color="auto"/>
              <w:left w:val="single" w:sz="4" w:space="0" w:color="auto"/>
              <w:bottom w:val="single" w:sz="6" w:space="0" w:color="auto"/>
              <w:right w:val="single" w:sz="6" w:space="0" w:color="auto"/>
            </w:tcBorders>
          </w:tcPr>
          <w:p w14:paraId="0956FAE1" w14:textId="77777777" w:rsidR="00BC1974" w:rsidRPr="00040E29" w:rsidRDefault="00BC1974" w:rsidP="00BC1974">
            <w:pPr>
              <w:pStyle w:val="TAC"/>
            </w:pPr>
            <w:r w:rsidRPr="00040E29">
              <w:t>8</w:t>
            </w:r>
          </w:p>
        </w:tc>
        <w:tc>
          <w:tcPr>
            <w:tcW w:w="3969" w:type="dxa"/>
            <w:tcBorders>
              <w:top w:val="single" w:sz="6" w:space="0" w:color="auto"/>
              <w:left w:val="single" w:sz="6" w:space="0" w:color="auto"/>
              <w:bottom w:val="single" w:sz="6" w:space="0" w:color="auto"/>
              <w:right w:val="single" w:sz="6" w:space="0" w:color="auto"/>
            </w:tcBorders>
          </w:tcPr>
          <w:p w14:paraId="68E35291" w14:textId="77777777" w:rsidR="00BC1974" w:rsidRPr="00040E29" w:rsidRDefault="00BC1974" w:rsidP="00BC1974">
            <w:pPr>
              <w:pStyle w:val="TAL"/>
              <w:rPr>
                <w:lang w:eastAsia="sv-SE"/>
              </w:rPr>
            </w:pPr>
            <w:r w:rsidRPr="00040E29">
              <w:t xml:space="preserve">The NR-SS-UE sends a </w:t>
            </w:r>
            <w:proofErr w:type="spellStart"/>
            <w:r w:rsidRPr="00040E29">
              <w:t>UECapabilityInformationSidelink</w:t>
            </w:r>
            <w:proofErr w:type="spellEnd"/>
            <w:r w:rsidRPr="00040E29">
              <w:t xml:space="preserve"> message.</w:t>
            </w:r>
          </w:p>
        </w:tc>
        <w:tc>
          <w:tcPr>
            <w:tcW w:w="709" w:type="dxa"/>
            <w:tcBorders>
              <w:top w:val="single" w:sz="6" w:space="0" w:color="auto"/>
              <w:left w:val="single" w:sz="6" w:space="0" w:color="auto"/>
              <w:bottom w:val="single" w:sz="6" w:space="0" w:color="auto"/>
              <w:right w:val="single" w:sz="6" w:space="0" w:color="auto"/>
            </w:tcBorders>
          </w:tcPr>
          <w:p w14:paraId="73E373CB" w14:textId="77777777" w:rsidR="00BC1974" w:rsidRPr="00040E29" w:rsidRDefault="00BC1974" w:rsidP="00BC1974">
            <w:pPr>
              <w:pStyle w:val="TAC"/>
            </w:pPr>
            <w:r w:rsidRPr="00040E29">
              <w:t>&lt;--</w:t>
            </w:r>
          </w:p>
        </w:tc>
        <w:tc>
          <w:tcPr>
            <w:tcW w:w="2977" w:type="dxa"/>
            <w:tcBorders>
              <w:top w:val="single" w:sz="6" w:space="0" w:color="auto"/>
              <w:left w:val="single" w:sz="6" w:space="0" w:color="auto"/>
              <w:bottom w:val="single" w:sz="6" w:space="0" w:color="auto"/>
              <w:right w:val="single" w:sz="6" w:space="0" w:color="auto"/>
            </w:tcBorders>
          </w:tcPr>
          <w:p w14:paraId="77DE1AE5" w14:textId="77777777" w:rsidR="00BC1974" w:rsidRPr="00040E29" w:rsidRDefault="00BC1974" w:rsidP="00BC1974">
            <w:pPr>
              <w:pStyle w:val="TAL"/>
            </w:pPr>
            <w:r w:rsidRPr="00040E29">
              <w:t xml:space="preserve">PC5 RRC: </w:t>
            </w:r>
            <w:proofErr w:type="spellStart"/>
            <w:r w:rsidRPr="00040E29">
              <w:t>UECapabilityInformationSidelink</w:t>
            </w:r>
            <w:proofErr w:type="spellEnd"/>
          </w:p>
        </w:tc>
        <w:tc>
          <w:tcPr>
            <w:tcW w:w="567" w:type="dxa"/>
            <w:tcBorders>
              <w:top w:val="single" w:sz="6" w:space="0" w:color="auto"/>
              <w:left w:val="single" w:sz="6" w:space="0" w:color="auto"/>
              <w:bottom w:val="single" w:sz="6" w:space="0" w:color="auto"/>
              <w:right w:val="single" w:sz="6" w:space="0" w:color="auto"/>
            </w:tcBorders>
          </w:tcPr>
          <w:p w14:paraId="1EBAAF9D" w14:textId="77777777" w:rsidR="00BC1974" w:rsidRPr="00040E29" w:rsidRDefault="00BC1974" w:rsidP="00BC1974">
            <w:pPr>
              <w:pStyle w:val="TAC"/>
            </w:pPr>
            <w:r w:rsidRPr="00040E29">
              <w:t>-</w:t>
            </w:r>
          </w:p>
        </w:tc>
        <w:tc>
          <w:tcPr>
            <w:tcW w:w="850" w:type="dxa"/>
            <w:tcBorders>
              <w:top w:val="single" w:sz="6" w:space="0" w:color="auto"/>
              <w:left w:val="single" w:sz="6" w:space="0" w:color="auto"/>
              <w:bottom w:val="single" w:sz="6" w:space="0" w:color="auto"/>
              <w:right w:val="single" w:sz="4" w:space="0" w:color="auto"/>
            </w:tcBorders>
          </w:tcPr>
          <w:p w14:paraId="7AEFED94" w14:textId="77777777" w:rsidR="00BC1974" w:rsidRPr="00040E29" w:rsidRDefault="00BC1974" w:rsidP="00BC1974">
            <w:pPr>
              <w:pStyle w:val="TAC"/>
            </w:pPr>
            <w:r w:rsidRPr="00040E29">
              <w:t>-</w:t>
            </w:r>
          </w:p>
        </w:tc>
      </w:tr>
    </w:tbl>
    <w:p w14:paraId="284CA916" w14:textId="77777777" w:rsidR="00BC1974" w:rsidRPr="00040E29" w:rsidRDefault="00BC1974" w:rsidP="00BC1974"/>
    <w:p w14:paraId="1FFF6DB0" w14:textId="77777777" w:rsidR="00BC1974" w:rsidRPr="00040E29" w:rsidRDefault="00BC1974" w:rsidP="00BC1974">
      <w:pPr>
        <w:pStyle w:val="H6"/>
        <w:rPr>
          <w:lang w:eastAsia="zh-CN"/>
        </w:rPr>
      </w:pPr>
      <w:r w:rsidRPr="00040E29">
        <w:rPr>
          <w:lang w:eastAsia="zh-CN"/>
        </w:rPr>
        <w:t>12.1.7.1.3.3</w:t>
      </w:r>
      <w:r w:rsidRPr="00040E29">
        <w:rPr>
          <w:lang w:eastAsia="zh-CN"/>
        </w:rPr>
        <w:tab/>
        <w:t>Specific message contents</w:t>
      </w:r>
    </w:p>
    <w:p w14:paraId="251FB15C" w14:textId="13F56C43" w:rsidR="00BC1974" w:rsidRPr="00040E29" w:rsidDel="00BC1974" w:rsidRDefault="00BC1974" w:rsidP="00BC1974">
      <w:pPr>
        <w:pStyle w:val="EditorsNote"/>
        <w:rPr>
          <w:del w:id="3" w:author="Huawei" w:date="2024-02-16T10:36:00Z"/>
        </w:rPr>
      </w:pPr>
      <w:del w:id="4" w:author="Huawei" w:date="2024-02-16T10:36:00Z">
        <w:r w:rsidRPr="00040E29" w:rsidDel="00BC1974">
          <w:delText>Editor’s Note: The specific message contents in some of the tables are still to be fully completed.</w:delText>
        </w:r>
      </w:del>
    </w:p>
    <w:p w14:paraId="4BE3E7A5" w14:textId="77777777" w:rsidR="00BC1974" w:rsidRPr="00040E29" w:rsidRDefault="00BC1974" w:rsidP="00BC1974">
      <w:pPr>
        <w:pStyle w:val="TH"/>
        <w:rPr>
          <w:sz w:val="21"/>
          <w:szCs w:val="22"/>
        </w:rPr>
      </w:pPr>
      <w:r w:rsidRPr="00040E29">
        <w:lastRenderedPageBreak/>
        <w:t xml:space="preserve">Table 12.1.7.1.3.3-1: </w:t>
      </w:r>
      <w:proofErr w:type="spellStart"/>
      <w:r w:rsidRPr="00040E29">
        <w:rPr>
          <w:i/>
        </w:rPr>
        <w:t>UECapabilityEnquirySidelink</w:t>
      </w:r>
      <w:proofErr w:type="spellEnd"/>
      <w:r w:rsidRPr="00040E29">
        <w:t xml:space="preserve"> (step 1,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1974" w:rsidRPr="00040E29" w14:paraId="3B89170E" w14:textId="77777777" w:rsidTr="00BC1974">
        <w:tc>
          <w:tcPr>
            <w:tcW w:w="9747" w:type="dxa"/>
            <w:gridSpan w:val="4"/>
            <w:shd w:val="clear" w:color="auto" w:fill="auto"/>
          </w:tcPr>
          <w:p w14:paraId="013A7AE3" w14:textId="77777777" w:rsidR="00BC1974" w:rsidRPr="00040E29" w:rsidRDefault="00BC1974" w:rsidP="00BC1974">
            <w:pPr>
              <w:pStyle w:val="TAL"/>
            </w:pPr>
            <w:r w:rsidRPr="00040E29">
              <w:t xml:space="preserve">Derivation Path: </w:t>
            </w:r>
            <w:r w:rsidRPr="00040E29">
              <w:rPr>
                <w:szCs w:val="22"/>
              </w:rPr>
              <w:t>TS 38.508-1 [4]</w:t>
            </w:r>
            <w:r w:rsidRPr="00040E29">
              <w:t>, Table 4.6.1A-6 with condition RX</w:t>
            </w:r>
          </w:p>
        </w:tc>
      </w:tr>
      <w:tr w:rsidR="00BC1974" w:rsidRPr="00040E29" w14:paraId="07D8D0C6" w14:textId="77777777" w:rsidTr="00BC1974">
        <w:tc>
          <w:tcPr>
            <w:tcW w:w="4535" w:type="dxa"/>
            <w:shd w:val="clear" w:color="auto" w:fill="auto"/>
          </w:tcPr>
          <w:p w14:paraId="15463D98" w14:textId="77777777" w:rsidR="00BC1974" w:rsidRPr="00040E29" w:rsidRDefault="00BC1974" w:rsidP="00BC1974">
            <w:pPr>
              <w:pStyle w:val="TAH"/>
            </w:pPr>
            <w:r w:rsidRPr="00040E29">
              <w:t>Information Element</w:t>
            </w:r>
          </w:p>
        </w:tc>
        <w:tc>
          <w:tcPr>
            <w:tcW w:w="2267" w:type="dxa"/>
            <w:shd w:val="clear" w:color="auto" w:fill="auto"/>
          </w:tcPr>
          <w:p w14:paraId="42B5B66D" w14:textId="77777777" w:rsidR="00BC1974" w:rsidRPr="00040E29" w:rsidRDefault="00BC1974" w:rsidP="00BC1974">
            <w:pPr>
              <w:pStyle w:val="TAH"/>
            </w:pPr>
            <w:r w:rsidRPr="00040E29">
              <w:t>Value/remark</w:t>
            </w:r>
          </w:p>
        </w:tc>
        <w:tc>
          <w:tcPr>
            <w:tcW w:w="1700" w:type="dxa"/>
            <w:shd w:val="clear" w:color="auto" w:fill="auto"/>
          </w:tcPr>
          <w:p w14:paraId="50245501" w14:textId="77777777" w:rsidR="00BC1974" w:rsidRPr="00040E29" w:rsidRDefault="00BC1974" w:rsidP="00BC1974">
            <w:pPr>
              <w:pStyle w:val="TAH"/>
            </w:pPr>
            <w:r w:rsidRPr="00040E29">
              <w:t>Comment</w:t>
            </w:r>
          </w:p>
        </w:tc>
        <w:tc>
          <w:tcPr>
            <w:tcW w:w="1245" w:type="dxa"/>
            <w:shd w:val="clear" w:color="auto" w:fill="auto"/>
          </w:tcPr>
          <w:p w14:paraId="1CDDE64D" w14:textId="77777777" w:rsidR="00BC1974" w:rsidRPr="00040E29" w:rsidRDefault="00BC1974" w:rsidP="00BC1974">
            <w:pPr>
              <w:pStyle w:val="TAH"/>
            </w:pPr>
            <w:r w:rsidRPr="00040E29">
              <w:t>Condition</w:t>
            </w:r>
          </w:p>
        </w:tc>
      </w:tr>
      <w:tr w:rsidR="00BC1974" w:rsidRPr="00040E29" w14:paraId="65FF50D3" w14:textId="77777777" w:rsidTr="00BC1974">
        <w:tc>
          <w:tcPr>
            <w:tcW w:w="4535" w:type="dxa"/>
            <w:shd w:val="clear" w:color="auto" w:fill="auto"/>
          </w:tcPr>
          <w:p w14:paraId="23CDE345" w14:textId="77777777" w:rsidR="00BC1974" w:rsidRPr="00040E29" w:rsidRDefault="00BC1974" w:rsidP="00BC1974">
            <w:pPr>
              <w:pStyle w:val="TAL"/>
            </w:pPr>
            <w:proofErr w:type="spellStart"/>
            <w:proofErr w:type="gramStart"/>
            <w:r w:rsidRPr="00040E29">
              <w:t>UECapabilityEnquirySidelink</w:t>
            </w:r>
            <w:proofErr w:type="spellEnd"/>
            <w:r w:rsidRPr="00040E29">
              <w:t xml:space="preserve"> ::=</w:t>
            </w:r>
            <w:proofErr w:type="gramEnd"/>
            <w:r w:rsidRPr="00040E29">
              <w:t xml:space="preserve"> SEQUENCE {</w:t>
            </w:r>
          </w:p>
        </w:tc>
        <w:tc>
          <w:tcPr>
            <w:tcW w:w="2267" w:type="dxa"/>
            <w:shd w:val="clear" w:color="auto" w:fill="auto"/>
          </w:tcPr>
          <w:p w14:paraId="2C948F68" w14:textId="77777777" w:rsidR="00BC1974" w:rsidRPr="00040E29" w:rsidRDefault="00BC1974" w:rsidP="00BC1974">
            <w:pPr>
              <w:pStyle w:val="TAL"/>
            </w:pPr>
          </w:p>
        </w:tc>
        <w:tc>
          <w:tcPr>
            <w:tcW w:w="1700" w:type="dxa"/>
            <w:shd w:val="clear" w:color="auto" w:fill="auto"/>
          </w:tcPr>
          <w:p w14:paraId="5A4E4B3E" w14:textId="77777777" w:rsidR="00BC1974" w:rsidRPr="00040E29" w:rsidRDefault="00BC1974" w:rsidP="00BC1974">
            <w:pPr>
              <w:pStyle w:val="TAL"/>
            </w:pPr>
          </w:p>
        </w:tc>
        <w:tc>
          <w:tcPr>
            <w:tcW w:w="1245" w:type="dxa"/>
            <w:shd w:val="clear" w:color="auto" w:fill="auto"/>
          </w:tcPr>
          <w:p w14:paraId="08A967C9" w14:textId="77777777" w:rsidR="00BC1974" w:rsidRPr="00040E29" w:rsidRDefault="00BC1974" w:rsidP="00BC1974">
            <w:pPr>
              <w:pStyle w:val="TAL"/>
            </w:pPr>
          </w:p>
        </w:tc>
      </w:tr>
      <w:tr w:rsidR="00BC1974" w:rsidRPr="00040E29" w14:paraId="3E329571" w14:textId="77777777" w:rsidTr="00BC1974">
        <w:tc>
          <w:tcPr>
            <w:tcW w:w="4535" w:type="dxa"/>
            <w:shd w:val="clear" w:color="auto" w:fill="auto"/>
          </w:tcPr>
          <w:p w14:paraId="0ECCA172" w14:textId="77777777" w:rsidR="00BC1974" w:rsidRPr="00040E29" w:rsidRDefault="00BC1974" w:rsidP="00BC1974">
            <w:pPr>
              <w:pStyle w:val="TAL"/>
            </w:pPr>
            <w:r w:rsidRPr="00040E29">
              <w:t xml:space="preserve">  </w:t>
            </w:r>
            <w:proofErr w:type="spellStart"/>
            <w:r w:rsidRPr="00040E29">
              <w:t>criticalExtensions</w:t>
            </w:r>
            <w:proofErr w:type="spellEnd"/>
            <w:r w:rsidRPr="00040E29">
              <w:t xml:space="preserve"> CHOICE {</w:t>
            </w:r>
          </w:p>
        </w:tc>
        <w:tc>
          <w:tcPr>
            <w:tcW w:w="2267" w:type="dxa"/>
            <w:shd w:val="clear" w:color="auto" w:fill="auto"/>
          </w:tcPr>
          <w:p w14:paraId="5B5A5061" w14:textId="77777777" w:rsidR="00BC1974" w:rsidRPr="00040E29" w:rsidRDefault="00BC1974" w:rsidP="00BC1974">
            <w:pPr>
              <w:pStyle w:val="TAL"/>
            </w:pPr>
          </w:p>
        </w:tc>
        <w:tc>
          <w:tcPr>
            <w:tcW w:w="1700" w:type="dxa"/>
            <w:shd w:val="clear" w:color="auto" w:fill="auto"/>
          </w:tcPr>
          <w:p w14:paraId="32CA7B65" w14:textId="77777777" w:rsidR="00BC1974" w:rsidRPr="00040E29" w:rsidRDefault="00BC1974" w:rsidP="00BC1974">
            <w:pPr>
              <w:pStyle w:val="TAL"/>
            </w:pPr>
          </w:p>
        </w:tc>
        <w:tc>
          <w:tcPr>
            <w:tcW w:w="1245" w:type="dxa"/>
            <w:shd w:val="clear" w:color="auto" w:fill="auto"/>
          </w:tcPr>
          <w:p w14:paraId="1CECA996" w14:textId="77777777" w:rsidR="00BC1974" w:rsidRPr="00040E29" w:rsidRDefault="00BC1974" w:rsidP="00BC1974">
            <w:pPr>
              <w:pStyle w:val="TAL"/>
            </w:pPr>
          </w:p>
        </w:tc>
      </w:tr>
      <w:tr w:rsidR="00BC1974" w:rsidRPr="00040E29" w14:paraId="47DAC483" w14:textId="77777777" w:rsidTr="00BC1974">
        <w:tc>
          <w:tcPr>
            <w:tcW w:w="4535" w:type="dxa"/>
            <w:shd w:val="clear" w:color="auto" w:fill="auto"/>
          </w:tcPr>
          <w:p w14:paraId="359BE180" w14:textId="77777777" w:rsidR="00BC1974" w:rsidRPr="00040E29" w:rsidRDefault="00BC1974" w:rsidP="00BC1974">
            <w:pPr>
              <w:pStyle w:val="TAL"/>
            </w:pPr>
            <w:r w:rsidRPr="00040E29">
              <w:t xml:space="preserve">    ueCapabilityEnquirySidelink-r16 SEQUENCE {</w:t>
            </w:r>
          </w:p>
        </w:tc>
        <w:tc>
          <w:tcPr>
            <w:tcW w:w="2267" w:type="dxa"/>
            <w:shd w:val="clear" w:color="auto" w:fill="auto"/>
          </w:tcPr>
          <w:p w14:paraId="3826AFFC" w14:textId="77777777" w:rsidR="00BC1974" w:rsidRPr="00040E29" w:rsidRDefault="00BC1974" w:rsidP="00BC1974">
            <w:pPr>
              <w:pStyle w:val="TAL"/>
            </w:pPr>
          </w:p>
        </w:tc>
        <w:tc>
          <w:tcPr>
            <w:tcW w:w="1700" w:type="dxa"/>
            <w:shd w:val="clear" w:color="auto" w:fill="auto"/>
          </w:tcPr>
          <w:p w14:paraId="3F3A3123" w14:textId="77777777" w:rsidR="00BC1974" w:rsidRPr="00040E29" w:rsidRDefault="00BC1974" w:rsidP="00BC1974">
            <w:pPr>
              <w:pStyle w:val="TAL"/>
            </w:pPr>
          </w:p>
        </w:tc>
        <w:tc>
          <w:tcPr>
            <w:tcW w:w="1245" w:type="dxa"/>
            <w:shd w:val="clear" w:color="auto" w:fill="auto"/>
          </w:tcPr>
          <w:p w14:paraId="367BD658" w14:textId="77777777" w:rsidR="00BC1974" w:rsidRPr="00040E29" w:rsidRDefault="00BC1974" w:rsidP="00BC1974">
            <w:pPr>
              <w:pStyle w:val="TAL"/>
            </w:pPr>
          </w:p>
        </w:tc>
      </w:tr>
      <w:tr w:rsidR="00BC1974" w:rsidRPr="00040E29" w14:paraId="58A3039B" w14:textId="77777777" w:rsidTr="00BC1974">
        <w:tc>
          <w:tcPr>
            <w:tcW w:w="4535" w:type="dxa"/>
            <w:shd w:val="clear" w:color="auto" w:fill="auto"/>
          </w:tcPr>
          <w:p w14:paraId="2EB1A790" w14:textId="77777777" w:rsidR="00BC1974" w:rsidRPr="00040E29" w:rsidRDefault="00BC1974" w:rsidP="00BC1974">
            <w:pPr>
              <w:pStyle w:val="TAL"/>
            </w:pPr>
            <w:r w:rsidRPr="00040E29">
              <w:t xml:space="preserve">      frequencyBandListFilterSidelink-r16 SEQUENCE</w:t>
            </w:r>
          </w:p>
          <w:p w14:paraId="70760E36" w14:textId="77777777" w:rsidR="00BC1974" w:rsidRPr="00040E29" w:rsidRDefault="00BC1974" w:rsidP="00BC1974">
            <w:pPr>
              <w:pStyle w:val="TAL"/>
            </w:pPr>
            <w:r w:rsidRPr="00040E29">
              <w:t>(SIZE (</w:t>
            </w:r>
            <w:proofErr w:type="gramStart"/>
            <w:r w:rsidRPr="00040E29">
              <w:t>1..</w:t>
            </w:r>
            <w:proofErr w:type="gramEnd"/>
            <w:r w:rsidRPr="00040E29">
              <w:t>maxBandsMRDC)) OF</w:t>
            </w:r>
          </w:p>
          <w:p w14:paraId="7C0C11B8" w14:textId="77777777" w:rsidR="00BC1974" w:rsidRPr="00040E29" w:rsidRDefault="00BC1974" w:rsidP="00BC1974">
            <w:pPr>
              <w:pStyle w:val="TAL"/>
            </w:pPr>
            <w:proofErr w:type="spellStart"/>
            <w:r w:rsidRPr="00040E29">
              <w:t>FreqBandInformation</w:t>
            </w:r>
            <w:proofErr w:type="spellEnd"/>
            <w:r w:rsidRPr="00040E29">
              <w:t xml:space="preserve"> {</w:t>
            </w:r>
          </w:p>
        </w:tc>
        <w:tc>
          <w:tcPr>
            <w:tcW w:w="2267" w:type="dxa"/>
            <w:shd w:val="clear" w:color="auto" w:fill="auto"/>
          </w:tcPr>
          <w:p w14:paraId="7610B375" w14:textId="77777777" w:rsidR="00BC1974" w:rsidRPr="00040E29" w:rsidRDefault="00BC1974" w:rsidP="00BC1974">
            <w:pPr>
              <w:pStyle w:val="TAL"/>
            </w:pPr>
          </w:p>
        </w:tc>
        <w:tc>
          <w:tcPr>
            <w:tcW w:w="1700" w:type="dxa"/>
            <w:shd w:val="clear" w:color="auto" w:fill="auto"/>
          </w:tcPr>
          <w:p w14:paraId="79C173D4" w14:textId="77777777" w:rsidR="00BC1974" w:rsidRPr="00040E29" w:rsidRDefault="00BC1974" w:rsidP="00BC1974">
            <w:pPr>
              <w:pStyle w:val="TAL"/>
            </w:pPr>
            <w:r w:rsidRPr="00040E29">
              <w:t xml:space="preserve">Includes only the single frequency band and band combination NR </w:t>
            </w:r>
            <w:proofErr w:type="spellStart"/>
            <w:r w:rsidRPr="00040E29">
              <w:t>Sidelink</w:t>
            </w:r>
            <w:proofErr w:type="spellEnd"/>
            <w:r w:rsidRPr="00040E29">
              <w:t xml:space="preserve"> operating band which is currently used in this TC for communication over the PC5 interface</w:t>
            </w:r>
          </w:p>
        </w:tc>
        <w:tc>
          <w:tcPr>
            <w:tcW w:w="1245" w:type="dxa"/>
            <w:shd w:val="clear" w:color="auto" w:fill="auto"/>
          </w:tcPr>
          <w:p w14:paraId="0D85949D" w14:textId="77777777" w:rsidR="00BC1974" w:rsidRPr="00040E29" w:rsidRDefault="00BC1974" w:rsidP="00BC1974">
            <w:pPr>
              <w:pStyle w:val="TAL"/>
            </w:pPr>
          </w:p>
        </w:tc>
      </w:tr>
      <w:tr w:rsidR="00BC1974" w:rsidRPr="00040E29" w14:paraId="1C16B311" w14:textId="77777777" w:rsidTr="00BC1974">
        <w:tc>
          <w:tcPr>
            <w:tcW w:w="4535" w:type="dxa"/>
            <w:shd w:val="clear" w:color="auto" w:fill="auto"/>
          </w:tcPr>
          <w:p w14:paraId="00CE3079" w14:textId="77777777" w:rsidR="00BC1974" w:rsidRPr="00040E29" w:rsidRDefault="00BC1974" w:rsidP="00BC1974">
            <w:pPr>
              <w:pStyle w:val="TAL"/>
            </w:pPr>
            <w:r w:rsidRPr="00040E29">
              <w:t xml:space="preserve">        </w:t>
            </w:r>
            <w:proofErr w:type="spellStart"/>
            <w:proofErr w:type="gramStart"/>
            <w:r w:rsidRPr="00040E29">
              <w:rPr>
                <w:rFonts w:eastAsia="宋体" w:cs="Arial"/>
                <w:szCs w:val="18"/>
              </w:rPr>
              <w:t>FreqBandInformation</w:t>
            </w:r>
            <w:proofErr w:type="spellEnd"/>
            <w:r w:rsidRPr="00040E29">
              <w:rPr>
                <w:rFonts w:eastAsia="宋体" w:cs="Arial"/>
                <w:szCs w:val="18"/>
              </w:rPr>
              <w:t>[</w:t>
            </w:r>
            <w:proofErr w:type="gramEnd"/>
            <w:r w:rsidRPr="00040E29">
              <w:rPr>
                <w:rFonts w:eastAsia="宋体" w:cs="Arial"/>
                <w:szCs w:val="18"/>
              </w:rPr>
              <w:t>1] CHOICE {</w:t>
            </w:r>
          </w:p>
        </w:tc>
        <w:tc>
          <w:tcPr>
            <w:tcW w:w="2267" w:type="dxa"/>
            <w:shd w:val="clear" w:color="auto" w:fill="auto"/>
          </w:tcPr>
          <w:p w14:paraId="0126394C" w14:textId="77777777" w:rsidR="00BC1974" w:rsidRPr="00040E29" w:rsidDel="00FD0D58" w:rsidRDefault="00BC1974" w:rsidP="00BC1974">
            <w:pPr>
              <w:pStyle w:val="TAL"/>
            </w:pPr>
          </w:p>
        </w:tc>
        <w:tc>
          <w:tcPr>
            <w:tcW w:w="1700" w:type="dxa"/>
            <w:shd w:val="clear" w:color="auto" w:fill="auto"/>
          </w:tcPr>
          <w:p w14:paraId="3270D9F3" w14:textId="77777777" w:rsidR="00BC1974" w:rsidRPr="00040E29" w:rsidRDefault="00BC1974" w:rsidP="00BC1974">
            <w:pPr>
              <w:pStyle w:val="TAL"/>
            </w:pPr>
          </w:p>
        </w:tc>
        <w:tc>
          <w:tcPr>
            <w:tcW w:w="1245" w:type="dxa"/>
            <w:shd w:val="clear" w:color="auto" w:fill="auto"/>
          </w:tcPr>
          <w:p w14:paraId="2E660D3D" w14:textId="77777777" w:rsidR="00BC1974" w:rsidRPr="00040E29" w:rsidDel="00FD0D58" w:rsidRDefault="00BC1974" w:rsidP="00BC1974">
            <w:pPr>
              <w:pStyle w:val="TAL"/>
            </w:pPr>
          </w:p>
        </w:tc>
      </w:tr>
      <w:tr w:rsidR="00BC1974" w:rsidRPr="00040E29" w14:paraId="15CEA76B" w14:textId="77777777" w:rsidTr="00BC1974">
        <w:tc>
          <w:tcPr>
            <w:tcW w:w="4535" w:type="dxa"/>
            <w:shd w:val="clear" w:color="auto" w:fill="auto"/>
          </w:tcPr>
          <w:p w14:paraId="2DE06376" w14:textId="77777777" w:rsidR="00BC1974" w:rsidRPr="00040E29" w:rsidRDefault="00BC1974" w:rsidP="00BC1974">
            <w:pPr>
              <w:pStyle w:val="TAL"/>
            </w:pPr>
            <w:r w:rsidRPr="00040E29">
              <w:t xml:space="preserve">           </w:t>
            </w:r>
            <w:proofErr w:type="spellStart"/>
            <w:r w:rsidRPr="00040E29">
              <w:rPr>
                <w:rFonts w:eastAsia="宋体" w:cs="Arial"/>
                <w:szCs w:val="18"/>
              </w:rPr>
              <w:t>bandInformationNR</w:t>
            </w:r>
            <w:proofErr w:type="spellEnd"/>
            <w:r w:rsidRPr="00040E29">
              <w:rPr>
                <w:rFonts w:eastAsia="宋体" w:cs="Arial"/>
                <w:szCs w:val="18"/>
              </w:rPr>
              <w:t xml:space="preserve"> SEQUENCE {</w:t>
            </w:r>
          </w:p>
        </w:tc>
        <w:tc>
          <w:tcPr>
            <w:tcW w:w="2267" w:type="dxa"/>
            <w:shd w:val="clear" w:color="auto" w:fill="auto"/>
          </w:tcPr>
          <w:p w14:paraId="1454849E" w14:textId="77777777" w:rsidR="00BC1974" w:rsidRPr="00040E29" w:rsidDel="00FD0D58" w:rsidRDefault="00BC1974" w:rsidP="00BC1974">
            <w:pPr>
              <w:pStyle w:val="TAL"/>
            </w:pPr>
          </w:p>
        </w:tc>
        <w:tc>
          <w:tcPr>
            <w:tcW w:w="1700" w:type="dxa"/>
            <w:shd w:val="clear" w:color="auto" w:fill="auto"/>
          </w:tcPr>
          <w:p w14:paraId="09705BF5" w14:textId="77777777" w:rsidR="00BC1974" w:rsidRPr="00040E29" w:rsidRDefault="00BC1974" w:rsidP="00BC1974">
            <w:pPr>
              <w:pStyle w:val="TAL"/>
            </w:pPr>
          </w:p>
        </w:tc>
        <w:tc>
          <w:tcPr>
            <w:tcW w:w="1245" w:type="dxa"/>
            <w:shd w:val="clear" w:color="auto" w:fill="auto"/>
          </w:tcPr>
          <w:p w14:paraId="36848AD4" w14:textId="77777777" w:rsidR="00BC1974" w:rsidRPr="00040E29" w:rsidDel="00FD0D58" w:rsidRDefault="00BC1974" w:rsidP="00BC1974">
            <w:pPr>
              <w:pStyle w:val="TAL"/>
            </w:pPr>
          </w:p>
        </w:tc>
      </w:tr>
      <w:tr w:rsidR="00BC1974" w:rsidRPr="00040E29" w14:paraId="3EFE9FA9" w14:textId="77777777" w:rsidTr="00BC1974">
        <w:tc>
          <w:tcPr>
            <w:tcW w:w="4535" w:type="dxa"/>
            <w:shd w:val="clear" w:color="auto" w:fill="auto"/>
          </w:tcPr>
          <w:p w14:paraId="33F97F1A" w14:textId="77777777" w:rsidR="00BC1974" w:rsidRPr="00040E29" w:rsidRDefault="00BC1974" w:rsidP="00BC1974">
            <w:pPr>
              <w:pStyle w:val="TAL"/>
            </w:pPr>
            <w:r w:rsidRPr="00040E29">
              <w:t xml:space="preserve">             </w:t>
            </w:r>
            <w:proofErr w:type="spellStart"/>
            <w:r w:rsidRPr="00040E29">
              <w:rPr>
                <w:rFonts w:eastAsia="宋体" w:cs="Arial"/>
                <w:szCs w:val="18"/>
              </w:rPr>
              <w:t>bandNR</w:t>
            </w:r>
            <w:proofErr w:type="spellEnd"/>
          </w:p>
        </w:tc>
        <w:tc>
          <w:tcPr>
            <w:tcW w:w="2267" w:type="dxa"/>
            <w:shd w:val="clear" w:color="auto" w:fill="auto"/>
          </w:tcPr>
          <w:p w14:paraId="058DCA03" w14:textId="77777777" w:rsidR="00BC1974" w:rsidRPr="00040E29" w:rsidRDefault="00BC1974" w:rsidP="00BC1974">
            <w:pPr>
              <w:pStyle w:val="TAL"/>
            </w:pPr>
            <w:proofErr w:type="spellStart"/>
            <w:r w:rsidRPr="00040E29">
              <w:t>FreqBandIndicatorNR</w:t>
            </w:r>
            <w:proofErr w:type="spellEnd"/>
            <w:r w:rsidRPr="00040E29">
              <w:t xml:space="preserve"> of</w:t>
            </w:r>
          </w:p>
          <w:p w14:paraId="2B8B8618" w14:textId="77777777" w:rsidR="00BC1974" w:rsidRPr="00040E29" w:rsidDel="00FD0D58" w:rsidRDefault="00BC1974" w:rsidP="00BC1974">
            <w:pPr>
              <w:pStyle w:val="TAL"/>
            </w:pPr>
            <w:r w:rsidRPr="00040E29">
              <w:t>the PC5 operating band</w:t>
            </w:r>
          </w:p>
        </w:tc>
        <w:tc>
          <w:tcPr>
            <w:tcW w:w="1700" w:type="dxa"/>
            <w:shd w:val="clear" w:color="auto" w:fill="auto"/>
          </w:tcPr>
          <w:p w14:paraId="22A4189E" w14:textId="77777777" w:rsidR="00BC1974" w:rsidRPr="00040E29" w:rsidRDefault="00BC1974" w:rsidP="00BC1974">
            <w:pPr>
              <w:pStyle w:val="TAL"/>
            </w:pPr>
          </w:p>
        </w:tc>
        <w:tc>
          <w:tcPr>
            <w:tcW w:w="1245" w:type="dxa"/>
            <w:shd w:val="clear" w:color="auto" w:fill="auto"/>
          </w:tcPr>
          <w:p w14:paraId="0C512D55" w14:textId="542A5C4F" w:rsidR="00BC1974" w:rsidRPr="00040E29" w:rsidDel="00BC1974" w:rsidRDefault="00BC1974" w:rsidP="00BC1974">
            <w:pPr>
              <w:pStyle w:val="TAL"/>
              <w:rPr>
                <w:del w:id="5" w:author="Huawei" w:date="2024-02-16T10:36:00Z"/>
              </w:rPr>
            </w:pPr>
            <w:proofErr w:type="spellStart"/>
            <w:ins w:id="6" w:author="Huawei" w:date="2024-02-16T10:36:00Z">
              <w:r w:rsidRPr="0001100C">
                <w:t>px_NR_SidelinkBand</w:t>
              </w:r>
            </w:ins>
            <w:proofErr w:type="spellEnd"/>
            <w:del w:id="7" w:author="Huawei" w:date="2024-02-16T10:36:00Z">
              <w:r w:rsidRPr="00040E29" w:rsidDel="00BC1974">
                <w:delText>pc_nrBandx</w:delText>
              </w:r>
            </w:del>
          </w:p>
          <w:p w14:paraId="2144D7BE" w14:textId="38495159" w:rsidR="00BC1974" w:rsidRPr="00040E29" w:rsidDel="00BC1974" w:rsidRDefault="00BC1974" w:rsidP="00BC1974">
            <w:pPr>
              <w:pStyle w:val="TAL"/>
              <w:rPr>
                <w:del w:id="8" w:author="Huawei" w:date="2024-02-16T10:36:00Z"/>
              </w:rPr>
            </w:pPr>
            <w:del w:id="9" w:author="Huawei" w:date="2024-02-16T10:36:00Z">
              <w:r w:rsidRPr="00040E29" w:rsidDel="00BC1974">
                <w:delText>('x' being the</w:delText>
              </w:r>
            </w:del>
          </w:p>
          <w:p w14:paraId="691560E6" w14:textId="1964C387" w:rsidR="00BC1974" w:rsidRPr="00040E29" w:rsidDel="00BC1974" w:rsidRDefault="00BC1974" w:rsidP="00BC1974">
            <w:pPr>
              <w:pStyle w:val="TAL"/>
              <w:rPr>
                <w:del w:id="10" w:author="Huawei" w:date="2024-02-16T10:36:00Z"/>
              </w:rPr>
            </w:pPr>
            <w:del w:id="11" w:author="Huawei" w:date="2024-02-16T10:36:00Z">
              <w:r w:rsidRPr="00040E29" w:rsidDel="00BC1974">
                <w:delText>band</w:delText>
              </w:r>
            </w:del>
          </w:p>
          <w:p w14:paraId="74333F54" w14:textId="2CEC350E" w:rsidR="00BC1974" w:rsidRPr="00040E29" w:rsidDel="00BC1974" w:rsidRDefault="00BC1974" w:rsidP="00BC1974">
            <w:pPr>
              <w:pStyle w:val="TAL"/>
              <w:rPr>
                <w:del w:id="12" w:author="Huawei" w:date="2024-02-16T10:36:00Z"/>
              </w:rPr>
            </w:pPr>
            <w:del w:id="13" w:author="Huawei" w:date="2024-02-16T10:36:00Z">
              <w:r w:rsidRPr="00040E29" w:rsidDel="00BC1974">
                <w:delText>number/type</w:delText>
              </w:r>
            </w:del>
          </w:p>
          <w:p w14:paraId="6D11694E" w14:textId="59E4AAFE" w:rsidR="00BC1974" w:rsidRPr="00040E29" w:rsidDel="00BC1974" w:rsidRDefault="00BC1974" w:rsidP="00BC1974">
            <w:pPr>
              <w:pStyle w:val="TAL"/>
              <w:rPr>
                <w:del w:id="14" w:author="Huawei" w:date="2024-02-16T10:36:00Z"/>
              </w:rPr>
            </w:pPr>
            <w:del w:id="15" w:author="Huawei" w:date="2024-02-16T10:36:00Z">
              <w:r w:rsidRPr="00040E29" w:rsidDel="00BC1974">
                <w:delText>related PICS</w:delText>
              </w:r>
            </w:del>
          </w:p>
          <w:p w14:paraId="5001D5D6" w14:textId="4BF7F0ED" w:rsidR="00BC1974" w:rsidRPr="00040E29" w:rsidDel="00BC1974" w:rsidRDefault="00BC1974" w:rsidP="00BC1974">
            <w:pPr>
              <w:pStyle w:val="TAL"/>
              <w:rPr>
                <w:del w:id="16" w:author="Huawei" w:date="2024-02-16T10:36:00Z"/>
              </w:rPr>
            </w:pPr>
            <w:del w:id="17" w:author="Huawei" w:date="2024-02-16T10:36:00Z">
              <w:r w:rsidRPr="00040E29" w:rsidDel="00BC1974">
                <w:delText>listed in TS</w:delText>
              </w:r>
            </w:del>
          </w:p>
          <w:p w14:paraId="7175605C" w14:textId="379B1967" w:rsidR="00BC1974" w:rsidRPr="00040E29" w:rsidDel="00FD0D58" w:rsidRDefault="00BC1974" w:rsidP="00BC1974">
            <w:pPr>
              <w:pStyle w:val="TAL"/>
            </w:pPr>
            <w:del w:id="18" w:author="Huawei" w:date="2024-02-16T10:36:00Z">
              <w:r w:rsidRPr="00040E29" w:rsidDel="00BC1974">
                <w:delText xml:space="preserve">38.508-2, Table </w:delText>
              </w:r>
              <w:r w:rsidRPr="00040E29" w:rsidDel="00BC1974">
                <w:rPr>
                  <w:rFonts w:eastAsia="宋体" w:cs="Arial"/>
                </w:rPr>
                <w:delText>A.4.3.1-9</w:delText>
              </w:r>
              <w:r w:rsidRPr="00040E29" w:rsidDel="00BC1974">
                <w:delText>)</w:delText>
              </w:r>
            </w:del>
          </w:p>
        </w:tc>
      </w:tr>
      <w:tr w:rsidR="00BC1974" w:rsidRPr="00040E29" w14:paraId="0E916A50" w14:textId="77777777" w:rsidTr="00BC1974">
        <w:tc>
          <w:tcPr>
            <w:tcW w:w="4535" w:type="dxa"/>
            <w:shd w:val="clear" w:color="auto" w:fill="auto"/>
          </w:tcPr>
          <w:p w14:paraId="493FE226" w14:textId="77777777" w:rsidR="00BC1974" w:rsidRPr="00040E29" w:rsidRDefault="00BC1974" w:rsidP="00BC1974">
            <w:pPr>
              <w:pStyle w:val="TAL"/>
            </w:pPr>
            <w:r w:rsidRPr="00040E29">
              <w:t xml:space="preserve">          }</w:t>
            </w:r>
          </w:p>
        </w:tc>
        <w:tc>
          <w:tcPr>
            <w:tcW w:w="2267" w:type="dxa"/>
            <w:shd w:val="clear" w:color="auto" w:fill="auto"/>
          </w:tcPr>
          <w:p w14:paraId="32D397C8" w14:textId="77777777" w:rsidR="00BC1974" w:rsidRPr="00040E29" w:rsidDel="00FD0D58" w:rsidRDefault="00BC1974" w:rsidP="00BC1974">
            <w:pPr>
              <w:pStyle w:val="TAL"/>
            </w:pPr>
          </w:p>
        </w:tc>
        <w:tc>
          <w:tcPr>
            <w:tcW w:w="1700" w:type="dxa"/>
            <w:shd w:val="clear" w:color="auto" w:fill="auto"/>
          </w:tcPr>
          <w:p w14:paraId="7A72B489" w14:textId="77777777" w:rsidR="00BC1974" w:rsidRPr="00040E29" w:rsidRDefault="00BC1974" w:rsidP="00BC1974">
            <w:pPr>
              <w:pStyle w:val="TAL"/>
            </w:pPr>
          </w:p>
        </w:tc>
        <w:tc>
          <w:tcPr>
            <w:tcW w:w="1245" w:type="dxa"/>
            <w:shd w:val="clear" w:color="auto" w:fill="auto"/>
          </w:tcPr>
          <w:p w14:paraId="1D84E6A8" w14:textId="77777777" w:rsidR="00BC1974" w:rsidRPr="00040E29" w:rsidDel="00FD0D58" w:rsidRDefault="00BC1974" w:rsidP="00BC1974">
            <w:pPr>
              <w:pStyle w:val="TAL"/>
            </w:pPr>
          </w:p>
        </w:tc>
      </w:tr>
      <w:tr w:rsidR="00BC1974" w:rsidRPr="00040E29" w14:paraId="5D6A997D" w14:textId="77777777" w:rsidTr="00BC1974">
        <w:tc>
          <w:tcPr>
            <w:tcW w:w="4535" w:type="dxa"/>
            <w:shd w:val="clear" w:color="auto" w:fill="auto"/>
          </w:tcPr>
          <w:p w14:paraId="7BA84A23" w14:textId="77777777" w:rsidR="00BC1974" w:rsidRPr="00040E29" w:rsidRDefault="00BC1974" w:rsidP="00BC1974">
            <w:pPr>
              <w:pStyle w:val="TAL"/>
            </w:pPr>
            <w:r w:rsidRPr="00040E29">
              <w:t xml:space="preserve">        }</w:t>
            </w:r>
          </w:p>
        </w:tc>
        <w:tc>
          <w:tcPr>
            <w:tcW w:w="2267" w:type="dxa"/>
            <w:shd w:val="clear" w:color="auto" w:fill="auto"/>
          </w:tcPr>
          <w:p w14:paraId="02312112" w14:textId="77777777" w:rsidR="00BC1974" w:rsidRPr="00040E29" w:rsidDel="00FD0D58" w:rsidRDefault="00BC1974" w:rsidP="00BC1974">
            <w:pPr>
              <w:pStyle w:val="TAL"/>
            </w:pPr>
          </w:p>
        </w:tc>
        <w:tc>
          <w:tcPr>
            <w:tcW w:w="1700" w:type="dxa"/>
            <w:shd w:val="clear" w:color="auto" w:fill="auto"/>
          </w:tcPr>
          <w:p w14:paraId="31CE68DC" w14:textId="77777777" w:rsidR="00BC1974" w:rsidRPr="00040E29" w:rsidRDefault="00BC1974" w:rsidP="00BC1974">
            <w:pPr>
              <w:pStyle w:val="TAL"/>
            </w:pPr>
          </w:p>
        </w:tc>
        <w:tc>
          <w:tcPr>
            <w:tcW w:w="1245" w:type="dxa"/>
            <w:shd w:val="clear" w:color="auto" w:fill="auto"/>
          </w:tcPr>
          <w:p w14:paraId="5699980A" w14:textId="77777777" w:rsidR="00BC1974" w:rsidRPr="00040E29" w:rsidDel="00FD0D58" w:rsidRDefault="00BC1974" w:rsidP="00BC1974">
            <w:pPr>
              <w:pStyle w:val="TAL"/>
            </w:pPr>
          </w:p>
        </w:tc>
      </w:tr>
      <w:tr w:rsidR="00BC1974" w:rsidRPr="00040E29" w14:paraId="77D57503" w14:textId="77777777" w:rsidTr="00BC1974">
        <w:tc>
          <w:tcPr>
            <w:tcW w:w="4535" w:type="dxa"/>
            <w:shd w:val="clear" w:color="auto" w:fill="auto"/>
          </w:tcPr>
          <w:p w14:paraId="5D8F32CA" w14:textId="77777777" w:rsidR="00BC1974" w:rsidRPr="00040E29" w:rsidRDefault="00BC1974" w:rsidP="00BC1974">
            <w:pPr>
              <w:pStyle w:val="TAL"/>
            </w:pPr>
            <w:r w:rsidRPr="00040E29">
              <w:t xml:space="preserve">      }</w:t>
            </w:r>
          </w:p>
        </w:tc>
        <w:tc>
          <w:tcPr>
            <w:tcW w:w="2267" w:type="dxa"/>
            <w:shd w:val="clear" w:color="auto" w:fill="auto"/>
          </w:tcPr>
          <w:p w14:paraId="599C5C2D" w14:textId="77777777" w:rsidR="00BC1974" w:rsidRPr="00040E29" w:rsidDel="00FD0D58" w:rsidRDefault="00BC1974" w:rsidP="00BC1974">
            <w:pPr>
              <w:pStyle w:val="TAL"/>
            </w:pPr>
          </w:p>
        </w:tc>
        <w:tc>
          <w:tcPr>
            <w:tcW w:w="1700" w:type="dxa"/>
            <w:shd w:val="clear" w:color="auto" w:fill="auto"/>
          </w:tcPr>
          <w:p w14:paraId="5E8920A8" w14:textId="77777777" w:rsidR="00BC1974" w:rsidRPr="00040E29" w:rsidRDefault="00BC1974" w:rsidP="00BC1974">
            <w:pPr>
              <w:pStyle w:val="TAL"/>
            </w:pPr>
          </w:p>
        </w:tc>
        <w:tc>
          <w:tcPr>
            <w:tcW w:w="1245" w:type="dxa"/>
            <w:shd w:val="clear" w:color="auto" w:fill="auto"/>
          </w:tcPr>
          <w:p w14:paraId="4DB6C5F7" w14:textId="77777777" w:rsidR="00BC1974" w:rsidRPr="00040E29" w:rsidDel="00FD0D58" w:rsidRDefault="00BC1974" w:rsidP="00BC1974">
            <w:pPr>
              <w:pStyle w:val="TAL"/>
            </w:pPr>
          </w:p>
        </w:tc>
      </w:tr>
      <w:tr w:rsidR="00BC1974" w:rsidRPr="00040E29" w14:paraId="16BD0421" w14:textId="77777777" w:rsidTr="00BC1974">
        <w:tc>
          <w:tcPr>
            <w:tcW w:w="4535" w:type="dxa"/>
            <w:shd w:val="clear" w:color="auto" w:fill="auto"/>
          </w:tcPr>
          <w:p w14:paraId="52F6DD97" w14:textId="77777777" w:rsidR="00BC1974" w:rsidRPr="00040E29" w:rsidRDefault="00BC1974" w:rsidP="00BC1974">
            <w:pPr>
              <w:pStyle w:val="TAL"/>
            </w:pPr>
            <w:r w:rsidRPr="00040E29">
              <w:t xml:space="preserve">    }</w:t>
            </w:r>
          </w:p>
        </w:tc>
        <w:tc>
          <w:tcPr>
            <w:tcW w:w="2267" w:type="dxa"/>
            <w:shd w:val="clear" w:color="auto" w:fill="auto"/>
          </w:tcPr>
          <w:p w14:paraId="639FBA1A" w14:textId="77777777" w:rsidR="00BC1974" w:rsidRPr="00040E29" w:rsidRDefault="00BC1974" w:rsidP="00BC1974">
            <w:pPr>
              <w:pStyle w:val="TAL"/>
            </w:pPr>
          </w:p>
        </w:tc>
        <w:tc>
          <w:tcPr>
            <w:tcW w:w="1700" w:type="dxa"/>
            <w:shd w:val="clear" w:color="auto" w:fill="auto"/>
          </w:tcPr>
          <w:p w14:paraId="01B365E5" w14:textId="77777777" w:rsidR="00BC1974" w:rsidRPr="00040E29" w:rsidRDefault="00BC1974" w:rsidP="00BC1974">
            <w:pPr>
              <w:pStyle w:val="TAL"/>
            </w:pPr>
          </w:p>
        </w:tc>
        <w:tc>
          <w:tcPr>
            <w:tcW w:w="1245" w:type="dxa"/>
            <w:shd w:val="clear" w:color="auto" w:fill="auto"/>
          </w:tcPr>
          <w:p w14:paraId="5A58ABA0" w14:textId="77777777" w:rsidR="00BC1974" w:rsidRPr="00040E29" w:rsidRDefault="00BC1974" w:rsidP="00BC1974">
            <w:pPr>
              <w:pStyle w:val="TAL"/>
            </w:pPr>
          </w:p>
        </w:tc>
      </w:tr>
      <w:tr w:rsidR="00BC1974" w:rsidRPr="00040E29" w14:paraId="2C3DB15E" w14:textId="77777777" w:rsidTr="00BC1974">
        <w:tc>
          <w:tcPr>
            <w:tcW w:w="4535" w:type="dxa"/>
            <w:shd w:val="clear" w:color="auto" w:fill="auto"/>
          </w:tcPr>
          <w:p w14:paraId="6C5418CA" w14:textId="77777777" w:rsidR="00BC1974" w:rsidRPr="00040E29" w:rsidRDefault="00BC1974" w:rsidP="00BC1974">
            <w:pPr>
              <w:pStyle w:val="TAL"/>
            </w:pPr>
            <w:r w:rsidRPr="00040E29">
              <w:t xml:space="preserve">  }</w:t>
            </w:r>
          </w:p>
        </w:tc>
        <w:tc>
          <w:tcPr>
            <w:tcW w:w="2267" w:type="dxa"/>
            <w:shd w:val="clear" w:color="auto" w:fill="auto"/>
          </w:tcPr>
          <w:p w14:paraId="7147DD10" w14:textId="77777777" w:rsidR="00BC1974" w:rsidRPr="00040E29" w:rsidRDefault="00BC1974" w:rsidP="00BC1974">
            <w:pPr>
              <w:pStyle w:val="TAL"/>
            </w:pPr>
          </w:p>
        </w:tc>
        <w:tc>
          <w:tcPr>
            <w:tcW w:w="1700" w:type="dxa"/>
            <w:shd w:val="clear" w:color="auto" w:fill="auto"/>
          </w:tcPr>
          <w:p w14:paraId="6CF8AD5D" w14:textId="77777777" w:rsidR="00BC1974" w:rsidRPr="00040E29" w:rsidRDefault="00BC1974" w:rsidP="00BC1974">
            <w:pPr>
              <w:pStyle w:val="TAL"/>
            </w:pPr>
          </w:p>
        </w:tc>
        <w:tc>
          <w:tcPr>
            <w:tcW w:w="1245" w:type="dxa"/>
            <w:shd w:val="clear" w:color="auto" w:fill="auto"/>
          </w:tcPr>
          <w:p w14:paraId="1B1FC10C" w14:textId="77777777" w:rsidR="00BC1974" w:rsidRPr="00040E29" w:rsidRDefault="00BC1974" w:rsidP="00BC1974">
            <w:pPr>
              <w:pStyle w:val="TAL"/>
            </w:pPr>
          </w:p>
        </w:tc>
      </w:tr>
      <w:tr w:rsidR="00BC1974" w:rsidRPr="00040E29" w14:paraId="7E7AEB7C" w14:textId="77777777" w:rsidTr="00BC1974">
        <w:tc>
          <w:tcPr>
            <w:tcW w:w="4535" w:type="dxa"/>
            <w:shd w:val="clear" w:color="auto" w:fill="auto"/>
          </w:tcPr>
          <w:p w14:paraId="55CA2BFA" w14:textId="77777777" w:rsidR="00BC1974" w:rsidRPr="00040E29" w:rsidRDefault="00BC1974" w:rsidP="00BC1974">
            <w:pPr>
              <w:pStyle w:val="TAL"/>
            </w:pPr>
            <w:r w:rsidRPr="00040E29">
              <w:t>}</w:t>
            </w:r>
          </w:p>
        </w:tc>
        <w:tc>
          <w:tcPr>
            <w:tcW w:w="2267" w:type="dxa"/>
            <w:shd w:val="clear" w:color="auto" w:fill="auto"/>
          </w:tcPr>
          <w:p w14:paraId="480604F0" w14:textId="77777777" w:rsidR="00BC1974" w:rsidRPr="00040E29" w:rsidRDefault="00BC1974" w:rsidP="00BC1974">
            <w:pPr>
              <w:pStyle w:val="TAL"/>
            </w:pPr>
          </w:p>
        </w:tc>
        <w:tc>
          <w:tcPr>
            <w:tcW w:w="1700" w:type="dxa"/>
            <w:shd w:val="clear" w:color="auto" w:fill="auto"/>
          </w:tcPr>
          <w:p w14:paraId="29F85357" w14:textId="77777777" w:rsidR="00BC1974" w:rsidRPr="00040E29" w:rsidRDefault="00BC1974" w:rsidP="00BC1974">
            <w:pPr>
              <w:pStyle w:val="TAL"/>
            </w:pPr>
          </w:p>
        </w:tc>
        <w:tc>
          <w:tcPr>
            <w:tcW w:w="1245" w:type="dxa"/>
            <w:shd w:val="clear" w:color="auto" w:fill="auto"/>
          </w:tcPr>
          <w:p w14:paraId="36A1F684" w14:textId="77777777" w:rsidR="00BC1974" w:rsidRPr="00040E29" w:rsidRDefault="00BC1974" w:rsidP="00BC1974">
            <w:pPr>
              <w:pStyle w:val="TAL"/>
            </w:pPr>
          </w:p>
        </w:tc>
      </w:tr>
    </w:tbl>
    <w:p w14:paraId="4CA8E377" w14:textId="77777777" w:rsidR="00BC1974" w:rsidRPr="00040E29" w:rsidRDefault="00BC1974" w:rsidP="00BC1974"/>
    <w:p w14:paraId="062B29F8" w14:textId="78241F02" w:rsidR="00BC1974" w:rsidRPr="00040E29" w:rsidRDefault="00BC1974" w:rsidP="00BC1974">
      <w:pPr>
        <w:pStyle w:val="TH"/>
        <w:rPr>
          <w:sz w:val="21"/>
          <w:szCs w:val="22"/>
        </w:rPr>
      </w:pPr>
      <w:r w:rsidRPr="00040E29">
        <w:lastRenderedPageBreak/>
        <w:t>Table 12.1.7.</w:t>
      </w:r>
      <w:ins w:id="19" w:author="Huawei" w:date="2024-02-16T10:36:00Z">
        <w:r>
          <w:t>1</w:t>
        </w:r>
      </w:ins>
      <w:del w:id="20" w:author="Huawei" w:date="2024-02-16T10:36:00Z">
        <w:r w:rsidRPr="00040E29" w:rsidDel="00BC1974">
          <w:delText>2</w:delText>
        </w:r>
      </w:del>
      <w:r w:rsidRPr="00040E29">
        <w:t xml:space="preserve">.3.3-2: </w:t>
      </w:r>
      <w:proofErr w:type="spellStart"/>
      <w:r w:rsidRPr="00040E29">
        <w:rPr>
          <w:i/>
        </w:rPr>
        <w:t>UECapabilityInformationSidelink</w:t>
      </w:r>
      <w:proofErr w:type="spellEnd"/>
      <w:r w:rsidRPr="00040E29">
        <w:t xml:space="preserve"> (step 2,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1974" w:rsidRPr="00040E29" w14:paraId="308C3D53" w14:textId="77777777" w:rsidTr="00BC1974">
        <w:tc>
          <w:tcPr>
            <w:tcW w:w="9747" w:type="dxa"/>
            <w:gridSpan w:val="4"/>
            <w:shd w:val="clear" w:color="auto" w:fill="auto"/>
          </w:tcPr>
          <w:p w14:paraId="40F5CB7C" w14:textId="77777777" w:rsidR="00BC1974" w:rsidRPr="00040E29" w:rsidRDefault="00BC1974" w:rsidP="00BC1974">
            <w:pPr>
              <w:pStyle w:val="TAL"/>
            </w:pPr>
            <w:r w:rsidRPr="00040E29">
              <w:lastRenderedPageBreak/>
              <w:t xml:space="preserve">Derivation Path: </w:t>
            </w:r>
            <w:r w:rsidRPr="00040E29">
              <w:rPr>
                <w:szCs w:val="22"/>
              </w:rPr>
              <w:t>TS 38.508-1 [4]</w:t>
            </w:r>
            <w:r w:rsidRPr="00040E29">
              <w:t>, Table 4.6.1A-7 with condition TX</w:t>
            </w:r>
          </w:p>
        </w:tc>
      </w:tr>
      <w:tr w:rsidR="00BC1974" w:rsidRPr="00040E29" w14:paraId="5668FAE2" w14:textId="77777777" w:rsidTr="00BC1974">
        <w:tc>
          <w:tcPr>
            <w:tcW w:w="4535" w:type="dxa"/>
            <w:shd w:val="clear" w:color="auto" w:fill="auto"/>
          </w:tcPr>
          <w:p w14:paraId="0F195480" w14:textId="77777777" w:rsidR="00BC1974" w:rsidRPr="00040E29" w:rsidRDefault="00BC1974" w:rsidP="00BC1974">
            <w:pPr>
              <w:pStyle w:val="TAH"/>
            </w:pPr>
            <w:r w:rsidRPr="00040E29">
              <w:t>Information Element</w:t>
            </w:r>
          </w:p>
        </w:tc>
        <w:tc>
          <w:tcPr>
            <w:tcW w:w="2267" w:type="dxa"/>
            <w:shd w:val="clear" w:color="auto" w:fill="auto"/>
          </w:tcPr>
          <w:p w14:paraId="59CB6094" w14:textId="77777777" w:rsidR="00BC1974" w:rsidRPr="00040E29" w:rsidRDefault="00BC1974" w:rsidP="00BC1974">
            <w:pPr>
              <w:pStyle w:val="TAH"/>
            </w:pPr>
            <w:r w:rsidRPr="00040E29">
              <w:t>Value/remark</w:t>
            </w:r>
          </w:p>
        </w:tc>
        <w:tc>
          <w:tcPr>
            <w:tcW w:w="1700" w:type="dxa"/>
            <w:shd w:val="clear" w:color="auto" w:fill="auto"/>
          </w:tcPr>
          <w:p w14:paraId="6A4502CD" w14:textId="77777777" w:rsidR="00BC1974" w:rsidRPr="00040E29" w:rsidRDefault="00BC1974" w:rsidP="00BC1974">
            <w:pPr>
              <w:pStyle w:val="TAH"/>
            </w:pPr>
            <w:r w:rsidRPr="00040E29">
              <w:t>Comment</w:t>
            </w:r>
          </w:p>
        </w:tc>
        <w:tc>
          <w:tcPr>
            <w:tcW w:w="1245" w:type="dxa"/>
            <w:shd w:val="clear" w:color="auto" w:fill="auto"/>
          </w:tcPr>
          <w:p w14:paraId="74896808" w14:textId="77777777" w:rsidR="00BC1974" w:rsidRPr="00040E29" w:rsidRDefault="00BC1974" w:rsidP="00BC1974">
            <w:pPr>
              <w:pStyle w:val="TAH"/>
            </w:pPr>
            <w:r w:rsidRPr="00040E29">
              <w:t>Condition</w:t>
            </w:r>
          </w:p>
        </w:tc>
      </w:tr>
      <w:tr w:rsidR="00BC1974" w:rsidRPr="00040E29" w14:paraId="64CA3535" w14:textId="77777777" w:rsidTr="00BC1974">
        <w:tc>
          <w:tcPr>
            <w:tcW w:w="4535" w:type="dxa"/>
            <w:shd w:val="clear" w:color="auto" w:fill="auto"/>
          </w:tcPr>
          <w:p w14:paraId="146D933C" w14:textId="77777777" w:rsidR="00BC1974" w:rsidRPr="00040E29" w:rsidRDefault="00BC1974" w:rsidP="00BC1974">
            <w:pPr>
              <w:pStyle w:val="TAL"/>
            </w:pPr>
            <w:proofErr w:type="spellStart"/>
            <w:proofErr w:type="gramStart"/>
            <w:r w:rsidRPr="00040E29">
              <w:t>UECapabilityInformationSidelink</w:t>
            </w:r>
            <w:proofErr w:type="spellEnd"/>
            <w:r w:rsidRPr="00040E29">
              <w:t xml:space="preserve"> ::=</w:t>
            </w:r>
            <w:proofErr w:type="gramEnd"/>
            <w:r w:rsidRPr="00040E29">
              <w:t xml:space="preserve"> SEQUENCE {</w:t>
            </w:r>
          </w:p>
        </w:tc>
        <w:tc>
          <w:tcPr>
            <w:tcW w:w="2267" w:type="dxa"/>
            <w:shd w:val="clear" w:color="auto" w:fill="auto"/>
          </w:tcPr>
          <w:p w14:paraId="4AB62430" w14:textId="77777777" w:rsidR="00BC1974" w:rsidRPr="00040E29" w:rsidRDefault="00BC1974" w:rsidP="00BC1974">
            <w:pPr>
              <w:pStyle w:val="TAL"/>
            </w:pPr>
          </w:p>
        </w:tc>
        <w:tc>
          <w:tcPr>
            <w:tcW w:w="1700" w:type="dxa"/>
            <w:shd w:val="clear" w:color="auto" w:fill="auto"/>
          </w:tcPr>
          <w:p w14:paraId="4897128A" w14:textId="77777777" w:rsidR="00BC1974" w:rsidRPr="00040E29" w:rsidRDefault="00BC1974" w:rsidP="00BC1974">
            <w:pPr>
              <w:pStyle w:val="TAL"/>
            </w:pPr>
          </w:p>
        </w:tc>
        <w:tc>
          <w:tcPr>
            <w:tcW w:w="1245" w:type="dxa"/>
            <w:shd w:val="clear" w:color="auto" w:fill="auto"/>
          </w:tcPr>
          <w:p w14:paraId="66AF0E73" w14:textId="77777777" w:rsidR="00BC1974" w:rsidRPr="00040E29" w:rsidRDefault="00BC1974" w:rsidP="00BC1974">
            <w:pPr>
              <w:pStyle w:val="TAL"/>
            </w:pPr>
          </w:p>
        </w:tc>
      </w:tr>
      <w:tr w:rsidR="00BC1974" w:rsidRPr="00040E29" w14:paraId="1B13D24E" w14:textId="77777777" w:rsidTr="00BC1974">
        <w:tc>
          <w:tcPr>
            <w:tcW w:w="4535" w:type="dxa"/>
            <w:shd w:val="clear" w:color="auto" w:fill="auto"/>
          </w:tcPr>
          <w:p w14:paraId="3C680D84" w14:textId="77777777" w:rsidR="00BC1974" w:rsidRPr="00040E29" w:rsidRDefault="00BC1974" w:rsidP="00BC1974">
            <w:pPr>
              <w:pStyle w:val="TAL"/>
            </w:pPr>
            <w:r w:rsidRPr="00040E29">
              <w:t xml:space="preserve">  rrc-TransactionIdentifier-r16</w:t>
            </w:r>
          </w:p>
        </w:tc>
        <w:tc>
          <w:tcPr>
            <w:tcW w:w="2267" w:type="dxa"/>
            <w:shd w:val="clear" w:color="auto" w:fill="auto"/>
          </w:tcPr>
          <w:p w14:paraId="7EDB63EE" w14:textId="77777777" w:rsidR="00BC1974" w:rsidRPr="00040E29" w:rsidRDefault="00BC1974" w:rsidP="00BC1974">
            <w:pPr>
              <w:pStyle w:val="TAL"/>
            </w:pPr>
            <w:r w:rsidRPr="00040E29">
              <w:t xml:space="preserve">Set to the same value as the rrc-TransactionIdentifier-r16 field in </w:t>
            </w:r>
            <w:proofErr w:type="spellStart"/>
            <w:r w:rsidRPr="00040E29">
              <w:t>UECapabilityEnquirySidelink</w:t>
            </w:r>
            <w:proofErr w:type="spellEnd"/>
            <w:r w:rsidRPr="00040E29">
              <w:t xml:space="preserve"> message in step 1</w:t>
            </w:r>
          </w:p>
        </w:tc>
        <w:tc>
          <w:tcPr>
            <w:tcW w:w="1700" w:type="dxa"/>
            <w:shd w:val="clear" w:color="auto" w:fill="auto"/>
          </w:tcPr>
          <w:p w14:paraId="41959FA4" w14:textId="77777777" w:rsidR="00BC1974" w:rsidRPr="00040E29" w:rsidRDefault="00BC1974" w:rsidP="00BC1974">
            <w:pPr>
              <w:pStyle w:val="TAL"/>
            </w:pPr>
          </w:p>
        </w:tc>
        <w:tc>
          <w:tcPr>
            <w:tcW w:w="1245" w:type="dxa"/>
            <w:shd w:val="clear" w:color="auto" w:fill="auto"/>
          </w:tcPr>
          <w:p w14:paraId="241A2BEC" w14:textId="77777777" w:rsidR="00BC1974" w:rsidRPr="00040E29" w:rsidRDefault="00BC1974" w:rsidP="00BC1974">
            <w:pPr>
              <w:pStyle w:val="TAL"/>
            </w:pPr>
          </w:p>
        </w:tc>
      </w:tr>
      <w:tr w:rsidR="00BC1974" w:rsidRPr="00040E29" w14:paraId="0C72A96E" w14:textId="77777777" w:rsidTr="00BC1974">
        <w:tc>
          <w:tcPr>
            <w:tcW w:w="4535" w:type="dxa"/>
            <w:shd w:val="clear" w:color="auto" w:fill="auto"/>
          </w:tcPr>
          <w:p w14:paraId="6277BE72" w14:textId="77777777" w:rsidR="00BC1974" w:rsidRPr="00040E29" w:rsidRDefault="00BC1974" w:rsidP="00BC1974">
            <w:pPr>
              <w:pStyle w:val="TAL"/>
            </w:pPr>
            <w:r w:rsidRPr="00040E29">
              <w:t xml:space="preserve">  </w:t>
            </w:r>
            <w:proofErr w:type="spellStart"/>
            <w:r w:rsidRPr="00040E29">
              <w:t>criticalExtensions</w:t>
            </w:r>
            <w:proofErr w:type="spellEnd"/>
            <w:r w:rsidRPr="00040E29">
              <w:t xml:space="preserve"> CHOICE {</w:t>
            </w:r>
          </w:p>
        </w:tc>
        <w:tc>
          <w:tcPr>
            <w:tcW w:w="2267" w:type="dxa"/>
            <w:shd w:val="clear" w:color="auto" w:fill="auto"/>
          </w:tcPr>
          <w:p w14:paraId="26D1F987" w14:textId="77777777" w:rsidR="00BC1974" w:rsidRPr="00040E29" w:rsidRDefault="00BC1974" w:rsidP="00BC1974">
            <w:pPr>
              <w:pStyle w:val="TAL"/>
            </w:pPr>
          </w:p>
        </w:tc>
        <w:tc>
          <w:tcPr>
            <w:tcW w:w="1700" w:type="dxa"/>
            <w:shd w:val="clear" w:color="auto" w:fill="auto"/>
          </w:tcPr>
          <w:p w14:paraId="605E68E9" w14:textId="77777777" w:rsidR="00BC1974" w:rsidRPr="00040E29" w:rsidRDefault="00BC1974" w:rsidP="00BC1974">
            <w:pPr>
              <w:pStyle w:val="TAL"/>
            </w:pPr>
          </w:p>
        </w:tc>
        <w:tc>
          <w:tcPr>
            <w:tcW w:w="1245" w:type="dxa"/>
            <w:shd w:val="clear" w:color="auto" w:fill="auto"/>
          </w:tcPr>
          <w:p w14:paraId="20EBADAE" w14:textId="77777777" w:rsidR="00BC1974" w:rsidRPr="00040E29" w:rsidRDefault="00BC1974" w:rsidP="00BC1974">
            <w:pPr>
              <w:pStyle w:val="TAL"/>
            </w:pPr>
          </w:p>
        </w:tc>
      </w:tr>
      <w:tr w:rsidR="00BC1974" w:rsidRPr="00040E29" w14:paraId="0E4D04C8" w14:textId="77777777" w:rsidTr="00BC1974">
        <w:tc>
          <w:tcPr>
            <w:tcW w:w="4535" w:type="dxa"/>
            <w:shd w:val="clear" w:color="auto" w:fill="auto"/>
          </w:tcPr>
          <w:p w14:paraId="25DAA3CD" w14:textId="77777777" w:rsidR="00BC1974" w:rsidRPr="00040E29" w:rsidRDefault="00BC1974" w:rsidP="00BC1974">
            <w:pPr>
              <w:pStyle w:val="TAL"/>
            </w:pPr>
            <w:r w:rsidRPr="00040E29">
              <w:t xml:space="preserve">    ueCapabilityInformationSidelink-r16 SEQUENCE {</w:t>
            </w:r>
          </w:p>
        </w:tc>
        <w:tc>
          <w:tcPr>
            <w:tcW w:w="2267" w:type="dxa"/>
            <w:shd w:val="clear" w:color="auto" w:fill="auto"/>
          </w:tcPr>
          <w:p w14:paraId="4FCAA3D9" w14:textId="77777777" w:rsidR="00BC1974" w:rsidRPr="00040E29" w:rsidRDefault="00BC1974" w:rsidP="00BC1974">
            <w:pPr>
              <w:pStyle w:val="TAL"/>
            </w:pPr>
          </w:p>
        </w:tc>
        <w:tc>
          <w:tcPr>
            <w:tcW w:w="1700" w:type="dxa"/>
            <w:shd w:val="clear" w:color="auto" w:fill="auto"/>
          </w:tcPr>
          <w:p w14:paraId="2BFC9466" w14:textId="77777777" w:rsidR="00BC1974" w:rsidRPr="00040E29" w:rsidRDefault="00BC1974" w:rsidP="00BC1974">
            <w:pPr>
              <w:pStyle w:val="TAL"/>
            </w:pPr>
          </w:p>
        </w:tc>
        <w:tc>
          <w:tcPr>
            <w:tcW w:w="1245" w:type="dxa"/>
            <w:shd w:val="clear" w:color="auto" w:fill="auto"/>
          </w:tcPr>
          <w:p w14:paraId="13D5DB5C" w14:textId="77777777" w:rsidR="00BC1974" w:rsidRPr="00040E29" w:rsidRDefault="00BC1974" w:rsidP="00BC1974">
            <w:pPr>
              <w:pStyle w:val="TAL"/>
            </w:pPr>
          </w:p>
        </w:tc>
      </w:tr>
      <w:tr w:rsidR="00BC1974" w:rsidRPr="00040E29" w14:paraId="4DCE0CD2" w14:textId="77777777" w:rsidTr="00BC1974">
        <w:tc>
          <w:tcPr>
            <w:tcW w:w="4535" w:type="dxa"/>
            <w:shd w:val="clear" w:color="auto" w:fill="auto"/>
          </w:tcPr>
          <w:p w14:paraId="3BBD3483" w14:textId="77777777" w:rsidR="00BC1974" w:rsidRPr="00040E29" w:rsidRDefault="00BC1974" w:rsidP="00BC1974">
            <w:pPr>
              <w:pStyle w:val="TAL"/>
            </w:pPr>
            <w:r w:rsidRPr="00040E29">
              <w:t xml:space="preserve">      pdcp-ParametersSidelink-r16 SEQUENCE {</w:t>
            </w:r>
          </w:p>
        </w:tc>
        <w:tc>
          <w:tcPr>
            <w:tcW w:w="2267" w:type="dxa"/>
            <w:shd w:val="clear" w:color="auto" w:fill="auto"/>
          </w:tcPr>
          <w:p w14:paraId="649466D8" w14:textId="77777777" w:rsidR="00BC1974" w:rsidRPr="00040E29" w:rsidRDefault="00BC1974" w:rsidP="00BC1974">
            <w:pPr>
              <w:pStyle w:val="TAL"/>
            </w:pPr>
          </w:p>
        </w:tc>
        <w:tc>
          <w:tcPr>
            <w:tcW w:w="1700" w:type="dxa"/>
            <w:shd w:val="clear" w:color="auto" w:fill="auto"/>
          </w:tcPr>
          <w:p w14:paraId="2C3A63D5" w14:textId="77777777" w:rsidR="00BC1974" w:rsidRPr="00040E29" w:rsidRDefault="00BC1974" w:rsidP="00BC1974">
            <w:pPr>
              <w:pStyle w:val="TAL"/>
            </w:pPr>
          </w:p>
        </w:tc>
        <w:tc>
          <w:tcPr>
            <w:tcW w:w="1245" w:type="dxa"/>
            <w:shd w:val="clear" w:color="auto" w:fill="auto"/>
          </w:tcPr>
          <w:p w14:paraId="5714A36A" w14:textId="77777777" w:rsidR="00BC1974" w:rsidRPr="00040E29" w:rsidRDefault="00BC1974" w:rsidP="00BC1974">
            <w:pPr>
              <w:pStyle w:val="TAL"/>
            </w:pPr>
          </w:p>
        </w:tc>
      </w:tr>
      <w:tr w:rsidR="00BC1974" w:rsidRPr="00040E29" w14:paraId="3950E07B" w14:textId="77777777" w:rsidTr="00BC1974">
        <w:tc>
          <w:tcPr>
            <w:tcW w:w="4535" w:type="dxa"/>
            <w:shd w:val="clear" w:color="auto" w:fill="auto"/>
          </w:tcPr>
          <w:p w14:paraId="74CEC308" w14:textId="77777777" w:rsidR="00BC1974" w:rsidRPr="00040E29" w:rsidRDefault="00BC1974" w:rsidP="00BC1974">
            <w:pPr>
              <w:pStyle w:val="TAL"/>
            </w:pPr>
            <w:r w:rsidRPr="00040E29">
              <w:t xml:space="preserve">        outOfOrderDeliverySidelink-r16</w:t>
            </w:r>
          </w:p>
        </w:tc>
        <w:tc>
          <w:tcPr>
            <w:tcW w:w="2267" w:type="dxa"/>
            <w:shd w:val="clear" w:color="auto" w:fill="auto"/>
          </w:tcPr>
          <w:p w14:paraId="3B1CF594" w14:textId="77777777" w:rsidR="00BC1974" w:rsidRPr="00040E29" w:rsidRDefault="00BC1974" w:rsidP="00BC1974">
            <w:pPr>
              <w:pStyle w:val="TAL"/>
            </w:pPr>
            <w:r w:rsidRPr="00040E29">
              <w:t>Checked</w:t>
            </w:r>
          </w:p>
        </w:tc>
        <w:tc>
          <w:tcPr>
            <w:tcW w:w="1700" w:type="dxa"/>
            <w:shd w:val="clear" w:color="auto" w:fill="auto"/>
          </w:tcPr>
          <w:p w14:paraId="6106095A" w14:textId="77777777" w:rsidR="00BC1974" w:rsidRPr="00040E29" w:rsidRDefault="00BC1974" w:rsidP="00BC1974">
            <w:pPr>
              <w:pStyle w:val="TAL"/>
            </w:pPr>
          </w:p>
        </w:tc>
        <w:tc>
          <w:tcPr>
            <w:tcW w:w="1245" w:type="dxa"/>
            <w:shd w:val="clear" w:color="auto" w:fill="auto"/>
          </w:tcPr>
          <w:p w14:paraId="3FA1B2B0" w14:textId="77777777" w:rsidR="00BC1974" w:rsidRPr="00040E29" w:rsidRDefault="00BC1974" w:rsidP="00BC1974">
            <w:pPr>
              <w:pStyle w:val="TAL"/>
            </w:pPr>
            <w:r w:rsidRPr="00040E29">
              <w:t>pc_outOfOrderDeliverySidelink_r16</w:t>
            </w:r>
          </w:p>
        </w:tc>
      </w:tr>
      <w:tr w:rsidR="00BC1974" w:rsidRPr="00040E29" w14:paraId="297CC21D" w14:textId="77777777" w:rsidTr="00BC1974">
        <w:tc>
          <w:tcPr>
            <w:tcW w:w="4535" w:type="dxa"/>
            <w:shd w:val="clear" w:color="auto" w:fill="auto"/>
          </w:tcPr>
          <w:p w14:paraId="6EC0A0A7" w14:textId="77777777" w:rsidR="00BC1974" w:rsidRPr="00040E29" w:rsidRDefault="00BC1974" w:rsidP="00BC1974">
            <w:pPr>
              <w:pStyle w:val="TAL"/>
            </w:pPr>
            <w:r w:rsidRPr="00040E29">
              <w:t xml:space="preserve">      }</w:t>
            </w:r>
          </w:p>
        </w:tc>
        <w:tc>
          <w:tcPr>
            <w:tcW w:w="2267" w:type="dxa"/>
            <w:shd w:val="clear" w:color="auto" w:fill="auto"/>
          </w:tcPr>
          <w:p w14:paraId="6EE01BEE" w14:textId="77777777" w:rsidR="00BC1974" w:rsidRPr="00040E29" w:rsidRDefault="00BC1974" w:rsidP="00BC1974">
            <w:pPr>
              <w:pStyle w:val="TAL"/>
            </w:pPr>
          </w:p>
        </w:tc>
        <w:tc>
          <w:tcPr>
            <w:tcW w:w="1700" w:type="dxa"/>
            <w:shd w:val="clear" w:color="auto" w:fill="auto"/>
          </w:tcPr>
          <w:p w14:paraId="269C5DA4" w14:textId="77777777" w:rsidR="00BC1974" w:rsidRPr="00040E29" w:rsidRDefault="00BC1974" w:rsidP="00BC1974">
            <w:pPr>
              <w:pStyle w:val="TAL"/>
            </w:pPr>
          </w:p>
        </w:tc>
        <w:tc>
          <w:tcPr>
            <w:tcW w:w="1245" w:type="dxa"/>
            <w:shd w:val="clear" w:color="auto" w:fill="auto"/>
          </w:tcPr>
          <w:p w14:paraId="57C130DF" w14:textId="77777777" w:rsidR="00BC1974" w:rsidRPr="00040E29" w:rsidRDefault="00BC1974" w:rsidP="00BC1974">
            <w:pPr>
              <w:pStyle w:val="TAL"/>
            </w:pPr>
          </w:p>
        </w:tc>
      </w:tr>
      <w:tr w:rsidR="00BC1974" w:rsidRPr="00040E29" w14:paraId="2F7FBD44" w14:textId="77777777" w:rsidTr="00BC1974">
        <w:tc>
          <w:tcPr>
            <w:tcW w:w="4535" w:type="dxa"/>
            <w:shd w:val="clear" w:color="auto" w:fill="auto"/>
          </w:tcPr>
          <w:p w14:paraId="322FA9FA" w14:textId="77777777" w:rsidR="00BC1974" w:rsidRPr="00040E29" w:rsidRDefault="00BC1974" w:rsidP="00BC1974">
            <w:pPr>
              <w:pStyle w:val="TAL"/>
            </w:pPr>
            <w:r w:rsidRPr="00040E29">
              <w:t xml:space="preserve">      rlc-ParametersSidelink-r16 SEQUENCE {</w:t>
            </w:r>
          </w:p>
        </w:tc>
        <w:tc>
          <w:tcPr>
            <w:tcW w:w="2267" w:type="dxa"/>
            <w:shd w:val="clear" w:color="auto" w:fill="auto"/>
          </w:tcPr>
          <w:p w14:paraId="6998B4AF" w14:textId="77777777" w:rsidR="00BC1974" w:rsidRPr="00040E29" w:rsidRDefault="00BC1974" w:rsidP="00BC1974">
            <w:pPr>
              <w:pStyle w:val="TAL"/>
            </w:pPr>
          </w:p>
        </w:tc>
        <w:tc>
          <w:tcPr>
            <w:tcW w:w="1700" w:type="dxa"/>
            <w:shd w:val="clear" w:color="auto" w:fill="auto"/>
          </w:tcPr>
          <w:p w14:paraId="225887C0" w14:textId="77777777" w:rsidR="00BC1974" w:rsidRPr="00040E29" w:rsidRDefault="00BC1974" w:rsidP="00BC1974">
            <w:pPr>
              <w:pStyle w:val="TAL"/>
            </w:pPr>
          </w:p>
        </w:tc>
        <w:tc>
          <w:tcPr>
            <w:tcW w:w="1245" w:type="dxa"/>
            <w:shd w:val="clear" w:color="auto" w:fill="auto"/>
          </w:tcPr>
          <w:p w14:paraId="395C92FD" w14:textId="77777777" w:rsidR="00BC1974" w:rsidRPr="00040E29" w:rsidRDefault="00BC1974" w:rsidP="00BC1974">
            <w:pPr>
              <w:pStyle w:val="TAL"/>
            </w:pPr>
          </w:p>
        </w:tc>
      </w:tr>
      <w:tr w:rsidR="00BC1974" w:rsidRPr="00040E29" w14:paraId="1264F057" w14:textId="77777777" w:rsidTr="00BC1974">
        <w:tc>
          <w:tcPr>
            <w:tcW w:w="4535" w:type="dxa"/>
            <w:shd w:val="clear" w:color="auto" w:fill="auto"/>
          </w:tcPr>
          <w:p w14:paraId="528CACDF" w14:textId="77777777" w:rsidR="00BC1974" w:rsidRPr="00040E29" w:rsidRDefault="00BC1974" w:rsidP="00BC1974">
            <w:pPr>
              <w:pStyle w:val="TAL"/>
            </w:pPr>
            <w:r w:rsidRPr="00040E29">
              <w:t xml:space="preserve">        am-WithLongSN-Sidelink-r16</w:t>
            </w:r>
          </w:p>
        </w:tc>
        <w:tc>
          <w:tcPr>
            <w:tcW w:w="2267" w:type="dxa"/>
            <w:shd w:val="clear" w:color="auto" w:fill="auto"/>
          </w:tcPr>
          <w:p w14:paraId="79D0D8AD" w14:textId="77777777" w:rsidR="00BC1974" w:rsidRPr="00040E29" w:rsidRDefault="00BC1974" w:rsidP="00BC1974">
            <w:pPr>
              <w:pStyle w:val="TAL"/>
            </w:pPr>
            <w:r w:rsidRPr="00040E29">
              <w:t>Checked</w:t>
            </w:r>
          </w:p>
        </w:tc>
        <w:tc>
          <w:tcPr>
            <w:tcW w:w="1700" w:type="dxa"/>
            <w:shd w:val="clear" w:color="auto" w:fill="auto"/>
          </w:tcPr>
          <w:p w14:paraId="5C1553BD" w14:textId="77777777" w:rsidR="00BC1974" w:rsidRPr="00040E29" w:rsidRDefault="00BC1974" w:rsidP="00BC1974">
            <w:pPr>
              <w:pStyle w:val="TAL"/>
            </w:pPr>
          </w:p>
        </w:tc>
        <w:tc>
          <w:tcPr>
            <w:tcW w:w="1245" w:type="dxa"/>
            <w:shd w:val="clear" w:color="auto" w:fill="auto"/>
          </w:tcPr>
          <w:p w14:paraId="393A7345" w14:textId="77777777" w:rsidR="00BC1974" w:rsidRPr="00040E29" w:rsidRDefault="00BC1974" w:rsidP="00BC1974">
            <w:pPr>
              <w:pStyle w:val="TAL"/>
            </w:pPr>
            <w:r w:rsidRPr="00040E29">
              <w:t>pc_amWithLongSN_Sidelink_r16</w:t>
            </w:r>
          </w:p>
        </w:tc>
      </w:tr>
      <w:tr w:rsidR="00BC1974" w:rsidRPr="00040E29" w14:paraId="623B7162" w14:textId="77777777" w:rsidTr="00BC1974">
        <w:tc>
          <w:tcPr>
            <w:tcW w:w="4535" w:type="dxa"/>
            <w:shd w:val="clear" w:color="auto" w:fill="auto"/>
          </w:tcPr>
          <w:p w14:paraId="4564FE04" w14:textId="77777777" w:rsidR="00BC1974" w:rsidRPr="00040E29" w:rsidRDefault="00BC1974" w:rsidP="00BC1974">
            <w:pPr>
              <w:pStyle w:val="TAL"/>
            </w:pPr>
            <w:r w:rsidRPr="00040E29">
              <w:t xml:space="preserve">        um-WithLongSN-Sidelink-r16 </w:t>
            </w:r>
          </w:p>
        </w:tc>
        <w:tc>
          <w:tcPr>
            <w:tcW w:w="2267" w:type="dxa"/>
            <w:shd w:val="clear" w:color="auto" w:fill="auto"/>
          </w:tcPr>
          <w:p w14:paraId="4E71B313" w14:textId="77777777" w:rsidR="00BC1974" w:rsidRPr="00040E29" w:rsidRDefault="00BC1974" w:rsidP="00BC1974">
            <w:pPr>
              <w:pStyle w:val="TAL"/>
            </w:pPr>
            <w:r w:rsidRPr="00040E29">
              <w:t>Checked</w:t>
            </w:r>
          </w:p>
        </w:tc>
        <w:tc>
          <w:tcPr>
            <w:tcW w:w="1700" w:type="dxa"/>
            <w:shd w:val="clear" w:color="auto" w:fill="auto"/>
          </w:tcPr>
          <w:p w14:paraId="7AEFAEA6" w14:textId="77777777" w:rsidR="00BC1974" w:rsidRPr="00040E29" w:rsidRDefault="00BC1974" w:rsidP="00BC1974">
            <w:pPr>
              <w:pStyle w:val="TAL"/>
            </w:pPr>
          </w:p>
        </w:tc>
        <w:tc>
          <w:tcPr>
            <w:tcW w:w="1245" w:type="dxa"/>
            <w:shd w:val="clear" w:color="auto" w:fill="auto"/>
          </w:tcPr>
          <w:p w14:paraId="580C12D6" w14:textId="77777777" w:rsidR="00BC1974" w:rsidRPr="00040E29" w:rsidRDefault="00BC1974" w:rsidP="00BC1974">
            <w:pPr>
              <w:pStyle w:val="TAL"/>
            </w:pPr>
            <w:r w:rsidRPr="00040E29">
              <w:t>pc_umWithLongSN_Sidelink_r16</w:t>
            </w:r>
          </w:p>
        </w:tc>
      </w:tr>
      <w:tr w:rsidR="00BC1974" w:rsidRPr="00040E29" w14:paraId="62A8992F" w14:textId="77777777" w:rsidTr="00BC1974">
        <w:tc>
          <w:tcPr>
            <w:tcW w:w="4535" w:type="dxa"/>
            <w:shd w:val="clear" w:color="auto" w:fill="auto"/>
          </w:tcPr>
          <w:p w14:paraId="1D79AE0C" w14:textId="77777777" w:rsidR="00BC1974" w:rsidRPr="00040E29" w:rsidRDefault="00BC1974" w:rsidP="00BC1974">
            <w:pPr>
              <w:pStyle w:val="TAL"/>
            </w:pPr>
            <w:r w:rsidRPr="00040E29">
              <w:t xml:space="preserve">      }</w:t>
            </w:r>
          </w:p>
        </w:tc>
        <w:tc>
          <w:tcPr>
            <w:tcW w:w="2267" w:type="dxa"/>
            <w:shd w:val="clear" w:color="auto" w:fill="auto"/>
          </w:tcPr>
          <w:p w14:paraId="6016B5FC" w14:textId="77777777" w:rsidR="00BC1974" w:rsidRPr="00040E29" w:rsidRDefault="00BC1974" w:rsidP="00BC1974">
            <w:pPr>
              <w:pStyle w:val="TAL"/>
            </w:pPr>
          </w:p>
        </w:tc>
        <w:tc>
          <w:tcPr>
            <w:tcW w:w="1700" w:type="dxa"/>
            <w:shd w:val="clear" w:color="auto" w:fill="auto"/>
          </w:tcPr>
          <w:p w14:paraId="62506427" w14:textId="77777777" w:rsidR="00BC1974" w:rsidRPr="00040E29" w:rsidRDefault="00BC1974" w:rsidP="00BC1974">
            <w:pPr>
              <w:pStyle w:val="TAL"/>
            </w:pPr>
          </w:p>
        </w:tc>
        <w:tc>
          <w:tcPr>
            <w:tcW w:w="1245" w:type="dxa"/>
            <w:shd w:val="clear" w:color="auto" w:fill="auto"/>
          </w:tcPr>
          <w:p w14:paraId="411F23AE" w14:textId="77777777" w:rsidR="00BC1974" w:rsidRPr="00040E29" w:rsidRDefault="00BC1974" w:rsidP="00BC1974">
            <w:pPr>
              <w:pStyle w:val="TAL"/>
            </w:pPr>
          </w:p>
        </w:tc>
      </w:tr>
      <w:tr w:rsidR="00BC1974" w:rsidRPr="00040E29" w14:paraId="57E25B8D" w14:textId="77777777" w:rsidTr="00BC1974">
        <w:tc>
          <w:tcPr>
            <w:tcW w:w="4535" w:type="dxa"/>
            <w:shd w:val="clear" w:color="auto" w:fill="auto"/>
          </w:tcPr>
          <w:p w14:paraId="79098B25" w14:textId="68A39C0A" w:rsidR="00BC1974" w:rsidRPr="00040E29" w:rsidRDefault="00BC1974" w:rsidP="00BC1974">
            <w:pPr>
              <w:pStyle w:val="TAL"/>
            </w:pPr>
            <w:r w:rsidRPr="00040E29">
              <w:t xml:space="preserve">      supportedBandCombinationListSidelinkNR-r16 </w:t>
            </w:r>
            <w:del w:id="21" w:author="Huawei" w:date="2024-02-16T10:42:00Z">
              <w:r w:rsidRPr="00040E29" w:rsidDel="008A0502">
                <w:delText>SEQUENCE (SIZE (1..maxBandComb)) OF BandCombinationParametersSidelinkNR-r16 {</w:delText>
              </w:r>
            </w:del>
          </w:p>
        </w:tc>
        <w:tc>
          <w:tcPr>
            <w:tcW w:w="2267" w:type="dxa"/>
            <w:shd w:val="clear" w:color="auto" w:fill="auto"/>
          </w:tcPr>
          <w:p w14:paraId="7E2BF9EE" w14:textId="0AC5FDBB" w:rsidR="00BC1974" w:rsidRPr="00040E29" w:rsidRDefault="00BC1974" w:rsidP="00BC1974">
            <w:pPr>
              <w:pStyle w:val="TAL"/>
            </w:pPr>
            <w:del w:id="22" w:author="Huawei" w:date="2024-02-16T10:41:00Z">
              <w:r w:rsidRPr="00040E29" w:rsidDel="008A0502">
                <w:delText>At least 1 entry</w:delText>
              </w:r>
            </w:del>
            <w:ins w:id="23" w:author="Huawei" w:date="2024-02-16T10:41:00Z">
              <w:r w:rsidR="008A0502">
                <w:t>Not Checked</w:t>
              </w:r>
            </w:ins>
          </w:p>
        </w:tc>
        <w:tc>
          <w:tcPr>
            <w:tcW w:w="1700" w:type="dxa"/>
            <w:shd w:val="clear" w:color="auto" w:fill="auto"/>
          </w:tcPr>
          <w:p w14:paraId="78202A73" w14:textId="5F1C4C0C" w:rsidR="00BC1974" w:rsidRPr="00040E29" w:rsidRDefault="00BC1974" w:rsidP="00BC1974">
            <w:pPr>
              <w:pStyle w:val="TAL"/>
            </w:pPr>
            <w:del w:id="24" w:author="Huawei" w:date="2024-02-16T10:41:00Z">
              <w:r w:rsidRPr="00040E29" w:rsidDel="008A0502">
                <w:delText>Includes all band combinations which the UE (= UE Under Test) supports for NR Sidelink acc. to the declared UE capabilities</w:delText>
              </w:r>
            </w:del>
          </w:p>
        </w:tc>
        <w:tc>
          <w:tcPr>
            <w:tcW w:w="1245" w:type="dxa"/>
            <w:shd w:val="clear" w:color="auto" w:fill="auto"/>
          </w:tcPr>
          <w:p w14:paraId="05097BE3" w14:textId="4000B9A6" w:rsidR="00BC1974" w:rsidRPr="00040E29" w:rsidRDefault="00BC1974" w:rsidP="00BC1974">
            <w:pPr>
              <w:pStyle w:val="TAL"/>
            </w:pPr>
            <w:del w:id="25" w:author="Huawei" w:date="2024-02-16T10:41:00Z">
              <w:r w:rsidRPr="00040E29" w:rsidDel="008A0502">
                <w:delText>FFS</w:delText>
              </w:r>
            </w:del>
          </w:p>
        </w:tc>
      </w:tr>
      <w:tr w:rsidR="00BC1974" w:rsidRPr="00040E29" w:rsidDel="008A0502" w14:paraId="29A48457" w14:textId="066C6760" w:rsidTr="00BC1974">
        <w:trPr>
          <w:del w:id="26" w:author="Huawei" w:date="2024-02-16T10:42:00Z"/>
        </w:trPr>
        <w:tc>
          <w:tcPr>
            <w:tcW w:w="4535" w:type="dxa"/>
            <w:shd w:val="clear" w:color="auto" w:fill="auto"/>
          </w:tcPr>
          <w:p w14:paraId="21DF10E2" w14:textId="67A612CF" w:rsidR="00BC1974" w:rsidRPr="00040E29" w:rsidDel="008A0502" w:rsidRDefault="00BC1974" w:rsidP="00BC1974">
            <w:pPr>
              <w:pStyle w:val="TAL"/>
              <w:rPr>
                <w:del w:id="27" w:author="Huawei" w:date="2024-02-16T10:42:00Z"/>
              </w:rPr>
            </w:pPr>
            <w:del w:id="28" w:author="Huawei" w:date="2024-02-16T10:42:00Z">
              <w:r w:rsidRPr="00040E29" w:rsidDel="008A0502">
                <w:delText xml:space="preserve">        BandCombinationParametersSidelinkNR-r16 [x] SEQUENCE (SIZE (1..maxSimultaneousBands)) OF BandParametersSidelink-r16 {</w:delText>
              </w:r>
            </w:del>
          </w:p>
        </w:tc>
        <w:tc>
          <w:tcPr>
            <w:tcW w:w="2267" w:type="dxa"/>
            <w:shd w:val="clear" w:color="auto" w:fill="auto"/>
          </w:tcPr>
          <w:p w14:paraId="05976DB8" w14:textId="6875CE6A" w:rsidR="00BC1974" w:rsidRPr="00040E29" w:rsidDel="008A0502" w:rsidRDefault="00BC1974" w:rsidP="00BC1974">
            <w:pPr>
              <w:pStyle w:val="TAL"/>
              <w:rPr>
                <w:del w:id="29" w:author="Huawei" w:date="2024-02-16T10:42:00Z"/>
              </w:rPr>
            </w:pPr>
            <w:del w:id="30" w:author="Huawei" w:date="2024-02-16T10:42:00Z">
              <w:r w:rsidRPr="00040E29" w:rsidDel="008A0502">
                <w:delText>At least 1 entry</w:delText>
              </w:r>
            </w:del>
          </w:p>
        </w:tc>
        <w:tc>
          <w:tcPr>
            <w:tcW w:w="1700" w:type="dxa"/>
            <w:shd w:val="clear" w:color="auto" w:fill="auto"/>
          </w:tcPr>
          <w:p w14:paraId="1D58E77D" w14:textId="0A7CA30F" w:rsidR="00BC1974" w:rsidRPr="00040E29" w:rsidDel="008A0502" w:rsidRDefault="00BC1974" w:rsidP="00BC1974">
            <w:pPr>
              <w:pStyle w:val="TAL"/>
              <w:rPr>
                <w:del w:id="31" w:author="Huawei" w:date="2024-02-16T10:42:00Z"/>
              </w:rPr>
            </w:pPr>
            <w:del w:id="32" w:author="Huawei" w:date="2024-02-16T10:42:00Z">
              <w:r w:rsidRPr="00040E29" w:rsidDel="008A0502">
                <w:delText>entry x</w:delText>
              </w:r>
            </w:del>
          </w:p>
        </w:tc>
        <w:tc>
          <w:tcPr>
            <w:tcW w:w="1245" w:type="dxa"/>
            <w:shd w:val="clear" w:color="auto" w:fill="auto"/>
          </w:tcPr>
          <w:p w14:paraId="76B5705D" w14:textId="6A883529" w:rsidR="00BC1974" w:rsidRPr="00040E29" w:rsidDel="008A0502" w:rsidRDefault="00BC1974" w:rsidP="00BC1974">
            <w:pPr>
              <w:pStyle w:val="TAL"/>
              <w:rPr>
                <w:del w:id="33" w:author="Huawei" w:date="2024-02-16T10:42:00Z"/>
              </w:rPr>
            </w:pPr>
          </w:p>
        </w:tc>
      </w:tr>
      <w:tr w:rsidR="00BC1974" w:rsidRPr="00040E29" w:rsidDel="008A0502" w14:paraId="7D15FC5B" w14:textId="5DE0C04C" w:rsidTr="00BC1974">
        <w:trPr>
          <w:del w:id="34" w:author="Huawei" w:date="2024-02-16T10:42:00Z"/>
        </w:trPr>
        <w:tc>
          <w:tcPr>
            <w:tcW w:w="4535" w:type="dxa"/>
            <w:shd w:val="clear" w:color="auto" w:fill="auto"/>
          </w:tcPr>
          <w:p w14:paraId="2775CE74" w14:textId="30BB1589" w:rsidR="00BC1974" w:rsidRPr="00040E29" w:rsidDel="008A0502" w:rsidRDefault="00BC1974" w:rsidP="00BC1974">
            <w:pPr>
              <w:pStyle w:val="TAL"/>
              <w:rPr>
                <w:del w:id="35" w:author="Huawei" w:date="2024-02-16T10:42:00Z"/>
              </w:rPr>
            </w:pPr>
            <w:del w:id="36" w:author="Huawei" w:date="2024-02-16T10:42:00Z">
              <w:r w:rsidRPr="00040E29" w:rsidDel="008A0502">
                <w:delText xml:space="preserve">          BandParametersSidelink-r16 [x] </w:delText>
              </w:r>
              <w:r w:rsidRPr="00040E29" w:rsidDel="008A0502">
                <w:rPr>
                  <w:rFonts w:eastAsia="宋体" w:cs="Arial"/>
                  <w:szCs w:val="18"/>
                </w:rPr>
                <w:delText>SEQUENCE {</w:delText>
              </w:r>
            </w:del>
          </w:p>
        </w:tc>
        <w:tc>
          <w:tcPr>
            <w:tcW w:w="2267" w:type="dxa"/>
            <w:shd w:val="clear" w:color="auto" w:fill="auto"/>
          </w:tcPr>
          <w:p w14:paraId="6D7E119A" w14:textId="14360562" w:rsidR="00BC1974" w:rsidRPr="00040E29" w:rsidDel="008A0502" w:rsidRDefault="00BC1974" w:rsidP="00BC1974">
            <w:pPr>
              <w:pStyle w:val="TAL"/>
              <w:rPr>
                <w:del w:id="37" w:author="Huawei" w:date="2024-02-16T10:42:00Z"/>
              </w:rPr>
            </w:pPr>
          </w:p>
        </w:tc>
        <w:tc>
          <w:tcPr>
            <w:tcW w:w="1700" w:type="dxa"/>
            <w:shd w:val="clear" w:color="auto" w:fill="auto"/>
          </w:tcPr>
          <w:p w14:paraId="18763C81" w14:textId="7779478E" w:rsidR="00BC1974" w:rsidRPr="00040E29" w:rsidDel="008A0502" w:rsidRDefault="00BC1974" w:rsidP="00BC1974">
            <w:pPr>
              <w:pStyle w:val="TAL"/>
              <w:rPr>
                <w:del w:id="38" w:author="Huawei" w:date="2024-02-16T10:42:00Z"/>
              </w:rPr>
            </w:pPr>
            <w:del w:id="39" w:author="Huawei" w:date="2024-02-16T10:42:00Z">
              <w:r w:rsidRPr="00040E29" w:rsidDel="008A0502">
                <w:delText>entry x</w:delText>
              </w:r>
            </w:del>
          </w:p>
        </w:tc>
        <w:tc>
          <w:tcPr>
            <w:tcW w:w="1245" w:type="dxa"/>
            <w:shd w:val="clear" w:color="auto" w:fill="auto"/>
          </w:tcPr>
          <w:p w14:paraId="0AFBE893" w14:textId="02BB1351" w:rsidR="00BC1974" w:rsidRPr="00040E29" w:rsidDel="008A0502" w:rsidRDefault="00BC1974" w:rsidP="00BC1974">
            <w:pPr>
              <w:pStyle w:val="TAL"/>
              <w:rPr>
                <w:del w:id="40" w:author="Huawei" w:date="2024-02-16T10:42:00Z"/>
              </w:rPr>
            </w:pPr>
          </w:p>
        </w:tc>
      </w:tr>
      <w:tr w:rsidR="00BC1974" w:rsidRPr="00040E29" w:rsidDel="008A0502" w14:paraId="53536EA6" w14:textId="430C1B05" w:rsidTr="00BC1974">
        <w:trPr>
          <w:del w:id="41" w:author="Huawei" w:date="2024-02-16T10:42:00Z"/>
        </w:trPr>
        <w:tc>
          <w:tcPr>
            <w:tcW w:w="4535" w:type="dxa"/>
            <w:shd w:val="clear" w:color="auto" w:fill="auto"/>
          </w:tcPr>
          <w:p w14:paraId="4F7F2EA9" w14:textId="064EE7E7" w:rsidR="00BC1974" w:rsidRPr="00040E29" w:rsidDel="008A0502" w:rsidRDefault="00BC1974" w:rsidP="00BC1974">
            <w:pPr>
              <w:pStyle w:val="TAL"/>
              <w:rPr>
                <w:del w:id="42" w:author="Huawei" w:date="2024-02-16T10:42:00Z"/>
              </w:rPr>
            </w:pPr>
            <w:del w:id="43" w:author="Huawei" w:date="2024-02-16T10:42:00Z">
              <w:r w:rsidRPr="00040E29" w:rsidDel="008A0502">
                <w:delText xml:space="preserve">            </w:delText>
              </w:r>
              <w:r w:rsidRPr="00040E29" w:rsidDel="008A0502">
                <w:rPr>
                  <w:rFonts w:eastAsia="宋体" w:cs="Arial"/>
                  <w:szCs w:val="18"/>
                </w:rPr>
                <w:delText>freqBandSidelink-r16</w:delText>
              </w:r>
            </w:del>
          </w:p>
        </w:tc>
        <w:tc>
          <w:tcPr>
            <w:tcW w:w="2267" w:type="dxa"/>
            <w:shd w:val="clear" w:color="auto" w:fill="auto"/>
          </w:tcPr>
          <w:p w14:paraId="5D2DF01F" w14:textId="0D32D2FD" w:rsidR="00BC1974" w:rsidRPr="00040E29" w:rsidDel="008A0502" w:rsidRDefault="00BC1974" w:rsidP="00BC1974">
            <w:pPr>
              <w:pStyle w:val="TAL"/>
              <w:rPr>
                <w:del w:id="44" w:author="Huawei" w:date="2024-02-16T10:42:00Z"/>
              </w:rPr>
            </w:pPr>
            <w:del w:id="45" w:author="Huawei" w:date="2024-02-16T10:42:00Z">
              <w:r w:rsidRPr="00040E29" w:rsidDel="008A0502">
                <w:delText>FreqBandIndicatorNR of band combination which the UE supports for NR Sidelink acc. to the declared UE capabilities</w:delText>
              </w:r>
            </w:del>
          </w:p>
        </w:tc>
        <w:tc>
          <w:tcPr>
            <w:tcW w:w="1700" w:type="dxa"/>
            <w:shd w:val="clear" w:color="auto" w:fill="auto"/>
          </w:tcPr>
          <w:p w14:paraId="4661B039" w14:textId="71D4F8EB" w:rsidR="00BC1974" w:rsidRPr="00040E29" w:rsidDel="008A0502" w:rsidRDefault="00BC1974" w:rsidP="00BC1974">
            <w:pPr>
              <w:pStyle w:val="TAL"/>
              <w:rPr>
                <w:del w:id="46" w:author="Huawei" w:date="2024-02-16T10:42:00Z"/>
              </w:rPr>
            </w:pPr>
          </w:p>
        </w:tc>
        <w:tc>
          <w:tcPr>
            <w:tcW w:w="1245" w:type="dxa"/>
            <w:shd w:val="clear" w:color="auto" w:fill="auto"/>
          </w:tcPr>
          <w:p w14:paraId="2CB2682E" w14:textId="125E3461" w:rsidR="00BC1974" w:rsidRPr="00040E29" w:rsidDel="008A0502" w:rsidRDefault="00BC1974" w:rsidP="00BC1974">
            <w:pPr>
              <w:pStyle w:val="TAL"/>
              <w:rPr>
                <w:del w:id="47" w:author="Huawei" w:date="2024-02-16T10:42:00Z"/>
              </w:rPr>
            </w:pPr>
          </w:p>
        </w:tc>
      </w:tr>
      <w:tr w:rsidR="00BC1974" w:rsidRPr="00040E29" w:rsidDel="008A0502" w14:paraId="61E7B262" w14:textId="0CA2C589" w:rsidTr="00BC1974">
        <w:trPr>
          <w:del w:id="48" w:author="Huawei" w:date="2024-02-16T10:42:00Z"/>
        </w:trPr>
        <w:tc>
          <w:tcPr>
            <w:tcW w:w="4535" w:type="dxa"/>
            <w:shd w:val="clear" w:color="auto" w:fill="auto"/>
          </w:tcPr>
          <w:p w14:paraId="42C8AA26" w14:textId="427567FB" w:rsidR="00BC1974" w:rsidRPr="00040E29" w:rsidDel="008A0502" w:rsidRDefault="00BC1974" w:rsidP="00BC1974">
            <w:pPr>
              <w:pStyle w:val="TAL"/>
              <w:rPr>
                <w:del w:id="49" w:author="Huawei" w:date="2024-02-16T10:42:00Z"/>
              </w:rPr>
            </w:pPr>
            <w:del w:id="50" w:author="Huawei" w:date="2024-02-16T10:42:00Z">
              <w:r w:rsidRPr="00040E29" w:rsidDel="008A0502">
                <w:delText xml:space="preserve">        }</w:delText>
              </w:r>
            </w:del>
          </w:p>
        </w:tc>
        <w:tc>
          <w:tcPr>
            <w:tcW w:w="2267" w:type="dxa"/>
            <w:shd w:val="clear" w:color="auto" w:fill="auto"/>
          </w:tcPr>
          <w:p w14:paraId="27345776" w14:textId="2D22E7DE" w:rsidR="00BC1974" w:rsidRPr="00040E29" w:rsidDel="008A0502" w:rsidRDefault="00BC1974" w:rsidP="00BC1974">
            <w:pPr>
              <w:pStyle w:val="TAL"/>
              <w:rPr>
                <w:del w:id="51" w:author="Huawei" w:date="2024-02-16T10:42:00Z"/>
              </w:rPr>
            </w:pPr>
          </w:p>
        </w:tc>
        <w:tc>
          <w:tcPr>
            <w:tcW w:w="1700" w:type="dxa"/>
            <w:shd w:val="clear" w:color="auto" w:fill="auto"/>
          </w:tcPr>
          <w:p w14:paraId="1E0C13AD" w14:textId="2F2607C4" w:rsidR="00BC1974" w:rsidRPr="00040E29" w:rsidDel="008A0502" w:rsidRDefault="00BC1974" w:rsidP="00BC1974">
            <w:pPr>
              <w:pStyle w:val="TAL"/>
              <w:rPr>
                <w:del w:id="52" w:author="Huawei" w:date="2024-02-16T10:42:00Z"/>
              </w:rPr>
            </w:pPr>
          </w:p>
        </w:tc>
        <w:tc>
          <w:tcPr>
            <w:tcW w:w="1245" w:type="dxa"/>
            <w:shd w:val="clear" w:color="auto" w:fill="auto"/>
          </w:tcPr>
          <w:p w14:paraId="505B841A" w14:textId="6104B50E" w:rsidR="00BC1974" w:rsidRPr="00040E29" w:rsidDel="008A0502" w:rsidRDefault="00BC1974" w:rsidP="00BC1974">
            <w:pPr>
              <w:pStyle w:val="TAL"/>
              <w:rPr>
                <w:del w:id="53" w:author="Huawei" w:date="2024-02-16T10:42:00Z"/>
              </w:rPr>
            </w:pPr>
          </w:p>
        </w:tc>
      </w:tr>
      <w:tr w:rsidR="00BC1974" w:rsidRPr="00040E29" w:rsidDel="008A0502" w14:paraId="285968B6" w14:textId="7A16DE4C" w:rsidTr="00BC1974">
        <w:trPr>
          <w:del w:id="54" w:author="Huawei" w:date="2024-02-16T10:42:00Z"/>
        </w:trPr>
        <w:tc>
          <w:tcPr>
            <w:tcW w:w="4535" w:type="dxa"/>
            <w:shd w:val="clear" w:color="auto" w:fill="auto"/>
          </w:tcPr>
          <w:p w14:paraId="10B34ABF" w14:textId="5B80DE60" w:rsidR="00BC1974" w:rsidRPr="00040E29" w:rsidDel="008A0502" w:rsidRDefault="00BC1974" w:rsidP="00BC1974">
            <w:pPr>
              <w:pStyle w:val="TAL"/>
              <w:rPr>
                <w:del w:id="55" w:author="Huawei" w:date="2024-02-16T10:42:00Z"/>
              </w:rPr>
            </w:pPr>
            <w:del w:id="56" w:author="Huawei" w:date="2024-02-16T10:42:00Z">
              <w:r w:rsidRPr="00040E29" w:rsidDel="008A0502">
                <w:delText xml:space="preserve">      }</w:delText>
              </w:r>
            </w:del>
          </w:p>
        </w:tc>
        <w:tc>
          <w:tcPr>
            <w:tcW w:w="2267" w:type="dxa"/>
            <w:shd w:val="clear" w:color="auto" w:fill="auto"/>
          </w:tcPr>
          <w:p w14:paraId="49473F81" w14:textId="79DFFF42" w:rsidR="00BC1974" w:rsidRPr="00040E29" w:rsidDel="008A0502" w:rsidRDefault="00BC1974" w:rsidP="00BC1974">
            <w:pPr>
              <w:pStyle w:val="TAL"/>
              <w:rPr>
                <w:del w:id="57" w:author="Huawei" w:date="2024-02-16T10:42:00Z"/>
              </w:rPr>
            </w:pPr>
          </w:p>
        </w:tc>
        <w:tc>
          <w:tcPr>
            <w:tcW w:w="1700" w:type="dxa"/>
            <w:shd w:val="clear" w:color="auto" w:fill="auto"/>
          </w:tcPr>
          <w:p w14:paraId="4D5C0198" w14:textId="215086E2" w:rsidR="00BC1974" w:rsidRPr="00040E29" w:rsidDel="008A0502" w:rsidRDefault="00BC1974" w:rsidP="00BC1974">
            <w:pPr>
              <w:pStyle w:val="TAL"/>
              <w:rPr>
                <w:del w:id="58" w:author="Huawei" w:date="2024-02-16T10:42:00Z"/>
              </w:rPr>
            </w:pPr>
          </w:p>
        </w:tc>
        <w:tc>
          <w:tcPr>
            <w:tcW w:w="1245" w:type="dxa"/>
            <w:shd w:val="clear" w:color="auto" w:fill="auto"/>
          </w:tcPr>
          <w:p w14:paraId="5DB5F3DE" w14:textId="295341FA" w:rsidR="00BC1974" w:rsidRPr="00040E29" w:rsidDel="008A0502" w:rsidRDefault="00BC1974" w:rsidP="00BC1974">
            <w:pPr>
              <w:pStyle w:val="TAL"/>
              <w:rPr>
                <w:del w:id="59" w:author="Huawei" w:date="2024-02-16T10:42:00Z"/>
              </w:rPr>
            </w:pPr>
          </w:p>
        </w:tc>
      </w:tr>
      <w:tr w:rsidR="00BC1974" w:rsidRPr="00040E29" w14:paraId="4170C818" w14:textId="77777777" w:rsidTr="00BC1974">
        <w:tc>
          <w:tcPr>
            <w:tcW w:w="4535" w:type="dxa"/>
            <w:shd w:val="clear" w:color="auto" w:fill="auto"/>
          </w:tcPr>
          <w:p w14:paraId="0912D886" w14:textId="77777777" w:rsidR="00BC1974" w:rsidRPr="00040E29" w:rsidRDefault="00BC1974" w:rsidP="00BC1974">
            <w:pPr>
              <w:pStyle w:val="TAL"/>
            </w:pPr>
            <w:r w:rsidRPr="00040E29">
              <w:t xml:space="preserve">      supportedBandListSidelink-r16 SEQUENCE</w:t>
            </w:r>
          </w:p>
          <w:p w14:paraId="33094E51" w14:textId="77777777" w:rsidR="00BC1974" w:rsidRPr="00040E29" w:rsidRDefault="00BC1974" w:rsidP="00BC1974">
            <w:pPr>
              <w:pStyle w:val="TAL"/>
            </w:pPr>
            <w:r w:rsidRPr="00040E29">
              <w:t>(SIZE (</w:t>
            </w:r>
            <w:proofErr w:type="gramStart"/>
            <w:r w:rsidRPr="00040E29">
              <w:t>1..</w:t>
            </w:r>
            <w:proofErr w:type="gramEnd"/>
            <w:r w:rsidRPr="00040E29">
              <w:t>maxBands)) OF BandSidelinkPC5-r16 {</w:t>
            </w:r>
          </w:p>
        </w:tc>
        <w:tc>
          <w:tcPr>
            <w:tcW w:w="2267" w:type="dxa"/>
            <w:shd w:val="clear" w:color="auto" w:fill="auto"/>
          </w:tcPr>
          <w:p w14:paraId="070E57C4" w14:textId="77777777" w:rsidR="00BC1974" w:rsidRPr="00040E29" w:rsidRDefault="00BC1974" w:rsidP="00BC1974">
            <w:pPr>
              <w:pStyle w:val="TAL"/>
            </w:pPr>
            <w:r w:rsidRPr="00040E29">
              <w:t>At least 1 entry</w:t>
            </w:r>
          </w:p>
        </w:tc>
        <w:tc>
          <w:tcPr>
            <w:tcW w:w="1700" w:type="dxa"/>
            <w:shd w:val="clear" w:color="auto" w:fill="auto"/>
          </w:tcPr>
          <w:p w14:paraId="07C547EC" w14:textId="77777777" w:rsidR="00BC1974" w:rsidRDefault="00BC1974" w:rsidP="00BC1974">
            <w:pPr>
              <w:pStyle w:val="TAL"/>
              <w:rPr>
                <w:ins w:id="60" w:author="Huawei" w:date="2024-02-16T10:43:00Z"/>
              </w:rPr>
            </w:pPr>
            <w:r w:rsidRPr="00040E29">
              <w:t xml:space="preserve">Includes </w:t>
            </w:r>
            <w:proofErr w:type="gramStart"/>
            <w:r w:rsidRPr="00040E29">
              <w:t>all  frequency</w:t>
            </w:r>
            <w:proofErr w:type="gramEnd"/>
            <w:r w:rsidRPr="00040E29">
              <w:t xml:space="preserve"> bands which the UE (= UE Under Test) supports for NR </w:t>
            </w:r>
            <w:proofErr w:type="spellStart"/>
            <w:r w:rsidRPr="00040E29">
              <w:t>Sidelink</w:t>
            </w:r>
            <w:proofErr w:type="spellEnd"/>
            <w:r w:rsidRPr="00040E29">
              <w:t xml:space="preserve"> acc. to the declared UE capabilities</w:t>
            </w:r>
          </w:p>
          <w:p w14:paraId="4C49A19D" w14:textId="3664D2D8" w:rsidR="008A0502" w:rsidRPr="00040E29" w:rsidRDefault="008A0502" w:rsidP="00BC1974">
            <w:pPr>
              <w:pStyle w:val="TAL"/>
            </w:pPr>
            <w:ins w:id="61" w:author="Huawei" w:date="2024-02-16T10:43:00Z">
              <w:r>
                <w:t xml:space="preserve">Values defined in TS 38.523-2 Table </w:t>
              </w:r>
              <w:r w:rsidRPr="005B00C6">
                <w:rPr>
                  <w:rFonts w:eastAsia="PMingLiU"/>
                </w:rPr>
                <w:t>A.4.3.1-9</w:t>
              </w:r>
            </w:ins>
          </w:p>
        </w:tc>
        <w:tc>
          <w:tcPr>
            <w:tcW w:w="1245" w:type="dxa"/>
            <w:shd w:val="clear" w:color="auto" w:fill="auto"/>
          </w:tcPr>
          <w:p w14:paraId="3FC9F2B4" w14:textId="54F98574" w:rsidR="00BC1974" w:rsidRPr="00040E29" w:rsidRDefault="00BC1974" w:rsidP="00BC1974">
            <w:pPr>
              <w:pStyle w:val="TAL"/>
            </w:pPr>
            <w:del w:id="62" w:author="Huawei" w:date="2024-02-16T10:43:00Z">
              <w:r w:rsidRPr="00040E29" w:rsidDel="008A0502">
                <w:delText>[FFS]</w:delText>
              </w:r>
            </w:del>
          </w:p>
        </w:tc>
      </w:tr>
      <w:tr w:rsidR="00BC1974" w:rsidRPr="00040E29" w14:paraId="58B85E0F" w14:textId="77777777" w:rsidTr="00BC1974">
        <w:tc>
          <w:tcPr>
            <w:tcW w:w="4535" w:type="dxa"/>
            <w:shd w:val="clear" w:color="auto" w:fill="auto"/>
          </w:tcPr>
          <w:p w14:paraId="1EB91F5B" w14:textId="77777777" w:rsidR="00BC1974" w:rsidRPr="00040E29" w:rsidRDefault="00BC1974" w:rsidP="00BC1974">
            <w:pPr>
              <w:pStyle w:val="TAL"/>
            </w:pPr>
            <w:r w:rsidRPr="00040E29">
              <w:t xml:space="preserve">        </w:t>
            </w:r>
            <w:r w:rsidRPr="00040E29">
              <w:rPr>
                <w:rFonts w:eastAsia="宋体" w:cs="Arial"/>
                <w:szCs w:val="18"/>
              </w:rPr>
              <w:t>BandSidelinkPC5-r16[x] SEQUENCE {</w:t>
            </w:r>
          </w:p>
        </w:tc>
        <w:tc>
          <w:tcPr>
            <w:tcW w:w="2267" w:type="dxa"/>
            <w:shd w:val="clear" w:color="auto" w:fill="auto"/>
          </w:tcPr>
          <w:p w14:paraId="3EF4A958" w14:textId="77777777" w:rsidR="00BC1974" w:rsidRPr="00040E29" w:rsidDel="00FD0D58" w:rsidRDefault="00BC1974" w:rsidP="00BC1974">
            <w:pPr>
              <w:pStyle w:val="TAL"/>
            </w:pPr>
          </w:p>
        </w:tc>
        <w:tc>
          <w:tcPr>
            <w:tcW w:w="1700" w:type="dxa"/>
            <w:shd w:val="clear" w:color="auto" w:fill="auto"/>
          </w:tcPr>
          <w:p w14:paraId="4B117327" w14:textId="77777777" w:rsidR="00BC1974" w:rsidRPr="00040E29" w:rsidRDefault="00BC1974" w:rsidP="00BC1974">
            <w:pPr>
              <w:pStyle w:val="TAL"/>
            </w:pPr>
          </w:p>
        </w:tc>
        <w:tc>
          <w:tcPr>
            <w:tcW w:w="1245" w:type="dxa"/>
            <w:shd w:val="clear" w:color="auto" w:fill="auto"/>
          </w:tcPr>
          <w:p w14:paraId="777B855E" w14:textId="77777777" w:rsidR="00BC1974" w:rsidRPr="00040E29" w:rsidRDefault="00BC1974" w:rsidP="00BC1974">
            <w:pPr>
              <w:pStyle w:val="TAL"/>
            </w:pPr>
          </w:p>
        </w:tc>
      </w:tr>
      <w:tr w:rsidR="00BC1974" w:rsidRPr="00040E29" w14:paraId="7A3E2A4B" w14:textId="77777777" w:rsidTr="00BC1974">
        <w:tc>
          <w:tcPr>
            <w:tcW w:w="4535" w:type="dxa"/>
            <w:shd w:val="clear" w:color="auto" w:fill="auto"/>
          </w:tcPr>
          <w:p w14:paraId="33FD497B" w14:textId="77777777" w:rsidR="00BC1974" w:rsidRPr="00040E29" w:rsidRDefault="00BC1974" w:rsidP="00BC1974">
            <w:pPr>
              <w:pStyle w:val="TAL"/>
            </w:pPr>
            <w:r w:rsidRPr="00040E29">
              <w:t xml:space="preserve">          </w:t>
            </w:r>
            <w:r w:rsidRPr="00040E29">
              <w:rPr>
                <w:rFonts w:eastAsia="宋体" w:cs="Arial"/>
                <w:szCs w:val="18"/>
              </w:rPr>
              <w:t>freqBandSidelink-r16</w:t>
            </w:r>
          </w:p>
        </w:tc>
        <w:tc>
          <w:tcPr>
            <w:tcW w:w="2267" w:type="dxa"/>
            <w:shd w:val="clear" w:color="auto" w:fill="auto"/>
          </w:tcPr>
          <w:p w14:paraId="16F8B9F8" w14:textId="77777777" w:rsidR="00BC1974" w:rsidRPr="00040E29" w:rsidDel="00FD0D58" w:rsidRDefault="00BC1974" w:rsidP="00BC1974">
            <w:pPr>
              <w:pStyle w:val="TAL"/>
            </w:pPr>
            <w:proofErr w:type="spellStart"/>
            <w:r w:rsidRPr="00040E29">
              <w:t>FreqBandIndicatorNR</w:t>
            </w:r>
            <w:proofErr w:type="spellEnd"/>
            <w:r w:rsidRPr="00040E29">
              <w:t xml:space="preserve"> of frequency band which the UE supports for NR </w:t>
            </w:r>
            <w:proofErr w:type="spellStart"/>
            <w:r w:rsidRPr="00040E29">
              <w:t>Sidelink</w:t>
            </w:r>
            <w:proofErr w:type="spellEnd"/>
            <w:r w:rsidRPr="00040E29">
              <w:t xml:space="preserve"> acc. to the declared UE capabilities</w:t>
            </w:r>
          </w:p>
        </w:tc>
        <w:tc>
          <w:tcPr>
            <w:tcW w:w="1700" w:type="dxa"/>
            <w:shd w:val="clear" w:color="auto" w:fill="auto"/>
          </w:tcPr>
          <w:p w14:paraId="5F03211B" w14:textId="77777777" w:rsidR="00BC1974" w:rsidRPr="00040E29" w:rsidRDefault="00BC1974" w:rsidP="00BC1974">
            <w:pPr>
              <w:pStyle w:val="TAL"/>
            </w:pPr>
          </w:p>
        </w:tc>
        <w:tc>
          <w:tcPr>
            <w:tcW w:w="1245" w:type="dxa"/>
            <w:shd w:val="clear" w:color="auto" w:fill="auto"/>
          </w:tcPr>
          <w:p w14:paraId="1619E3A0" w14:textId="77777777" w:rsidR="00BC1974" w:rsidRPr="00040E29" w:rsidRDefault="00BC1974" w:rsidP="00BC1974">
            <w:pPr>
              <w:pStyle w:val="TAL"/>
            </w:pPr>
          </w:p>
        </w:tc>
      </w:tr>
      <w:tr w:rsidR="00BC1974" w:rsidRPr="00040E29" w14:paraId="2B656CDF" w14:textId="77777777" w:rsidTr="00BC1974">
        <w:tc>
          <w:tcPr>
            <w:tcW w:w="4535" w:type="dxa"/>
            <w:shd w:val="clear" w:color="auto" w:fill="auto"/>
          </w:tcPr>
          <w:p w14:paraId="3DE96FCA" w14:textId="77777777" w:rsidR="00BC1974" w:rsidRPr="00040E29" w:rsidRDefault="00BC1974" w:rsidP="00BC1974">
            <w:pPr>
              <w:pStyle w:val="TAL"/>
            </w:pPr>
            <w:r w:rsidRPr="00040E29">
              <w:t xml:space="preserve">          sl-Reception-r16 SEQUENCE {</w:t>
            </w:r>
          </w:p>
        </w:tc>
        <w:tc>
          <w:tcPr>
            <w:tcW w:w="2267" w:type="dxa"/>
            <w:shd w:val="clear" w:color="auto" w:fill="auto"/>
          </w:tcPr>
          <w:p w14:paraId="3F726BA1" w14:textId="77777777" w:rsidR="00BC1974" w:rsidRPr="00040E29" w:rsidDel="00FD0D58" w:rsidRDefault="00BC1974" w:rsidP="00BC1974">
            <w:pPr>
              <w:pStyle w:val="TAL"/>
            </w:pPr>
          </w:p>
        </w:tc>
        <w:tc>
          <w:tcPr>
            <w:tcW w:w="1700" w:type="dxa"/>
            <w:shd w:val="clear" w:color="auto" w:fill="auto"/>
          </w:tcPr>
          <w:p w14:paraId="2397D1C3" w14:textId="77777777" w:rsidR="00BC1974" w:rsidRPr="00040E29" w:rsidRDefault="00BC1974" w:rsidP="00BC1974">
            <w:pPr>
              <w:pStyle w:val="TAL"/>
            </w:pPr>
          </w:p>
        </w:tc>
        <w:tc>
          <w:tcPr>
            <w:tcW w:w="1245" w:type="dxa"/>
            <w:shd w:val="clear" w:color="auto" w:fill="auto"/>
          </w:tcPr>
          <w:p w14:paraId="1256EA41" w14:textId="77777777" w:rsidR="00BC1974" w:rsidRPr="00040E29" w:rsidRDefault="00BC1974" w:rsidP="00BC1974">
            <w:pPr>
              <w:pStyle w:val="TAL"/>
            </w:pPr>
          </w:p>
        </w:tc>
      </w:tr>
      <w:tr w:rsidR="00BC1974" w:rsidRPr="00040E29" w14:paraId="7ED387D7" w14:textId="77777777" w:rsidTr="00BC1974">
        <w:tc>
          <w:tcPr>
            <w:tcW w:w="4535" w:type="dxa"/>
            <w:shd w:val="clear" w:color="auto" w:fill="auto"/>
          </w:tcPr>
          <w:p w14:paraId="6D0E75C2" w14:textId="77777777" w:rsidR="00BC1974" w:rsidRPr="00040E29" w:rsidRDefault="00BC1974" w:rsidP="00BC1974">
            <w:pPr>
              <w:pStyle w:val="TAL"/>
            </w:pPr>
            <w:r w:rsidRPr="00040E29">
              <w:t xml:space="preserve">            harq-RxProcessSidelink-r16</w:t>
            </w:r>
          </w:p>
        </w:tc>
        <w:tc>
          <w:tcPr>
            <w:tcW w:w="2267" w:type="dxa"/>
            <w:shd w:val="clear" w:color="auto" w:fill="auto"/>
          </w:tcPr>
          <w:p w14:paraId="5EC89001" w14:textId="77777777" w:rsidR="00BC1974" w:rsidRPr="00040E29" w:rsidDel="00FD0D58" w:rsidRDefault="00BC1974" w:rsidP="00BC1974">
            <w:pPr>
              <w:pStyle w:val="TAL"/>
            </w:pPr>
            <w:r w:rsidRPr="00040E29">
              <w:t>Checked</w:t>
            </w:r>
          </w:p>
        </w:tc>
        <w:tc>
          <w:tcPr>
            <w:tcW w:w="1700" w:type="dxa"/>
            <w:shd w:val="clear" w:color="auto" w:fill="auto"/>
          </w:tcPr>
          <w:p w14:paraId="4F49725E" w14:textId="77777777" w:rsidR="00BC1974" w:rsidRPr="00040E29" w:rsidRDefault="00BC1974" w:rsidP="00BC1974">
            <w:pPr>
              <w:pStyle w:val="TAL"/>
            </w:pPr>
          </w:p>
        </w:tc>
        <w:tc>
          <w:tcPr>
            <w:tcW w:w="1245" w:type="dxa"/>
            <w:shd w:val="clear" w:color="auto" w:fill="auto"/>
          </w:tcPr>
          <w:p w14:paraId="4FB57197" w14:textId="77777777" w:rsidR="00BC1974" w:rsidRPr="00040E29" w:rsidRDefault="00BC1974" w:rsidP="00BC1974">
            <w:pPr>
              <w:pStyle w:val="TAL"/>
            </w:pPr>
            <w:proofErr w:type="spellStart"/>
            <w:r w:rsidRPr="00040E29">
              <w:t>pc_harq_RxProcessSidelink_nX</w:t>
            </w:r>
            <w:proofErr w:type="spellEnd"/>
            <w:r w:rsidRPr="00040E29">
              <w:br/>
              <w:t>(X=16, 24, 32, 48, 64)</w:t>
            </w:r>
          </w:p>
        </w:tc>
      </w:tr>
      <w:tr w:rsidR="008A0502" w:rsidRPr="00040E29" w14:paraId="1C9FD29C" w14:textId="77777777" w:rsidTr="00BC1974">
        <w:tc>
          <w:tcPr>
            <w:tcW w:w="4535" w:type="dxa"/>
            <w:shd w:val="clear" w:color="auto" w:fill="auto"/>
          </w:tcPr>
          <w:p w14:paraId="140F4915" w14:textId="77777777" w:rsidR="008A0502" w:rsidRPr="00040E29" w:rsidRDefault="008A0502" w:rsidP="008A0502">
            <w:pPr>
              <w:pStyle w:val="TAL"/>
            </w:pPr>
            <w:r w:rsidRPr="00040E29">
              <w:t xml:space="preserve">            pscch-RxSidelink-r16</w:t>
            </w:r>
          </w:p>
        </w:tc>
        <w:tc>
          <w:tcPr>
            <w:tcW w:w="2267" w:type="dxa"/>
            <w:shd w:val="clear" w:color="auto" w:fill="auto"/>
          </w:tcPr>
          <w:p w14:paraId="2973556A" w14:textId="23E72C87" w:rsidR="008A0502" w:rsidRPr="00040E29" w:rsidDel="00FD0D58" w:rsidRDefault="008A0502" w:rsidP="008A0502">
            <w:pPr>
              <w:pStyle w:val="TAL"/>
            </w:pPr>
            <w:ins w:id="63" w:author="Huawei" w:date="2024-02-16T10:44:00Z">
              <w:r w:rsidRPr="00840A83">
                <w:t>Not Checked</w:t>
              </w:r>
            </w:ins>
            <w:del w:id="64" w:author="Huawei" w:date="2024-02-16T10:44:00Z">
              <w:r w:rsidRPr="00040E29" w:rsidDel="00C20D55">
                <w:delText>[FFS]</w:delText>
              </w:r>
            </w:del>
          </w:p>
        </w:tc>
        <w:tc>
          <w:tcPr>
            <w:tcW w:w="1700" w:type="dxa"/>
            <w:shd w:val="clear" w:color="auto" w:fill="auto"/>
          </w:tcPr>
          <w:p w14:paraId="48A0927B" w14:textId="77777777" w:rsidR="008A0502" w:rsidRPr="00040E29" w:rsidRDefault="008A0502" w:rsidP="008A0502">
            <w:pPr>
              <w:pStyle w:val="TAL"/>
            </w:pPr>
          </w:p>
        </w:tc>
        <w:tc>
          <w:tcPr>
            <w:tcW w:w="1245" w:type="dxa"/>
            <w:shd w:val="clear" w:color="auto" w:fill="auto"/>
          </w:tcPr>
          <w:p w14:paraId="532063C1" w14:textId="77777777" w:rsidR="008A0502" w:rsidRPr="00040E29" w:rsidRDefault="008A0502" w:rsidP="008A0502">
            <w:pPr>
              <w:pStyle w:val="TAL"/>
            </w:pPr>
          </w:p>
        </w:tc>
      </w:tr>
      <w:tr w:rsidR="008A0502" w:rsidRPr="00040E29" w14:paraId="494D7ABA" w14:textId="77777777" w:rsidTr="00BC1974">
        <w:tc>
          <w:tcPr>
            <w:tcW w:w="4535" w:type="dxa"/>
            <w:shd w:val="clear" w:color="auto" w:fill="auto"/>
          </w:tcPr>
          <w:p w14:paraId="3A5F68F0" w14:textId="77777777" w:rsidR="008A0502" w:rsidRPr="00040E29" w:rsidRDefault="008A0502" w:rsidP="008A0502">
            <w:pPr>
              <w:pStyle w:val="TAL"/>
            </w:pPr>
            <w:r w:rsidRPr="00040E29">
              <w:lastRenderedPageBreak/>
              <w:t xml:space="preserve">            scs-CP-PatternRxSidelink-r16</w:t>
            </w:r>
          </w:p>
        </w:tc>
        <w:tc>
          <w:tcPr>
            <w:tcW w:w="2267" w:type="dxa"/>
            <w:shd w:val="clear" w:color="auto" w:fill="auto"/>
          </w:tcPr>
          <w:p w14:paraId="794996DA" w14:textId="0CD29AAD" w:rsidR="008A0502" w:rsidRPr="00040E29" w:rsidDel="00FD0D58" w:rsidRDefault="008A0502" w:rsidP="008A0502">
            <w:pPr>
              <w:pStyle w:val="TAL"/>
            </w:pPr>
            <w:ins w:id="65" w:author="Huawei" w:date="2024-02-16T10:44:00Z">
              <w:r w:rsidRPr="00840A83">
                <w:t>Not Checked</w:t>
              </w:r>
            </w:ins>
            <w:del w:id="66" w:author="Huawei" w:date="2024-02-16T10:44:00Z">
              <w:r w:rsidRPr="00040E29" w:rsidDel="00C20D55">
                <w:delText>[FFS]</w:delText>
              </w:r>
            </w:del>
          </w:p>
        </w:tc>
        <w:tc>
          <w:tcPr>
            <w:tcW w:w="1700" w:type="dxa"/>
            <w:shd w:val="clear" w:color="auto" w:fill="auto"/>
          </w:tcPr>
          <w:p w14:paraId="172D16F8" w14:textId="77777777" w:rsidR="008A0502" w:rsidRPr="00040E29" w:rsidRDefault="008A0502" w:rsidP="008A0502">
            <w:pPr>
              <w:pStyle w:val="TAL"/>
            </w:pPr>
          </w:p>
        </w:tc>
        <w:tc>
          <w:tcPr>
            <w:tcW w:w="1245" w:type="dxa"/>
            <w:shd w:val="clear" w:color="auto" w:fill="auto"/>
          </w:tcPr>
          <w:p w14:paraId="37D6DF9E" w14:textId="77777777" w:rsidR="008A0502" w:rsidRPr="00040E29" w:rsidRDefault="008A0502" w:rsidP="008A0502">
            <w:pPr>
              <w:pStyle w:val="TAL"/>
            </w:pPr>
          </w:p>
        </w:tc>
      </w:tr>
      <w:tr w:rsidR="008A0502" w:rsidRPr="00040E29" w14:paraId="136FA1D9" w14:textId="77777777" w:rsidTr="00BC1974">
        <w:tc>
          <w:tcPr>
            <w:tcW w:w="4535" w:type="dxa"/>
            <w:shd w:val="clear" w:color="auto" w:fill="auto"/>
          </w:tcPr>
          <w:p w14:paraId="3C6A129A" w14:textId="77777777" w:rsidR="008A0502" w:rsidRPr="00040E29" w:rsidRDefault="008A0502" w:rsidP="008A0502">
            <w:pPr>
              <w:pStyle w:val="TAL"/>
            </w:pPr>
            <w:r w:rsidRPr="00040E29">
              <w:t xml:space="preserve">            extendedCP-RxSidelink-r16</w:t>
            </w:r>
          </w:p>
        </w:tc>
        <w:tc>
          <w:tcPr>
            <w:tcW w:w="2267" w:type="dxa"/>
            <w:shd w:val="clear" w:color="auto" w:fill="auto"/>
          </w:tcPr>
          <w:p w14:paraId="4C588067" w14:textId="28DCB595" w:rsidR="008A0502" w:rsidRPr="00040E29" w:rsidDel="00FD0D58" w:rsidRDefault="008A0502" w:rsidP="008A0502">
            <w:pPr>
              <w:pStyle w:val="TAL"/>
            </w:pPr>
            <w:ins w:id="67" w:author="Huawei" w:date="2024-02-16T10:44:00Z">
              <w:r w:rsidRPr="00840A83">
                <w:t>Not Checked</w:t>
              </w:r>
            </w:ins>
            <w:del w:id="68" w:author="Huawei" w:date="2024-02-16T10:44:00Z">
              <w:r w:rsidRPr="00040E29" w:rsidDel="00C20D55">
                <w:delText>[FFS]</w:delText>
              </w:r>
            </w:del>
          </w:p>
        </w:tc>
        <w:tc>
          <w:tcPr>
            <w:tcW w:w="1700" w:type="dxa"/>
            <w:shd w:val="clear" w:color="auto" w:fill="auto"/>
          </w:tcPr>
          <w:p w14:paraId="7A42BCD1" w14:textId="77777777" w:rsidR="008A0502" w:rsidRPr="00040E29" w:rsidRDefault="008A0502" w:rsidP="008A0502">
            <w:pPr>
              <w:pStyle w:val="TAL"/>
            </w:pPr>
          </w:p>
        </w:tc>
        <w:tc>
          <w:tcPr>
            <w:tcW w:w="1245" w:type="dxa"/>
            <w:shd w:val="clear" w:color="auto" w:fill="auto"/>
          </w:tcPr>
          <w:p w14:paraId="6D52901D" w14:textId="77777777" w:rsidR="008A0502" w:rsidRPr="00040E29" w:rsidRDefault="008A0502" w:rsidP="008A0502">
            <w:pPr>
              <w:pStyle w:val="TAL"/>
            </w:pPr>
          </w:p>
        </w:tc>
      </w:tr>
      <w:tr w:rsidR="00BC1974" w:rsidRPr="00040E29" w14:paraId="0AFFA3D4" w14:textId="77777777" w:rsidTr="00BC1974">
        <w:tc>
          <w:tcPr>
            <w:tcW w:w="4535" w:type="dxa"/>
            <w:shd w:val="clear" w:color="auto" w:fill="auto"/>
          </w:tcPr>
          <w:p w14:paraId="3CA0B84E" w14:textId="77777777" w:rsidR="00BC1974" w:rsidRPr="00040E29" w:rsidRDefault="00BC1974" w:rsidP="00BC1974">
            <w:pPr>
              <w:pStyle w:val="TAL"/>
            </w:pPr>
            <w:r w:rsidRPr="00040E29">
              <w:t xml:space="preserve">          }</w:t>
            </w:r>
          </w:p>
        </w:tc>
        <w:tc>
          <w:tcPr>
            <w:tcW w:w="2267" w:type="dxa"/>
            <w:shd w:val="clear" w:color="auto" w:fill="auto"/>
          </w:tcPr>
          <w:p w14:paraId="7CCB6432" w14:textId="77777777" w:rsidR="00BC1974" w:rsidRPr="00040E29" w:rsidDel="00FD0D58" w:rsidRDefault="00BC1974" w:rsidP="00BC1974">
            <w:pPr>
              <w:pStyle w:val="TAL"/>
            </w:pPr>
          </w:p>
        </w:tc>
        <w:tc>
          <w:tcPr>
            <w:tcW w:w="1700" w:type="dxa"/>
            <w:shd w:val="clear" w:color="auto" w:fill="auto"/>
          </w:tcPr>
          <w:p w14:paraId="21CFC688" w14:textId="77777777" w:rsidR="00BC1974" w:rsidRPr="00040E29" w:rsidRDefault="00BC1974" w:rsidP="00BC1974">
            <w:pPr>
              <w:pStyle w:val="TAL"/>
            </w:pPr>
          </w:p>
        </w:tc>
        <w:tc>
          <w:tcPr>
            <w:tcW w:w="1245" w:type="dxa"/>
            <w:shd w:val="clear" w:color="auto" w:fill="auto"/>
          </w:tcPr>
          <w:p w14:paraId="3B000654" w14:textId="77777777" w:rsidR="00BC1974" w:rsidRPr="00040E29" w:rsidRDefault="00BC1974" w:rsidP="00BC1974">
            <w:pPr>
              <w:pStyle w:val="TAL"/>
            </w:pPr>
          </w:p>
        </w:tc>
      </w:tr>
      <w:tr w:rsidR="008A0502" w:rsidRPr="00040E29" w14:paraId="264F776C" w14:textId="77777777" w:rsidTr="00BC1974">
        <w:tc>
          <w:tcPr>
            <w:tcW w:w="4535" w:type="dxa"/>
            <w:shd w:val="clear" w:color="auto" w:fill="auto"/>
          </w:tcPr>
          <w:p w14:paraId="0C3CB14B" w14:textId="77777777" w:rsidR="008A0502" w:rsidRPr="00040E29" w:rsidRDefault="008A0502" w:rsidP="008A0502">
            <w:pPr>
              <w:pStyle w:val="TAL"/>
            </w:pPr>
            <w:r w:rsidRPr="00040E29">
              <w:t xml:space="preserve">          sl-Tx-256QAM-r16</w:t>
            </w:r>
          </w:p>
        </w:tc>
        <w:tc>
          <w:tcPr>
            <w:tcW w:w="2267" w:type="dxa"/>
            <w:shd w:val="clear" w:color="auto" w:fill="auto"/>
          </w:tcPr>
          <w:p w14:paraId="0F6A4358" w14:textId="26258BFD" w:rsidR="008A0502" w:rsidRPr="00040E29" w:rsidDel="00FD0D58" w:rsidRDefault="008A0502" w:rsidP="008A0502">
            <w:pPr>
              <w:pStyle w:val="TAL"/>
            </w:pPr>
            <w:ins w:id="69" w:author="Huawei" w:date="2024-02-16T10:44:00Z">
              <w:r w:rsidRPr="005E6DAA">
                <w:t>Not Checked</w:t>
              </w:r>
            </w:ins>
            <w:del w:id="70" w:author="Huawei" w:date="2024-02-16T10:44:00Z">
              <w:r w:rsidRPr="00040E29" w:rsidDel="00244406">
                <w:delText>[FFS]</w:delText>
              </w:r>
            </w:del>
          </w:p>
        </w:tc>
        <w:tc>
          <w:tcPr>
            <w:tcW w:w="1700" w:type="dxa"/>
            <w:shd w:val="clear" w:color="auto" w:fill="auto"/>
          </w:tcPr>
          <w:p w14:paraId="7AA64A2D" w14:textId="77777777" w:rsidR="008A0502" w:rsidRPr="00040E29" w:rsidRDefault="008A0502" w:rsidP="008A0502">
            <w:pPr>
              <w:pStyle w:val="TAL"/>
            </w:pPr>
          </w:p>
        </w:tc>
        <w:tc>
          <w:tcPr>
            <w:tcW w:w="1245" w:type="dxa"/>
            <w:shd w:val="clear" w:color="auto" w:fill="auto"/>
          </w:tcPr>
          <w:p w14:paraId="58789DED" w14:textId="77777777" w:rsidR="008A0502" w:rsidRPr="00040E29" w:rsidRDefault="008A0502" w:rsidP="008A0502">
            <w:pPr>
              <w:pStyle w:val="TAL"/>
            </w:pPr>
          </w:p>
        </w:tc>
      </w:tr>
      <w:tr w:rsidR="008A0502" w:rsidRPr="00040E29" w14:paraId="4378009C" w14:textId="77777777" w:rsidTr="00BC1974">
        <w:tc>
          <w:tcPr>
            <w:tcW w:w="4535" w:type="dxa"/>
            <w:shd w:val="clear" w:color="auto" w:fill="auto"/>
          </w:tcPr>
          <w:p w14:paraId="51A53A68" w14:textId="77777777" w:rsidR="008A0502" w:rsidRPr="00040E29" w:rsidRDefault="008A0502" w:rsidP="008A0502">
            <w:pPr>
              <w:pStyle w:val="TAL"/>
            </w:pPr>
            <w:r w:rsidRPr="00040E29">
              <w:t xml:space="preserve">          lowSE-64QAM-MCS-TableSidelink-r16</w:t>
            </w:r>
          </w:p>
        </w:tc>
        <w:tc>
          <w:tcPr>
            <w:tcW w:w="2267" w:type="dxa"/>
            <w:shd w:val="clear" w:color="auto" w:fill="auto"/>
          </w:tcPr>
          <w:p w14:paraId="4ABE8F42" w14:textId="60DD0883" w:rsidR="008A0502" w:rsidRPr="00040E29" w:rsidDel="00FD0D58" w:rsidRDefault="008A0502" w:rsidP="008A0502">
            <w:pPr>
              <w:pStyle w:val="TAL"/>
            </w:pPr>
            <w:ins w:id="71" w:author="Huawei" w:date="2024-02-16T10:44:00Z">
              <w:r w:rsidRPr="005E6DAA">
                <w:t>Not Checked</w:t>
              </w:r>
            </w:ins>
            <w:del w:id="72" w:author="Huawei" w:date="2024-02-16T10:44:00Z">
              <w:r w:rsidRPr="00040E29" w:rsidDel="00244406">
                <w:delText>[FFS]</w:delText>
              </w:r>
            </w:del>
          </w:p>
        </w:tc>
        <w:tc>
          <w:tcPr>
            <w:tcW w:w="1700" w:type="dxa"/>
            <w:shd w:val="clear" w:color="auto" w:fill="auto"/>
          </w:tcPr>
          <w:p w14:paraId="0B8AAAE6" w14:textId="77777777" w:rsidR="008A0502" w:rsidRPr="00040E29" w:rsidRDefault="008A0502" w:rsidP="008A0502">
            <w:pPr>
              <w:pStyle w:val="TAL"/>
            </w:pPr>
          </w:p>
        </w:tc>
        <w:tc>
          <w:tcPr>
            <w:tcW w:w="1245" w:type="dxa"/>
            <w:shd w:val="clear" w:color="auto" w:fill="auto"/>
          </w:tcPr>
          <w:p w14:paraId="61CAFDD0" w14:textId="77777777" w:rsidR="008A0502" w:rsidRPr="00040E29" w:rsidRDefault="008A0502" w:rsidP="008A0502">
            <w:pPr>
              <w:pStyle w:val="TAL"/>
            </w:pPr>
          </w:p>
        </w:tc>
      </w:tr>
      <w:tr w:rsidR="008A0502" w:rsidRPr="00040E29" w14:paraId="508AD0A0" w14:textId="77777777" w:rsidTr="00BC1974">
        <w:tc>
          <w:tcPr>
            <w:tcW w:w="4535" w:type="dxa"/>
            <w:shd w:val="clear" w:color="auto" w:fill="auto"/>
          </w:tcPr>
          <w:p w14:paraId="6DBC37A9" w14:textId="359C2ED2" w:rsidR="008A0502" w:rsidRPr="00040E29" w:rsidRDefault="008A0502" w:rsidP="008A0502">
            <w:pPr>
              <w:pStyle w:val="TAL"/>
            </w:pPr>
            <w:r w:rsidRPr="00040E29">
              <w:t xml:space="preserve">          csi-ReportSidelink-r16</w:t>
            </w:r>
            <w:ins w:id="73" w:author="Huawei" w:date="2024-02-16T10:44:00Z">
              <w:r>
                <w:t xml:space="preserve"> SEQUENCE {</w:t>
              </w:r>
            </w:ins>
          </w:p>
        </w:tc>
        <w:tc>
          <w:tcPr>
            <w:tcW w:w="2267" w:type="dxa"/>
            <w:shd w:val="clear" w:color="auto" w:fill="auto"/>
          </w:tcPr>
          <w:p w14:paraId="68B04A2D" w14:textId="2B6FAC54" w:rsidR="008A0502" w:rsidRPr="00040E29" w:rsidDel="00FD0D58" w:rsidRDefault="008A0502" w:rsidP="008A0502">
            <w:pPr>
              <w:pStyle w:val="TAL"/>
            </w:pPr>
            <w:ins w:id="74" w:author="Huawei" w:date="2024-02-16T10:45:00Z">
              <w:r w:rsidRPr="00040E29" w:rsidDel="00244406">
                <w:t xml:space="preserve"> </w:t>
              </w:r>
            </w:ins>
            <w:del w:id="75" w:author="Huawei" w:date="2024-02-16T10:44:00Z">
              <w:r w:rsidRPr="00040E29" w:rsidDel="00244406">
                <w:delText>[FFS]</w:delText>
              </w:r>
            </w:del>
          </w:p>
        </w:tc>
        <w:tc>
          <w:tcPr>
            <w:tcW w:w="1700" w:type="dxa"/>
            <w:shd w:val="clear" w:color="auto" w:fill="auto"/>
          </w:tcPr>
          <w:p w14:paraId="4E1A7CE2" w14:textId="77777777" w:rsidR="008A0502" w:rsidRPr="00040E29" w:rsidRDefault="008A0502" w:rsidP="008A0502">
            <w:pPr>
              <w:pStyle w:val="TAL"/>
            </w:pPr>
          </w:p>
        </w:tc>
        <w:tc>
          <w:tcPr>
            <w:tcW w:w="1245" w:type="dxa"/>
            <w:shd w:val="clear" w:color="auto" w:fill="auto"/>
          </w:tcPr>
          <w:p w14:paraId="6935D074" w14:textId="77777777" w:rsidR="008A0502" w:rsidRPr="00040E29" w:rsidRDefault="008A0502" w:rsidP="008A0502">
            <w:pPr>
              <w:pStyle w:val="TAL"/>
            </w:pPr>
          </w:p>
        </w:tc>
      </w:tr>
      <w:tr w:rsidR="008A0502" w:rsidRPr="00040E29" w14:paraId="5F973B58" w14:textId="77777777" w:rsidTr="00BC1974">
        <w:trPr>
          <w:ins w:id="76" w:author="Huawei" w:date="2024-02-16T10:44:00Z"/>
        </w:trPr>
        <w:tc>
          <w:tcPr>
            <w:tcW w:w="4535" w:type="dxa"/>
            <w:shd w:val="clear" w:color="auto" w:fill="auto"/>
          </w:tcPr>
          <w:p w14:paraId="4EFFE2A6" w14:textId="7F84191A" w:rsidR="008A0502" w:rsidRPr="00040E29" w:rsidRDefault="008A0502" w:rsidP="008A0502">
            <w:pPr>
              <w:pStyle w:val="TAL"/>
              <w:rPr>
                <w:ins w:id="77" w:author="Huawei" w:date="2024-02-16T10:44:00Z"/>
                <w:rFonts w:hint="eastAsia"/>
                <w:lang w:eastAsia="zh-CN"/>
              </w:rPr>
            </w:pPr>
            <w:ins w:id="78" w:author="Huawei" w:date="2024-02-16T10:44:00Z">
              <w:r>
                <w:rPr>
                  <w:rFonts w:hint="eastAsia"/>
                  <w:lang w:eastAsia="zh-CN"/>
                </w:rPr>
                <w:t xml:space="preserve"> </w:t>
              </w:r>
              <w:r>
                <w:rPr>
                  <w:lang w:eastAsia="zh-CN"/>
                </w:rPr>
                <w:t xml:space="preserve"> </w:t>
              </w:r>
            </w:ins>
            <w:ins w:id="79" w:author="Huawei" w:date="2024-02-16T10:45:00Z">
              <w:r>
                <w:rPr>
                  <w:lang w:eastAsia="zh-CN"/>
                </w:rPr>
                <w:t xml:space="preserve">          </w:t>
              </w:r>
              <w:r w:rsidRPr="006749BB">
                <w:t>csi-RS-PortsSidelink-r16</w:t>
              </w:r>
            </w:ins>
          </w:p>
        </w:tc>
        <w:tc>
          <w:tcPr>
            <w:tcW w:w="2267" w:type="dxa"/>
            <w:shd w:val="clear" w:color="auto" w:fill="auto"/>
          </w:tcPr>
          <w:p w14:paraId="49A6CF59" w14:textId="7632D5A6" w:rsidR="008A0502" w:rsidRPr="005E6DAA" w:rsidRDefault="008A0502" w:rsidP="008A0502">
            <w:pPr>
              <w:pStyle w:val="TAL"/>
              <w:rPr>
                <w:ins w:id="80" w:author="Huawei" w:date="2024-02-16T10:44:00Z"/>
              </w:rPr>
            </w:pPr>
            <w:ins w:id="81" w:author="Huawei" w:date="2024-02-16T10:45:00Z">
              <w:r w:rsidRPr="005E6DAA">
                <w:t>Not Checked</w:t>
              </w:r>
            </w:ins>
          </w:p>
        </w:tc>
        <w:tc>
          <w:tcPr>
            <w:tcW w:w="1700" w:type="dxa"/>
            <w:shd w:val="clear" w:color="auto" w:fill="auto"/>
          </w:tcPr>
          <w:p w14:paraId="1F6D6964" w14:textId="77777777" w:rsidR="008A0502" w:rsidRPr="00040E29" w:rsidRDefault="008A0502" w:rsidP="008A0502">
            <w:pPr>
              <w:pStyle w:val="TAL"/>
              <w:rPr>
                <w:ins w:id="82" w:author="Huawei" w:date="2024-02-16T10:44:00Z"/>
              </w:rPr>
            </w:pPr>
          </w:p>
        </w:tc>
        <w:tc>
          <w:tcPr>
            <w:tcW w:w="1245" w:type="dxa"/>
            <w:shd w:val="clear" w:color="auto" w:fill="auto"/>
          </w:tcPr>
          <w:p w14:paraId="4370F5EC" w14:textId="77777777" w:rsidR="008A0502" w:rsidRPr="00040E29" w:rsidRDefault="008A0502" w:rsidP="008A0502">
            <w:pPr>
              <w:pStyle w:val="TAL"/>
              <w:rPr>
                <w:ins w:id="83" w:author="Huawei" w:date="2024-02-16T10:44:00Z"/>
              </w:rPr>
            </w:pPr>
          </w:p>
        </w:tc>
      </w:tr>
      <w:tr w:rsidR="008A0502" w:rsidRPr="00040E29" w14:paraId="6AE1CA0B" w14:textId="77777777" w:rsidTr="00BC1974">
        <w:trPr>
          <w:ins w:id="84" w:author="Huawei" w:date="2024-02-16T10:44:00Z"/>
        </w:trPr>
        <w:tc>
          <w:tcPr>
            <w:tcW w:w="4535" w:type="dxa"/>
            <w:shd w:val="clear" w:color="auto" w:fill="auto"/>
          </w:tcPr>
          <w:p w14:paraId="2798F4A2" w14:textId="6EC544BC" w:rsidR="008A0502" w:rsidRPr="00040E29" w:rsidRDefault="008A0502" w:rsidP="008A0502">
            <w:pPr>
              <w:pStyle w:val="TAL"/>
              <w:rPr>
                <w:ins w:id="85" w:author="Huawei" w:date="2024-02-16T10:44:00Z"/>
                <w:rFonts w:hint="eastAsia"/>
                <w:lang w:eastAsia="zh-CN"/>
              </w:rPr>
            </w:pPr>
            <w:ins w:id="86" w:author="Huawei" w:date="2024-02-16T10:45:00Z">
              <w:r>
                <w:rPr>
                  <w:rFonts w:hint="eastAsia"/>
                  <w:lang w:eastAsia="zh-CN"/>
                </w:rPr>
                <w:t xml:space="preserve"> </w:t>
              </w:r>
              <w:r>
                <w:rPr>
                  <w:lang w:eastAsia="zh-CN"/>
                </w:rPr>
                <w:t xml:space="preserve">         }</w:t>
              </w:r>
            </w:ins>
          </w:p>
        </w:tc>
        <w:tc>
          <w:tcPr>
            <w:tcW w:w="2267" w:type="dxa"/>
            <w:shd w:val="clear" w:color="auto" w:fill="auto"/>
          </w:tcPr>
          <w:p w14:paraId="31EDC451" w14:textId="77777777" w:rsidR="008A0502" w:rsidRPr="005E6DAA" w:rsidRDefault="008A0502" w:rsidP="008A0502">
            <w:pPr>
              <w:pStyle w:val="TAL"/>
              <w:rPr>
                <w:ins w:id="87" w:author="Huawei" w:date="2024-02-16T10:44:00Z"/>
              </w:rPr>
            </w:pPr>
          </w:p>
        </w:tc>
        <w:tc>
          <w:tcPr>
            <w:tcW w:w="1700" w:type="dxa"/>
            <w:shd w:val="clear" w:color="auto" w:fill="auto"/>
          </w:tcPr>
          <w:p w14:paraId="09912C9F" w14:textId="77777777" w:rsidR="008A0502" w:rsidRPr="00040E29" w:rsidRDefault="008A0502" w:rsidP="008A0502">
            <w:pPr>
              <w:pStyle w:val="TAL"/>
              <w:rPr>
                <w:ins w:id="88" w:author="Huawei" w:date="2024-02-16T10:44:00Z"/>
              </w:rPr>
            </w:pPr>
          </w:p>
        </w:tc>
        <w:tc>
          <w:tcPr>
            <w:tcW w:w="1245" w:type="dxa"/>
            <w:shd w:val="clear" w:color="auto" w:fill="auto"/>
          </w:tcPr>
          <w:p w14:paraId="21699765" w14:textId="77777777" w:rsidR="008A0502" w:rsidRPr="00040E29" w:rsidRDefault="008A0502" w:rsidP="008A0502">
            <w:pPr>
              <w:pStyle w:val="TAL"/>
              <w:rPr>
                <w:ins w:id="89" w:author="Huawei" w:date="2024-02-16T10:44:00Z"/>
              </w:rPr>
            </w:pPr>
          </w:p>
        </w:tc>
      </w:tr>
      <w:tr w:rsidR="008A0502" w:rsidRPr="00040E29" w14:paraId="324BBE78" w14:textId="77777777" w:rsidTr="00BC1974">
        <w:tc>
          <w:tcPr>
            <w:tcW w:w="4535" w:type="dxa"/>
            <w:shd w:val="clear" w:color="auto" w:fill="auto"/>
          </w:tcPr>
          <w:p w14:paraId="787265D6" w14:textId="77777777" w:rsidR="008A0502" w:rsidRPr="00040E29" w:rsidRDefault="008A0502" w:rsidP="008A0502">
            <w:pPr>
              <w:pStyle w:val="TAL"/>
            </w:pPr>
            <w:r w:rsidRPr="00040E29">
              <w:t xml:space="preserve">          rankTwoReception-r16</w:t>
            </w:r>
          </w:p>
        </w:tc>
        <w:tc>
          <w:tcPr>
            <w:tcW w:w="2267" w:type="dxa"/>
            <w:shd w:val="clear" w:color="auto" w:fill="auto"/>
          </w:tcPr>
          <w:p w14:paraId="57B9A92B" w14:textId="170B6A9D" w:rsidR="008A0502" w:rsidRPr="00040E29" w:rsidDel="00FD0D58" w:rsidRDefault="008A0502" w:rsidP="008A0502">
            <w:pPr>
              <w:pStyle w:val="TAL"/>
            </w:pPr>
            <w:ins w:id="90" w:author="Huawei" w:date="2024-02-16T10:44:00Z">
              <w:r w:rsidRPr="005E6DAA">
                <w:t>Not Checked</w:t>
              </w:r>
            </w:ins>
            <w:del w:id="91" w:author="Huawei" w:date="2024-02-16T10:44:00Z">
              <w:r w:rsidRPr="00040E29" w:rsidDel="00244406">
                <w:delText>[FFS]</w:delText>
              </w:r>
            </w:del>
          </w:p>
        </w:tc>
        <w:tc>
          <w:tcPr>
            <w:tcW w:w="1700" w:type="dxa"/>
            <w:shd w:val="clear" w:color="auto" w:fill="auto"/>
          </w:tcPr>
          <w:p w14:paraId="089BBC27" w14:textId="77777777" w:rsidR="008A0502" w:rsidRPr="00040E29" w:rsidRDefault="008A0502" w:rsidP="008A0502">
            <w:pPr>
              <w:pStyle w:val="TAL"/>
            </w:pPr>
          </w:p>
        </w:tc>
        <w:tc>
          <w:tcPr>
            <w:tcW w:w="1245" w:type="dxa"/>
            <w:shd w:val="clear" w:color="auto" w:fill="auto"/>
          </w:tcPr>
          <w:p w14:paraId="598DDC5D" w14:textId="77777777" w:rsidR="008A0502" w:rsidRPr="00040E29" w:rsidRDefault="008A0502" w:rsidP="008A0502">
            <w:pPr>
              <w:pStyle w:val="TAL"/>
            </w:pPr>
          </w:p>
        </w:tc>
      </w:tr>
      <w:tr w:rsidR="008A0502" w:rsidRPr="00040E29" w14:paraId="78B77116" w14:textId="77777777" w:rsidTr="00BC1974">
        <w:tc>
          <w:tcPr>
            <w:tcW w:w="4535" w:type="dxa"/>
            <w:shd w:val="clear" w:color="auto" w:fill="auto"/>
          </w:tcPr>
          <w:p w14:paraId="1ED6BD8A" w14:textId="77777777" w:rsidR="008A0502" w:rsidRPr="00040E29" w:rsidRDefault="008A0502" w:rsidP="008A0502">
            <w:pPr>
              <w:pStyle w:val="TAL"/>
            </w:pPr>
            <w:r w:rsidRPr="00040E29">
              <w:t xml:space="preserve">          sl-openLoopPC-RSRP-ReportSidelink-r16</w:t>
            </w:r>
          </w:p>
        </w:tc>
        <w:tc>
          <w:tcPr>
            <w:tcW w:w="2267" w:type="dxa"/>
            <w:shd w:val="clear" w:color="auto" w:fill="auto"/>
          </w:tcPr>
          <w:p w14:paraId="2F321699" w14:textId="770BD1FF" w:rsidR="008A0502" w:rsidRPr="00040E29" w:rsidDel="00FD0D58" w:rsidRDefault="008A0502" w:rsidP="008A0502">
            <w:pPr>
              <w:pStyle w:val="TAL"/>
            </w:pPr>
            <w:ins w:id="92" w:author="Huawei" w:date="2024-02-16T10:44:00Z">
              <w:r w:rsidRPr="005E6DAA">
                <w:t>Not Checked</w:t>
              </w:r>
            </w:ins>
            <w:del w:id="93" w:author="Huawei" w:date="2024-02-16T10:44:00Z">
              <w:r w:rsidRPr="00040E29" w:rsidDel="00244406">
                <w:delText>[FFS]</w:delText>
              </w:r>
            </w:del>
          </w:p>
        </w:tc>
        <w:tc>
          <w:tcPr>
            <w:tcW w:w="1700" w:type="dxa"/>
            <w:shd w:val="clear" w:color="auto" w:fill="auto"/>
          </w:tcPr>
          <w:p w14:paraId="2F99BFA7" w14:textId="77777777" w:rsidR="008A0502" w:rsidRPr="00040E29" w:rsidRDefault="008A0502" w:rsidP="008A0502">
            <w:pPr>
              <w:pStyle w:val="TAL"/>
            </w:pPr>
          </w:p>
        </w:tc>
        <w:tc>
          <w:tcPr>
            <w:tcW w:w="1245" w:type="dxa"/>
            <w:shd w:val="clear" w:color="auto" w:fill="auto"/>
          </w:tcPr>
          <w:p w14:paraId="385A3BDD" w14:textId="77777777" w:rsidR="008A0502" w:rsidRPr="00040E29" w:rsidRDefault="008A0502" w:rsidP="008A0502">
            <w:pPr>
              <w:pStyle w:val="TAL"/>
            </w:pPr>
          </w:p>
        </w:tc>
      </w:tr>
      <w:tr w:rsidR="008A0502" w:rsidRPr="00040E29" w14:paraId="270F0064" w14:textId="77777777" w:rsidTr="00BC1974">
        <w:tc>
          <w:tcPr>
            <w:tcW w:w="4535" w:type="dxa"/>
            <w:shd w:val="clear" w:color="auto" w:fill="auto"/>
          </w:tcPr>
          <w:p w14:paraId="307A5719" w14:textId="77777777" w:rsidR="008A0502" w:rsidRPr="00040E29" w:rsidRDefault="008A0502" w:rsidP="008A0502">
            <w:pPr>
              <w:pStyle w:val="TAL"/>
            </w:pPr>
            <w:r w:rsidRPr="00040E29">
              <w:t xml:space="preserve">          </w:t>
            </w:r>
            <w:r w:rsidRPr="00040E29">
              <w:rPr>
                <w:rFonts w:eastAsia="宋体" w:cs="Arial"/>
                <w:szCs w:val="18"/>
              </w:rPr>
              <w:t>sl-Rx-256QAM-r16</w:t>
            </w:r>
          </w:p>
        </w:tc>
        <w:tc>
          <w:tcPr>
            <w:tcW w:w="2267" w:type="dxa"/>
            <w:shd w:val="clear" w:color="auto" w:fill="auto"/>
          </w:tcPr>
          <w:p w14:paraId="606C2888" w14:textId="33DEE934" w:rsidR="008A0502" w:rsidRPr="00040E29" w:rsidDel="00FD0D58" w:rsidRDefault="008A0502" w:rsidP="008A0502">
            <w:pPr>
              <w:pStyle w:val="TAL"/>
            </w:pPr>
            <w:ins w:id="94" w:author="Huawei" w:date="2024-02-16T10:44:00Z">
              <w:r w:rsidRPr="005E6DAA">
                <w:t>Not Checked</w:t>
              </w:r>
            </w:ins>
            <w:del w:id="95" w:author="Huawei" w:date="2024-02-16T10:44:00Z">
              <w:r w:rsidRPr="00040E29" w:rsidDel="00244406">
                <w:delText>[FFS]</w:delText>
              </w:r>
            </w:del>
          </w:p>
        </w:tc>
        <w:tc>
          <w:tcPr>
            <w:tcW w:w="1700" w:type="dxa"/>
            <w:shd w:val="clear" w:color="auto" w:fill="auto"/>
          </w:tcPr>
          <w:p w14:paraId="305BCA11" w14:textId="77777777" w:rsidR="008A0502" w:rsidRPr="00040E29" w:rsidRDefault="008A0502" w:rsidP="008A0502">
            <w:pPr>
              <w:pStyle w:val="TAL"/>
            </w:pPr>
          </w:p>
        </w:tc>
        <w:tc>
          <w:tcPr>
            <w:tcW w:w="1245" w:type="dxa"/>
            <w:shd w:val="clear" w:color="auto" w:fill="auto"/>
          </w:tcPr>
          <w:p w14:paraId="4C63ADCA" w14:textId="77777777" w:rsidR="008A0502" w:rsidRPr="00040E29" w:rsidRDefault="008A0502" w:rsidP="008A0502">
            <w:pPr>
              <w:pStyle w:val="TAL"/>
            </w:pPr>
          </w:p>
        </w:tc>
      </w:tr>
      <w:tr w:rsidR="00BC1974" w:rsidRPr="00040E29" w14:paraId="07CA1A94" w14:textId="77777777" w:rsidTr="00BC1974">
        <w:tc>
          <w:tcPr>
            <w:tcW w:w="4535" w:type="dxa"/>
            <w:shd w:val="clear" w:color="auto" w:fill="auto"/>
          </w:tcPr>
          <w:p w14:paraId="058EC649" w14:textId="77777777" w:rsidR="00BC1974" w:rsidRPr="00040E29" w:rsidRDefault="00BC1974" w:rsidP="00BC1974">
            <w:pPr>
              <w:pStyle w:val="TAL"/>
            </w:pPr>
            <w:r w:rsidRPr="00040E29">
              <w:t xml:space="preserve">        }</w:t>
            </w:r>
          </w:p>
        </w:tc>
        <w:tc>
          <w:tcPr>
            <w:tcW w:w="2267" w:type="dxa"/>
            <w:shd w:val="clear" w:color="auto" w:fill="auto"/>
          </w:tcPr>
          <w:p w14:paraId="51599CB6" w14:textId="77777777" w:rsidR="00BC1974" w:rsidRPr="00040E29" w:rsidDel="00FD0D58" w:rsidRDefault="00BC1974" w:rsidP="00BC1974">
            <w:pPr>
              <w:pStyle w:val="TAL"/>
            </w:pPr>
          </w:p>
        </w:tc>
        <w:tc>
          <w:tcPr>
            <w:tcW w:w="1700" w:type="dxa"/>
            <w:shd w:val="clear" w:color="auto" w:fill="auto"/>
          </w:tcPr>
          <w:p w14:paraId="75DDC2D0" w14:textId="77777777" w:rsidR="00BC1974" w:rsidRPr="00040E29" w:rsidRDefault="00BC1974" w:rsidP="00BC1974">
            <w:pPr>
              <w:pStyle w:val="TAL"/>
            </w:pPr>
          </w:p>
        </w:tc>
        <w:tc>
          <w:tcPr>
            <w:tcW w:w="1245" w:type="dxa"/>
            <w:shd w:val="clear" w:color="auto" w:fill="auto"/>
          </w:tcPr>
          <w:p w14:paraId="57879774" w14:textId="77777777" w:rsidR="00BC1974" w:rsidRPr="00040E29" w:rsidRDefault="00BC1974" w:rsidP="00BC1974">
            <w:pPr>
              <w:pStyle w:val="TAL"/>
            </w:pPr>
          </w:p>
        </w:tc>
      </w:tr>
      <w:tr w:rsidR="00BC1974" w:rsidRPr="00040E29" w14:paraId="576084C6" w14:textId="77777777" w:rsidTr="00BC1974">
        <w:tc>
          <w:tcPr>
            <w:tcW w:w="4535" w:type="dxa"/>
            <w:shd w:val="clear" w:color="auto" w:fill="auto"/>
          </w:tcPr>
          <w:p w14:paraId="6F6A66A5" w14:textId="77777777" w:rsidR="00BC1974" w:rsidRPr="00040E29" w:rsidRDefault="00BC1974" w:rsidP="00BC1974">
            <w:pPr>
              <w:pStyle w:val="TAL"/>
            </w:pPr>
            <w:r w:rsidRPr="00040E29">
              <w:t xml:space="preserve">      }</w:t>
            </w:r>
          </w:p>
        </w:tc>
        <w:tc>
          <w:tcPr>
            <w:tcW w:w="2267" w:type="dxa"/>
            <w:shd w:val="clear" w:color="auto" w:fill="auto"/>
          </w:tcPr>
          <w:p w14:paraId="5FF0C1B3" w14:textId="77777777" w:rsidR="00BC1974" w:rsidRPr="00040E29" w:rsidDel="00FD0D58" w:rsidRDefault="00BC1974" w:rsidP="00BC1974">
            <w:pPr>
              <w:pStyle w:val="TAL"/>
            </w:pPr>
          </w:p>
        </w:tc>
        <w:tc>
          <w:tcPr>
            <w:tcW w:w="1700" w:type="dxa"/>
            <w:shd w:val="clear" w:color="auto" w:fill="auto"/>
          </w:tcPr>
          <w:p w14:paraId="3243D050" w14:textId="77777777" w:rsidR="00BC1974" w:rsidRPr="00040E29" w:rsidRDefault="00BC1974" w:rsidP="00BC1974">
            <w:pPr>
              <w:pStyle w:val="TAL"/>
            </w:pPr>
          </w:p>
        </w:tc>
        <w:tc>
          <w:tcPr>
            <w:tcW w:w="1245" w:type="dxa"/>
            <w:shd w:val="clear" w:color="auto" w:fill="auto"/>
          </w:tcPr>
          <w:p w14:paraId="6E9B5032" w14:textId="77777777" w:rsidR="00BC1974" w:rsidRPr="00040E29" w:rsidRDefault="00BC1974" w:rsidP="00BC1974">
            <w:pPr>
              <w:pStyle w:val="TAL"/>
            </w:pPr>
          </w:p>
        </w:tc>
      </w:tr>
      <w:tr w:rsidR="00BC1974" w:rsidRPr="00040E29" w14:paraId="1FB02D61" w14:textId="77777777" w:rsidTr="00BC1974">
        <w:tc>
          <w:tcPr>
            <w:tcW w:w="4535" w:type="dxa"/>
            <w:shd w:val="clear" w:color="auto" w:fill="auto"/>
          </w:tcPr>
          <w:p w14:paraId="2CD28E73" w14:textId="6B7D19CC" w:rsidR="00BC1974" w:rsidRPr="00040E29" w:rsidRDefault="00BC1974" w:rsidP="00BC1974">
            <w:pPr>
              <w:pStyle w:val="TAL"/>
            </w:pPr>
            <w:r w:rsidRPr="00040E29">
              <w:t xml:space="preserve">      appliedFreqBandListFilter-r16</w:t>
            </w:r>
            <w:del w:id="96" w:author="Huawei" w:date="2024-02-16T10:45:00Z">
              <w:r w:rsidRPr="00040E29" w:rsidDel="008A0502">
                <w:delText xml:space="preserve"> SEQUENCE (SIZE (1..maxBandsMRDC)) OF FreqBandInformation {</w:delText>
              </w:r>
            </w:del>
          </w:p>
        </w:tc>
        <w:tc>
          <w:tcPr>
            <w:tcW w:w="2267" w:type="dxa"/>
            <w:shd w:val="clear" w:color="auto" w:fill="auto"/>
          </w:tcPr>
          <w:p w14:paraId="24AFA88C" w14:textId="1DC8D175" w:rsidR="00BC1974" w:rsidRPr="00040E29" w:rsidRDefault="008A0502" w:rsidP="00BC1974">
            <w:pPr>
              <w:pStyle w:val="TAL"/>
            </w:pPr>
            <w:ins w:id="97" w:author="Huawei" w:date="2024-02-16T10:45:00Z">
              <w:r w:rsidRPr="005E6DAA">
                <w:t>Not Checked</w:t>
              </w:r>
            </w:ins>
            <w:del w:id="98" w:author="Huawei" w:date="2024-02-16T10:45:00Z">
              <w:r w:rsidR="00BC1974" w:rsidRPr="00040E29" w:rsidDel="008A0502">
                <w:delText>At least one entry</w:delText>
              </w:r>
            </w:del>
          </w:p>
        </w:tc>
        <w:tc>
          <w:tcPr>
            <w:tcW w:w="1700" w:type="dxa"/>
            <w:shd w:val="clear" w:color="auto" w:fill="auto"/>
          </w:tcPr>
          <w:p w14:paraId="01E1C360" w14:textId="77777777" w:rsidR="00BC1974" w:rsidRPr="00040E29" w:rsidRDefault="00BC1974" w:rsidP="00BC1974">
            <w:pPr>
              <w:pStyle w:val="TAL"/>
            </w:pPr>
          </w:p>
        </w:tc>
        <w:tc>
          <w:tcPr>
            <w:tcW w:w="1245" w:type="dxa"/>
            <w:shd w:val="clear" w:color="auto" w:fill="auto"/>
          </w:tcPr>
          <w:p w14:paraId="4D10FC69" w14:textId="77777777" w:rsidR="00BC1974" w:rsidRPr="00040E29" w:rsidRDefault="00BC1974" w:rsidP="00BC1974">
            <w:pPr>
              <w:pStyle w:val="TAL"/>
            </w:pPr>
          </w:p>
        </w:tc>
      </w:tr>
      <w:tr w:rsidR="00BC1974" w:rsidRPr="00040E29" w:rsidDel="008A0502" w14:paraId="11427B5E" w14:textId="23AE6FF5" w:rsidTr="00BC1974">
        <w:trPr>
          <w:del w:id="99" w:author="Huawei" w:date="2024-02-16T10:45:00Z"/>
        </w:trPr>
        <w:tc>
          <w:tcPr>
            <w:tcW w:w="4535" w:type="dxa"/>
            <w:shd w:val="clear" w:color="auto" w:fill="auto"/>
          </w:tcPr>
          <w:p w14:paraId="44C99590" w14:textId="3C183C89" w:rsidR="00BC1974" w:rsidRPr="00040E29" w:rsidDel="008A0502" w:rsidRDefault="00BC1974" w:rsidP="00BC1974">
            <w:pPr>
              <w:pStyle w:val="TAL"/>
              <w:rPr>
                <w:del w:id="100" w:author="Huawei" w:date="2024-02-16T10:45:00Z"/>
              </w:rPr>
            </w:pPr>
            <w:del w:id="101" w:author="Huawei" w:date="2024-02-16T10:45:00Z">
              <w:r w:rsidRPr="00040E29" w:rsidDel="008A0502">
                <w:delText xml:space="preserve">        FreqBandInformation [x] CHOICE {</w:delText>
              </w:r>
            </w:del>
          </w:p>
        </w:tc>
        <w:tc>
          <w:tcPr>
            <w:tcW w:w="2267" w:type="dxa"/>
            <w:shd w:val="clear" w:color="auto" w:fill="auto"/>
          </w:tcPr>
          <w:p w14:paraId="047B9F6A" w14:textId="08D7351B" w:rsidR="00BC1974" w:rsidRPr="00040E29" w:rsidDel="008A0502" w:rsidRDefault="00BC1974" w:rsidP="00BC1974">
            <w:pPr>
              <w:pStyle w:val="TAL"/>
              <w:rPr>
                <w:del w:id="102" w:author="Huawei" w:date="2024-02-16T10:45:00Z"/>
              </w:rPr>
            </w:pPr>
          </w:p>
        </w:tc>
        <w:tc>
          <w:tcPr>
            <w:tcW w:w="1700" w:type="dxa"/>
            <w:shd w:val="clear" w:color="auto" w:fill="auto"/>
          </w:tcPr>
          <w:p w14:paraId="159F60C7" w14:textId="4A58E56D" w:rsidR="00BC1974" w:rsidRPr="00040E29" w:rsidDel="008A0502" w:rsidRDefault="00BC1974" w:rsidP="00BC1974">
            <w:pPr>
              <w:pStyle w:val="TAL"/>
              <w:rPr>
                <w:del w:id="103" w:author="Huawei" w:date="2024-02-16T10:45:00Z"/>
              </w:rPr>
            </w:pPr>
            <w:del w:id="104" w:author="Huawei" w:date="2024-02-16T10:45:00Z">
              <w:r w:rsidRPr="00040E29" w:rsidDel="008A0502">
                <w:delText>entry x</w:delText>
              </w:r>
            </w:del>
          </w:p>
        </w:tc>
        <w:tc>
          <w:tcPr>
            <w:tcW w:w="1245" w:type="dxa"/>
            <w:shd w:val="clear" w:color="auto" w:fill="auto"/>
          </w:tcPr>
          <w:p w14:paraId="1E507FC5" w14:textId="4F6653EC" w:rsidR="00BC1974" w:rsidRPr="00040E29" w:rsidDel="008A0502" w:rsidRDefault="00BC1974" w:rsidP="00BC1974">
            <w:pPr>
              <w:pStyle w:val="TAL"/>
              <w:rPr>
                <w:del w:id="105" w:author="Huawei" w:date="2024-02-16T10:45:00Z"/>
              </w:rPr>
            </w:pPr>
          </w:p>
        </w:tc>
      </w:tr>
      <w:tr w:rsidR="00BC1974" w:rsidRPr="00040E29" w:rsidDel="008A0502" w14:paraId="24D67E15" w14:textId="191D6327" w:rsidTr="00BC1974">
        <w:trPr>
          <w:del w:id="106" w:author="Huawei" w:date="2024-02-16T10:45:00Z"/>
        </w:trPr>
        <w:tc>
          <w:tcPr>
            <w:tcW w:w="4535" w:type="dxa"/>
            <w:shd w:val="clear" w:color="auto" w:fill="auto"/>
          </w:tcPr>
          <w:p w14:paraId="3E836D9C" w14:textId="7609E111" w:rsidR="00BC1974" w:rsidRPr="00040E29" w:rsidDel="008A0502" w:rsidRDefault="00BC1974" w:rsidP="00BC1974">
            <w:pPr>
              <w:pStyle w:val="TAL"/>
              <w:rPr>
                <w:del w:id="107" w:author="Huawei" w:date="2024-02-16T10:45:00Z"/>
              </w:rPr>
            </w:pPr>
            <w:del w:id="108" w:author="Huawei" w:date="2024-02-16T10:45:00Z">
              <w:r w:rsidRPr="00040E29" w:rsidDel="008A0502">
                <w:delText xml:space="preserve">          bandInformationNR SEQUENCE {</w:delText>
              </w:r>
            </w:del>
          </w:p>
        </w:tc>
        <w:tc>
          <w:tcPr>
            <w:tcW w:w="2267" w:type="dxa"/>
            <w:shd w:val="clear" w:color="auto" w:fill="auto"/>
          </w:tcPr>
          <w:p w14:paraId="5310D6CF" w14:textId="740C4BEC" w:rsidR="00BC1974" w:rsidRPr="00040E29" w:rsidDel="008A0502" w:rsidRDefault="00BC1974" w:rsidP="00BC1974">
            <w:pPr>
              <w:pStyle w:val="TAL"/>
              <w:rPr>
                <w:del w:id="109" w:author="Huawei" w:date="2024-02-16T10:45:00Z"/>
              </w:rPr>
            </w:pPr>
          </w:p>
        </w:tc>
        <w:tc>
          <w:tcPr>
            <w:tcW w:w="1700" w:type="dxa"/>
            <w:shd w:val="clear" w:color="auto" w:fill="auto"/>
          </w:tcPr>
          <w:p w14:paraId="480D9492" w14:textId="16C99B97" w:rsidR="00BC1974" w:rsidRPr="00040E29" w:rsidDel="008A0502" w:rsidRDefault="00BC1974" w:rsidP="00BC1974">
            <w:pPr>
              <w:pStyle w:val="TAL"/>
              <w:rPr>
                <w:del w:id="110" w:author="Huawei" w:date="2024-02-16T10:45:00Z"/>
              </w:rPr>
            </w:pPr>
          </w:p>
        </w:tc>
        <w:tc>
          <w:tcPr>
            <w:tcW w:w="1245" w:type="dxa"/>
            <w:shd w:val="clear" w:color="auto" w:fill="auto"/>
          </w:tcPr>
          <w:p w14:paraId="4C0988EB" w14:textId="4F62B743" w:rsidR="00BC1974" w:rsidRPr="00040E29" w:rsidDel="008A0502" w:rsidRDefault="00BC1974" w:rsidP="00BC1974">
            <w:pPr>
              <w:pStyle w:val="TAL"/>
              <w:rPr>
                <w:del w:id="111" w:author="Huawei" w:date="2024-02-16T10:45:00Z"/>
              </w:rPr>
            </w:pPr>
          </w:p>
        </w:tc>
      </w:tr>
      <w:tr w:rsidR="00BC1974" w:rsidRPr="00040E29" w:rsidDel="008A0502" w14:paraId="7398D0EA" w14:textId="7C434B4E" w:rsidTr="00BC1974">
        <w:trPr>
          <w:del w:id="112" w:author="Huawei" w:date="2024-02-16T10:45:00Z"/>
        </w:trPr>
        <w:tc>
          <w:tcPr>
            <w:tcW w:w="4535" w:type="dxa"/>
            <w:shd w:val="clear" w:color="auto" w:fill="auto"/>
          </w:tcPr>
          <w:p w14:paraId="53AFB5E2" w14:textId="17719288" w:rsidR="00BC1974" w:rsidRPr="00040E29" w:rsidDel="008A0502" w:rsidRDefault="00BC1974" w:rsidP="00BC1974">
            <w:pPr>
              <w:pStyle w:val="TAL"/>
              <w:rPr>
                <w:del w:id="113" w:author="Huawei" w:date="2024-02-16T10:45:00Z"/>
              </w:rPr>
            </w:pPr>
            <w:del w:id="114" w:author="Huawei" w:date="2024-02-16T10:45:00Z">
              <w:r w:rsidRPr="00040E29" w:rsidDel="008A0502">
                <w:delText xml:space="preserve">            bandNR</w:delText>
              </w:r>
            </w:del>
          </w:p>
        </w:tc>
        <w:tc>
          <w:tcPr>
            <w:tcW w:w="2267" w:type="dxa"/>
            <w:shd w:val="clear" w:color="auto" w:fill="auto"/>
          </w:tcPr>
          <w:p w14:paraId="16E1792B" w14:textId="1EA71BE3" w:rsidR="00BC1974" w:rsidRPr="00040E29" w:rsidDel="008A0502" w:rsidRDefault="00BC1974" w:rsidP="00BC1974">
            <w:pPr>
              <w:pStyle w:val="TAL"/>
              <w:rPr>
                <w:del w:id="115" w:author="Huawei" w:date="2024-02-16T10:45:00Z"/>
              </w:rPr>
            </w:pPr>
            <w:del w:id="116" w:author="Huawei" w:date="2024-02-16T10:45:00Z">
              <w:r w:rsidRPr="00040E29" w:rsidDel="008A0502">
                <w:delText>FreqBandIndicatorNR of the single frequency band and band combination which the SS-UE requested to include in the IE frequencyBandListFilterSidelink-r16 of UECapabilityEnquirySidelink message acc. to Table 12.1.7.2.3.3-1.</w:delText>
              </w:r>
            </w:del>
          </w:p>
        </w:tc>
        <w:tc>
          <w:tcPr>
            <w:tcW w:w="1700" w:type="dxa"/>
            <w:shd w:val="clear" w:color="auto" w:fill="auto"/>
          </w:tcPr>
          <w:p w14:paraId="62F226D5" w14:textId="0BE59482" w:rsidR="00BC1974" w:rsidRPr="00040E29" w:rsidDel="008A0502" w:rsidRDefault="00BC1974" w:rsidP="00BC1974">
            <w:pPr>
              <w:pStyle w:val="TAL"/>
              <w:rPr>
                <w:del w:id="117" w:author="Huawei" w:date="2024-02-16T10:45:00Z"/>
              </w:rPr>
            </w:pPr>
          </w:p>
        </w:tc>
        <w:tc>
          <w:tcPr>
            <w:tcW w:w="1245" w:type="dxa"/>
            <w:shd w:val="clear" w:color="auto" w:fill="auto"/>
          </w:tcPr>
          <w:p w14:paraId="7EC8ACC4" w14:textId="017EE5D2" w:rsidR="00BC1974" w:rsidRPr="00040E29" w:rsidDel="008A0502" w:rsidRDefault="00BC1974" w:rsidP="00BC1974">
            <w:pPr>
              <w:pStyle w:val="TAL"/>
              <w:rPr>
                <w:del w:id="118" w:author="Huawei" w:date="2024-02-16T10:45:00Z"/>
              </w:rPr>
            </w:pPr>
          </w:p>
        </w:tc>
      </w:tr>
      <w:tr w:rsidR="00BC1974" w:rsidRPr="00040E29" w:rsidDel="008A0502" w14:paraId="1DB004F5" w14:textId="6919D997" w:rsidTr="00BC1974">
        <w:trPr>
          <w:del w:id="119" w:author="Huawei" w:date="2024-02-16T10:45:00Z"/>
        </w:trPr>
        <w:tc>
          <w:tcPr>
            <w:tcW w:w="4535" w:type="dxa"/>
            <w:shd w:val="clear" w:color="auto" w:fill="auto"/>
          </w:tcPr>
          <w:p w14:paraId="489388A2" w14:textId="3CACDB02" w:rsidR="00BC1974" w:rsidRPr="00040E29" w:rsidDel="008A0502" w:rsidRDefault="00BC1974" w:rsidP="00BC1974">
            <w:pPr>
              <w:pStyle w:val="TAL"/>
              <w:rPr>
                <w:del w:id="120" w:author="Huawei" w:date="2024-02-16T10:45:00Z"/>
              </w:rPr>
            </w:pPr>
            <w:del w:id="121" w:author="Huawei" w:date="2024-02-16T10:45:00Z">
              <w:r w:rsidRPr="00040E29" w:rsidDel="008A0502">
                <w:delText xml:space="preserve">            maxBandwidthRequestedDL</w:delText>
              </w:r>
            </w:del>
          </w:p>
        </w:tc>
        <w:tc>
          <w:tcPr>
            <w:tcW w:w="2267" w:type="dxa"/>
            <w:shd w:val="clear" w:color="auto" w:fill="auto"/>
          </w:tcPr>
          <w:p w14:paraId="5EED90C8" w14:textId="0ACBB824" w:rsidR="00BC1974" w:rsidRPr="00040E29" w:rsidDel="008A0502" w:rsidRDefault="00BC1974" w:rsidP="00BC1974">
            <w:pPr>
              <w:pStyle w:val="TAL"/>
              <w:rPr>
                <w:del w:id="122" w:author="Huawei" w:date="2024-02-16T10:45:00Z"/>
              </w:rPr>
            </w:pPr>
            <w:del w:id="123" w:author="Huawei" w:date="2024-02-16T10:45:00Z">
              <w:r w:rsidRPr="00040E29" w:rsidDel="008A0502">
                <w:delText>Not checked</w:delText>
              </w:r>
            </w:del>
          </w:p>
        </w:tc>
        <w:tc>
          <w:tcPr>
            <w:tcW w:w="1700" w:type="dxa"/>
            <w:shd w:val="clear" w:color="auto" w:fill="auto"/>
          </w:tcPr>
          <w:p w14:paraId="5AD83201" w14:textId="4463FECA" w:rsidR="00BC1974" w:rsidRPr="00040E29" w:rsidDel="008A0502" w:rsidRDefault="00BC1974" w:rsidP="00BC1974">
            <w:pPr>
              <w:pStyle w:val="TAL"/>
              <w:rPr>
                <w:del w:id="124" w:author="Huawei" w:date="2024-02-16T10:45:00Z"/>
              </w:rPr>
            </w:pPr>
          </w:p>
        </w:tc>
        <w:tc>
          <w:tcPr>
            <w:tcW w:w="1245" w:type="dxa"/>
            <w:shd w:val="clear" w:color="auto" w:fill="auto"/>
          </w:tcPr>
          <w:p w14:paraId="3303390A" w14:textId="4B3270AF" w:rsidR="00BC1974" w:rsidRPr="00040E29" w:rsidDel="008A0502" w:rsidRDefault="00BC1974" w:rsidP="00BC1974">
            <w:pPr>
              <w:pStyle w:val="TAL"/>
              <w:rPr>
                <w:del w:id="125" w:author="Huawei" w:date="2024-02-16T10:45:00Z"/>
              </w:rPr>
            </w:pPr>
          </w:p>
        </w:tc>
      </w:tr>
      <w:tr w:rsidR="00BC1974" w:rsidRPr="00040E29" w:rsidDel="008A0502" w14:paraId="487D05E8" w14:textId="2C2D6B51" w:rsidTr="00BC1974">
        <w:trPr>
          <w:del w:id="126" w:author="Huawei" w:date="2024-02-16T10:45:00Z"/>
        </w:trPr>
        <w:tc>
          <w:tcPr>
            <w:tcW w:w="4535" w:type="dxa"/>
            <w:shd w:val="clear" w:color="auto" w:fill="auto"/>
          </w:tcPr>
          <w:p w14:paraId="04BAFA0F" w14:textId="1FBD64E7" w:rsidR="00BC1974" w:rsidRPr="00040E29" w:rsidDel="008A0502" w:rsidRDefault="00BC1974" w:rsidP="00BC1974">
            <w:pPr>
              <w:pStyle w:val="TAL"/>
              <w:rPr>
                <w:del w:id="127" w:author="Huawei" w:date="2024-02-16T10:45:00Z"/>
              </w:rPr>
            </w:pPr>
            <w:del w:id="128" w:author="Huawei" w:date="2024-02-16T10:45:00Z">
              <w:r w:rsidRPr="00040E29" w:rsidDel="008A0502">
                <w:delText xml:space="preserve">            maxBandwidthRequestedUL</w:delText>
              </w:r>
            </w:del>
          </w:p>
        </w:tc>
        <w:tc>
          <w:tcPr>
            <w:tcW w:w="2267" w:type="dxa"/>
            <w:shd w:val="clear" w:color="auto" w:fill="auto"/>
          </w:tcPr>
          <w:p w14:paraId="1417B6C4" w14:textId="5CF398B0" w:rsidR="00BC1974" w:rsidRPr="00040E29" w:rsidDel="008A0502" w:rsidRDefault="00BC1974" w:rsidP="00BC1974">
            <w:pPr>
              <w:pStyle w:val="TAL"/>
              <w:rPr>
                <w:del w:id="129" w:author="Huawei" w:date="2024-02-16T10:45:00Z"/>
              </w:rPr>
            </w:pPr>
            <w:del w:id="130" w:author="Huawei" w:date="2024-02-16T10:45:00Z">
              <w:r w:rsidRPr="00040E29" w:rsidDel="008A0502">
                <w:delText>Not checked</w:delText>
              </w:r>
            </w:del>
          </w:p>
        </w:tc>
        <w:tc>
          <w:tcPr>
            <w:tcW w:w="1700" w:type="dxa"/>
            <w:shd w:val="clear" w:color="auto" w:fill="auto"/>
          </w:tcPr>
          <w:p w14:paraId="6CCB4236" w14:textId="08358377" w:rsidR="00BC1974" w:rsidRPr="00040E29" w:rsidDel="008A0502" w:rsidRDefault="00BC1974" w:rsidP="00BC1974">
            <w:pPr>
              <w:pStyle w:val="TAL"/>
              <w:rPr>
                <w:del w:id="131" w:author="Huawei" w:date="2024-02-16T10:45:00Z"/>
              </w:rPr>
            </w:pPr>
          </w:p>
        </w:tc>
        <w:tc>
          <w:tcPr>
            <w:tcW w:w="1245" w:type="dxa"/>
            <w:shd w:val="clear" w:color="auto" w:fill="auto"/>
          </w:tcPr>
          <w:p w14:paraId="4CB7F69F" w14:textId="08011273" w:rsidR="00BC1974" w:rsidRPr="00040E29" w:rsidDel="008A0502" w:rsidRDefault="00BC1974" w:rsidP="00BC1974">
            <w:pPr>
              <w:pStyle w:val="TAL"/>
              <w:rPr>
                <w:del w:id="132" w:author="Huawei" w:date="2024-02-16T10:45:00Z"/>
              </w:rPr>
            </w:pPr>
          </w:p>
        </w:tc>
      </w:tr>
      <w:tr w:rsidR="00BC1974" w:rsidRPr="00040E29" w:rsidDel="008A0502" w14:paraId="3A3E3773" w14:textId="02328B1F" w:rsidTr="00BC1974">
        <w:trPr>
          <w:del w:id="133" w:author="Huawei" w:date="2024-02-16T10:45:00Z"/>
        </w:trPr>
        <w:tc>
          <w:tcPr>
            <w:tcW w:w="4535" w:type="dxa"/>
            <w:shd w:val="clear" w:color="auto" w:fill="auto"/>
          </w:tcPr>
          <w:p w14:paraId="7F586E71" w14:textId="3563CE3F" w:rsidR="00BC1974" w:rsidRPr="00040E29" w:rsidDel="008A0502" w:rsidRDefault="00BC1974" w:rsidP="00BC1974">
            <w:pPr>
              <w:pStyle w:val="TAL"/>
              <w:rPr>
                <w:del w:id="134" w:author="Huawei" w:date="2024-02-16T10:45:00Z"/>
              </w:rPr>
            </w:pPr>
            <w:del w:id="135" w:author="Huawei" w:date="2024-02-16T10:45:00Z">
              <w:r w:rsidRPr="00040E29" w:rsidDel="008A0502">
                <w:delText xml:space="preserve">            maxCarriersRequestedDL</w:delText>
              </w:r>
            </w:del>
          </w:p>
        </w:tc>
        <w:tc>
          <w:tcPr>
            <w:tcW w:w="2267" w:type="dxa"/>
            <w:shd w:val="clear" w:color="auto" w:fill="auto"/>
          </w:tcPr>
          <w:p w14:paraId="7E91EB18" w14:textId="0D00F922" w:rsidR="00BC1974" w:rsidRPr="00040E29" w:rsidDel="008A0502" w:rsidRDefault="00BC1974" w:rsidP="00BC1974">
            <w:pPr>
              <w:pStyle w:val="TAL"/>
              <w:rPr>
                <w:del w:id="136" w:author="Huawei" w:date="2024-02-16T10:45:00Z"/>
              </w:rPr>
            </w:pPr>
            <w:del w:id="137" w:author="Huawei" w:date="2024-02-16T10:45:00Z">
              <w:r w:rsidRPr="00040E29" w:rsidDel="008A0502">
                <w:delText>Not checked</w:delText>
              </w:r>
            </w:del>
          </w:p>
        </w:tc>
        <w:tc>
          <w:tcPr>
            <w:tcW w:w="1700" w:type="dxa"/>
            <w:shd w:val="clear" w:color="auto" w:fill="auto"/>
          </w:tcPr>
          <w:p w14:paraId="3EF4F646" w14:textId="79625594" w:rsidR="00BC1974" w:rsidRPr="00040E29" w:rsidDel="008A0502" w:rsidRDefault="00BC1974" w:rsidP="00BC1974">
            <w:pPr>
              <w:pStyle w:val="TAL"/>
              <w:rPr>
                <w:del w:id="138" w:author="Huawei" w:date="2024-02-16T10:45:00Z"/>
              </w:rPr>
            </w:pPr>
          </w:p>
        </w:tc>
        <w:tc>
          <w:tcPr>
            <w:tcW w:w="1245" w:type="dxa"/>
            <w:shd w:val="clear" w:color="auto" w:fill="auto"/>
          </w:tcPr>
          <w:p w14:paraId="5698AD53" w14:textId="4C7A12DD" w:rsidR="00BC1974" w:rsidRPr="00040E29" w:rsidDel="008A0502" w:rsidRDefault="00BC1974" w:rsidP="00BC1974">
            <w:pPr>
              <w:pStyle w:val="TAL"/>
              <w:rPr>
                <w:del w:id="139" w:author="Huawei" w:date="2024-02-16T10:45:00Z"/>
              </w:rPr>
            </w:pPr>
          </w:p>
        </w:tc>
      </w:tr>
      <w:tr w:rsidR="00BC1974" w:rsidRPr="00040E29" w:rsidDel="008A0502" w14:paraId="42D30F65" w14:textId="2D59FE28" w:rsidTr="00BC1974">
        <w:trPr>
          <w:del w:id="140" w:author="Huawei" w:date="2024-02-16T10:45:00Z"/>
        </w:trPr>
        <w:tc>
          <w:tcPr>
            <w:tcW w:w="4535" w:type="dxa"/>
            <w:shd w:val="clear" w:color="auto" w:fill="auto"/>
          </w:tcPr>
          <w:p w14:paraId="7FE1F8A3" w14:textId="680FC7C7" w:rsidR="00BC1974" w:rsidRPr="00040E29" w:rsidDel="008A0502" w:rsidRDefault="00BC1974" w:rsidP="00BC1974">
            <w:pPr>
              <w:pStyle w:val="TAL"/>
              <w:rPr>
                <w:del w:id="141" w:author="Huawei" w:date="2024-02-16T10:45:00Z"/>
              </w:rPr>
            </w:pPr>
            <w:del w:id="142" w:author="Huawei" w:date="2024-02-16T10:45:00Z">
              <w:r w:rsidRPr="00040E29" w:rsidDel="008A0502">
                <w:delText xml:space="preserve">            maxCarriersRequestedUL</w:delText>
              </w:r>
            </w:del>
          </w:p>
        </w:tc>
        <w:tc>
          <w:tcPr>
            <w:tcW w:w="2267" w:type="dxa"/>
            <w:shd w:val="clear" w:color="auto" w:fill="auto"/>
          </w:tcPr>
          <w:p w14:paraId="1B0C7875" w14:textId="22F87590" w:rsidR="00BC1974" w:rsidRPr="00040E29" w:rsidDel="008A0502" w:rsidRDefault="00BC1974" w:rsidP="00BC1974">
            <w:pPr>
              <w:pStyle w:val="TAL"/>
              <w:rPr>
                <w:del w:id="143" w:author="Huawei" w:date="2024-02-16T10:45:00Z"/>
              </w:rPr>
            </w:pPr>
            <w:del w:id="144" w:author="Huawei" w:date="2024-02-16T10:45:00Z">
              <w:r w:rsidRPr="00040E29" w:rsidDel="008A0502">
                <w:delText>Not checked</w:delText>
              </w:r>
            </w:del>
          </w:p>
        </w:tc>
        <w:tc>
          <w:tcPr>
            <w:tcW w:w="1700" w:type="dxa"/>
            <w:shd w:val="clear" w:color="auto" w:fill="auto"/>
          </w:tcPr>
          <w:p w14:paraId="4875E211" w14:textId="30C2D767" w:rsidR="00BC1974" w:rsidRPr="00040E29" w:rsidDel="008A0502" w:rsidRDefault="00BC1974" w:rsidP="00BC1974">
            <w:pPr>
              <w:pStyle w:val="TAL"/>
              <w:rPr>
                <w:del w:id="145" w:author="Huawei" w:date="2024-02-16T10:45:00Z"/>
              </w:rPr>
            </w:pPr>
          </w:p>
        </w:tc>
        <w:tc>
          <w:tcPr>
            <w:tcW w:w="1245" w:type="dxa"/>
            <w:shd w:val="clear" w:color="auto" w:fill="auto"/>
          </w:tcPr>
          <w:p w14:paraId="6D6E7D8A" w14:textId="3DCE45D6" w:rsidR="00BC1974" w:rsidRPr="00040E29" w:rsidDel="008A0502" w:rsidRDefault="00BC1974" w:rsidP="00BC1974">
            <w:pPr>
              <w:pStyle w:val="TAL"/>
              <w:rPr>
                <w:del w:id="146" w:author="Huawei" w:date="2024-02-16T10:45:00Z"/>
              </w:rPr>
            </w:pPr>
          </w:p>
        </w:tc>
      </w:tr>
      <w:tr w:rsidR="00BC1974" w:rsidRPr="00040E29" w:rsidDel="008A0502" w14:paraId="7EA8DAE8" w14:textId="3E5E87EA" w:rsidTr="00BC1974">
        <w:trPr>
          <w:del w:id="147" w:author="Huawei" w:date="2024-02-16T10:45:00Z"/>
        </w:trPr>
        <w:tc>
          <w:tcPr>
            <w:tcW w:w="4535" w:type="dxa"/>
            <w:shd w:val="clear" w:color="auto" w:fill="auto"/>
          </w:tcPr>
          <w:p w14:paraId="36025DB3" w14:textId="70780F15" w:rsidR="00BC1974" w:rsidRPr="00040E29" w:rsidDel="008A0502" w:rsidRDefault="00BC1974" w:rsidP="00BC1974">
            <w:pPr>
              <w:pStyle w:val="TAL"/>
              <w:rPr>
                <w:del w:id="148" w:author="Huawei" w:date="2024-02-16T10:45:00Z"/>
              </w:rPr>
            </w:pPr>
            <w:del w:id="149" w:author="Huawei" w:date="2024-02-16T10:45:00Z">
              <w:r w:rsidRPr="00040E29" w:rsidDel="008A0502">
                <w:delText xml:space="preserve">          }</w:delText>
              </w:r>
            </w:del>
          </w:p>
        </w:tc>
        <w:tc>
          <w:tcPr>
            <w:tcW w:w="2267" w:type="dxa"/>
            <w:shd w:val="clear" w:color="auto" w:fill="auto"/>
          </w:tcPr>
          <w:p w14:paraId="13D164DC" w14:textId="48E78E91" w:rsidR="00BC1974" w:rsidRPr="00040E29" w:rsidDel="008A0502" w:rsidRDefault="00BC1974" w:rsidP="00BC1974">
            <w:pPr>
              <w:pStyle w:val="TAL"/>
              <w:rPr>
                <w:del w:id="150" w:author="Huawei" w:date="2024-02-16T10:45:00Z"/>
              </w:rPr>
            </w:pPr>
          </w:p>
        </w:tc>
        <w:tc>
          <w:tcPr>
            <w:tcW w:w="1700" w:type="dxa"/>
            <w:shd w:val="clear" w:color="auto" w:fill="auto"/>
          </w:tcPr>
          <w:p w14:paraId="631714AD" w14:textId="765526EA" w:rsidR="00BC1974" w:rsidRPr="00040E29" w:rsidDel="008A0502" w:rsidRDefault="00BC1974" w:rsidP="00BC1974">
            <w:pPr>
              <w:pStyle w:val="TAL"/>
              <w:rPr>
                <w:del w:id="151" w:author="Huawei" w:date="2024-02-16T10:45:00Z"/>
              </w:rPr>
            </w:pPr>
          </w:p>
        </w:tc>
        <w:tc>
          <w:tcPr>
            <w:tcW w:w="1245" w:type="dxa"/>
            <w:shd w:val="clear" w:color="auto" w:fill="auto"/>
          </w:tcPr>
          <w:p w14:paraId="07811900" w14:textId="3BC2E1D5" w:rsidR="00BC1974" w:rsidRPr="00040E29" w:rsidDel="008A0502" w:rsidRDefault="00BC1974" w:rsidP="00BC1974">
            <w:pPr>
              <w:pStyle w:val="TAL"/>
              <w:rPr>
                <w:del w:id="152" w:author="Huawei" w:date="2024-02-16T10:45:00Z"/>
              </w:rPr>
            </w:pPr>
          </w:p>
        </w:tc>
      </w:tr>
      <w:tr w:rsidR="00BC1974" w:rsidRPr="00040E29" w:rsidDel="008A0502" w14:paraId="620770EF" w14:textId="3AE77FBD" w:rsidTr="00BC1974">
        <w:trPr>
          <w:del w:id="153" w:author="Huawei" w:date="2024-02-16T10:46:00Z"/>
        </w:trPr>
        <w:tc>
          <w:tcPr>
            <w:tcW w:w="4535" w:type="dxa"/>
            <w:shd w:val="clear" w:color="auto" w:fill="auto"/>
          </w:tcPr>
          <w:p w14:paraId="2EE2E22E" w14:textId="4B90E630" w:rsidR="00BC1974" w:rsidRPr="00040E29" w:rsidDel="008A0502" w:rsidRDefault="00BC1974" w:rsidP="00BC1974">
            <w:pPr>
              <w:pStyle w:val="TAL"/>
              <w:rPr>
                <w:del w:id="154" w:author="Huawei" w:date="2024-02-16T10:46:00Z"/>
              </w:rPr>
            </w:pPr>
            <w:del w:id="155" w:author="Huawei" w:date="2024-02-16T10:46:00Z">
              <w:r w:rsidRPr="00040E29" w:rsidDel="008A0502">
                <w:delText xml:space="preserve">        }</w:delText>
              </w:r>
            </w:del>
          </w:p>
        </w:tc>
        <w:tc>
          <w:tcPr>
            <w:tcW w:w="2267" w:type="dxa"/>
            <w:shd w:val="clear" w:color="auto" w:fill="auto"/>
          </w:tcPr>
          <w:p w14:paraId="510BC7C4" w14:textId="10DB9289" w:rsidR="00BC1974" w:rsidRPr="00040E29" w:rsidDel="008A0502" w:rsidRDefault="00BC1974" w:rsidP="00BC1974">
            <w:pPr>
              <w:pStyle w:val="TAL"/>
              <w:rPr>
                <w:del w:id="156" w:author="Huawei" w:date="2024-02-16T10:46:00Z"/>
              </w:rPr>
            </w:pPr>
          </w:p>
        </w:tc>
        <w:tc>
          <w:tcPr>
            <w:tcW w:w="1700" w:type="dxa"/>
            <w:shd w:val="clear" w:color="auto" w:fill="auto"/>
          </w:tcPr>
          <w:p w14:paraId="4BFB87DD" w14:textId="5291561A" w:rsidR="00BC1974" w:rsidRPr="00040E29" w:rsidDel="008A0502" w:rsidRDefault="00BC1974" w:rsidP="00BC1974">
            <w:pPr>
              <w:pStyle w:val="TAL"/>
              <w:rPr>
                <w:del w:id="157" w:author="Huawei" w:date="2024-02-16T10:46:00Z"/>
              </w:rPr>
            </w:pPr>
          </w:p>
        </w:tc>
        <w:tc>
          <w:tcPr>
            <w:tcW w:w="1245" w:type="dxa"/>
            <w:shd w:val="clear" w:color="auto" w:fill="auto"/>
          </w:tcPr>
          <w:p w14:paraId="0B980513" w14:textId="2CA11676" w:rsidR="00BC1974" w:rsidRPr="00040E29" w:rsidDel="008A0502" w:rsidRDefault="00BC1974" w:rsidP="00BC1974">
            <w:pPr>
              <w:pStyle w:val="TAL"/>
              <w:rPr>
                <w:del w:id="158" w:author="Huawei" w:date="2024-02-16T10:46:00Z"/>
              </w:rPr>
            </w:pPr>
          </w:p>
        </w:tc>
      </w:tr>
      <w:tr w:rsidR="00BC1974" w:rsidRPr="00040E29" w:rsidDel="008A0502" w14:paraId="6FF0DA62" w14:textId="23832825" w:rsidTr="00BC1974">
        <w:trPr>
          <w:del w:id="159" w:author="Huawei" w:date="2024-02-16T10:46:00Z"/>
        </w:trPr>
        <w:tc>
          <w:tcPr>
            <w:tcW w:w="4535" w:type="dxa"/>
            <w:shd w:val="clear" w:color="auto" w:fill="auto"/>
          </w:tcPr>
          <w:p w14:paraId="52846228" w14:textId="5E1C4B74" w:rsidR="00BC1974" w:rsidRPr="00040E29" w:rsidDel="008A0502" w:rsidRDefault="00BC1974" w:rsidP="00BC1974">
            <w:pPr>
              <w:pStyle w:val="TAL"/>
              <w:rPr>
                <w:del w:id="160" w:author="Huawei" w:date="2024-02-16T10:46:00Z"/>
              </w:rPr>
            </w:pPr>
            <w:del w:id="161" w:author="Huawei" w:date="2024-02-16T10:46:00Z">
              <w:r w:rsidRPr="00040E29" w:rsidDel="008A0502">
                <w:delText xml:space="preserve">      }</w:delText>
              </w:r>
            </w:del>
          </w:p>
        </w:tc>
        <w:tc>
          <w:tcPr>
            <w:tcW w:w="2267" w:type="dxa"/>
            <w:shd w:val="clear" w:color="auto" w:fill="auto"/>
          </w:tcPr>
          <w:p w14:paraId="3BB6707F" w14:textId="7E877A27" w:rsidR="00BC1974" w:rsidRPr="00040E29" w:rsidDel="008A0502" w:rsidRDefault="00BC1974" w:rsidP="00BC1974">
            <w:pPr>
              <w:pStyle w:val="TAL"/>
              <w:rPr>
                <w:del w:id="162" w:author="Huawei" w:date="2024-02-16T10:46:00Z"/>
              </w:rPr>
            </w:pPr>
          </w:p>
        </w:tc>
        <w:tc>
          <w:tcPr>
            <w:tcW w:w="1700" w:type="dxa"/>
            <w:shd w:val="clear" w:color="auto" w:fill="auto"/>
          </w:tcPr>
          <w:p w14:paraId="61069B6A" w14:textId="2E662248" w:rsidR="00BC1974" w:rsidRPr="00040E29" w:rsidDel="008A0502" w:rsidRDefault="00BC1974" w:rsidP="00BC1974">
            <w:pPr>
              <w:pStyle w:val="TAL"/>
              <w:rPr>
                <w:del w:id="163" w:author="Huawei" w:date="2024-02-16T10:46:00Z"/>
              </w:rPr>
            </w:pPr>
          </w:p>
        </w:tc>
        <w:tc>
          <w:tcPr>
            <w:tcW w:w="1245" w:type="dxa"/>
            <w:shd w:val="clear" w:color="auto" w:fill="auto"/>
          </w:tcPr>
          <w:p w14:paraId="55852532" w14:textId="1F3DDE3A" w:rsidR="00BC1974" w:rsidRPr="00040E29" w:rsidDel="008A0502" w:rsidRDefault="00BC1974" w:rsidP="00BC1974">
            <w:pPr>
              <w:pStyle w:val="TAL"/>
              <w:rPr>
                <w:del w:id="164" w:author="Huawei" w:date="2024-02-16T10:46:00Z"/>
              </w:rPr>
            </w:pPr>
          </w:p>
        </w:tc>
      </w:tr>
      <w:tr w:rsidR="00BC1974" w:rsidRPr="00040E29" w14:paraId="55DBC95F" w14:textId="77777777" w:rsidTr="00BC1974">
        <w:tc>
          <w:tcPr>
            <w:tcW w:w="4535" w:type="dxa"/>
            <w:shd w:val="clear" w:color="auto" w:fill="auto"/>
          </w:tcPr>
          <w:p w14:paraId="05F6DF09" w14:textId="77777777" w:rsidR="00BC1974" w:rsidRPr="00040E29" w:rsidRDefault="00BC1974" w:rsidP="00BC1974">
            <w:pPr>
              <w:pStyle w:val="TAL"/>
            </w:pPr>
            <w:r w:rsidRPr="00040E29">
              <w:t xml:space="preserve">    }</w:t>
            </w:r>
          </w:p>
        </w:tc>
        <w:tc>
          <w:tcPr>
            <w:tcW w:w="2267" w:type="dxa"/>
            <w:shd w:val="clear" w:color="auto" w:fill="auto"/>
          </w:tcPr>
          <w:p w14:paraId="6AD71271" w14:textId="77777777" w:rsidR="00BC1974" w:rsidRPr="00040E29" w:rsidRDefault="00BC1974" w:rsidP="00BC1974">
            <w:pPr>
              <w:pStyle w:val="TAL"/>
            </w:pPr>
          </w:p>
        </w:tc>
        <w:tc>
          <w:tcPr>
            <w:tcW w:w="1700" w:type="dxa"/>
            <w:shd w:val="clear" w:color="auto" w:fill="auto"/>
          </w:tcPr>
          <w:p w14:paraId="57EB5F67" w14:textId="77777777" w:rsidR="00BC1974" w:rsidRPr="00040E29" w:rsidRDefault="00BC1974" w:rsidP="00BC1974">
            <w:pPr>
              <w:pStyle w:val="TAL"/>
            </w:pPr>
          </w:p>
        </w:tc>
        <w:tc>
          <w:tcPr>
            <w:tcW w:w="1245" w:type="dxa"/>
            <w:shd w:val="clear" w:color="auto" w:fill="auto"/>
          </w:tcPr>
          <w:p w14:paraId="7BB7D10D" w14:textId="77777777" w:rsidR="00BC1974" w:rsidRPr="00040E29" w:rsidRDefault="00BC1974" w:rsidP="00BC1974">
            <w:pPr>
              <w:pStyle w:val="TAL"/>
            </w:pPr>
          </w:p>
        </w:tc>
      </w:tr>
      <w:tr w:rsidR="00BC1974" w:rsidRPr="00040E29" w14:paraId="7C04273E" w14:textId="77777777" w:rsidTr="00BC1974">
        <w:tc>
          <w:tcPr>
            <w:tcW w:w="4535" w:type="dxa"/>
            <w:shd w:val="clear" w:color="auto" w:fill="auto"/>
          </w:tcPr>
          <w:p w14:paraId="6BC91FD8" w14:textId="77777777" w:rsidR="00BC1974" w:rsidRPr="00040E29" w:rsidRDefault="00BC1974" w:rsidP="00BC1974">
            <w:pPr>
              <w:pStyle w:val="TAL"/>
            </w:pPr>
            <w:r w:rsidRPr="00040E29">
              <w:t xml:space="preserve">  }</w:t>
            </w:r>
          </w:p>
        </w:tc>
        <w:tc>
          <w:tcPr>
            <w:tcW w:w="2267" w:type="dxa"/>
            <w:shd w:val="clear" w:color="auto" w:fill="auto"/>
          </w:tcPr>
          <w:p w14:paraId="1DD7959C" w14:textId="77777777" w:rsidR="00BC1974" w:rsidRPr="00040E29" w:rsidRDefault="00BC1974" w:rsidP="00BC1974">
            <w:pPr>
              <w:pStyle w:val="TAL"/>
            </w:pPr>
          </w:p>
        </w:tc>
        <w:tc>
          <w:tcPr>
            <w:tcW w:w="1700" w:type="dxa"/>
            <w:shd w:val="clear" w:color="auto" w:fill="auto"/>
          </w:tcPr>
          <w:p w14:paraId="72934A20" w14:textId="77777777" w:rsidR="00BC1974" w:rsidRPr="00040E29" w:rsidRDefault="00BC1974" w:rsidP="00BC1974">
            <w:pPr>
              <w:pStyle w:val="TAL"/>
            </w:pPr>
          </w:p>
        </w:tc>
        <w:tc>
          <w:tcPr>
            <w:tcW w:w="1245" w:type="dxa"/>
            <w:shd w:val="clear" w:color="auto" w:fill="auto"/>
          </w:tcPr>
          <w:p w14:paraId="178FA045" w14:textId="77777777" w:rsidR="00BC1974" w:rsidRPr="00040E29" w:rsidRDefault="00BC1974" w:rsidP="00BC1974">
            <w:pPr>
              <w:pStyle w:val="TAL"/>
            </w:pPr>
          </w:p>
        </w:tc>
      </w:tr>
      <w:tr w:rsidR="00BC1974" w:rsidRPr="00040E29" w14:paraId="06F48C37" w14:textId="77777777" w:rsidTr="00BC1974">
        <w:tc>
          <w:tcPr>
            <w:tcW w:w="4535" w:type="dxa"/>
            <w:shd w:val="clear" w:color="auto" w:fill="auto"/>
          </w:tcPr>
          <w:p w14:paraId="46626DDC" w14:textId="77777777" w:rsidR="00BC1974" w:rsidRPr="00040E29" w:rsidRDefault="00BC1974" w:rsidP="00BC1974">
            <w:pPr>
              <w:pStyle w:val="TAL"/>
            </w:pPr>
            <w:r w:rsidRPr="00040E29">
              <w:t>}</w:t>
            </w:r>
          </w:p>
        </w:tc>
        <w:tc>
          <w:tcPr>
            <w:tcW w:w="2267" w:type="dxa"/>
            <w:shd w:val="clear" w:color="auto" w:fill="auto"/>
          </w:tcPr>
          <w:p w14:paraId="491D5FF9" w14:textId="77777777" w:rsidR="00BC1974" w:rsidRPr="00040E29" w:rsidRDefault="00BC1974" w:rsidP="00BC1974">
            <w:pPr>
              <w:pStyle w:val="TAL"/>
            </w:pPr>
          </w:p>
        </w:tc>
        <w:tc>
          <w:tcPr>
            <w:tcW w:w="1700" w:type="dxa"/>
            <w:shd w:val="clear" w:color="auto" w:fill="auto"/>
          </w:tcPr>
          <w:p w14:paraId="06F79F23" w14:textId="77777777" w:rsidR="00BC1974" w:rsidRPr="00040E29" w:rsidRDefault="00BC1974" w:rsidP="00BC1974">
            <w:pPr>
              <w:pStyle w:val="TAL"/>
            </w:pPr>
          </w:p>
        </w:tc>
        <w:tc>
          <w:tcPr>
            <w:tcW w:w="1245" w:type="dxa"/>
            <w:shd w:val="clear" w:color="auto" w:fill="auto"/>
          </w:tcPr>
          <w:p w14:paraId="64A0C6B9" w14:textId="77777777" w:rsidR="00BC1974" w:rsidRPr="00040E29" w:rsidRDefault="00BC1974" w:rsidP="00BC1974">
            <w:pPr>
              <w:pStyle w:val="TAL"/>
            </w:pPr>
          </w:p>
        </w:tc>
      </w:tr>
    </w:tbl>
    <w:p w14:paraId="6EB3C7C2" w14:textId="77777777" w:rsidR="00BC1974" w:rsidRPr="00040E29" w:rsidRDefault="00BC1974" w:rsidP="00BC1974"/>
    <w:p w14:paraId="02035D02" w14:textId="77777777" w:rsidR="00BC1974" w:rsidRPr="00040E29" w:rsidRDefault="00BC1974" w:rsidP="00BC1974">
      <w:pPr>
        <w:pStyle w:val="TH"/>
        <w:rPr>
          <w:sz w:val="21"/>
          <w:szCs w:val="22"/>
        </w:rPr>
      </w:pPr>
      <w:bookmarkStart w:id="165" w:name="_Hlk72943155"/>
      <w:r w:rsidRPr="00040E29">
        <w:lastRenderedPageBreak/>
        <w:t xml:space="preserve">Table 12.1.7.1.3.3-3: </w:t>
      </w:r>
      <w:proofErr w:type="spellStart"/>
      <w:r w:rsidRPr="00040E29">
        <w:rPr>
          <w:i/>
        </w:rPr>
        <w:t>UECapabilityEnquirySidelink</w:t>
      </w:r>
      <w:proofErr w:type="spellEnd"/>
      <w:r w:rsidRPr="00040E29">
        <w:t xml:space="preserve"> (step 4,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1974" w:rsidRPr="00040E29" w14:paraId="51009738" w14:textId="77777777" w:rsidTr="00BC1974">
        <w:tc>
          <w:tcPr>
            <w:tcW w:w="9747" w:type="dxa"/>
            <w:gridSpan w:val="4"/>
            <w:shd w:val="clear" w:color="auto" w:fill="auto"/>
          </w:tcPr>
          <w:p w14:paraId="5613CF32" w14:textId="77777777" w:rsidR="00BC1974" w:rsidRPr="00040E29" w:rsidRDefault="00BC1974" w:rsidP="00BC1974">
            <w:pPr>
              <w:pStyle w:val="TAL"/>
            </w:pPr>
            <w:r w:rsidRPr="00040E29">
              <w:t xml:space="preserve">Derivation Path: </w:t>
            </w:r>
            <w:r w:rsidRPr="00040E29">
              <w:rPr>
                <w:szCs w:val="22"/>
              </w:rPr>
              <w:t>TS 38.508-1 [4]</w:t>
            </w:r>
            <w:r w:rsidRPr="00040E29">
              <w:t>, Table 4.6.1A-6 with condition TX</w:t>
            </w:r>
          </w:p>
        </w:tc>
      </w:tr>
      <w:tr w:rsidR="00BC1974" w:rsidRPr="00040E29" w14:paraId="089E40F7" w14:textId="77777777" w:rsidTr="00BC1974">
        <w:tc>
          <w:tcPr>
            <w:tcW w:w="4535" w:type="dxa"/>
            <w:shd w:val="clear" w:color="auto" w:fill="auto"/>
          </w:tcPr>
          <w:p w14:paraId="1EB618F6" w14:textId="77777777" w:rsidR="00BC1974" w:rsidRPr="00040E29" w:rsidRDefault="00BC1974" w:rsidP="00BC1974">
            <w:pPr>
              <w:pStyle w:val="TAH"/>
            </w:pPr>
            <w:r w:rsidRPr="00040E29">
              <w:t>Information Element</w:t>
            </w:r>
          </w:p>
        </w:tc>
        <w:tc>
          <w:tcPr>
            <w:tcW w:w="2267" w:type="dxa"/>
            <w:shd w:val="clear" w:color="auto" w:fill="auto"/>
          </w:tcPr>
          <w:p w14:paraId="4AE85222" w14:textId="77777777" w:rsidR="00BC1974" w:rsidRPr="00040E29" w:rsidRDefault="00BC1974" w:rsidP="00BC1974">
            <w:pPr>
              <w:pStyle w:val="TAH"/>
            </w:pPr>
            <w:r w:rsidRPr="00040E29">
              <w:t>Value/remark</w:t>
            </w:r>
          </w:p>
        </w:tc>
        <w:tc>
          <w:tcPr>
            <w:tcW w:w="1700" w:type="dxa"/>
            <w:shd w:val="clear" w:color="auto" w:fill="auto"/>
          </w:tcPr>
          <w:p w14:paraId="4DA3C81B" w14:textId="77777777" w:rsidR="00BC1974" w:rsidRPr="00040E29" w:rsidRDefault="00BC1974" w:rsidP="00BC1974">
            <w:pPr>
              <w:pStyle w:val="TAH"/>
            </w:pPr>
            <w:r w:rsidRPr="00040E29">
              <w:t>Comment</w:t>
            </w:r>
          </w:p>
        </w:tc>
        <w:tc>
          <w:tcPr>
            <w:tcW w:w="1245" w:type="dxa"/>
            <w:shd w:val="clear" w:color="auto" w:fill="auto"/>
          </w:tcPr>
          <w:p w14:paraId="1F4080EA" w14:textId="77777777" w:rsidR="00BC1974" w:rsidRPr="00040E29" w:rsidRDefault="00BC1974" w:rsidP="00BC1974">
            <w:pPr>
              <w:pStyle w:val="TAH"/>
            </w:pPr>
            <w:r w:rsidRPr="00040E29">
              <w:t>Condition</w:t>
            </w:r>
          </w:p>
        </w:tc>
      </w:tr>
      <w:tr w:rsidR="00BC1974" w:rsidRPr="00040E29" w14:paraId="4FAE2333" w14:textId="77777777" w:rsidTr="00BC1974">
        <w:tc>
          <w:tcPr>
            <w:tcW w:w="4535" w:type="dxa"/>
            <w:shd w:val="clear" w:color="auto" w:fill="auto"/>
          </w:tcPr>
          <w:p w14:paraId="3A2F00CC" w14:textId="77777777" w:rsidR="00BC1974" w:rsidRPr="00040E29" w:rsidRDefault="00BC1974" w:rsidP="00BC1974">
            <w:pPr>
              <w:pStyle w:val="TAL"/>
            </w:pPr>
            <w:proofErr w:type="spellStart"/>
            <w:proofErr w:type="gramStart"/>
            <w:r w:rsidRPr="00040E29">
              <w:t>UECapabilityEnquirySidelink</w:t>
            </w:r>
            <w:proofErr w:type="spellEnd"/>
            <w:r w:rsidRPr="00040E29">
              <w:t xml:space="preserve"> ::=</w:t>
            </w:r>
            <w:proofErr w:type="gramEnd"/>
            <w:r w:rsidRPr="00040E29">
              <w:t xml:space="preserve"> SEQUENCE {</w:t>
            </w:r>
          </w:p>
        </w:tc>
        <w:tc>
          <w:tcPr>
            <w:tcW w:w="2267" w:type="dxa"/>
            <w:shd w:val="clear" w:color="auto" w:fill="auto"/>
          </w:tcPr>
          <w:p w14:paraId="383E6D5F" w14:textId="77777777" w:rsidR="00BC1974" w:rsidRPr="00040E29" w:rsidRDefault="00BC1974" w:rsidP="00BC1974">
            <w:pPr>
              <w:pStyle w:val="TAL"/>
            </w:pPr>
          </w:p>
        </w:tc>
        <w:tc>
          <w:tcPr>
            <w:tcW w:w="1700" w:type="dxa"/>
            <w:shd w:val="clear" w:color="auto" w:fill="auto"/>
          </w:tcPr>
          <w:p w14:paraId="4DF6B87E" w14:textId="77777777" w:rsidR="00BC1974" w:rsidRPr="00040E29" w:rsidRDefault="00BC1974" w:rsidP="00BC1974">
            <w:pPr>
              <w:pStyle w:val="TAL"/>
            </w:pPr>
          </w:p>
        </w:tc>
        <w:tc>
          <w:tcPr>
            <w:tcW w:w="1245" w:type="dxa"/>
            <w:shd w:val="clear" w:color="auto" w:fill="auto"/>
          </w:tcPr>
          <w:p w14:paraId="0D109198" w14:textId="77777777" w:rsidR="00BC1974" w:rsidRPr="00040E29" w:rsidRDefault="00BC1974" w:rsidP="00BC1974">
            <w:pPr>
              <w:pStyle w:val="TAL"/>
            </w:pPr>
          </w:p>
        </w:tc>
      </w:tr>
      <w:tr w:rsidR="00BC1974" w:rsidRPr="00040E29" w14:paraId="3BC1BE68" w14:textId="77777777" w:rsidTr="00BC1974">
        <w:tc>
          <w:tcPr>
            <w:tcW w:w="4535" w:type="dxa"/>
            <w:shd w:val="clear" w:color="auto" w:fill="auto"/>
          </w:tcPr>
          <w:p w14:paraId="66893118" w14:textId="77777777" w:rsidR="00BC1974" w:rsidRPr="00040E29" w:rsidRDefault="00BC1974" w:rsidP="00BC1974">
            <w:pPr>
              <w:pStyle w:val="TAL"/>
            </w:pPr>
            <w:r w:rsidRPr="00040E29">
              <w:t xml:space="preserve">  </w:t>
            </w:r>
            <w:proofErr w:type="spellStart"/>
            <w:r w:rsidRPr="00040E29">
              <w:t>criticalExtensions</w:t>
            </w:r>
            <w:proofErr w:type="spellEnd"/>
            <w:r w:rsidRPr="00040E29">
              <w:t xml:space="preserve"> CHOICE {</w:t>
            </w:r>
          </w:p>
        </w:tc>
        <w:tc>
          <w:tcPr>
            <w:tcW w:w="2267" w:type="dxa"/>
            <w:shd w:val="clear" w:color="auto" w:fill="auto"/>
          </w:tcPr>
          <w:p w14:paraId="382D5031" w14:textId="77777777" w:rsidR="00BC1974" w:rsidRPr="00040E29" w:rsidRDefault="00BC1974" w:rsidP="00BC1974">
            <w:pPr>
              <w:pStyle w:val="TAL"/>
            </w:pPr>
          </w:p>
        </w:tc>
        <w:tc>
          <w:tcPr>
            <w:tcW w:w="1700" w:type="dxa"/>
            <w:shd w:val="clear" w:color="auto" w:fill="auto"/>
          </w:tcPr>
          <w:p w14:paraId="3D6A45E9" w14:textId="77777777" w:rsidR="00BC1974" w:rsidRPr="00040E29" w:rsidRDefault="00BC1974" w:rsidP="00BC1974">
            <w:pPr>
              <w:pStyle w:val="TAL"/>
            </w:pPr>
          </w:p>
        </w:tc>
        <w:tc>
          <w:tcPr>
            <w:tcW w:w="1245" w:type="dxa"/>
            <w:shd w:val="clear" w:color="auto" w:fill="auto"/>
          </w:tcPr>
          <w:p w14:paraId="3108DAE1" w14:textId="77777777" w:rsidR="00BC1974" w:rsidRPr="00040E29" w:rsidRDefault="00BC1974" w:rsidP="00BC1974">
            <w:pPr>
              <w:pStyle w:val="TAL"/>
            </w:pPr>
          </w:p>
        </w:tc>
      </w:tr>
      <w:tr w:rsidR="00BC1974" w:rsidRPr="00040E29" w14:paraId="7A66AC79" w14:textId="77777777" w:rsidTr="00BC1974">
        <w:tc>
          <w:tcPr>
            <w:tcW w:w="4535" w:type="dxa"/>
            <w:shd w:val="clear" w:color="auto" w:fill="auto"/>
          </w:tcPr>
          <w:p w14:paraId="12B27F5D" w14:textId="77777777" w:rsidR="00BC1974" w:rsidRPr="00040E29" w:rsidRDefault="00BC1974" w:rsidP="00BC1974">
            <w:pPr>
              <w:pStyle w:val="TAL"/>
            </w:pPr>
            <w:r w:rsidRPr="00040E29">
              <w:t xml:space="preserve">    ueCapabilityEnquirySidelink-r16 SEQUENCE {</w:t>
            </w:r>
          </w:p>
        </w:tc>
        <w:tc>
          <w:tcPr>
            <w:tcW w:w="2267" w:type="dxa"/>
            <w:shd w:val="clear" w:color="auto" w:fill="auto"/>
          </w:tcPr>
          <w:p w14:paraId="64CCD59F" w14:textId="77777777" w:rsidR="00BC1974" w:rsidRPr="00040E29" w:rsidRDefault="00BC1974" w:rsidP="00BC1974">
            <w:pPr>
              <w:pStyle w:val="TAL"/>
            </w:pPr>
          </w:p>
        </w:tc>
        <w:tc>
          <w:tcPr>
            <w:tcW w:w="1700" w:type="dxa"/>
            <w:shd w:val="clear" w:color="auto" w:fill="auto"/>
          </w:tcPr>
          <w:p w14:paraId="212C0F81" w14:textId="77777777" w:rsidR="00BC1974" w:rsidRPr="00040E29" w:rsidRDefault="00BC1974" w:rsidP="00BC1974">
            <w:pPr>
              <w:pStyle w:val="TAL"/>
            </w:pPr>
          </w:p>
        </w:tc>
        <w:tc>
          <w:tcPr>
            <w:tcW w:w="1245" w:type="dxa"/>
            <w:shd w:val="clear" w:color="auto" w:fill="auto"/>
          </w:tcPr>
          <w:p w14:paraId="325B7A11" w14:textId="77777777" w:rsidR="00BC1974" w:rsidRPr="00040E29" w:rsidRDefault="00BC1974" w:rsidP="00BC1974">
            <w:pPr>
              <w:pStyle w:val="TAL"/>
            </w:pPr>
          </w:p>
        </w:tc>
      </w:tr>
      <w:tr w:rsidR="00BC1974" w:rsidRPr="00040E29" w14:paraId="6169A213" w14:textId="77777777" w:rsidTr="00BC1974">
        <w:tc>
          <w:tcPr>
            <w:tcW w:w="4535" w:type="dxa"/>
            <w:shd w:val="clear" w:color="auto" w:fill="auto"/>
          </w:tcPr>
          <w:p w14:paraId="4FF3970A" w14:textId="77777777" w:rsidR="00BC1974" w:rsidRPr="00040E29" w:rsidRDefault="00BC1974" w:rsidP="00BC1974">
            <w:pPr>
              <w:pStyle w:val="TAL"/>
            </w:pPr>
            <w:r w:rsidRPr="00040E29">
              <w:t xml:space="preserve">      frequencyBandListFilterSidelink-r16 SEQUENCE</w:t>
            </w:r>
          </w:p>
          <w:p w14:paraId="4EF648DA" w14:textId="77777777" w:rsidR="00BC1974" w:rsidRPr="00040E29" w:rsidRDefault="00BC1974" w:rsidP="00BC1974">
            <w:pPr>
              <w:pStyle w:val="TAL"/>
            </w:pPr>
            <w:r w:rsidRPr="00040E29">
              <w:t>(SIZE (</w:t>
            </w:r>
            <w:proofErr w:type="gramStart"/>
            <w:r w:rsidRPr="00040E29">
              <w:t>1..</w:t>
            </w:r>
            <w:proofErr w:type="gramEnd"/>
            <w:r w:rsidRPr="00040E29">
              <w:t>maxBandsMRDC)) OF</w:t>
            </w:r>
          </w:p>
          <w:p w14:paraId="5955B473" w14:textId="77777777" w:rsidR="00BC1974" w:rsidRPr="00040E29" w:rsidRDefault="00BC1974" w:rsidP="00BC1974">
            <w:pPr>
              <w:pStyle w:val="TAL"/>
            </w:pPr>
            <w:proofErr w:type="spellStart"/>
            <w:r w:rsidRPr="00040E29">
              <w:t>FreqBandInformation</w:t>
            </w:r>
            <w:proofErr w:type="spellEnd"/>
            <w:r w:rsidRPr="00040E29">
              <w:t xml:space="preserve"> {</w:t>
            </w:r>
          </w:p>
        </w:tc>
        <w:tc>
          <w:tcPr>
            <w:tcW w:w="2267" w:type="dxa"/>
            <w:shd w:val="clear" w:color="auto" w:fill="auto"/>
          </w:tcPr>
          <w:p w14:paraId="47F89723" w14:textId="77777777" w:rsidR="00BC1974" w:rsidRPr="00040E29" w:rsidRDefault="00BC1974" w:rsidP="00BC1974">
            <w:pPr>
              <w:pStyle w:val="TAL"/>
            </w:pPr>
          </w:p>
          <w:p w14:paraId="26CB011E" w14:textId="77777777" w:rsidR="00BC1974" w:rsidRPr="00040E29" w:rsidRDefault="00BC1974" w:rsidP="00BC1974">
            <w:pPr>
              <w:pStyle w:val="TAL"/>
            </w:pPr>
            <w:r w:rsidRPr="00040E29">
              <w:t>1 entry</w:t>
            </w:r>
          </w:p>
        </w:tc>
        <w:tc>
          <w:tcPr>
            <w:tcW w:w="1700" w:type="dxa"/>
            <w:shd w:val="clear" w:color="auto" w:fill="auto"/>
          </w:tcPr>
          <w:p w14:paraId="54F6A8D9" w14:textId="77777777" w:rsidR="00BC1974" w:rsidRPr="00040E29" w:rsidRDefault="00BC1974" w:rsidP="00BC1974">
            <w:pPr>
              <w:pStyle w:val="TAL"/>
            </w:pPr>
            <w:r w:rsidRPr="00040E29">
              <w:t xml:space="preserve">Includes only the NR </w:t>
            </w:r>
            <w:proofErr w:type="spellStart"/>
            <w:r w:rsidRPr="00040E29">
              <w:t>Sidelink</w:t>
            </w:r>
            <w:proofErr w:type="spellEnd"/>
            <w:r w:rsidRPr="00040E29">
              <w:t xml:space="preserve"> operating band which is currently used in this TC </w:t>
            </w:r>
          </w:p>
        </w:tc>
        <w:tc>
          <w:tcPr>
            <w:tcW w:w="1245" w:type="dxa"/>
            <w:shd w:val="clear" w:color="auto" w:fill="auto"/>
          </w:tcPr>
          <w:p w14:paraId="15B87B94" w14:textId="77777777" w:rsidR="00BC1974" w:rsidRPr="00040E29" w:rsidRDefault="00BC1974" w:rsidP="00BC1974">
            <w:pPr>
              <w:pStyle w:val="TAL"/>
            </w:pPr>
          </w:p>
        </w:tc>
      </w:tr>
      <w:tr w:rsidR="00BC1974" w:rsidRPr="00040E29" w14:paraId="293A3A23" w14:textId="77777777" w:rsidTr="00BC1974">
        <w:tc>
          <w:tcPr>
            <w:tcW w:w="4535" w:type="dxa"/>
            <w:shd w:val="clear" w:color="auto" w:fill="auto"/>
          </w:tcPr>
          <w:p w14:paraId="2C7B8D6B" w14:textId="77777777" w:rsidR="00BC1974" w:rsidRPr="00040E29" w:rsidRDefault="00BC1974" w:rsidP="00BC1974">
            <w:pPr>
              <w:pStyle w:val="TAL"/>
            </w:pPr>
            <w:r w:rsidRPr="00040E29">
              <w:t xml:space="preserve">        </w:t>
            </w:r>
            <w:proofErr w:type="spellStart"/>
            <w:proofErr w:type="gramStart"/>
            <w:r w:rsidRPr="00040E29">
              <w:rPr>
                <w:rFonts w:eastAsia="宋体" w:cs="Arial"/>
                <w:szCs w:val="18"/>
              </w:rPr>
              <w:t>FreqBandInformation</w:t>
            </w:r>
            <w:proofErr w:type="spellEnd"/>
            <w:r w:rsidRPr="00040E29">
              <w:rPr>
                <w:rFonts w:eastAsia="宋体" w:cs="Arial"/>
                <w:szCs w:val="18"/>
              </w:rPr>
              <w:t>[</w:t>
            </w:r>
            <w:proofErr w:type="gramEnd"/>
            <w:r w:rsidRPr="00040E29">
              <w:rPr>
                <w:rFonts w:eastAsia="宋体" w:cs="Arial"/>
                <w:szCs w:val="18"/>
              </w:rPr>
              <w:t>1] CHOICE {</w:t>
            </w:r>
          </w:p>
        </w:tc>
        <w:tc>
          <w:tcPr>
            <w:tcW w:w="2267" w:type="dxa"/>
            <w:shd w:val="clear" w:color="auto" w:fill="auto"/>
          </w:tcPr>
          <w:p w14:paraId="1AED0589" w14:textId="77777777" w:rsidR="00BC1974" w:rsidRPr="00040E29" w:rsidDel="00FD0D58" w:rsidRDefault="00BC1974" w:rsidP="00BC1974">
            <w:pPr>
              <w:pStyle w:val="TAL"/>
            </w:pPr>
          </w:p>
        </w:tc>
        <w:tc>
          <w:tcPr>
            <w:tcW w:w="1700" w:type="dxa"/>
            <w:shd w:val="clear" w:color="auto" w:fill="auto"/>
          </w:tcPr>
          <w:p w14:paraId="11FA0D13" w14:textId="77777777" w:rsidR="00BC1974" w:rsidRPr="00040E29" w:rsidRDefault="00BC1974" w:rsidP="00BC1974">
            <w:pPr>
              <w:pStyle w:val="TAL"/>
            </w:pPr>
            <w:r w:rsidRPr="00040E29">
              <w:t>entry 1</w:t>
            </w:r>
          </w:p>
        </w:tc>
        <w:tc>
          <w:tcPr>
            <w:tcW w:w="1245" w:type="dxa"/>
            <w:shd w:val="clear" w:color="auto" w:fill="auto"/>
          </w:tcPr>
          <w:p w14:paraId="40D43D23" w14:textId="77777777" w:rsidR="00BC1974" w:rsidRPr="00040E29" w:rsidDel="00FD0D58" w:rsidRDefault="00BC1974" w:rsidP="00BC1974">
            <w:pPr>
              <w:pStyle w:val="TAL"/>
            </w:pPr>
          </w:p>
        </w:tc>
      </w:tr>
      <w:tr w:rsidR="00BC1974" w:rsidRPr="00040E29" w14:paraId="6D670DBA" w14:textId="77777777" w:rsidTr="00BC1974">
        <w:tc>
          <w:tcPr>
            <w:tcW w:w="4535" w:type="dxa"/>
            <w:shd w:val="clear" w:color="auto" w:fill="auto"/>
          </w:tcPr>
          <w:p w14:paraId="39D52310" w14:textId="77777777" w:rsidR="00BC1974" w:rsidRPr="00040E29" w:rsidRDefault="00BC1974" w:rsidP="00BC1974">
            <w:pPr>
              <w:pStyle w:val="TAL"/>
            </w:pPr>
            <w:r w:rsidRPr="00040E29">
              <w:t xml:space="preserve">          </w:t>
            </w:r>
            <w:proofErr w:type="spellStart"/>
            <w:r w:rsidRPr="00040E29">
              <w:rPr>
                <w:rFonts w:eastAsia="宋体" w:cs="Arial"/>
                <w:szCs w:val="18"/>
              </w:rPr>
              <w:t>bandInformationNR</w:t>
            </w:r>
            <w:proofErr w:type="spellEnd"/>
            <w:r w:rsidRPr="00040E29">
              <w:rPr>
                <w:rFonts w:eastAsia="宋体" w:cs="Arial"/>
                <w:szCs w:val="18"/>
              </w:rPr>
              <w:t xml:space="preserve"> SEQUENCE {</w:t>
            </w:r>
          </w:p>
        </w:tc>
        <w:tc>
          <w:tcPr>
            <w:tcW w:w="2267" w:type="dxa"/>
            <w:shd w:val="clear" w:color="auto" w:fill="auto"/>
          </w:tcPr>
          <w:p w14:paraId="40AEE831" w14:textId="77777777" w:rsidR="00BC1974" w:rsidRPr="00040E29" w:rsidDel="00FD0D58" w:rsidRDefault="00BC1974" w:rsidP="00BC1974">
            <w:pPr>
              <w:pStyle w:val="TAL"/>
            </w:pPr>
          </w:p>
        </w:tc>
        <w:tc>
          <w:tcPr>
            <w:tcW w:w="1700" w:type="dxa"/>
            <w:shd w:val="clear" w:color="auto" w:fill="auto"/>
          </w:tcPr>
          <w:p w14:paraId="110E6F4E" w14:textId="77777777" w:rsidR="00BC1974" w:rsidRPr="00040E29" w:rsidRDefault="00BC1974" w:rsidP="00BC1974">
            <w:pPr>
              <w:pStyle w:val="TAL"/>
            </w:pPr>
          </w:p>
        </w:tc>
        <w:tc>
          <w:tcPr>
            <w:tcW w:w="1245" w:type="dxa"/>
            <w:shd w:val="clear" w:color="auto" w:fill="auto"/>
          </w:tcPr>
          <w:p w14:paraId="71D0AC18" w14:textId="77777777" w:rsidR="00BC1974" w:rsidRPr="00040E29" w:rsidDel="00FD0D58" w:rsidRDefault="00BC1974" w:rsidP="00BC1974">
            <w:pPr>
              <w:pStyle w:val="TAL"/>
            </w:pPr>
          </w:p>
        </w:tc>
      </w:tr>
      <w:tr w:rsidR="00BC1974" w:rsidRPr="00040E29" w14:paraId="31BEF5BF" w14:textId="77777777" w:rsidTr="00BC1974">
        <w:tc>
          <w:tcPr>
            <w:tcW w:w="4535" w:type="dxa"/>
            <w:shd w:val="clear" w:color="auto" w:fill="auto"/>
          </w:tcPr>
          <w:p w14:paraId="25867FE6" w14:textId="77777777" w:rsidR="00BC1974" w:rsidRPr="00040E29" w:rsidRDefault="00BC1974" w:rsidP="00BC1974">
            <w:pPr>
              <w:pStyle w:val="TAL"/>
            </w:pPr>
            <w:r w:rsidRPr="00040E29">
              <w:t xml:space="preserve">            </w:t>
            </w:r>
            <w:proofErr w:type="spellStart"/>
            <w:r w:rsidRPr="00040E29">
              <w:rPr>
                <w:rFonts w:eastAsia="宋体" w:cs="Arial"/>
                <w:szCs w:val="18"/>
              </w:rPr>
              <w:t>bandNR</w:t>
            </w:r>
            <w:proofErr w:type="spellEnd"/>
          </w:p>
        </w:tc>
        <w:tc>
          <w:tcPr>
            <w:tcW w:w="2267" w:type="dxa"/>
            <w:shd w:val="clear" w:color="auto" w:fill="auto"/>
          </w:tcPr>
          <w:p w14:paraId="33E5609D" w14:textId="77777777" w:rsidR="00BC1974" w:rsidRPr="00040E29" w:rsidRDefault="00BC1974" w:rsidP="00BC1974">
            <w:pPr>
              <w:pStyle w:val="TAL"/>
            </w:pPr>
            <w:proofErr w:type="spellStart"/>
            <w:r w:rsidRPr="00040E29">
              <w:t>FreqBandIndicatorNR</w:t>
            </w:r>
            <w:proofErr w:type="spellEnd"/>
            <w:r w:rsidRPr="00040E29">
              <w:t xml:space="preserve"> of</w:t>
            </w:r>
          </w:p>
          <w:p w14:paraId="01B83A82" w14:textId="77777777" w:rsidR="00BC1974" w:rsidRPr="00040E29" w:rsidDel="00FD0D58" w:rsidRDefault="00BC1974" w:rsidP="00BC1974">
            <w:pPr>
              <w:pStyle w:val="TAL"/>
            </w:pPr>
            <w:r w:rsidRPr="00040E29">
              <w:t>the PC5 operating band</w:t>
            </w:r>
          </w:p>
        </w:tc>
        <w:tc>
          <w:tcPr>
            <w:tcW w:w="1700" w:type="dxa"/>
            <w:shd w:val="clear" w:color="auto" w:fill="auto"/>
          </w:tcPr>
          <w:p w14:paraId="13A94E0B" w14:textId="77777777" w:rsidR="00BC1974" w:rsidRPr="00040E29" w:rsidRDefault="00BC1974" w:rsidP="00BC1974">
            <w:pPr>
              <w:pStyle w:val="TAL"/>
            </w:pPr>
          </w:p>
        </w:tc>
        <w:tc>
          <w:tcPr>
            <w:tcW w:w="1245" w:type="dxa"/>
            <w:shd w:val="clear" w:color="auto" w:fill="auto"/>
          </w:tcPr>
          <w:p w14:paraId="6123B40B" w14:textId="77777777" w:rsidR="00BC1974" w:rsidRPr="00040E29" w:rsidDel="00FD0D58" w:rsidRDefault="00BC1974" w:rsidP="00BC1974">
            <w:pPr>
              <w:pStyle w:val="TAL"/>
            </w:pPr>
          </w:p>
        </w:tc>
      </w:tr>
      <w:tr w:rsidR="00BC1974" w:rsidRPr="00040E29" w14:paraId="635560A1" w14:textId="77777777" w:rsidTr="00BC1974">
        <w:tc>
          <w:tcPr>
            <w:tcW w:w="4535" w:type="dxa"/>
            <w:shd w:val="clear" w:color="auto" w:fill="auto"/>
          </w:tcPr>
          <w:p w14:paraId="05E65B82" w14:textId="77777777" w:rsidR="00BC1974" w:rsidRPr="00040E29" w:rsidRDefault="00BC1974" w:rsidP="00BC1974">
            <w:pPr>
              <w:pStyle w:val="TAL"/>
            </w:pPr>
            <w:r w:rsidRPr="00040E29">
              <w:t xml:space="preserve">            </w:t>
            </w:r>
            <w:proofErr w:type="spellStart"/>
            <w:r w:rsidRPr="00040E29">
              <w:t>maxBandwidthRequestedDL</w:t>
            </w:r>
            <w:proofErr w:type="spellEnd"/>
          </w:p>
        </w:tc>
        <w:tc>
          <w:tcPr>
            <w:tcW w:w="2267" w:type="dxa"/>
            <w:shd w:val="clear" w:color="auto" w:fill="auto"/>
          </w:tcPr>
          <w:p w14:paraId="715149C3" w14:textId="77777777" w:rsidR="00BC1974" w:rsidRPr="00040E29" w:rsidDel="00FD0D58" w:rsidRDefault="00BC1974" w:rsidP="00BC1974">
            <w:pPr>
              <w:pStyle w:val="TAL"/>
            </w:pPr>
            <w:r w:rsidRPr="00040E29">
              <w:t>Not checked</w:t>
            </w:r>
          </w:p>
        </w:tc>
        <w:tc>
          <w:tcPr>
            <w:tcW w:w="1700" w:type="dxa"/>
            <w:shd w:val="clear" w:color="auto" w:fill="auto"/>
          </w:tcPr>
          <w:p w14:paraId="5687BF3D" w14:textId="77777777" w:rsidR="00BC1974" w:rsidRPr="00040E29" w:rsidRDefault="00BC1974" w:rsidP="00BC1974">
            <w:pPr>
              <w:pStyle w:val="TAL"/>
            </w:pPr>
          </w:p>
        </w:tc>
        <w:tc>
          <w:tcPr>
            <w:tcW w:w="1245" w:type="dxa"/>
            <w:shd w:val="clear" w:color="auto" w:fill="auto"/>
          </w:tcPr>
          <w:p w14:paraId="30C07BAD" w14:textId="77777777" w:rsidR="00BC1974" w:rsidRPr="00040E29" w:rsidDel="00FD0D58" w:rsidRDefault="00BC1974" w:rsidP="00BC1974">
            <w:pPr>
              <w:pStyle w:val="TAL"/>
            </w:pPr>
          </w:p>
        </w:tc>
      </w:tr>
      <w:tr w:rsidR="00BC1974" w:rsidRPr="00040E29" w14:paraId="4B47B83B" w14:textId="77777777" w:rsidTr="00BC1974">
        <w:tc>
          <w:tcPr>
            <w:tcW w:w="4535" w:type="dxa"/>
            <w:shd w:val="clear" w:color="auto" w:fill="auto"/>
          </w:tcPr>
          <w:p w14:paraId="5D68F6F3" w14:textId="77777777" w:rsidR="00BC1974" w:rsidRPr="00040E29" w:rsidRDefault="00BC1974" w:rsidP="00BC1974">
            <w:pPr>
              <w:pStyle w:val="TAL"/>
            </w:pPr>
            <w:r w:rsidRPr="00040E29">
              <w:t xml:space="preserve">            </w:t>
            </w:r>
            <w:proofErr w:type="spellStart"/>
            <w:r w:rsidRPr="00040E29">
              <w:t>maxBandwidthRequestedUL</w:t>
            </w:r>
            <w:proofErr w:type="spellEnd"/>
          </w:p>
        </w:tc>
        <w:tc>
          <w:tcPr>
            <w:tcW w:w="2267" w:type="dxa"/>
            <w:shd w:val="clear" w:color="auto" w:fill="auto"/>
          </w:tcPr>
          <w:p w14:paraId="1ED6A8CA" w14:textId="77777777" w:rsidR="00BC1974" w:rsidRPr="00040E29" w:rsidDel="00FD0D58" w:rsidRDefault="00BC1974" w:rsidP="00BC1974">
            <w:pPr>
              <w:pStyle w:val="TAL"/>
            </w:pPr>
            <w:r w:rsidRPr="00040E29">
              <w:t>Not checked</w:t>
            </w:r>
          </w:p>
        </w:tc>
        <w:tc>
          <w:tcPr>
            <w:tcW w:w="1700" w:type="dxa"/>
            <w:shd w:val="clear" w:color="auto" w:fill="auto"/>
          </w:tcPr>
          <w:p w14:paraId="2C15FF10" w14:textId="77777777" w:rsidR="00BC1974" w:rsidRPr="00040E29" w:rsidRDefault="00BC1974" w:rsidP="00BC1974">
            <w:pPr>
              <w:pStyle w:val="TAL"/>
            </w:pPr>
          </w:p>
        </w:tc>
        <w:tc>
          <w:tcPr>
            <w:tcW w:w="1245" w:type="dxa"/>
            <w:shd w:val="clear" w:color="auto" w:fill="auto"/>
          </w:tcPr>
          <w:p w14:paraId="62E6CCB2" w14:textId="77777777" w:rsidR="00BC1974" w:rsidRPr="00040E29" w:rsidDel="00FD0D58" w:rsidRDefault="00BC1974" w:rsidP="00BC1974">
            <w:pPr>
              <w:pStyle w:val="TAL"/>
            </w:pPr>
          </w:p>
        </w:tc>
      </w:tr>
      <w:tr w:rsidR="00BC1974" w:rsidRPr="00040E29" w14:paraId="628A044D" w14:textId="77777777" w:rsidTr="00BC1974">
        <w:tc>
          <w:tcPr>
            <w:tcW w:w="4535" w:type="dxa"/>
            <w:shd w:val="clear" w:color="auto" w:fill="auto"/>
          </w:tcPr>
          <w:p w14:paraId="19739B09" w14:textId="77777777" w:rsidR="00BC1974" w:rsidRPr="00040E29" w:rsidRDefault="00BC1974" w:rsidP="00BC1974">
            <w:pPr>
              <w:pStyle w:val="TAL"/>
            </w:pPr>
            <w:r w:rsidRPr="00040E29">
              <w:t xml:space="preserve">            </w:t>
            </w:r>
            <w:proofErr w:type="spellStart"/>
            <w:r w:rsidRPr="00040E29">
              <w:t>maxCarriersRequestedDL</w:t>
            </w:r>
            <w:proofErr w:type="spellEnd"/>
          </w:p>
        </w:tc>
        <w:tc>
          <w:tcPr>
            <w:tcW w:w="2267" w:type="dxa"/>
            <w:shd w:val="clear" w:color="auto" w:fill="auto"/>
          </w:tcPr>
          <w:p w14:paraId="030F5575" w14:textId="77777777" w:rsidR="00BC1974" w:rsidRPr="00040E29" w:rsidDel="00FD0D58" w:rsidRDefault="00BC1974" w:rsidP="00BC1974">
            <w:pPr>
              <w:pStyle w:val="TAL"/>
            </w:pPr>
            <w:r w:rsidRPr="00040E29">
              <w:t>Not checked</w:t>
            </w:r>
          </w:p>
        </w:tc>
        <w:tc>
          <w:tcPr>
            <w:tcW w:w="1700" w:type="dxa"/>
            <w:shd w:val="clear" w:color="auto" w:fill="auto"/>
          </w:tcPr>
          <w:p w14:paraId="7E4E0AEB" w14:textId="77777777" w:rsidR="00BC1974" w:rsidRPr="00040E29" w:rsidRDefault="00BC1974" w:rsidP="00BC1974">
            <w:pPr>
              <w:pStyle w:val="TAL"/>
            </w:pPr>
          </w:p>
        </w:tc>
        <w:tc>
          <w:tcPr>
            <w:tcW w:w="1245" w:type="dxa"/>
            <w:shd w:val="clear" w:color="auto" w:fill="auto"/>
          </w:tcPr>
          <w:p w14:paraId="1305DA07" w14:textId="77777777" w:rsidR="00BC1974" w:rsidRPr="00040E29" w:rsidDel="00FD0D58" w:rsidRDefault="00BC1974" w:rsidP="00BC1974">
            <w:pPr>
              <w:pStyle w:val="TAL"/>
            </w:pPr>
          </w:p>
        </w:tc>
      </w:tr>
      <w:tr w:rsidR="00BC1974" w:rsidRPr="00040E29" w14:paraId="2AAA74CF" w14:textId="77777777" w:rsidTr="00BC1974">
        <w:tc>
          <w:tcPr>
            <w:tcW w:w="4535" w:type="dxa"/>
            <w:shd w:val="clear" w:color="auto" w:fill="auto"/>
          </w:tcPr>
          <w:p w14:paraId="63D3DBEE" w14:textId="77777777" w:rsidR="00BC1974" w:rsidRPr="00040E29" w:rsidRDefault="00BC1974" w:rsidP="00BC1974">
            <w:pPr>
              <w:pStyle w:val="TAL"/>
            </w:pPr>
            <w:r w:rsidRPr="00040E29">
              <w:t xml:space="preserve">            </w:t>
            </w:r>
            <w:proofErr w:type="spellStart"/>
            <w:r w:rsidRPr="00040E29">
              <w:t>maxCarriersRequestedUL</w:t>
            </w:r>
            <w:proofErr w:type="spellEnd"/>
          </w:p>
        </w:tc>
        <w:tc>
          <w:tcPr>
            <w:tcW w:w="2267" w:type="dxa"/>
            <w:shd w:val="clear" w:color="auto" w:fill="auto"/>
          </w:tcPr>
          <w:p w14:paraId="51A9311F" w14:textId="77777777" w:rsidR="00BC1974" w:rsidRPr="00040E29" w:rsidDel="00FD0D58" w:rsidRDefault="00BC1974" w:rsidP="00BC1974">
            <w:pPr>
              <w:pStyle w:val="TAL"/>
            </w:pPr>
            <w:r w:rsidRPr="00040E29">
              <w:t>Not checked</w:t>
            </w:r>
          </w:p>
        </w:tc>
        <w:tc>
          <w:tcPr>
            <w:tcW w:w="1700" w:type="dxa"/>
            <w:shd w:val="clear" w:color="auto" w:fill="auto"/>
          </w:tcPr>
          <w:p w14:paraId="62CE4F2C" w14:textId="77777777" w:rsidR="00BC1974" w:rsidRPr="00040E29" w:rsidRDefault="00BC1974" w:rsidP="00BC1974">
            <w:pPr>
              <w:pStyle w:val="TAL"/>
            </w:pPr>
          </w:p>
        </w:tc>
        <w:tc>
          <w:tcPr>
            <w:tcW w:w="1245" w:type="dxa"/>
            <w:shd w:val="clear" w:color="auto" w:fill="auto"/>
          </w:tcPr>
          <w:p w14:paraId="1FC02DD1" w14:textId="77777777" w:rsidR="00BC1974" w:rsidRPr="00040E29" w:rsidDel="00FD0D58" w:rsidRDefault="00BC1974" w:rsidP="00BC1974">
            <w:pPr>
              <w:pStyle w:val="TAL"/>
            </w:pPr>
          </w:p>
        </w:tc>
      </w:tr>
      <w:tr w:rsidR="00BC1974" w:rsidRPr="00040E29" w14:paraId="5ADB2362" w14:textId="77777777" w:rsidTr="00BC1974">
        <w:tc>
          <w:tcPr>
            <w:tcW w:w="4535" w:type="dxa"/>
            <w:shd w:val="clear" w:color="auto" w:fill="auto"/>
          </w:tcPr>
          <w:p w14:paraId="684FE06B" w14:textId="77777777" w:rsidR="00BC1974" w:rsidRPr="00040E29" w:rsidRDefault="00BC1974" w:rsidP="00BC1974">
            <w:pPr>
              <w:pStyle w:val="TAL"/>
            </w:pPr>
            <w:r w:rsidRPr="00040E29">
              <w:t xml:space="preserve">          }</w:t>
            </w:r>
          </w:p>
        </w:tc>
        <w:tc>
          <w:tcPr>
            <w:tcW w:w="2267" w:type="dxa"/>
            <w:shd w:val="clear" w:color="auto" w:fill="auto"/>
          </w:tcPr>
          <w:p w14:paraId="5B61640D" w14:textId="77777777" w:rsidR="00BC1974" w:rsidRPr="00040E29" w:rsidDel="00FD0D58" w:rsidRDefault="00BC1974" w:rsidP="00BC1974">
            <w:pPr>
              <w:pStyle w:val="TAL"/>
            </w:pPr>
          </w:p>
        </w:tc>
        <w:tc>
          <w:tcPr>
            <w:tcW w:w="1700" w:type="dxa"/>
            <w:shd w:val="clear" w:color="auto" w:fill="auto"/>
          </w:tcPr>
          <w:p w14:paraId="4248383D" w14:textId="77777777" w:rsidR="00BC1974" w:rsidRPr="00040E29" w:rsidRDefault="00BC1974" w:rsidP="00BC1974">
            <w:pPr>
              <w:pStyle w:val="TAL"/>
            </w:pPr>
          </w:p>
        </w:tc>
        <w:tc>
          <w:tcPr>
            <w:tcW w:w="1245" w:type="dxa"/>
            <w:shd w:val="clear" w:color="auto" w:fill="auto"/>
          </w:tcPr>
          <w:p w14:paraId="67A25D1E" w14:textId="77777777" w:rsidR="00BC1974" w:rsidRPr="00040E29" w:rsidDel="00FD0D58" w:rsidRDefault="00BC1974" w:rsidP="00BC1974">
            <w:pPr>
              <w:pStyle w:val="TAL"/>
            </w:pPr>
          </w:p>
        </w:tc>
      </w:tr>
      <w:tr w:rsidR="00BC1974" w:rsidRPr="00040E29" w14:paraId="0B40BCEC" w14:textId="77777777" w:rsidTr="00BC1974">
        <w:tc>
          <w:tcPr>
            <w:tcW w:w="4535" w:type="dxa"/>
            <w:shd w:val="clear" w:color="auto" w:fill="auto"/>
          </w:tcPr>
          <w:p w14:paraId="23E95E7D" w14:textId="77777777" w:rsidR="00BC1974" w:rsidRPr="00040E29" w:rsidRDefault="00BC1974" w:rsidP="00BC1974">
            <w:pPr>
              <w:pStyle w:val="TAL"/>
            </w:pPr>
            <w:r w:rsidRPr="00040E29">
              <w:t xml:space="preserve">        }</w:t>
            </w:r>
          </w:p>
        </w:tc>
        <w:tc>
          <w:tcPr>
            <w:tcW w:w="2267" w:type="dxa"/>
            <w:shd w:val="clear" w:color="auto" w:fill="auto"/>
          </w:tcPr>
          <w:p w14:paraId="4ADAACDD" w14:textId="77777777" w:rsidR="00BC1974" w:rsidRPr="00040E29" w:rsidDel="00FD0D58" w:rsidRDefault="00BC1974" w:rsidP="00BC1974">
            <w:pPr>
              <w:pStyle w:val="TAL"/>
            </w:pPr>
          </w:p>
        </w:tc>
        <w:tc>
          <w:tcPr>
            <w:tcW w:w="1700" w:type="dxa"/>
            <w:shd w:val="clear" w:color="auto" w:fill="auto"/>
          </w:tcPr>
          <w:p w14:paraId="422670C1" w14:textId="77777777" w:rsidR="00BC1974" w:rsidRPr="00040E29" w:rsidRDefault="00BC1974" w:rsidP="00BC1974">
            <w:pPr>
              <w:pStyle w:val="TAL"/>
            </w:pPr>
          </w:p>
        </w:tc>
        <w:tc>
          <w:tcPr>
            <w:tcW w:w="1245" w:type="dxa"/>
            <w:shd w:val="clear" w:color="auto" w:fill="auto"/>
          </w:tcPr>
          <w:p w14:paraId="57C0671E" w14:textId="77777777" w:rsidR="00BC1974" w:rsidRPr="00040E29" w:rsidDel="00FD0D58" w:rsidRDefault="00BC1974" w:rsidP="00BC1974">
            <w:pPr>
              <w:pStyle w:val="TAL"/>
            </w:pPr>
          </w:p>
        </w:tc>
      </w:tr>
      <w:tr w:rsidR="00BC1974" w:rsidRPr="00040E29" w14:paraId="232C2E7E" w14:textId="77777777" w:rsidTr="00BC1974">
        <w:tc>
          <w:tcPr>
            <w:tcW w:w="4535" w:type="dxa"/>
            <w:shd w:val="clear" w:color="auto" w:fill="auto"/>
          </w:tcPr>
          <w:p w14:paraId="4D9C671A" w14:textId="77777777" w:rsidR="00BC1974" w:rsidRPr="00040E29" w:rsidRDefault="00BC1974" w:rsidP="00BC1974">
            <w:pPr>
              <w:pStyle w:val="TAL"/>
            </w:pPr>
            <w:r w:rsidRPr="00040E29">
              <w:t xml:space="preserve">      }</w:t>
            </w:r>
          </w:p>
        </w:tc>
        <w:tc>
          <w:tcPr>
            <w:tcW w:w="2267" w:type="dxa"/>
            <w:shd w:val="clear" w:color="auto" w:fill="auto"/>
          </w:tcPr>
          <w:p w14:paraId="042C2139" w14:textId="77777777" w:rsidR="00BC1974" w:rsidRPr="00040E29" w:rsidDel="00FD0D58" w:rsidRDefault="00BC1974" w:rsidP="00BC1974">
            <w:pPr>
              <w:pStyle w:val="TAL"/>
            </w:pPr>
          </w:p>
        </w:tc>
        <w:tc>
          <w:tcPr>
            <w:tcW w:w="1700" w:type="dxa"/>
            <w:shd w:val="clear" w:color="auto" w:fill="auto"/>
          </w:tcPr>
          <w:p w14:paraId="2C0333D7" w14:textId="77777777" w:rsidR="00BC1974" w:rsidRPr="00040E29" w:rsidRDefault="00BC1974" w:rsidP="00BC1974">
            <w:pPr>
              <w:pStyle w:val="TAL"/>
            </w:pPr>
          </w:p>
        </w:tc>
        <w:tc>
          <w:tcPr>
            <w:tcW w:w="1245" w:type="dxa"/>
            <w:shd w:val="clear" w:color="auto" w:fill="auto"/>
          </w:tcPr>
          <w:p w14:paraId="11E8986C" w14:textId="77777777" w:rsidR="00BC1974" w:rsidRPr="00040E29" w:rsidDel="00FD0D58" w:rsidRDefault="00BC1974" w:rsidP="00BC1974">
            <w:pPr>
              <w:pStyle w:val="TAL"/>
            </w:pPr>
          </w:p>
        </w:tc>
      </w:tr>
      <w:tr w:rsidR="00BC1974" w:rsidRPr="00040E29" w14:paraId="463DC0B0" w14:textId="77777777" w:rsidTr="00BC1974">
        <w:tc>
          <w:tcPr>
            <w:tcW w:w="4535" w:type="dxa"/>
            <w:shd w:val="clear" w:color="auto" w:fill="auto"/>
          </w:tcPr>
          <w:p w14:paraId="710067A5" w14:textId="77777777" w:rsidR="00BC1974" w:rsidRPr="00040E29" w:rsidRDefault="00BC1974" w:rsidP="00BC1974">
            <w:pPr>
              <w:pStyle w:val="TAL"/>
            </w:pPr>
            <w:r w:rsidRPr="00040E29">
              <w:t xml:space="preserve">    }</w:t>
            </w:r>
          </w:p>
        </w:tc>
        <w:tc>
          <w:tcPr>
            <w:tcW w:w="2267" w:type="dxa"/>
            <w:shd w:val="clear" w:color="auto" w:fill="auto"/>
          </w:tcPr>
          <w:p w14:paraId="379516E8" w14:textId="77777777" w:rsidR="00BC1974" w:rsidRPr="00040E29" w:rsidRDefault="00BC1974" w:rsidP="00BC1974">
            <w:pPr>
              <w:pStyle w:val="TAL"/>
            </w:pPr>
          </w:p>
        </w:tc>
        <w:tc>
          <w:tcPr>
            <w:tcW w:w="1700" w:type="dxa"/>
            <w:shd w:val="clear" w:color="auto" w:fill="auto"/>
          </w:tcPr>
          <w:p w14:paraId="6D9CA6C2" w14:textId="77777777" w:rsidR="00BC1974" w:rsidRPr="00040E29" w:rsidRDefault="00BC1974" w:rsidP="00BC1974">
            <w:pPr>
              <w:pStyle w:val="TAL"/>
            </w:pPr>
          </w:p>
        </w:tc>
        <w:tc>
          <w:tcPr>
            <w:tcW w:w="1245" w:type="dxa"/>
            <w:shd w:val="clear" w:color="auto" w:fill="auto"/>
          </w:tcPr>
          <w:p w14:paraId="2DB65092" w14:textId="77777777" w:rsidR="00BC1974" w:rsidRPr="00040E29" w:rsidRDefault="00BC1974" w:rsidP="00BC1974">
            <w:pPr>
              <w:pStyle w:val="TAL"/>
            </w:pPr>
          </w:p>
        </w:tc>
      </w:tr>
      <w:tr w:rsidR="00BC1974" w:rsidRPr="00040E29" w14:paraId="5528781A" w14:textId="77777777" w:rsidTr="00BC1974">
        <w:tc>
          <w:tcPr>
            <w:tcW w:w="4535" w:type="dxa"/>
            <w:shd w:val="clear" w:color="auto" w:fill="auto"/>
          </w:tcPr>
          <w:p w14:paraId="4A15FD00" w14:textId="77777777" w:rsidR="00BC1974" w:rsidRPr="00040E29" w:rsidRDefault="00BC1974" w:rsidP="00BC1974">
            <w:pPr>
              <w:pStyle w:val="TAL"/>
            </w:pPr>
            <w:r w:rsidRPr="00040E29">
              <w:t xml:space="preserve">  }</w:t>
            </w:r>
          </w:p>
        </w:tc>
        <w:tc>
          <w:tcPr>
            <w:tcW w:w="2267" w:type="dxa"/>
            <w:shd w:val="clear" w:color="auto" w:fill="auto"/>
          </w:tcPr>
          <w:p w14:paraId="4897B367" w14:textId="77777777" w:rsidR="00BC1974" w:rsidRPr="00040E29" w:rsidRDefault="00BC1974" w:rsidP="00BC1974">
            <w:pPr>
              <w:pStyle w:val="TAL"/>
            </w:pPr>
          </w:p>
        </w:tc>
        <w:tc>
          <w:tcPr>
            <w:tcW w:w="1700" w:type="dxa"/>
            <w:shd w:val="clear" w:color="auto" w:fill="auto"/>
          </w:tcPr>
          <w:p w14:paraId="7ECA5E6A" w14:textId="77777777" w:rsidR="00BC1974" w:rsidRPr="00040E29" w:rsidRDefault="00BC1974" w:rsidP="00BC1974">
            <w:pPr>
              <w:pStyle w:val="TAL"/>
            </w:pPr>
          </w:p>
        </w:tc>
        <w:tc>
          <w:tcPr>
            <w:tcW w:w="1245" w:type="dxa"/>
            <w:shd w:val="clear" w:color="auto" w:fill="auto"/>
          </w:tcPr>
          <w:p w14:paraId="34950D35" w14:textId="77777777" w:rsidR="00BC1974" w:rsidRPr="00040E29" w:rsidRDefault="00BC1974" w:rsidP="00BC1974">
            <w:pPr>
              <w:pStyle w:val="TAL"/>
            </w:pPr>
          </w:p>
        </w:tc>
      </w:tr>
      <w:tr w:rsidR="00BC1974" w:rsidRPr="00040E29" w14:paraId="15460E32" w14:textId="77777777" w:rsidTr="00BC1974">
        <w:tc>
          <w:tcPr>
            <w:tcW w:w="4535" w:type="dxa"/>
            <w:shd w:val="clear" w:color="auto" w:fill="auto"/>
          </w:tcPr>
          <w:p w14:paraId="0C947316" w14:textId="77777777" w:rsidR="00BC1974" w:rsidRPr="00040E29" w:rsidRDefault="00BC1974" w:rsidP="00BC1974">
            <w:pPr>
              <w:pStyle w:val="TAL"/>
            </w:pPr>
            <w:r w:rsidRPr="00040E29">
              <w:t>}</w:t>
            </w:r>
          </w:p>
        </w:tc>
        <w:tc>
          <w:tcPr>
            <w:tcW w:w="2267" w:type="dxa"/>
            <w:shd w:val="clear" w:color="auto" w:fill="auto"/>
          </w:tcPr>
          <w:p w14:paraId="360FCD36" w14:textId="77777777" w:rsidR="00BC1974" w:rsidRPr="00040E29" w:rsidRDefault="00BC1974" w:rsidP="00BC1974">
            <w:pPr>
              <w:pStyle w:val="TAL"/>
            </w:pPr>
          </w:p>
        </w:tc>
        <w:tc>
          <w:tcPr>
            <w:tcW w:w="1700" w:type="dxa"/>
            <w:shd w:val="clear" w:color="auto" w:fill="auto"/>
          </w:tcPr>
          <w:p w14:paraId="17406FA1" w14:textId="77777777" w:rsidR="00BC1974" w:rsidRPr="00040E29" w:rsidRDefault="00BC1974" w:rsidP="00BC1974">
            <w:pPr>
              <w:pStyle w:val="TAL"/>
            </w:pPr>
          </w:p>
        </w:tc>
        <w:tc>
          <w:tcPr>
            <w:tcW w:w="1245" w:type="dxa"/>
            <w:shd w:val="clear" w:color="auto" w:fill="auto"/>
          </w:tcPr>
          <w:p w14:paraId="1E073341" w14:textId="77777777" w:rsidR="00BC1974" w:rsidRPr="00040E29" w:rsidRDefault="00BC1974" w:rsidP="00BC1974">
            <w:pPr>
              <w:pStyle w:val="TAL"/>
            </w:pPr>
          </w:p>
        </w:tc>
      </w:tr>
    </w:tbl>
    <w:p w14:paraId="3B9B55E0" w14:textId="77777777" w:rsidR="00BC1974" w:rsidRPr="00040E29" w:rsidRDefault="00BC1974" w:rsidP="00BC1974"/>
    <w:bookmarkEnd w:id="165"/>
    <w:p w14:paraId="513A57AD" w14:textId="77777777" w:rsidR="00BC1974" w:rsidRPr="00040E29" w:rsidRDefault="00BC1974" w:rsidP="00BC1974">
      <w:pPr>
        <w:pStyle w:val="TH"/>
        <w:rPr>
          <w:sz w:val="21"/>
          <w:szCs w:val="22"/>
        </w:rPr>
      </w:pPr>
      <w:r w:rsidRPr="00040E29">
        <w:t xml:space="preserve">Table 12.1.7.1.3.3-4: </w:t>
      </w:r>
      <w:proofErr w:type="spellStart"/>
      <w:r w:rsidRPr="00040E29">
        <w:rPr>
          <w:i/>
        </w:rPr>
        <w:t>UECapabilityInformationSidelink</w:t>
      </w:r>
      <w:proofErr w:type="spellEnd"/>
      <w:r w:rsidRPr="00040E29">
        <w:t xml:space="preserve"> (steps 5 and 8,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C1974" w:rsidRPr="00040E29" w14:paraId="7EFD4853" w14:textId="77777777" w:rsidTr="00BC1974">
        <w:tc>
          <w:tcPr>
            <w:tcW w:w="9747" w:type="dxa"/>
            <w:shd w:val="clear" w:color="auto" w:fill="auto"/>
          </w:tcPr>
          <w:p w14:paraId="464277DE" w14:textId="77777777" w:rsidR="00BC1974" w:rsidRPr="00040E29" w:rsidRDefault="00BC1974" w:rsidP="00BC1974">
            <w:pPr>
              <w:pStyle w:val="TAL"/>
            </w:pPr>
            <w:r w:rsidRPr="00040E29">
              <w:t>Derivation Path:  TS 38.508-1 [4], Table 4.6.1A-7 with condition RX</w:t>
            </w:r>
          </w:p>
        </w:tc>
      </w:tr>
    </w:tbl>
    <w:p w14:paraId="55CC9FB2" w14:textId="77777777" w:rsidR="00BC1974" w:rsidRPr="00040E29" w:rsidRDefault="00BC1974" w:rsidP="00BC1974"/>
    <w:p w14:paraId="26176022" w14:textId="77777777" w:rsidR="00BC1974" w:rsidRPr="00040E29" w:rsidRDefault="00BC1974" w:rsidP="00BC1974">
      <w:pPr>
        <w:pStyle w:val="TH"/>
        <w:rPr>
          <w:sz w:val="21"/>
          <w:szCs w:val="22"/>
        </w:rPr>
      </w:pPr>
      <w:r w:rsidRPr="00040E29">
        <w:t xml:space="preserve">Table 12.1.7.1.3.3-5: </w:t>
      </w:r>
      <w:proofErr w:type="spellStart"/>
      <w:r w:rsidRPr="00040E29">
        <w:rPr>
          <w:i/>
        </w:rPr>
        <w:t>UECapabilityEnquirySidelink</w:t>
      </w:r>
      <w:proofErr w:type="spellEnd"/>
      <w:r w:rsidRPr="00040E29">
        <w:t xml:space="preserve"> (step 7,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1974" w:rsidRPr="00040E29" w14:paraId="62B16B23" w14:textId="77777777" w:rsidTr="00BC1974">
        <w:tc>
          <w:tcPr>
            <w:tcW w:w="9747" w:type="dxa"/>
            <w:gridSpan w:val="4"/>
            <w:shd w:val="clear" w:color="auto" w:fill="auto"/>
          </w:tcPr>
          <w:p w14:paraId="69CFC47A" w14:textId="77777777" w:rsidR="00BC1974" w:rsidRPr="00040E29" w:rsidRDefault="00BC1974" w:rsidP="00BC1974">
            <w:pPr>
              <w:pStyle w:val="TAL"/>
            </w:pPr>
            <w:r w:rsidRPr="00040E29">
              <w:t xml:space="preserve">Derivation Path: </w:t>
            </w:r>
            <w:r w:rsidRPr="00040E29">
              <w:rPr>
                <w:szCs w:val="22"/>
              </w:rPr>
              <w:t>TS 38.508-1 [4]</w:t>
            </w:r>
            <w:r w:rsidRPr="00040E29">
              <w:t>, Table 4.6.1A-6 with condition TX and TWO_WAY_ENQUIRY</w:t>
            </w:r>
          </w:p>
        </w:tc>
      </w:tr>
      <w:tr w:rsidR="00BC1974" w:rsidRPr="00040E29" w14:paraId="1F8602C4" w14:textId="77777777" w:rsidTr="00BC1974">
        <w:tc>
          <w:tcPr>
            <w:tcW w:w="4535" w:type="dxa"/>
            <w:shd w:val="clear" w:color="auto" w:fill="auto"/>
          </w:tcPr>
          <w:p w14:paraId="4B68105B" w14:textId="77777777" w:rsidR="00BC1974" w:rsidRPr="00040E29" w:rsidRDefault="00BC1974" w:rsidP="00BC1974">
            <w:pPr>
              <w:pStyle w:val="TAH"/>
            </w:pPr>
            <w:r w:rsidRPr="00040E29">
              <w:t>Information Element</w:t>
            </w:r>
          </w:p>
        </w:tc>
        <w:tc>
          <w:tcPr>
            <w:tcW w:w="2267" w:type="dxa"/>
            <w:shd w:val="clear" w:color="auto" w:fill="auto"/>
          </w:tcPr>
          <w:p w14:paraId="72484973" w14:textId="77777777" w:rsidR="00BC1974" w:rsidRPr="00040E29" w:rsidRDefault="00BC1974" w:rsidP="00BC1974">
            <w:pPr>
              <w:pStyle w:val="TAH"/>
            </w:pPr>
            <w:r w:rsidRPr="00040E29">
              <w:t>Value/remark</w:t>
            </w:r>
          </w:p>
        </w:tc>
        <w:tc>
          <w:tcPr>
            <w:tcW w:w="1700" w:type="dxa"/>
            <w:shd w:val="clear" w:color="auto" w:fill="auto"/>
          </w:tcPr>
          <w:p w14:paraId="5A36AB2D" w14:textId="77777777" w:rsidR="00BC1974" w:rsidRPr="00040E29" w:rsidRDefault="00BC1974" w:rsidP="00BC1974">
            <w:pPr>
              <w:pStyle w:val="TAH"/>
            </w:pPr>
            <w:r w:rsidRPr="00040E29">
              <w:t>Comment</w:t>
            </w:r>
          </w:p>
        </w:tc>
        <w:tc>
          <w:tcPr>
            <w:tcW w:w="1245" w:type="dxa"/>
            <w:shd w:val="clear" w:color="auto" w:fill="auto"/>
          </w:tcPr>
          <w:p w14:paraId="7E51B47C" w14:textId="77777777" w:rsidR="00BC1974" w:rsidRPr="00040E29" w:rsidRDefault="00BC1974" w:rsidP="00BC1974">
            <w:pPr>
              <w:pStyle w:val="TAH"/>
            </w:pPr>
            <w:r w:rsidRPr="00040E29">
              <w:t>Condition</w:t>
            </w:r>
          </w:p>
        </w:tc>
      </w:tr>
      <w:tr w:rsidR="00BC1974" w:rsidRPr="00040E29" w14:paraId="6D7868E4" w14:textId="77777777" w:rsidTr="00BC1974">
        <w:tc>
          <w:tcPr>
            <w:tcW w:w="4535" w:type="dxa"/>
            <w:shd w:val="clear" w:color="auto" w:fill="auto"/>
          </w:tcPr>
          <w:p w14:paraId="7324EDA5" w14:textId="77777777" w:rsidR="00BC1974" w:rsidRPr="00040E29" w:rsidRDefault="00BC1974" w:rsidP="00BC1974">
            <w:pPr>
              <w:pStyle w:val="TAL"/>
            </w:pPr>
            <w:proofErr w:type="spellStart"/>
            <w:proofErr w:type="gramStart"/>
            <w:r w:rsidRPr="00040E29">
              <w:t>UECapabilityEnquirySidelink</w:t>
            </w:r>
            <w:proofErr w:type="spellEnd"/>
            <w:r w:rsidRPr="00040E29">
              <w:t xml:space="preserve"> ::=</w:t>
            </w:r>
            <w:proofErr w:type="gramEnd"/>
            <w:r w:rsidRPr="00040E29">
              <w:t xml:space="preserve"> SEQUENCE {</w:t>
            </w:r>
          </w:p>
        </w:tc>
        <w:tc>
          <w:tcPr>
            <w:tcW w:w="2267" w:type="dxa"/>
            <w:shd w:val="clear" w:color="auto" w:fill="auto"/>
          </w:tcPr>
          <w:p w14:paraId="6ABDC7FA" w14:textId="77777777" w:rsidR="00BC1974" w:rsidRPr="00040E29" w:rsidRDefault="00BC1974" w:rsidP="00BC1974">
            <w:pPr>
              <w:pStyle w:val="TAL"/>
            </w:pPr>
          </w:p>
        </w:tc>
        <w:tc>
          <w:tcPr>
            <w:tcW w:w="1700" w:type="dxa"/>
            <w:shd w:val="clear" w:color="auto" w:fill="auto"/>
          </w:tcPr>
          <w:p w14:paraId="0DADB789" w14:textId="77777777" w:rsidR="00BC1974" w:rsidRPr="00040E29" w:rsidRDefault="00BC1974" w:rsidP="00BC1974">
            <w:pPr>
              <w:pStyle w:val="TAL"/>
            </w:pPr>
          </w:p>
        </w:tc>
        <w:tc>
          <w:tcPr>
            <w:tcW w:w="1245" w:type="dxa"/>
            <w:shd w:val="clear" w:color="auto" w:fill="auto"/>
          </w:tcPr>
          <w:p w14:paraId="5C66C3F5" w14:textId="77777777" w:rsidR="00BC1974" w:rsidRPr="00040E29" w:rsidRDefault="00BC1974" w:rsidP="00BC1974">
            <w:pPr>
              <w:pStyle w:val="TAL"/>
            </w:pPr>
          </w:p>
        </w:tc>
      </w:tr>
      <w:tr w:rsidR="00BC1974" w:rsidRPr="00040E29" w14:paraId="047E60BE" w14:textId="77777777" w:rsidTr="00BC1974">
        <w:tc>
          <w:tcPr>
            <w:tcW w:w="4535" w:type="dxa"/>
            <w:shd w:val="clear" w:color="auto" w:fill="auto"/>
          </w:tcPr>
          <w:p w14:paraId="3F5CD955" w14:textId="77777777" w:rsidR="00BC1974" w:rsidRPr="00040E29" w:rsidRDefault="00BC1974" w:rsidP="00BC1974">
            <w:pPr>
              <w:pStyle w:val="TAL"/>
            </w:pPr>
            <w:r w:rsidRPr="00040E29">
              <w:t xml:space="preserve">  </w:t>
            </w:r>
            <w:proofErr w:type="spellStart"/>
            <w:r w:rsidRPr="00040E29">
              <w:t>criticalExtensions</w:t>
            </w:r>
            <w:proofErr w:type="spellEnd"/>
            <w:r w:rsidRPr="00040E29">
              <w:t xml:space="preserve"> CHOICE {</w:t>
            </w:r>
          </w:p>
        </w:tc>
        <w:tc>
          <w:tcPr>
            <w:tcW w:w="2267" w:type="dxa"/>
            <w:shd w:val="clear" w:color="auto" w:fill="auto"/>
          </w:tcPr>
          <w:p w14:paraId="680A57EF" w14:textId="77777777" w:rsidR="00BC1974" w:rsidRPr="00040E29" w:rsidRDefault="00BC1974" w:rsidP="00BC1974">
            <w:pPr>
              <w:pStyle w:val="TAL"/>
            </w:pPr>
          </w:p>
        </w:tc>
        <w:tc>
          <w:tcPr>
            <w:tcW w:w="1700" w:type="dxa"/>
            <w:shd w:val="clear" w:color="auto" w:fill="auto"/>
          </w:tcPr>
          <w:p w14:paraId="6FDC65A8" w14:textId="77777777" w:rsidR="00BC1974" w:rsidRPr="00040E29" w:rsidRDefault="00BC1974" w:rsidP="00BC1974">
            <w:pPr>
              <w:pStyle w:val="TAL"/>
            </w:pPr>
          </w:p>
        </w:tc>
        <w:tc>
          <w:tcPr>
            <w:tcW w:w="1245" w:type="dxa"/>
            <w:shd w:val="clear" w:color="auto" w:fill="auto"/>
          </w:tcPr>
          <w:p w14:paraId="7534C534" w14:textId="77777777" w:rsidR="00BC1974" w:rsidRPr="00040E29" w:rsidRDefault="00BC1974" w:rsidP="00BC1974">
            <w:pPr>
              <w:pStyle w:val="TAL"/>
            </w:pPr>
          </w:p>
        </w:tc>
      </w:tr>
      <w:tr w:rsidR="00BC1974" w:rsidRPr="00040E29" w14:paraId="11ADE2CB" w14:textId="77777777" w:rsidTr="00BC1974">
        <w:tc>
          <w:tcPr>
            <w:tcW w:w="4535" w:type="dxa"/>
            <w:shd w:val="clear" w:color="auto" w:fill="auto"/>
          </w:tcPr>
          <w:p w14:paraId="7F520E72" w14:textId="77777777" w:rsidR="00BC1974" w:rsidRPr="00040E29" w:rsidRDefault="00BC1974" w:rsidP="00BC1974">
            <w:pPr>
              <w:pStyle w:val="TAL"/>
            </w:pPr>
            <w:r w:rsidRPr="00040E29">
              <w:t xml:space="preserve">    ueCapabilityEnquirySidelink-r16 SEQUENCE {</w:t>
            </w:r>
          </w:p>
        </w:tc>
        <w:tc>
          <w:tcPr>
            <w:tcW w:w="2267" w:type="dxa"/>
            <w:shd w:val="clear" w:color="auto" w:fill="auto"/>
          </w:tcPr>
          <w:p w14:paraId="0A0118D0" w14:textId="77777777" w:rsidR="00BC1974" w:rsidRPr="00040E29" w:rsidRDefault="00BC1974" w:rsidP="00BC1974">
            <w:pPr>
              <w:pStyle w:val="TAL"/>
            </w:pPr>
          </w:p>
        </w:tc>
        <w:tc>
          <w:tcPr>
            <w:tcW w:w="1700" w:type="dxa"/>
            <w:shd w:val="clear" w:color="auto" w:fill="auto"/>
          </w:tcPr>
          <w:p w14:paraId="67219E87" w14:textId="77777777" w:rsidR="00BC1974" w:rsidRPr="00040E29" w:rsidRDefault="00BC1974" w:rsidP="00BC1974">
            <w:pPr>
              <w:pStyle w:val="TAL"/>
            </w:pPr>
          </w:p>
        </w:tc>
        <w:tc>
          <w:tcPr>
            <w:tcW w:w="1245" w:type="dxa"/>
            <w:shd w:val="clear" w:color="auto" w:fill="auto"/>
          </w:tcPr>
          <w:p w14:paraId="0FCB9F60" w14:textId="77777777" w:rsidR="00BC1974" w:rsidRPr="00040E29" w:rsidRDefault="00BC1974" w:rsidP="00BC1974">
            <w:pPr>
              <w:pStyle w:val="TAL"/>
            </w:pPr>
          </w:p>
        </w:tc>
      </w:tr>
      <w:tr w:rsidR="00BC1974" w:rsidRPr="00040E29" w14:paraId="3313D0C2" w14:textId="77777777" w:rsidTr="00BC1974">
        <w:tc>
          <w:tcPr>
            <w:tcW w:w="4535" w:type="dxa"/>
            <w:shd w:val="clear" w:color="auto" w:fill="auto"/>
          </w:tcPr>
          <w:p w14:paraId="56E25312" w14:textId="77777777" w:rsidR="00BC1974" w:rsidRPr="00040E29" w:rsidRDefault="00BC1974" w:rsidP="00BC1974">
            <w:pPr>
              <w:pStyle w:val="TAL"/>
            </w:pPr>
            <w:r w:rsidRPr="00040E29">
              <w:t xml:space="preserve">      frequencyBandListFilterSidelink-r16 SEQUENCE</w:t>
            </w:r>
          </w:p>
          <w:p w14:paraId="4399C4C3" w14:textId="77777777" w:rsidR="00BC1974" w:rsidRPr="00040E29" w:rsidRDefault="00BC1974" w:rsidP="00BC1974">
            <w:pPr>
              <w:pStyle w:val="TAL"/>
            </w:pPr>
            <w:r w:rsidRPr="00040E29">
              <w:t>(SIZE (</w:t>
            </w:r>
            <w:proofErr w:type="gramStart"/>
            <w:r w:rsidRPr="00040E29">
              <w:t>1..</w:t>
            </w:r>
            <w:proofErr w:type="gramEnd"/>
            <w:r w:rsidRPr="00040E29">
              <w:t>maxBandsMRDC)) OF</w:t>
            </w:r>
          </w:p>
          <w:p w14:paraId="7D1E43E7" w14:textId="77777777" w:rsidR="00BC1974" w:rsidRPr="00040E29" w:rsidRDefault="00BC1974" w:rsidP="00BC1974">
            <w:pPr>
              <w:pStyle w:val="TAL"/>
            </w:pPr>
            <w:proofErr w:type="spellStart"/>
            <w:r w:rsidRPr="00040E29">
              <w:t>FreqBandInformation</w:t>
            </w:r>
            <w:proofErr w:type="spellEnd"/>
            <w:r w:rsidRPr="00040E29">
              <w:t xml:space="preserve"> {</w:t>
            </w:r>
          </w:p>
        </w:tc>
        <w:tc>
          <w:tcPr>
            <w:tcW w:w="2267" w:type="dxa"/>
            <w:shd w:val="clear" w:color="auto" w:fill="auto"/>
          </w:tcPr>
          <w:p w14:paraId="0D1FF7AC" w14:textId="77777777" w:rsidR="00BC1974" w:rsidRPr="00040E29" w:rsidRDefault="00BC1974" w:rsidP="00BC1974">
            <w:pPr>
              <w:pStyle w:val="TAL"/>
            </w:pPr>
          </w:p>
          <w:p w14:paraId="1E6D339D" w14:textId="77777777" w:rsidR="00BC1974" w:rsidRPr="00040E29" w:rsidRDefault="00BC1974" w:rsidP="00BC1974">
            <w:pPr>
              <w:pStyle w:val="TAL"/>
            </w:pPr>
            <w:r w:rsidRPr="00040E29">
              <w:t>1 entry</w:t>
            </w:r>
          </w:p>
        </w:tc>
        <w:tc>
          <w:tcPr>
            <w:tcW w:w="1700" w:type="dxa"/>
            <w:shd w:val="clear" w:color="auto" w:fill="auto"/>
          </w:tcPr>
          <w:p w14:paraId="5E61D55E" w14:textId="77777777" w:rsidR="00BC1974" w:rsidRPr="00040E29" w:rsidRDefault="00BC1974" w:rsidP="00BC1974">
            <w:pPr>
              <w:pStyle w:val="TAL"/>
            </w:pPr>
            <w:r w:rsidRPr="00040E29">
              <w:t xml:space="preserve">Includes only the NR </w:t>
            </w:r>
            <w:proofErr w:type="spellStart"/>
            <w:r w:rsidRPr="00040E29">
              <w:t>Sidelink</w:t>
            </w:r>
            <w:proofErr w:type="spellEnd"/>
            <w:r w:rsidRPr="00040E29">
              <w:t xml:space="preserve"> operating band which is currently used in this TC </w:t>
            </w:r>
          </w:p>
        </w:tc>
        <w:tc>
          <w:tcPr>
            <w:tcW w:w="1245" w:type="dxa"/>
            <w:shd w:val="clear" w:color="auto" w:fill="auto"/>
          </w:tcPr>
          <w:p w14:paraId="6A434DFD" w14:textId="77777777" w:rsidR="00BC1974" w:rsidRPr="00040E29" w:rsidRDefault="00BC1974" w:rsidP="00BC1974">
            <w:pPr>
              <w:pStyle w:val="TAL"/>
            </w:pPr>
          </w:p>
        </w:tc>
      </w:tr>
      <w:tr w:rsidR="00BC1974" w:rsidRPr="00040E29" w14:paraId="32667AC7" w14:textId="77777777" w:rsidTr="00BC1974">
        <w:tc>
          <w:tcPr>
            <w:tcW w:w="4535" w:type="dxa"/>
            <w:shd w:val="clear" w:color="auto" w:fill="auto"/>
          </w:tcPr>
          <w:p w14:paraId="1A3C60E5" w14:textId="77777777" w:rsidR="00BC1974" w:rsidRPr="00040E29" w:rsidRDefault="00BC1974" w:rsidP="00BC1974">
            <w:pPr>
              <w:pStyle w:val="TAL"/>
            </w:pPr>
            <w:r w:rsidRPr="00040E29">
              <w:t xml:space="preserve">        </w:t>
            </w:r>
            <w:proofErr w:type="spellStart"/>
            <w:proofErr w:type="gramStart"/>
            <w:r w:rsidRPr="00040E29">
              <w:rPr>
                <w:rFonts w:eastAsia="宋体" w:cs="Arial"/>
                <w:szCs w:val="18"/>
              </w:rPr>
              <w:t>FreqBandInformation</w:t>
            </w:r>
            <w:proofErr w:type="spellEnd"/>
            <w:r w:rsidRPr="00040E29">
              <w:rPr>
                <w:rFonts w:eastAsia="宋体" w:cs="Arial"/>
                <w:szCs w:val="18"/>
              </w:rPr>
              <w:t>[</w:t>
            </w:r>
            <w:proofErr w:type="gramEnd"/>
            <w:r w:rsidRPr="00040E29">
              <w:rPr>
                <w:rFonts w:eastAsia="宋体" w:cs="Arial"/>
                <w:szCs w:val="18"/>
              </w:rPr>
              <w:t>1] CHOICE {</w:t>
            </w:r>
          </w:p>
        </w:tc>
        <w:tc>
          <w:tcPr>
            <w:tcW w:w="2267" w:type="dxa"/>
            <w:shd w:val="clear" w:color="auto" w:fill="auto"/>
          </w:tcPr>
          <w:p w14:paraId="195DF06F" w14:textId="77777777" w:rsidR="00BC1974" w:rsidRPr="00040E29" w:rsidDel="00FD0D58" w:rsidRDefault="00BC1974" w:rsidP="00BC1974">
            <w:pPr>
              <w:pStyle w:val="TAL"/>
            </w:pPr>
          </w:p>
        </w:tc>
        <w:tc>
          <w:tcPr>
            <w:tcW w:w="1700" w:type="dxa"/>
            <w:shd w:val="clear" w:color="auto" w:fill="auto"/>
          </w:tcPr>
          <w:p w14:paraId="43DD917D" w14:textId="77777777" w:rsidR="00BC1974" w:rsidRPr="00040E29" w:rsidRDefault="00BC1974" w:rsidP="00BC1974">
            <w:pPr>
              <w:pStyle w:val="TAL"/>
            </w:pPr>
            <w:r w:rsidRPr="00040E29">
              <w:t>entry 1</w:t>
            </w:r>
          </w:p>
        </w:tc>
        <w:tc>
          <w:tcPr>
            <w:tcW w:w="1245" w:type="dxa"/>
            <w:shd w:val="clear" w:color="auto" w:fill="auto"/>
          </w:tcPr>
          <w:p w14:paraId="262346F9" w14:textId="77777777" w:rsidR="00BC1974" w:rsidRPr="00040E29" w:rsidDel="00FD0D58" w:rsidRDefault="00BC1974" w:rsidP="00BC1974">
            <w:pPr>
              <w:pStyle w:val="TAL"/>
            </w:pPr>
          </w:p>
        </w:tc>
      </w:tr>
      <w:tr w:rsidR="00BC1974" w:rsidRPr="00040E29" w14:paraId="4073CA4D" w14:textId="77777777" w:rsidTr="00BC1974">
        <w:tc>
          <w:tcPr>
            <w:tcW w:w="4535" w:type="dxa"/>
            <w:shd w:val="clear" w:color="auto" w:fill="auto"/>
          </w:tcPr>
          <w:p w14:paraId="2080E03D" w14:textId="77777777" w:rsidR="00BC1974" w:rsidRPr="00040E29" w:rsidRDefault="00BC1974" w:rsidP="00BC1974">
            <w:pPr>
              <w:pStyle w:val="TAL"/>
            </w:pPr>
            <w:r w:rsidRPr="00040E29">
              <w:t xml:space="preserve">          </w:t>
            </w:r>
            <w:proofErr w:type="spellStart"/>
            <w:r w:rsidRPr="00040E29">
              <w:rPr>
                <w:rFonts w:eastAsia="宋体" w:cs="Arial"/>
                <w:szCs w:val="18"/>
              </w:rPr>
              <w:t>bandInformationNR</w:t>
            </w:r>
            <w:proofErr w:type="spellEnd"/>
            <w:r w:rsidRPr="00040E29">
              <w:rPr>
                <w:rFonts w:eastAsia="宋体" w:cs="Arial"/>
                <w:szCs w:val="18"/>
              </w:rPr>
              <w:t xml:space="preserve"> SEQUENCE {</w:t>
            </w:r>
          </w:p>
        </w:tc>
        <w:tc>
          <w:tcPr>
            <w:tcW w:w="2267" w:type="dxa"/>
            <w:shd w:val="clear" w:color="auto" w:fill="auto"/>
          </w:tcPr>
          <w:p w14:paraId="0B2743A1" w14:textId="77777777" w:rsidR="00BC1974" w:rsidRPr="00040E29" w:rsidDel="00FD0D58" w:rsidRDefault="00BC1974" w:rsidP="00BC1974">
            <w:pPr>
              <w:pStyle w:val="TAL"/>
            </w:pPr>
          </w:p>
        </w:tc>
        <w:tc>
          <w:tcPr>
            <w:tcW w:w="1700" w:type="dxa"/>
            <w:shd w:val="clear" w:color="auto" w:fill="auto"/>
          </w:tcPr>
          <w:p w14:paraId="7C5A2531" w14:textId="77777777" w:rsidR="00BC1974" w:rsidRPr="00040E29" w:rsidRDefault="00BC1974" w:rsidP="00BC1974">
            <w:pPr>
              <w:pStyle w:val="TAL"/>
            </w:pPr>
          </w:p>
        </w:tc>
        <w:tc>
          <w:tcPr>
            <w:tcW w:w="1245" w:type="dxa"/>
            <w:shd w:val="clear" w:color="auto" w:fill="auto"/>
          </w:tcPr>
          <w:p w14:paraId="2951C15D" w14:textId="77777777" w:rsidR="00BC1974" w:rsidRPr="00040E29" w:rsidDel="00FD0D58" w:rsidRDefault="00BC1974" w:rsidP="00BC1974">
            <w:pPr>
              <w:pStyle w:val="TAL"/>
            </w:pPr>
          </w:p>
        </w:tc>
      </w:tr>
      <w:tr w:rsidR="00BC1974" w:rsidRPr="00040E29" w14:paraId="3702D37D" w14:textId="77777777" w:rsidTr="00BC1974">
        <w:tc>
          <w:tcPr>
            <w:tcW w:w="4535" w:type="dxa"/>
            <w:shd w:val="clear" w:color="auto" w:fill="auto"/>
          </w:tcPr>
          <w:p w14:paraId="3524CAAF" w14:textId="77777777" w:rsidR="00BC1974" w:rsidRPr="00040E29" w:rsidRDefault="00BC1974" w:rsidP="00BC1974">
            <w:pPr>
              <w:pStyle w:val="TAL"/>
            </w:pPr>
            <w:r w:rsidRPr="00040E29">
              <w:t xml:space="preserve">            </w:t>
            </w:r>
            <w:proofErr w:type="spellStart"/>
            <w:r w:rsidRPr="00040E29">
              <w:rPr>
                <w:rFonts w:eastAsia="宋体" w:cs="Arial"/>
                <w:szCs w:val="18"/>
              </w:rPr>
              <w:t>bandNR</w:t>
            </w:r>
            <w:proofErr w:type="spellEnd"/>
          </w:p>
        </w:tc>
        <w:tc>
          <w:tcPr>
            <w:tcW w:w="2267" w:type="dxa"/>
            <w:shd w:val="clear" w:color="auto" w:fill="auto"/>
          </w:tcPr>
          <w:p w14:paraId="5F8065D4" w14:textId="77777777" w:rsidR="00BC1974" w:rsidRPr="00040E29" w:rsidRDefault="00BC1974" w:rsidP="00BC1974">
            <w:pPr>
              <w:pStyle w:val="TAL"/>
            </w:pPr>
            <w:proofErr w:type="spellStart"/>
            <w:r w:rsidRPr="00040E29">
              <w:t>FreqBandIndicatorNR</w:t>
            </w:r>
            <w:proofErr w:type="spellEnd"/>
            <w:r w:rsidRPr="00040E29">
              <w:t xml:space="preserve"> of</w:t>
            </w:r>
          </w:p>
          <w:p w14:paraId="5BCF5014" w14:textId="77777777" w:rsidR="00BC1974" w:rsidRPr="00040E29" w:rsidDel="00FD0D58" w:rsidRDefault="00BC1974" w:rsidP="00BC1974">
            <w:pPr>
              <w:pStyle w:val="TAL"/>
            </w:pPr>
            <w:r w:rsidRPr="00040E29">
              <w:t>the PC5 operating band</w:t>
            </w:r>
          </w:p>
        </w:tc>
        <w:tc>
          <w:tcPr>
            <w:tcW w:w="1700" w:type="dxa"/>
            <w:shd w:val="clear" w:color="auto" w:fill="auto"/>
          </w:tcPr>
          <w:p w14:paraId="3B3FF5D8" w14:textId="77777777" w:rsidR="00BC1974" w:rsidRPr="00040E29" w:rsidRDefault="00BC1974" w:rsidP="00BC1974">
            <w:pPr>
              <w:pStyle w:val="TAL"/>
            </w:pPr>
          </w:p>
        </w:tc>
        <w:tc>
          <w:tcPr>
            <w:tcW w:w="1245" w:type="dxa"/>
            <w:shd w:val="clear" w:color="auto" w:fill="auto"/>
          </w:tcPr>
          <w:p w14:paraId="1FC72C7F" w14:textId="77777777" w:rsidR="00BC1974" w:rsidRPr="00040E29" w:rsidDel="00FD0D58" w:rsidRDefault="00BC1974" w:rsidP="00BC1974">
            <w:pPr>
              <w:pStyle w:val="TAL"/>
            </w:pPr>
          </w:p>
        </w:tc>
      </w:tr>
      <w:tr w:rsidR="00BC1974" w:rsidRPr="00040E29" w14:paraId="2B78EED9" w14:textId="77777777" w:rsidTr="00BC1974">
        <w:tc>
          <w:tcPr>
            <w:tcW w:w="4535" w:type="dxa"/>
            <w:shd w:val="clear" w:color="auto" w:fill="auto"/>
          </w:tcPr>
          <w:p w14:paraId="0278239A" w14:textId="77777777" w:rsidR="00BC1974" w:rsidRPr="00040E29" w:rsidRDefault="00BC1974" w:rsidP="00BC1974">
            <w:pPr>
              <w:pStyle w:val="TAL"/>
            </w:pPr>
            <w:r w:rsidRPr="00040E29">
              <w:t xml:space="preserve">            </w:t>
            </w:r>
            <w:proofErr w:type="spellStart"/>
            <w:r w:rsidRPr="00040E29">
              <w:t>maxBandwidthRequestedDL</w:t>
            </w:r>
            <w:proofErr w:type="spellEnd"/>
          </w:p>
        </w:tc>
        <w:tc>
          <w:tcPr>
            <w:tcW w:w="2267" w:type="dxa"/>
            <w:shd w:val="clear" w:color="auto" w:fill="auto"/>
          </w:tcPr>
          <w:p w14:paraId="55FA7F78" w14:textId="77777777" w:rsidR="00BC1974" w:rsidRPr="00040E29" w:rsidDel="00FD0D58" w:rsidRDefault="00BC1974" w:rsidP="00BC1974">
            <w:pPr>
              <w:pStyle w:val="TAL"/>
            </w:pPr>
            <w:r w:rsidRPr="00040E29">
              <w:t>Not checked</w:t>
            </w:r>
          </w:p>
        </w:tc>
        <w:tc>
          <w:tcPr>
            <w:tcW w:w="1700" w:type="dxa"/>
            <w:shd w:val="clear" w:color="auto" w:fill="auto"/>
          </w:tcPr>
          <w:p w14:paraId="05F9051A" w14:textId="77777777" w:rsidR="00BC1974" w:rsidRPr="00040E29" w:rsidRDefault="00BC1974" w:rsidP="00BC1974">
            <w:pPr>
              <w:pStyle w:val="TAL"/>
            </w:pPr>
          </w:p>
        </w:tc>
        <w:tc>
          <w:tcPr>
            <w:tcW w:w="1245" w:type="dxa"/>
            <w:shd w:val="clear" w:color="auto" w:fill="auto"/>
          </w:tcPr>
          <w:p w14:paraId="3D456D25" w14:textId="77777777" w:rsidR="00BC1974" w:rsidRPr="00040E29" w:rsidDel="00FD0D58" w:rsidRDefault="00BC1974" w:rsidP="00BC1974">
            <w:pPr>
              <w:pStyle w:val="TAL"/>
            </w:pPr>
          </w:p>
        </w:tc>
      </w:tr>
      <w:tr w:rsidR="00BC1974" w:rsidRPr="00040E29" w14:paraId="51C266EF" w14:textId="77777777" w:rsidTr="00BC1974">
        <w:tc>
          <w:tcPr>
            <w:tcW w:w="4535" w:type="dxa"/>
            <w:shd w:val="clear" w:color="auto" w:fill="auto"/>
          </w:tcPr>
          <w:p w14:paraId="596FBC78" w14:textId="77777777" w:rsidR="00BC1974" w:rsidRPr="00040E29" w:rsidRDefault="00BC1974" w:rsidP="00BC1974">
            <w:pPr>
              <w:pStyle w:val="TAL"/>
            </w:pPr>
            <w:r w:rsidRPr="00040E29">
              <w:t xml:space="preserve">            </w:t>
            </w:r>
            <w:proofErr w:type="spellStart"/>
            <w:r w:rsidRPr="00040E29">
              <w:t>maxBandwidthRequestedUL</w:t>
            </w:r>
            <w:proofErr w:type="spellEnd"/>
          </w:p>
        </w:tc>
        <w:tc>
          <w:tcPr>
            <w:tcW w:w="2267" w:type="dxa"/>
            <w:shd w:val="clear" w:color="auto" w:fill="auto"/>
          </w:tcPr>
          <w:p w14:paraId="2E9E25EE" w14:textId="77777777" w:rsidR="00BC1974" w:rsidRPr="00040E29" w:rsidDel="00FD0D58" w:rsidRDefault="00BC1974" w:rsidP="00BC1974">
            <w:pPr>
              <w:pStyle w:val="TAL"/>
            </w:pPr>
            <w:r w:rsidRPr="00040E29">
              <w:t>Not checked</w:t>
            </w:r>
          </w:p>
        </w:tc>
        <w:tc>
          <w:tcPr>
            <w:tcW w:w="1700" w:type="dxa"/>
            <w:shd w:val="clear" w:color="auto" w:fill="auto"/>
          </w:tcPr>
          <w:p w14:paraId="0421E93E" w14:textId="77777777" w:rsidR="00BC1974" w:rsidRPr="00040E29" w:rsidRDefault="00BC1974" w:rsidP="00BC1974">
            <w:pPr>
              <w:pStyle w:val="TAL"/>
            </w:pPr>
          </w:p>
        </w:tc>
        <w:tc>
          <w:tcPr>
            <w:tcW w:w="1245" w:type="dxa"/>
            <w:shd w:val="clear" w:color="auto" w:fill="auto"/>
          </w:tcPr>
          <w:p w14:paraId="23FD9178" w14:textId="77777777" w:rsidR="00BC1974" w:rsidRPr="00040E29" w:rsidDel="00FD0D58" w:rsidRDefault="00BC1974" w:rsidP="00BC1974">
            <w:pPr>
              <w:pStyle w:val="TAL"/>
            </w:pPr>
          </w:p>
        </w:tc>
      </w:tr>
      <w:tr w:rsidR="00BC1974" w:rsidRPr="00040E29" w14:paraId="72104F1A" w14:textId="77777777" w:rsidTr="00BC1974">
        <w:tc>
          <w:tcPr>
            <w:tcW w:w="4535" w:type="dxa"/>
            <w:shd w:val="clear" w:color="auto" w:fill="auto"/>
          </w:tcPr>
          <w:p w14:paraId="29F3BD76" w14:textId="77777777" w:rsidR="00BC1974" w:rsidRPr="00040E29" w:rsidRDefault="00BC1974" w:rsidP="00BC1974">
            <w:pPr>
              <w:pStyle w:val="TAL"/>
            </w:pPr>
            <w:r w:rsidRPr="00040E29">
              <w:t xml:space="preserve">            </w:t>
            </w:r>
            <w:proofErr w:type="spellStart"/>
            <w:r w:rsidRPr="00040E29">
              <w:t>maxCarriersRequestedDL</w:t>
            </w:r>
            <w:proofErr w:type="spellEnd"/>
          </w:p>
        </w:tc>
        <w:tc>
          <w:tcPr>
            <w:tcW w:w="2267" w:type="dxa"/>
            <w:shd w:val="clear" w:color="auto" w:fill="auto"/>
          </w:tcPr>
          <w:p w14:paraId="06B81B28" w14:textId="77777777" w:rsidR="00BC1974" w:rsidRPr="00040E29" w:rsidDel="00FD0D58" w:rsidRDefault="00BC1974" w:rsidP="00BC1974">
            <w:pPr>
              <w:pStyle w:val="TAL"/>
            </w:pPr>
            <w:r w:rsidRPr="00040E29">
              <w:t>Not checked</w:t>
            </w:r>
          </w:p>
        </w:tc>
        <w:tc>
          <w:tcPr>
            <w:tcW w:w="1700" w:type="dxa"/>
            <w:shd w:val="clear" w:color="auto" w:fill="auto"/>
          </w:tcPr>
          <w:p w14:paraId="5FF6855A" w14:textId="77777777" w:rsidR="00BC1974" w:rsidRPr="00040E29" w:rsidRDefault="00BC1974" w:rsidP="00BC1974">
            <w:pPr>
              <w:pStyle w:val="TAL"/>
            </w:pPr>
          </w:p>
        </w:tc>
        <w:tc>
          <w:tcPr>
            <w:tcW w:w="1245" w:type="dxa"/>
            <w:shd w:val="clear" w:color="auto" w:fill="auto"/>
          </w:tcPr>
          <w:p w14:paraId="0F66B3E7" w14:textId="77777777" w:rsidR="00BC1974" w:rsidRPr="00040E29" w:rsidDel="00FD0D58" w:rsidRDefault="00BC1974" w:rsidP="00BC1974">
            <w:pPr>
              <w:pStyle w:val="TAL"/>
            </w:pPr>
          </w:p>
        </w:tc>
      </w:tr>
      <w:tr w:rsidR="00BC1974" w:rsidRPr="00040E29" w14:paraId="14677848" w14:textId="77777777" w:rsidTr="00BC1974">
        <w:tc>
          <w:tcPr>
            <w:tcW w:w="4535" w:type="dxa"/>
            <w:shd w:val="clear" w:color="auto" w:fill="auto"/>
          </w:tcPr>
          <w:p w14:paraId="76B77C66" w14:textId="77777777" w:rsidR="00BC1974" w:rsidRPr="00040E29" w:rsidRDefault="00BC1974" w:rsidP="00BC1974">
            <w:pPr>
              <w:pStyle w:val="TAL"/>
            </w:pPr>
            <w:r w:rsidRPr="00040E29">
              <w:t xml:space="preserve">            </w:t>
            </w:r>
            <w:proofErr w:type="spellStart"/>
            <w:r w:rsidRPr="00040E29">
              <w:t>maxCarriersRequestedUL</w:t>
            </w:r>
            <w:proofErr w:type="spellEnd"/>
          </w:p>
        </w:tc>
        <w:tc>
          <w:tcPr>
            <w:tcW w:w="2267" w:type="dxa"/>
            <w:shd w:val="clear" w:color="auto" w:fill="auto"/>
          </w:tcPr>
          <w:p w14:paraId="782C3AE1" w14:textId="77777777" w:rsidR="00BC1974" w:rsidRPr="00040E29" w:rsidDel="00FD0D58" w:rsidRDefault="00BC1974" w:rsidP="00BC1974">
            <w:pPr>
              <w:pStyle w:val="TAL"/>
            </w:pPr>
            <w:r w:rsidRPr="00040E29">
              <w:t>Not checked</w:t>
            </w:r>
          </w:p>
        </w:tc>
        <w:tc>
          <w:tcPr>
            <w:tcW w:w="1700" w:type="dxa"/>
            <w:shd w:val="clear" w:color="auto" w:fill="auto"/>
          </w:tcPr>
          <w:p w14:paraId="53DBC43F" w14:textId="77777777" w:rsidR="00BC1974" w:rsidRPr="00040E29" w:rsidRDefault="00BC1974" w:rsidP="00BC1974">
            <w:pPr>
              <w:pStyle w:val="TAL"/>
            </w:pPr>
          </w:p>
        </w:tc>
        <w:tc>
          <w:tcPr>
            <w:tcW w:w="1245" w:type="dxa"/>
            <w:shd w:val="clear" w:color="auto" w:fill="auto"/>
          </w:tcPr>
          <w:p w14:paraId="31047E21" w14:textId="77777777" w:rsidR="00BC1974" w:rsidRPr="00040E29" w:rsidDel="00FD0D58" w:rsidRDefault="00BC1974" w:rsidP="00BC1974">
            <w:pPr>
              <w:pStyle w:val="TAL"/>
            </w:pPr>
          </w:p>
        </w:tc>
      </w:tr>
      <w:tr w:rsidR="00BC1974" w:rsidRPr="00040E29" w14:paraId="5236872C" w14:textId="77777777" w:rsidTr="00BC1974">
        <w:tc>
          <w:tcPr>
            <w:tcW w:w="4535" w:type="dxa"/>
            <w:shd w:val="clear" w:color="auto" w:fill="auto"/>
          </w:tcPr>
          <w:p w14:paraId="607E0FC9" w14:textId="77777777" w:rsidR="00BC1974" w:rsidRPr="00040E29" w:rsidRDefault="00BC1974" w:rsidP="00BC1974">
            <w:pPr>
              <w:pStyle w:val="TAL"/>
            </w:pPr>
            <w:r w:rsidRPr="00040E29">
              <w:t xml:space="preserve">          }</w:t>
            </w:r>
          </w:p>
        </w:tc>
        <w:tc>
          <w:tcPr>
            <w:tcW w:w="2267" w:type="dxa"/>
            <w:shd w:val="clear" w:color="auto" w:fill="auto"/>
          </w:tcPr>
          <w:p w14:paraId="5F30839C" w14:textId="77777777" w:rsidR="00BC1974" w:rsidRPr="00040E29" w:rsidDel="00FD0D58" w:rsidRDefault="00BC1974" w:rsidP="00BC1974">
            <w:pPr>
              <w:pStyle w:val="TAL"/>
            </w:pPr>
          </w:p>
        </w:tc>
        <w:tc>
          <w:tcPr>
            <w:tcW w:w="1700" w:type="dxa"/>
            <w:shd w:val="clear" w:color="auto" w:fill="auto"/>
          </w:tcPr>
          <w:p w14:paraId="6335DF98" w14:textId="77777777" w:rsidR="00BC1974" w:rsidRPr="00040E29" w:rsidRDefault="00BC1974" w:rsidP="00BC1974">
            <w:pPr>
              <w:pStyle w:val="TAL"/>
            </w:pPr>
          </w:p>
        </w:tc>
        <w:tc>
          <w:tcPr>
            <w:tcW w:w="1245" w:type="dxa"/>
            <w:shd w:val="clear" w:color="auto" w:fill="auto"/>
          </w:tcPr>
          <w:p w14:paraId="24CFC7F3" w14:textId="77777777" w:rsidR="00BC1974" w:rsidRPr="00040E29" w:rsidDel="00FD0D58" w:rsidRDefault="00BC1974" w:rsidP="00BC1974">
            <w:pPr>
              <w:pStyle w:val="TAL"/>
            </w:pPr>
          </w:p>
        </w:tc>
      </w:tr>
      <w:tr w:rsidR="00BC1974" w:rsidRPr="00040E29" w14:paraId="7504C7B1" w14:textId="77777777" w:rsidTr="00BC1974">
        <w:tc>
          <w:tcPr>
            <w:tcW w:w="4535" w:type="dxa"/>
            <w:shd w:val="clear" w:color="auto" w:fill="auto"/>
          </w:tcPr>
          <w:p w14:paraId="10EC9148" w14:textId="77777777" w:rsidR="00BC1974" w:rsidRPr="00040E29" w:rsidRDefault="00BC1974" w:rsidP="00BC1974">
            <w:pPr>
              <w:pStyle w:val="TAL"/>
            </w:pPr>
            <w:r w:rsidRPr="00040E29">
              <w:t xml:space="preserve">        }</w:t>
            </w:r>
          </w:p>
        </w:tc>
        <w:tc>
          <w:tcPr>
            <w:tcW w:w="2267" w:type="dxa"/>
            <w:shd w:val="clear" w:color="auto" w:fill="auto"/>
          </w:tcPr>
          <w:p w14:paraId="5E8E3904" w14:textId="77777777" w:rsidR="00BC1974" w:rsidRPr="00040E29" w:rsidDel="00FD0D58" w:rsidRDefault="00BC1974" w:rsidP="00BC1974">
            <w:pPr>
              <w:pStyle w:val="TAL"/>
            </w:pPr>
          </w:p>
        </w:tc>
        <w:tc>
          <w:tcPr>
            <w:tcW w:w="1700" w:type="dxa"/>
            <w:shd w:val="clear" w:color="auto" w:fill="auto"/>
          </w:tcPr>
          <w:p w14:paraId="112E41B2" w14:textId="77777777" w:rsidR="00BC1974" w:rsidRPr="00040E29" w:rsidRDefault="00BC1974" w:rsidP="00BC1974">
            <w:pPr>
              <w:pStyle w:val="TAL"/>
            </w:pPr>
          </w:p>
        </w:tc>
        <w:tc>
          <w:tcPr>
            <w:tcW w:w="1245" w:type="dxa"/>
            <w:shd w:val="clear" w:color="auto" w:fill="auto"/>
          </w:tcPr>
          <w:p w14:paraId="369B0B14" w14:textId="77777777" w:rsidR="00BC1974" w:rsidRPr="00040E29" w:rsidDel="00FD0D58" w:rsidRDefault="00BC1974" w:rsidP="00BC1974">
            <w:pPr>
              <w:pStyle w:val="TAL"/>
            </w:pPr>
          </w:p>
        </w:tc>
      </w:tr>
      <w:tr w:rsidR="00BC1974" w:rsidRPr="00040E29" w14:paraId="12B6EDC5" w14:textId="77777777" w:rsidTr="00BC1974">
        <w:tc>
          <w:tcPr>
            <w:tcW w:w="4535" w:type="dxa"/>
            <w:shd w:val="clear" w:color="auto" w:fill="auto"/>
          </w:tcPr>
          <w:p w14:paraId="536DD1CD" w14:textId="77777777" w:rsidR="00BC1974" w:rsidRPr="00040E29" w:rsidRDefault="00BC1974" w:rsidP="00BC1974">
            <w:pPr>
              <w:pStyle w:val="TAL"/>
            </w:pPr>
            <w:r w:rsidRPr="00040E29">
              <w:t xml:space="preserve">      }</w:t>
            </w:r>
          </w:p>
        </w:tc>
        <w:tc>
          <w:tcPr>
            <w:tcW w:w="2267" w:type="dxa"/>
            <w:shd w:val="clear" w:color="auto" w:fill="auto"/>
          </w:tcPr>
          <w:p w14:paraId="37169318" w14:textId="77777777" w:rsidR="00BC1974" w:rsidRPr="00040E29" w:rsidDel="00FD0D58" w:rsidRDefault="00BC1974" w:rsidP="00BC1974">
            <w:pPr>
              <w:pStyle w:val="TAL"/>
            </w:pPr>
          </w:p>
        </w:tc>
        <w:tc>
          <w:tcPr>
            <w:tcW w:w="1700" w:type="dxa"/>
            <w:shd w:val="clear" w:color="auto" w:fill="auto"/>
          </w:tcPr>
          <w:p w14:paraId="7815CF97" w14:textId="77777777" w:rsidR="00BC1974" w:rsidRPr="00040E29" w:rsidRDefault="00BC1974" w:rsidP="00BC1974">
            <w:pPr>
              <w:pStyle w:val="TAL"/>
            </w:pPr>
          </w:p>
        </w:tc>
        <w:tc>
          <w:tcPr>
            <w:tcW w:w="1245" w:type="dxa"/>
            <w:shd w:val="clear" w:color="auto" w:fill="auto"/>
          </w:tcPr>
          <w:p w14:paraId="77C9C5D1" w14:textId="77777777" w:rsidR="00BC1974" w:rsidRPr="00040E29" w:rsidDel="00FD0D58" w:rsidRDefault="00BC1974" w:rsidP="00BC1974">
            <w:pPr>
              <w:pStyle w:val="TAL"/>
            </w:pPr>
          </w:p>
        </w:tc>
      </w:tr>
      <w:tr w:rsidR="00BC1974" w:rsidRPr="00040E29" w14:paraId="70406AA3" w14:textId="77777777" w:rsidTr="00BC1974">
        <w:tc>
          <w:tcPr>
            <w:tcW w:w="4535" w:type="dxa"/>
            <w:shd w:val="clear" w:color="auto" w:fill="auto"/>
          </w:tcPr>
          <w:p w14:paraId="0ECC6860" w14:textId="77777777" w:rsidR="00BC1974" w:rsidRPr="00040E29" w:rsidRDefault="00BC1974" w:rsidP="00BC1974">
            <w:pPr>
              <w:pStyle w:val="TAL"/>
            </w:pPr>
            <w:r w:rsidRPr="00040E29">
              <w:t xml:space="preserve">      ue-CapabilityInformationSidelink-r16</w:t>
            </w:r>
          </w:p>
        </w:tc>
        <w:tc>
          <w:tcPr>
            <w:tcW w:w="2267" w:type="dxa"/>
            <w:shd w:val="clear" w:color="auto" w:fill="auto"/>
          </w:tcPr>
          <w:p w14:paraId="52CCDB21" w14:textId="79A7DB72" w:rsidR="00BC1974" w:rsidRPr="00040E29" w:rsidRDefault="00BC1974" w:rsidP="00BC1974">
            <w:pPr>
              <w:pStyle w:val="TAL"/>
            </w:pPr>
            <w:r w:rsidRPr="00040E29">
              <w:t>Checked, same content as in Table 12.1.7.</w:t>
            </w:r>
            <w:ins w:id="166" w:author="Huawei" w:date="2024-02-16T10:46:00Z">
              <w:r w:rsidR="008A0502">
                <w:t>1</w:t>
              </w:r>
            </w:ins>
            <w:bookmarkStart w:id="167" w:name="_GoBack"/>
            <w:bookmarkEnd w:id="167"/>
            <w:del w:id="168" w:author="Huawei" w:date="2024-02-16T10:46:00Z">
              <w:r w:rsidRPr="00040E29" w:rsidDel="008A0502">
                <w:delText>2</w:delText>
              </w:r>
            </w:del>
            <w:r w:rsidRPr="00040E29">
              <w:t>.3.3-2</w:t>
            </w:r>
          </w:p>
        </w:tc>
        <w:tc>
          <w:tcPr>
            <w:tcW w:w="1700" w:type="dxa"/>
            <w:shd w:val="clear" w:color="auto" w:fill="auto"/>
          </w:tcPr>
          <w:p w14:paraId="17FF59EE" w14:textId="77777777" w:rsidR="00BC1974" w:rsidRPr="00040E29" w:rsidRDefault="00BC1974" w:rsidP="00BC1974">
            <w:pPr>
              <w:pStyle w:val="TAL"/>
            </w:pPr>
          </w:p>
        </w:tc>
        <w:tc>
          <w:tcPr>
            <w:tcW w:w="1245" w:type="dxa"/>
            <w:shd w:val="clear" w:color="auto" w:fill="auto"/>
          </w:tcPr>
          <w:p w14:paraId="3A29CA3D" w14:textId="77777777" w:rsidR="00BC1974" w:rsidRPr="00040E29" w:rsidRDefault="00BC1974" w:rsidP="00BC1974">
            <w:pPr>
              <w:pStyle w:val="TAL"/>
            </w:pPr>
          </w:p>
        </w:tc>
      </w:tr>
      <w:tr w:rsidR="00BC1974" w:rsidRPr="00040E29" w14:paraId="66745B9C" w14:textId="77777777" w:rsidTr="00BC1974">
        <w:tc>
          <w:tcPr>
            <w:tcW w:w="4535" w:type="dxa"/>
            <w:shd w:val="clear" w:color="auto" w:fill="auto"/>
          </w:tcPr>
          <w:p w14:paraId="7247DF4E" w14:textId="77777777" w:rsidR="00BC1974" w:rsidRPr="00040E29" w:rsidRDefault="00BC1974" w:rsidP="00BC1974">
            <w:pPr>
              <w:pStyle w:val="TAL"/>
            </w:pPr>
            <w:r w:rsidRPr="00040E29">
              <w:t xml:space="preserve">    }</w:t>
            </w:r>
          </w:p>
        </w:tc>
        <w:tc>
          <w:tcPr>
            <w:tcW w:w="2267" w:type="dxa"/>
            <w:shd w:val="clear" w:color="auto" w:fill="auto"/>
          </w:tcPr>
          <w:p w14:paraId="4A4EA959" w14:textId="77777777" w:rsidR="00BC1974" w:rsidRPr="00040E29" w:rsidRDefault="00BC1974" w:rsidP="00BC1974">
            <w:pPr>
              <w:pStyle w:val="TAL"/>
            </w:pPr>
          </w:p>
        </w:tc>
        <w:tc>
          <w:tcPr>
            <w:tcW w:w="1700" w:type="dxa"/>
            <w:shd w:val="clear" w:color="auto" w:fill="auto"/>
          </w:tcPr>
          <w:p w14:paraId="46C39878" w14:textId="77777777" w:rsidR="00BC1974" w:rsidRPr="00040E29" w:rsidRDefault="00BC1974" w:rsidP="00BC1974">
            <w:pPr>
              <w:pStyle w:val="TAL"/>
            </w:pPr>
          </w:p>
        </w:tc>
        <w:tc>
          <w:tcPr>
            <w:tcW w:w="1245" w:type="dxa"/>
            <w:shd w:val="clear" w:color="auto" w:fill="auto"/>
          </w:tcPr>
          <w:p w14:paraId="58BD04F7" w14:textId="77777777" w:rsidR="00BC1974" w:rsidRPr="00040E29" w:rsidRDefault="00BC1974" w:rsidP="00BC1974">
            <w:pPr>
              <w:pStyle w:val="TAL"/>
            </w:pPr>
          </w:p>
        </w:tc>
      </w:tr>
      <w:tr w:rsidR="00BC1974" w:rsidRPr="00040E29" w14:paraId="0BB5B6A3" w14:textId="77777777" w:rsidTr="00BC1974">
        <w:tc>
          <w:tcPr>
            <w:tcW w:w="4535" w:type="dxa"/>
            <w:shd w:val="clear" w:color="auto" w:fill="auto"/>
          </w:tcPr>
          <w:p w14:paraId="18EB4E62" w14:textId="77777777" w:rsidR="00BC1974" w:rsidRPr="00040E29" w:rsidRDefault="00BC1974" w:rsidP="00BC1974">
            <w:pPr>
              <w:pStyle w:val="TAL"/>
            </w:pPr>
            <w:r w:rsidRPr="00040E29">
              <w:t xml:space="preserve">  }</w:t>
            </w:r>
          </w:p>
        </w:tc>
        <w:tc>
          <w:tcPr>
            <w:tcW w:w="2267" w:type="dxa"/>
            <w:shd w:val="clear" w:color="auto" w:fill="auto"/>
          </w:tcPr>
          <w:p w14:paraId="162ACFDC" w14:textId="77777777" w:rsidR="00BC1974" w:rsidRPr="00040E29" w:rsidRDefault="00BC1974" w:rsidP="00BC1974">
            <w:pPr>
              <w:pStyle w:val="TAL"/>
            </w:pPr>
          </w:p>
        </w:tc>
        <w:tc>
          <w:tcPr>
            <w:tcW w:w="1700" w:type="dxa"/>
            <w:shd w:val="clear" w:color="auto" w:fill="auto"/>
          </w:tcPr>
          <w:p w14:paraId="0374DEA0" w14:textId="77777777" w:rsidR="00BC1974" w:rsidRPr="00040E29" w:rsidRDefault="00BC1974" w:rsidP="00BC1974">
            <w:pPr>
              <w:pStyle w:val="TAL"/>
            </w:pPr>
          </w:p>
        </w:tc>
        <w:tc>
          <w:tcPr>
            <w:tcW w:w="1245" w:type="dxa"/>
            <w:shd w:val="clear" w:color="auto" w:fill="auto"/>
          </w:tcPr>
          <w:p w14:paraId="358D6057" w14:textId="77777777" w:rsidR="00BC1974" w:rsidRPr="00040E29" w:rsidRDefault="00BC1974" w:rsidP="00BC1974">
            <w:pPr>
              <w:pStyle w:val="TAL"/>
            </w:pPr>
          </w:p>
        </w:tc>
      </w:tr>
      <w:tr w:rsidR="00BC1974" w:rsidRPr="00040E29" w14:paraId="1D56EC8B" w14:textId="77777777" w:rsidTr="00BC1974">
        <w:tc>
          <w:tcPr>
            <w:tcW w:w="4535" w:type="dxa"/>
            <w:shd w:val="clear" w:color="auto" w:fill="auto"/>
          </w:tcPr>
          <w:p w14:paraId="552C3433" w14:textId="77777777" w:rsidR="00BC1974" w:rsidRPr="00040E29" w:rsidRDefault="00BC1974" w:rsidP="00BC1974">
            <w:pPr>
              <w:pStyle w:val="TAL"/>
            </w:pPr>
            <w:r w:rsidRPr="00040E29">
              <w:t>}</w:t>
            </w:r>
          </w:p>
        </w:tc>
        <w:tc>
          <w:tcPr>
            <w:tcW w:w="2267" w:type="dxa"/>
            <w:shd w:val="clear" w:color="auto" w:fill="auto"/>
          </w:tcPr>
          <w:p w14:paraId="1BDB7015" w14:textId="77777777" w:rsidR="00BC1974" w:rsidRPr="00040E29" w:rsidRDefault="00BC1974" w:rsidP="00BC1974">
            <w:pPr>
              <w:pStyle w:val="TAL"/>
            </w:pPr>
          </w:p>
        </w:tc>
        <w:tc>
          <w:tcPr>
            <w:tcW w:w="1700" w:type="dxa"/>
            <w:shd w:val="clear" w:color="auto" w:fill="auto"/>
          </w:tcPr>
          <w:p w14:paraId="4C678A27" w14:textId="77777777" w:rsidR="00BC1974" w:rsidRPr="00040E29" w:rsidRDefault="00BC1974" w:rsidP="00BC1974">
            <w:pPr>
              <w:pStyle w:val="TAL"/>
            </w:pPr>
          </w:p>
        </w:tc>
        <w:tc>
          <w:tcPr>
            <w:tcW w:w="1245" w:type="dxa"/>
            <w:shd w:val="clear" w:color="auto" w:fill="auto"/>
          </w:tcPr>
          <w:p w14:paraId="3B2BE0AC" w14:textId="77777777" w:rsidR="00BC1974" w:rsidRPr="00040E29" w:rsidRDefault="00BC1974" w:rsidP="00BC1974">
            <w:pPr>
              <w:pStyle w:val="TAL"/>
            </w:pPr>
          </w:p>
        </w:tc>
      </w:tr>
    </w:tbl>
    <w:p w14:paraId="2ABD63F8" w14:textId="77777777" w:rsidR="00BC1974" w:rsidRPr="00040E29" w:rsidRDefault="00BC1974" w:rsidP="00BC1974"/>
    <w:p w14:paraId="6B98A25B" w14:textId="541605FF" w:rsidR="00364A23" w:rsidRDefault="00364A23" w:rsidP="00364A23">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C1974">
        <w:rPr>
          <w:b/>
          <w:noProof/>
          <w:color w:val="00B0F0"/>
        </w:rPr>
        <w:t>1</w:t>
      </w:r>
      <w:r w:rsidRPr="00F92638">
        <w:rPr>
          <w:b/>
          <w:noProof/>
          <w:color w:val="00B0F0"/>
        </w:rPr>
        <w:t>&gt;</w:t>
      </w:r>
    </w:p>
    <w:p w14:paraId="38713F5D" w14:textId="77777777" w:rsidR="00364A23" w:rsidRPr="00364A23" w:rsidRDefault="00364A23">
      <w:pPr>
        <w:rPr>
          <w:noProof/>
        </w:rPr>
      </w:pPr>
    </w:p>
    <w:sectPr w:rsidR="00364A23" w:rsidRPr="00364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ADD3F" w14:textId="77777777" w:rsidR="00F13720" w:rsidRDefault="00F13720">
      <w:r>
        <w:separator/>
      </w:r>
    </w:p>
  </w:endnote>
  <w:endnote w:type="continuationSeparator" w:id="0">
    <w:p w14:paraId="666847F2" w14:textId="77777777" w:rsidR="00F13720" w:rsidRDefault="00F1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D189E" w14:textId="77777777" w:rsidR="00F13720" w:rsidRDefault="00F13720">
      <w:r>
        <w:separator/>
      </w:r>
    </w:p>
  </w:footnote>
  <w:footnote w:type="continuationSeparator" w:id="0">
    <w:p w14:paraId="23BFD7B0" w14:textId="77777777" w:rsidR="00F13720" w:rsidRDefault="00F13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1974" w:rsidRDefault="00BC1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1974" w:rsidRDefault="00BC197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1974" w:rsidRDefault="00BC197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1974" w:rsidRDefault="00BC197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B42362F"/>
    <w:multiLevelType w:val="multilevel"/>
    <w:tmpl w:val="F4EE13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9C649D"/>
    <w:multiLevelType w:val="hybridMultilevel"/>
    <w:tmpl w:val="4CD4BC86"/>
    <w:lvl w:ilvl="0" w:tplc="D540846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21"/>
  </w:num>
  <w:num w:numId="4">
    <w:abstractNumId w:val="17"/>
  </w:num>
  <w:num w:numId="5">
    <w:abstractNumId w:val="24"/>
  </w:num>
  <w:num w:numId="6">
    <w:abstractNumId w:val="3"/>
  </w:num>
  <w:num w:numId="7">
    <w:abstractNumId w:val="37"/>
  </w:num>
  <w:num w:numId="8">
    <w:abstractNumId w:val="29"/>
  </w:num>
  <w:num w:numId="9">
    <w:abstractNumId w:val="23"/>
  </w:num>
  <w:num w:numId="10">
    <w:abstractNumId w:val="28"/>
  </w:num>
  <w:num w:numId="11">
    <w:abstractNumId w:val="33"/>
  </w:num>
  <w:num w:numId="12">
    <w:abstractNumId w:val="6"/>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3"/>
  </w:num>
  <w:num w:numId="21">
    <w:abstractNumId w:val="32"/>
  </w:num>
  <w:num w:numId="22">
    <w:abstractNumId w:val="38"/>
  </w:num>
  <w:num w:numId="23">
    <w:abstractNumId w:val="39"/>
  </w:num>
  <w:num w:numId="24">
    <w:abstractNumId w:val="15"/>
  </w:num>
  <w:num w:numId="25">
    <w:abstractNumId w:val="19"/>
  </w:num>
  <w:num w:numId="26">
    <w:abstractNumId w:val="11"/>
  </w:num>
  <w:num w:numId="27">
    <w:abstractNumId w:val="30"/>
  </w:num>
  <w:num w:numId="28">
    <w:abstractNumId w:val="34"/>
  </w:num>
  <w:num w:numId="29">
    <w:abstractNumId w:val="18"/>
  </w:num>
  <w:num w:numId="30">
    <w:abstractNumId w:val="9"/>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8"/>
  </w:num>
  <w:num w:numId="39">
    <w:abstractNumId w:val="31"/>
  </w:num>
  <w:num w:numId="40">
    <w:abstractNumId w:val="3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0277"/>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52BB9"/>
    <w:rsid w:val="003609EF"/>
    <w:rsid w:val="003614D0"/>
    <w:rsid w:val="0036231A"/>
    <w:rsid w:val="00364A23"/>
    <w:rsid w:val="00374DD4"/>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6F7EE2"/>
    <w:rsid w:val="007139FF"/>
    <w:rsid w:val="00762C25"/>
    <w:rsid w:val="00764958"/>
    <w:rsid w:val="00792342"/>
    <w:rsid w:val="0079387B"/>
    <w:rsid w:val="007977A8"/>
    <w:rsid w:val="007A05FA"/>
    <w:rsid w:val="007B512A"/>
    <w:rsid w:val="007C2097"/>
    <w:rsid w:val="007C3028"/>
    <w:rsid w:val="007C73F9"/>
    <w:rsid w:val="007D6A07"/>
    <w:rsid w:val="007E3327"/>
    <w:rsid w:val="007F7259"/>
    <w:rsid w:val="008040A8"/>
    <w:rsid w:val="00805C19"/>
    <w:rsid w:val="008279FA"/>
    <w:rsid w:val="008626E7"/>
    <w:rsid w:val="00870EE7"/>
    <w:rsid w:val="008863B9"/>
    <w:rsid w:val="008961BE"/>
    <w:rsid w:val="008A0502"/>
    <w:rsid w:val="008A45A6"/>
    <w:rsid w:val="008D3CCC"/>
    <w:rsid w:val="008F3789"/>
    <w:rsid w:val="008F686C"/>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1974"/>
    <w:rsid w:val="00BC75D2"/>
    <w:rsid w:val="00BD279D"/>
    <w:rsid w:val="00BD6BB8"/>
    <w:rsid w:val="00C365C8"/>
    <w:rsid w:val="00C66BA2"/>
    <w:rsid w:val="00C831A7"/>
    <w:rsid w:val="00C870F6"/>
    <w:rsid w:val="00C95985"/>
    <w:rsid w:val="00CC5026"/>
    <w:rsid w:val="00CC68D0"/>
    <w:rsid w:val="00CE1312"/>
    <w:rsid w:val="00D03F9A"/>
    <w:rsid w:val="00D06D51"/>
    <w:rsid w:val="00D13C58"/>
    <w:rsid w:val="00D24991"/>
    <w:rsid w:val="00D34800"/>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5528"/>
    <w:rsid w:val="00F13720"/>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364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364A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364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78A5F-E257-4D5B-9302-8812DDE49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5764</TotalTime>
  <Pages>10</Pages>
  <Words>2259</Words>
  <Characters>12881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2024-01-12T09:20:00Z</dcterms:created>
  <dcterms:modified xsi:type="dcterms:W3CDTF">2024-02-16T02:47:00Z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(3)Xwt0bpwNwYUPuqYJN5j0S3O9b/7ddU8BKrir3ElhZKX9M/ylqXDr6c8rMm7Heh/Uk7ZutWE8
WNId7+dbGRXoLxko1aJqPPdUYWpuCNSDe7TWd4TJS+2/gD2+zgja93AQtEqFbEpz1+ysuyXe
PVDZ1UfU+7JIHLi8Fem8B/pBTCW5awBBzAZYt2OGrQwN6r1Ms6O6IyU9IJGyzbSmg7/YbrPr
yIoEA5twDzHal121jL</vt:lpwstr>
  </property>
  <property fmtid="{D5CDD505-2E9C-101B-9397-08002B2CF9AE}" pid="22" name="_2015_ms_pID_7253431">
    <vt:lpwstr>BNv9149mIytb5rUsb215Tz2djvRLxqcTildXvdnD1qd2HxoLmNuyhS
l1Ola+YJarJt4r8FViYn41b6OSBCbSQJ5Mt5UgDcHnxaMom7VPlVmqLDWbmU5U8Hylc3Pmqg
YHqOFwSRvEuy25LfptpTqOznXYZRUNUpTl+eSNv/TD2urKOgMa6iQfSxDwsnTsEwKEySpZ/l
qOms75K5u9HqCp47KaP/tESda4SFKb9h9Oji</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1708050288</vt:lpwstr>
  </property>
</Properties>
</file>