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2A1A29">
        <w:rPr>
          <w:b/>
          <w:noProof/>
          <w:sz w:val="24"/>
        </w:rPr>
        <w:t>2</w:t>
      </w:r>
      <w:r>
        <w:rPr>
          <w:b/>
          <w:i/>
          <w:noProof/>
          <w:sz w:val="28"/>
        </w:rPr>
        <w:tab/>
      </w:r>
      <w:r w:rsidR="00EC7678" w:rsidRPr="00EC7678">
        <w:rPr>
          <w:b/>
          <w:i/>
          <w:noProof/>
          <w:sz w:val="28"/>
        </w:rPr>
        <w:t>R5-2</w:t>
      </w:r>
      <w:r w:rsidR="002A1A29">
        <w:rPr>
          <w:b/>
          <w:i/>
          <w:noProof/>
          <w:sz w:val="28"/>
        </w:rPr>
        <w:t>4</w:t>
      </w:r>
      <w:r w:rsidR="00F63507">
        <w:rPr>
          <w:b/>
          <w:i/>
          <w:noProof/>
          <w:sz w:val="28"/>
        </w:rPr>
        <w:t>0752</w:t>
      </w:r>
    </w:p>
    <w:p w:rsidR="00E7474D" w:rsidRPr="00F4311F" w:rsidRDefault="002A1A29" w:rsidP="00E7474D">
      <w:pPr>
        <w:pStyle w:val="CRCoverPage"/>
        <w:outlineLvl w:val="0"/>
        <w:rPr>
          <w:b/>
          <w:noProof/>
          <w:sz w:val="24"/>
        </w:rPr>
      </w:pPr>
      <w:r>
        <w:rPr>
          <w:b/>
          <w:noProof/>
          <w:sz w:val="24"/>
          <w:lang w:eastAsia="zh-CN"/>
        </w:rPr>
        <w:t>Athens</w:t>
      </w:r>
      <w:r w:rsidR="00E7474D">
        <w:rPr>
          <w:rFonts w:hint="eastAsia"/>
          <w:b/>
          <w:noProof/>
          <w:sz w:val="24"/>
        </w:rPr>
        <w:t>,</w:t>
      </w:r>
      <w:r w:rsidR="00E7474D">
        <w:rPr>
          <w:b/>
          <w:noProof/>
          <w:sz w:val="24"/>
        </w:rPr>
        <w:t xml:space="preserve"> </w:t>
      </w:r>
      <w:r>
        <w:rPr>
          <w:b/>
          <w:noProof/>
          <w:sz w:val="24"/>
        </w:rPr>
        <w:t>Greece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Feb</w:t>
      </w:r>
      <w:r w:rsidR="00A81F46">
        <w:rPr>
          <w:b/>
          <w:noProof/>
          <w:sz w:val="24"/>
        </w:rPr>
        <w:t xml:space="preserve"> </w:t>
      </w:r>
      <w:r>
        <w:rPr>
          <w:b/>
          <w:noProof/>
          <w:sz w:val="24"/>
        </w:rPr>
        <w:t>26</w:t>
      </w:r>
      <w:r w:rsidR="00A81F46">
        <w:rPr>
          <w:b/>
          <w:noProof/>
          <w:sz w:val="24"/>
          <w:vertAlign w:val="superscript"/>
        </w:rPr>
        <w:t>th</w:t>
      </w:r>
      <w:r w:rsidR="00E7474D">
        <w:rPr>
          <w:b/>
          <w:noProof/>
          <w:sz w:val="24"/>
        </w:rPr>
        <w:t xml:space="preserve"> </w:t>
      </w:r>
      <w:r>
        <w:rPr>
          <w:b/>
          <w:noProof/>
          <w:sz w:val="24"/>
        </w:rPr>
        <w:t>–</w:t>
      </w:r>
      <w:r w:rsidR="00E7474D">
        <w:rPr>
          <w:b/>
          <w:noProof/>
          <w:sz w:val="24"/>
        </w:rPr>
        <w:t xml:space="preserve"> </w:t>
      </w:r>
      <w:r>
        <w:rPr>
          <w:b/>
          <w:noProof/>
          <w:sz w:val="24"/>
        </w:rPr>
        <w:t>Mar 1</w:t>
      </w:r>
      <w:r w:rsidRPr="002A1A29">
        <w:rPr>
          <w:b/>
          <w:noProof/>
          <w:sz w:val="24"/>
          <w:vertAlign w:val="superscript"/>
        </w:rPr>
        <w:t>st</w:t>
      </w:r>
      <w:r w:rsidR="00E7474D" w:rsidRPr="00203FB5">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62BD6">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63507" w:rsidP="003916B4">
            <w:pPr>
              <w:pStyle w:val="CRCoverPage"/>
              <w:spacing w:after="0"/>
              <w:jc w:val="center"/>
              <w:rPr>
                <w:noProof/>
              </w:rPr>
            </w:pPr>
            <w:r>
              <w:rPr>
                <w:b/>
                <w:noProof/>
                <w:sz w:val="28"/>
              </w:rPr>
              <w:t>0675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4926A2">
              <w:rPr>
                <w:b/>
                <w:noProof/>
                <w:sz w:val="28"/>
              </w:rPr>
              <w:t>8</w:t>
            </w:r>
            <w:r>
              <w:rPr>
                <w:b/>
                <w:noProof/>
                <w:sz w:val="28"/>
              </w:rPr>
              <w:t>.</w:t>
            </w:r>
            <w:r w:rsidR="002A1A2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4C0991" w:rsidP="002A6414">
            <w:pPr>
              <w:pStyle w:val="CRCoverPage"/>
              <w:spacing w:after="0"/>
              <w:ind w:left="100"/>
              <w:rPr>
                <w:noProof/>
              </w:rPr>
            </w:pPr>
            <w:r w:rsidRPr="004C0991">
              <w:rPr>
                <w:noProof/>
              </w:rPr>
              <w:t>TT analysis for RedCap RRM test case 16.7.5.1</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1A29">
              <w:rPr>
                <w:noProof/>
              </w:rPr>
              <w:t>4</w:t>
            </w:r>
            <w:r w:rsidR="005F6D86">
              <w:rPr>
                <w:noProof/>
              </w:rPr>
              <w:t>-</w:t>
            </w:r>
            <w:r w:rsidR="002A1A29">
              <w:rPr>
                <w:noProof/>
              </w:rPr>
              <w:t>02</w:t>
            </w:r>
            <w:r w:rsidR="002A6414">
              <w:rPr>
                <w:noProof/>
              </w:rPr>
              <w:t>-</w:t>
            </w:r>
            <w:r w:rsidR="002A1A29">
              <w:rPr>
                <w:noProof/>
              </w:rPr>
              <w:t>17</w:t>
            </w:r>
            <w:r w:rsidRPr="004A220A">
              <w:rPr>
                <w:noProof/>
              </w:rPr>
              <w:fldChar w:fldCharType="end"/>
            </w:r>
          </w:p>
        </w:tc>
      </w:tr>
      <w:tr w:rsidR="00E21E1B"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4926A2">
              <w:rPr>
                <w:noProof/>
              </w:rPr>
              <w:t>8</w:t>
            </w:r>
          </w:p>
        </w:tc>
      </w:tr>
      <w:tr w:rsidR="00E21E1B"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5C240D" w:rsidRPr="009B4AA7" w:rsidRDefault="00762BD6" w:rsidP="00C42E61">
            <w:pPr>
              <w:pStyle w:val="CRCoverPage"/>
              <w:numPr>
                <w:ilvl w:val="0"/>
                <w:numId w:val="14"/>
              </w:numPr>
              <w:spacing w:after="0"/>
              <w:rPr>
                <w:lang w:eastAsia="zh-CN"/>
              </w:rPr>
            </w:pPr>
            <w:r>
              <w:rPr>
                <w:rFonts w:hint="eastAsia"/>
                <w:lang w:eastAsia="zh-CN"/>
              </w:rPr>
              <w:t>T</w:t>
            </w:r>
            <w:r>
              <w:rPr>
                <w:lang w:eastAsia="zh-CN"/>
              </w:rPr>
              <w:t xml:space="preserve">o provide TT analysis for </w:t>
            </w:r>
            <w:proofErr w:type="spellStart"/>
            <w:r>
              <w:rPr>
                <w:lang w:eastAsia="zh-CN"/>
              </w:rPr>
              <w:t>RedCap</w:t>
            </w:r>
            <w:proofErr w:type="spellEnd"/>
            <w:r>
              <w:rPr>
                <w:lang w:eastAsia="zh-CN"/>
              </w:rPr>
              <w:t xml:space="preserve"> RRM TC 16.7.</w:t>
            </w:r>
            <w:r w:rsidR="004C0991">
              <w:rPr>
                <w:lang w:eastAsia="zh-CN"/>
              </w:rPr>
              <w:t>5</w:t>
            </w:r>
            <w:r>
              <w:rPr>
                <w:lang w:eastAsia="zh-CN"/>
              </w:rPr>
              <w:t>.1.</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762BD6" w:rsidRPr="00A31ABC" w:rsidRDefault="00762BD6" w:rsidP="00C42E61">
            <w:pPr>
              <w:pStyle w:val="CRCoverPage"/>
              <w:numPr>
                <w:ilvl w:val="0"/>
                <w:numId w:val="15"/>
              </w:numPr>
              <w:spacing w:after="0"/>
              <w:rPr>
                <w:lang w:eastAsia="ja-JP"/>
              </w:rPr>
            </w:pPr>
            <w:r>
              <w:rPr>
                <w:lang w:eastAsia="zh-CN"/>
              </w:rPr>
              <w:t xml:space="preserve">TT analysis for </w:t>
            </w:r>
            <w:proofErr w:type="spellStart"/>
            <w:r>
              <w:rPr>
                <w:lang w:eastAsia="zh-CN"/>
              </w:rPr>
              <w:t>RedCap</w:t>
            </w:r>
            <w:proofErr w:type="spellEnd"/>
            <w:r>
              <w:rPr>
                <w:lang w:eastAsia="zh-CN"/>
              </w:rPr>
              <w:t xml:space="preserve"> RRM TC 16.7.</w:t>
            </w:r>
            <w:r w:rsidR="004C0991">
              <w:rPr>
                <w:lang w:eastAsia="zh-CN"/>
              </w:rPr>
              <w:t>5</w:t>
            </w:r>
            <w:r>
              <w:rPr>
                <w:lang w:eastAsia="zh-CN"/>
              </w:rPr>
              <w:t xml:space="preserve">.1 is added to the </w:t>
            </w:r>
            <w:proofErr w:type="spellStart"/>
            <w:r>
              <w:rPr>
                <w:lang w:eastAsia="zh-CN"/>
              </w:rPr>
              <w:t>attachement</w:t>
            </w:r>
            <w:proofErr w:type="spellEnd"/>
            <w:r>
              <w:rPr>
                <w:lang w:eastAsia="zh-CN"/>
              </w:rPr>
              <w:t xml:space="preserve"> of TS 38.903</w:t>
            </w:r>
            <w:r w:rsidR="00FE4205">
              <w:rPr>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762BD6" w:rsidP="00653DEF">
            <w:pPr>
              <w:pStyle w:val="CRCoverPage"/>
              <w:spacing w:after="0"/>
              <w:ind w:left="100"/>
              <w:rPr>
                <w:noProof/>
                <w:lang w:eastAsia="zh-CN"/>
              </w:rPr>
            </w:pPr>
            <w:r>
              <w:rPr>
                <w:noProof/>
                <w:lang w:eastAsia="zh-CN"/>
              </w:rPr>
              <w:t>Workplan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62BD6" w:rsidP="00895DFD">
            <w:pPr>
              <w:pStyle w:val="CRCoverPage"/>
              <w:spacing w:after="0"/>
              <w:ind w:left="100"/>
              <w:rPr>
                <w:noProof/>
                <w:lang w:eastAsia="zh-CN"/>
              </w:rPr>
            </w:pPr>
            <w:r>
              <w:rPr>
                <w:rFonts w:hint="eastAsia"/>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E21E1B"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762BD6">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762BD6">
              <w:rPr>
                <w:noProof/>
              </w:rPr>
              <w:t>38.533</w:t>
            </w:r>
            <w:bookmarkStart w:id="1" w:name="_GoBack"/>
            <w:bookmarkEnd w:id="1"/>
          </w:p>
        </w:tc>
      </w:tr>
      <w:tr w:rsidR="00E21E1B"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762BD6" w:rsidRDefault="00762BD6" w:rsidP="00762BD6">
      <w:pPr>
        <w:rPr>
          <w:lang w:eastAsia="zh-CN"/>
        </w:rPr>
      </w:pPr>
      <w:r>
        <w:rPr>
          <w:rFonts w:hint="eastAsia"/>
          <w:lang w:eastAsia="zh-CN"/>
        </w:rPr>
        <w:t>A</w:t>
      </w:r>
      <w:r>
        <w:rPr>
          <w:lang w:eastAsia="zh-CN"/>
        </w:rPr>
        <w:t xml:space="preserve">dd the following .zip file to the </w:t>
      </w:r>
      <w:proofErr w:type="spellStart"/>
      <w:r>
        <w:rPr>
          <w:lang w:eastAsia="zh-CN"/>
        </w:rPr>
        <w:t>attachements</w:t>
      </w:r>
      <w:proofErr w:type="spellEnd"/>
      <w:r>
        <w:rPr>
          <w:lang w:eastAsia="zh-CN"/>
        </w:rPr>
        <w:t xml:space="preserve"> of TS 38.903:</w:t>
      </w:r>
    </w:p>
    <w:p w:rsidR="00762BD6" w:rsidRPr="00762BD6" w:rsidRDefault="00762BD6" w:rsidP="00762BD6">
      <w:pPr>
        <w:rPr>
          <w:lang w:eastAsia="zh-CN"/>
        </w:rPr>
      </w:pPr>
      <w:r>
        <w:rPr>
          <w:lang w:eastAsia="zh-CN"/>
        </w:rPr>
        <w:t>“</w:t>
      </w:r>
      <w:r w:rsidRPr="00762BD6">
        <w:rPr>
          <w:lang w:eastAsia="zh-CN"/>
        </w:rPr>
        <w:t>38.533 16.7.</w:t>
      </w:r>
      <w:r w:rsidR="004C0991">
        <w:rPr>
          <w:lang w:eastAsia="zh-CN"/>
        </w:rPr>
        <w:t>5</w:t>
      </w:r>
      <w:r w:rsidRPr="00762BD6">
        <w:rPr>
          <w:lang w:eastAsia="zh-CN"/>
        </w:rPr>
        <w:t>.1 TT</w:t>
      </w:r>
      <w:r>
        <w:rPr>
          <w:lang w:eastAsia="zh-CN"/>
        </w:rPr>
        <w:t>.zip”</w:t>
      </w:r>
    </w:p>
    <w:p w:rsidR="00FF256F" w:rsidRDefault="00CC2B78" w:rsidP="00C9763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FF256F" w:rsidSect="00FE42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69C1" w:rsidRDefault="00B469C1">
      <w:r>
        <w:separator/>
      </w:r>
    </w:p>
  </w:endnote>
  <w:endnote w:type="continuationSeparator" w:id="0">
    <w:p w:rsidR="00B469C1" w:rsidRDefault="00B46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69C1" w:rsidRDefault="00B469C1">
      <w:r>
        <w:separator/>
      </w:r>
    </w:p>
  </w:footnote>
  <w:footnote w:type="continuationSeparator" w:id="0">
    <w:p w:rsidR="00B469C1" w:rsidRDefault="00B46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162E"/>
    <w:rsid w:val="00102F75"/>
    <w:rsid w:val="00105FA2"/>
    <w:rsid w:val="001130D4"/>
    <w:rsid w:val="00113A77"/>
    <w:rsid w:val="00116168"/>
    <w:rsid w:val="00117731"/>
    <w:rsid w:val="0012289C"/>
    <w:rsid w:val="001328C6"/>
    <w:rsid w:val="001410D6"/>
    <w:rsid w:val="00141A6E"/>
    <w:rsid w:val="00142AFF"/>
    <w:rsid w:val="00144DDC"/>
    <w:rsid w:val="00145D43"/>
    <w:rsid w:val="00154A77"/>
    <w:rsid w:val="00157ABE"/>
    <w:rsid w:val="00160605"/>
    <w:rsid w:val="00163AF9"/>
    <w:rsid w:val="00163C39"/>
    <w:rsid w:val="001653DE"/>
    <w:rsid w:val="00170EC7"/>
    <w:rsid w:val="001735A3"/>
    <w:rsid w:val="00187FD8"/>
    <w:rsid w:val="0019120B"/>
    <w:rsid w:val="00192C46"/>
    <w:rsid w:val="00194F53"/>
    <w:rsid w:val="001A08B3"/>
    <w:rsid w:val="001A4606"/>
    <w:rsid w:val="001A7B60"/>
    <w:rsid w:val="001B2559"/>
    <w:rsid w:val="001B2FA0"/>
    <w:rsid w:val="001B460E"/>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1A29"/>
    <w:rsid w:val="002A3975"/>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46F2E"/>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85528"/>
    <w:rsid w:val="00386C7B"/>
    <w:rsid w:val="003916B4"/>
    <w:rsid w:val="00394E86"/>
    <w:rsid w:val="003A47B1"/>
    <w:rsid w:val="003B2FA5"/>
    <w:rsid w:val="003B7AFD"/>
    <w:rsid w:val="003C05ED"/>
    <w:rsid w:val="003C0751"/>
    <w:rsid w:val="003D1485"/>
    <w:rsid w:val="003D37A8"/>
    <w:rsid w:val="003D4A19"/>
    <w:rsid w:val="003D4BD1"/>
    <w:rsid w:val="003D5172"/>
    <w:rsid w:val="003D684A"/>
    <w:rsid w:val="003D77EE"/>
    <w:rsid w:val="003E1A36"/>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26A2"/>
    <w:rsid w:val="004962A8"/>
    <w:rsid w:val="004A220A"/>
    <w:rsid w:val="004B6434"/>
    <w:rsid w:val="004B75B7"/>
    <w:rsid w:val="004C0991"/>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5BC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240D"/>
    <w:rsid w:val="005D0C50"/>
    <w:rsid w:val="005D179A"/>
    <w:rsid w:val="005D1870"/>
    <w:rsid w:val="005D1A84"/>
    <w:rsid w:val="005D4CB0"/>
    <w:rsid w:val="005D5C58"/>
    <w:rsid w:val="005E2C44"/>
    <w:rsid w:val="005E2DD0"/>
    <w:rsid w:val="005E6649"/>
    <w:rsid w:val="005F40A9"/>
    <w:rsid w:val="005F6D86"/>
    <w:rsid w:val="005F7895"/>
    <w:rsid w:val="0060364E"/>
    <w:rsid w:val="00605516"/>
    <w:rsid w:val="00607F8F"/>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7A45"/>
    <w:rsid w:val="006E21FB"/>
    <w:rsid w:val="006E4355"/>
    <w:rsid w:val="006E7972"/>
    <w:rsid w:val="007048C4"/>
    <w:rsid w:val="00720921"/>
    <w:rsid w:val="007240E9"/>
    <w:rsid w:val="007243DD"/>
    <w:rsid w:val="00725B8F"/>
    <w:rsid w:val="00727EBB"/>
    <w:rsid w:val="007352F6"/>
    <w:rsid w:val="007360A9"/>
    <w:rsid w:val="007378F7"/>
    <w:rsid w:val="00737FB9"/>
    <w:rsid w:val="00742DC8"/>
    <w:rsid w:val="00760A2F"/>
    <w:rsid w:val="00762BD6"/>
    <w:rsid w:val="007674AA"/>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B6DCA"/>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0D5"/>
    <w:rsid w:val="008279FA"/>
    <w:rsid w:val="00841A46"/>
    <w:rsid w:val="00842D23"/>
    <w:rsid w:val="00850649"/>
    <w:rsid w:val="008626E7"/>
    <w:rsid w:val="008656AF"/>
    <w:rsid w:val="0087078B"/>
    <w:rsid w:val="00870EE7"/>
    <w:rsid w:val="0087181F"/>
    <w:rsid w:val="00875548"/>
    <w:rsid w:val="008758BD"/>
    <w:rsid w:val="00875EB7"/>
    <w:rsid w:val="0087710B"/>
    <w:rsid w:val="0087774A"/>
    <w:rsid w:val="008819AA"/>
    <w:rsid w:val="00884E75"/>
    <w:rsid w:val="008863B9"/>
    <w:rsid w:val="00890E80"/>
    <w:rsid w:val="00892F92"/>
    <w:rsid w:val="00895CB3"/>
    <w:rsid w:val="00895DFD"/>
    <w:rsid w:val="008A45A6"/>
    <w:rsid w:val="008B3067"/>
    <w:rsid w:val="008C1913"/>
    <w:rsid w:val="008C2447"/>
    <w:rsid w:val="008C2931"/>
    <w:rsid w:val="008C5435"/>
    <w:rsid w:val="008C75B1"/>
    <w:rsid w:val="008D7330"/>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05C20"/>
    <w:rsid w:val="00B14E91"/>
    <w:rsid w:val="00B16956"/>
    <w:rsid w:val="00B17EDD"/>
    <w:rsid w:val="00B220E5"/>
    <w:rsid w:val="00B258BB"/>
    <w:rsid w:val="00B270D2"/>
    <w:rsid w:val="00B2727E"/>
    <w:rsid w:val="00B36C02"/>
    <w:rsid w:val="00B41A8A"/>
    <w:rsid w:val="00B4463D"/>
    <w:rsid w:val="00B46506"/>
    <w:rsid w:val="00B469C1"/>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3E37"/>
    <w:rsid w:val="00BB5DFC"/>
    <w:rsid w:val="00BB6D7E"/>
    <w:rsid w:val="00BC2D94"/>
    <w:rsid w:val="00BC3368"/>
    <w:rsid w:val="00BD279D"/>
    <w:rsid w:val="00BD6BB8"/>
    <w:rsid w:val="00BE21A9"/>
    <w:rsid w:val="00BE4C28"/>
    <w:rsid w:val="00C0049E"/>
    <w:rsid w:val="00C0233D"/>
    <w:rsid w:val="00C133B0"/>
    <w:rsid w:val="00C15B14"/>
    <w:rsid w:val="00C1654F"/>
    <w:rsid w:val="00C2060D"/>
    <w:rsid w:val="00C22CF0"/>
    <w:rsid w:val="00C23AF3"/>
    <w:rsid w:val="00C26A4A"/>
    <w:rsid w:val="00C40F83"/>
    <w:rsid w:val="00C42E61"/>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63B"/>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152C"/>
    <w:rsid w:val="00D24991"/>
    <w:rsid w:val="00D359E4"/>
    <w:rsid w:val="00D40D6F"/>
    <w:rsid w:val="00D41CA3"/>
    <w:rsid w:val="00D42BE1"/>
    <w:rsid w:val="00D47664"/>
    <w:rsid w:val="00D50255"/>
    <w:rsid w:val="00D5783F"/>
    <w:rsid w:val="00D5796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4FD0"/>
    <w:rsid w:val="00DB6060"/>
    <w:rsid w:val="00DD2363"/>
    <w:rsid w:val="00DD5491"/>
    <w:rsid w:val="00DE0E48"/>
    <w:rsid w:val="00DE1590"/>
    <w:rsid w:val="00DE2F10"/>
    <w:rsid w:val="00DE34CF"/>
    <w:rsid w:val="00DE42DB"/>
    <w:rsid w:val="00DE6A82"/>
    <w:rsid w:val="00E0303E"/>
    <w:rsid w:val="00E07DB8"/>
    <w:rsid w:val="00E13F3D"/>
    <w:rsid w:val="00E21E1B"/>
    <w:rsid w:val="00E26D3B"/>
    <w:rsid w:val="00E34898"/>
    <w:rsid w:val="00E356B0"/>
    <w:rsid w:val="00E3620F"/>
    <w:rsid w:val="00E45791"/>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C7678"/>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2045"/>
    <w:rsid w:val="00F53C0F"/>
    <w:rsid w:val="00F55866"/>
    <w:rsid w:val="00F56148"/>
    <w:rsid w:val="00F61EF8"/>
    <w:rsid w:val="00F63507"/>
    <w:rsid w:val="00F671BC"/>
    <w:rsid w:val="00F67B60"/>
    <w:rsid w:val="00F70CC7"/>
    <w:rsid w:val="00F72A68"/>
    <w:rsid w:val="00F74C8F"/>
    <w:rsid w:val="00F77295"/>
    <w:rsid w:val="00F840BC"/>
    <w:rsid w:val="00F84A6D"/>
    <w:rsid w:val="00F92EF5"/>
    <w:rsid w:val="00F9439F"/>
    <w:rsid w:val="00FA0947"/>
    <w:rsid w:val="00FB2B3F"/>
    <w:rsid w:val="00FB336E"/>
    <w:rsid w:val="00FB3473"/>
    <w:rsid w:val="00FB387D"/>
    <w:rsid w:val="00FB5E84"/>
    <w:rsid w:val="00FB6386"/>
    <w:rsid w:val="00FC65C8"/>
    <w:rsid w:val="00FD1760"/>
    <w:rsid w:val="00FD45EF"/>
    <w:rsid w:val="00FE4205"/>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14740B"/>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BE4B6-04E9-41D3-B9B5-085F0101B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591</TotalTime>
  <Pages>2</Pages>
  <Words>318</Words>
  <Characters>1819</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87</cp:revision>
  <cp:lastPrinted>1899-12-31T23:00:00Z</cp:lastPrinted>
  <dcterms:created xsi:type="dcterms:W3CDTF">2022-08-22T02:54:00Z</dcterms:created>
  <dcterms:modified xsi:type="dcterms:W3CDTF">2024-02-15T16:09:00Z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(3)FoliBTGR1GzqyO8kyWsL+bvpQrEB/8gj4P9PlA7LYhQzxVPzsmGgGrrSnaAefM4/0TwMNJjv
dgA2KQBUILSHVdyROuA6yqBZf2JM0BeZ8zCcJe/muzcUxe1POyHK1vXy2qdn0YX2zX5rSrmR
RnA0llgBwvDh9hrzFtpde2sgcrrxNqdhxA4IDM+tcLBvj7wG76xpV6kslpVV+UugPhIqwxkA
nXFa6A3rAnHCAU/ILl</vt:lpwstr>
  </property>
  <property fmtid="{D5CDD505-2E9C-101B-9397-08002B2CF9AE}" pid="22" name="_2015_ms_pID_7253431">
    <vt:lpwstr>DtHatxLplJBuLb3Zdvg9Ka+iWFrlnDODMBNlh7jKlaDROvwqquet8n
BoyvvH7A072PS+vssnXILxt5mEAaPAPaDBAf5RAtTF1AphwGmKNZzQ1t2S2l9z5dZRzFOAfg
kG+1VnrZHNFitU7F9vTLFym2DPcksKC18AgOH+KrkvY+WkaX1v0aWCdPlRsYYhoQTPuKof9u
U/nUZN43mI/6L7HsxqBhALKq/AtyfOCSF86y</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1708013330</vt:lpwstr>
  </property>
</Properties>
</file>