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E17661">
        <w:rPr>
          <w:b/>
          <w:i/>
          <w:noProof/>
          <w:sz w:val="28"/>
        </w:rPr>
        <w:t>0740</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7661" w:rsidP="003916B4">
            <w:pPr>
              <w:pStyle w:val="CRCoverPage"/>
              <w:spacing w:after="0"/>
              <w:jc w:val="center"/>
              <w:rPr>
                <w:noProof/>
              </w:rPr>
            </w:pPr>
            <w:r>
              <w:rPr>
                <w:b/>
                <w:noProof/>
                <w:sz w:val="28"/>
              </w:rPr>
              <w:t>0663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B49EC" w:rsidP="002A6414">
            <w:pPr>
              <w:pStyle w:val="CRCoverPage"/>
              <w:spacing w:after="0"/>
              <w:ind w:left="100"/>
              <w:rPr>
                <w:noProof/>
              </w:rPr>
            </w:pPr>
            <w:r w:rsidRPr="00FB49EC">
              <w:rPr>
                <w:noProof/>
              </w:rPr>
              <w:t>TT analysis for RedCap RRM test case 16.7.2.3.2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1C79C0">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16.7.2.3.</w:t>
            </w:r>
            <w:r w:rsidR="00FB49EC">
              <w:rPr>
                <w:lang w:eastAsia="zh-CN"/>
              </w:rPr>
              <w:t>2</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1C79C0">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16.7.2.3.</w:t>
            </w:r>
            <w:r w:rsidR="00FB49EC">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38.533 16.7.2.3.</w:t>
      </w:r>
      <w:r w:rsidR="00FB49EC">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993" w:rsidRDefault="00653993">
      <w:r>
        <w:separator/>
      </w:r>
    </w:p>
  </w:endnote>
  <w:endnote w:type="continuationSeparator" w:id="0">
    <w:p w:rsidR="00653993" w:rsidRDefault="0065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993" w:rsidRDefault="00653993">
      <w:r>
        <w:separator/>
      </w:r>
    </w:p>
  </w:footnote>
  <w:footnote w:type="continuationSeparator" w:id="0">
    <w:p w:rsidR="00653993" w:rsidRDefault="0065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C79C0"/>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14B3"/>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993"/>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17661"/>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4824"/>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49EC"/>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7697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E4CA8-71CF-4DDC-A8D1-50780CFC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2022-08-22T02:54:00Z</dcterms:created>
  <dcterms:modified xsi:type="dcterms:W3CDTF">2024-02-15T15:53:00Z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(3)DFzwm0i5obCouPjHSpRdi/DuUZDcLPVpds92fcudpWz/JRJjuYZRl1XJ6G/R3A3iaTAciJBo
x7K8xW5CX+JZve1YZ9z6z/zo5ElM92fQ1+E2+pOyiNa9hK+hcCmeaKBsw1vbgL++KocJaRX/
rexocncpqQzJaho1V6O5ZPWV04Vurx9kvRysOm4rkjW3xGNrcPM1wMD1rVoo1cZnQbP6cSKr
iHeUuoQ4vL7w9kgGOU</vt:lpwstr>
  </property>
  <property fmtid="{D5CDD505-2E9C-101B-9397-08002B2CF9AE}" pid="22" name="_2015_ms_pID_7253431">
    <vt:lpwstr>eU7b1N2DboVDZ2ackHnD1eWe6JZLt71I1W0m0EPuZNX/Wtty9jD0vt
WQ8CBkDjh/w9qKmzljSC4B7v668n+3tKkkwt6aVw98bCDsMspjh2zZ7jUyehEX1l26YDYfMF
y1/abbcNSRId0uaE4Pjr6G9HzWjeHIcQRbY6JX27kDPJ6CZ0m1EFL6MUQngvGTqPvTUxKCFi
3dM/w7TDjBndJkynxkdGE4VgN0HK4p6xQdWy</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1708012371</vt:lpwstr>
  </property>
</Properties>
</file>