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C52E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0C9D">
        <w:rPr>
          <w:b/>
          <w:noProof/>
          <w:sz w:val="24"/>
        </w:rPr>
        <w:t>10</w:t>
      </w:r>
      <w:r w:rsidR="0024528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</w:t>
      </w:r>
      <w:r w:rsidR="005F7FA6" w:rsidRPr="005F7FA6">
        <w:rPr>
          <w:b/>
          <w:i/>
          <w:noProof/>
          <w:sz w:val="28"/>
        </w:rPr>
        <w:t>237096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4EC1C13E" w:rsidR="003713BC" w:rsidRDefault="0043452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Chicago</w:t>
      </w:r>
      <w:r w:rsidR="00717D5B">
        <w:rPr>
          <w:b/>
          <w:bCs/>
          <w:sz w:val="24"/>
          <w:szCs w:val="24"/>
        </w:rPr>
        <w:t>,</w:t>
      </w:r>
      <w:r w:rsidR="004A2E09">
        <w:rPr>
          <w:b/>
          <w:bCs/>
          <w:sz w:val="24"/>
          <w:szCs w:val="24"/>
        </w:rPr>
        <w:t xml:space="preserve"> Illinois,</w:t>
      </w:r>
      <w:r w:rsidR="00717D5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US</w:t>
      </w:r>
      <w:r w:rsidR="004A2E09">
        <w:rPr>
          <w:b/>
          <w:bCs/>
          <w:sz w:val="24"/>
          <w:szCs w:val="24"/>
        </w:rPr>
        <w:t>A</w:t>
      </w:r>
      <w:r w:rsidR="003713BC">
        <w:rPr>
          <w:b/>
          <w:bCs/>
          <w:sz w:val="24"/>
          <w:szCs w:val="24"/>
        </w:rPr>
        <w:t xml:space="preserve">, </w:t>
      </w:r>
      <w:r w:rsidR="00AD4418">
        <w:rPr>
          <w:b/>
          <w:bCs/>
          <w:sz w:val="24"/>
          <w:szCs w:val="24"/>
        </w:rPr>
        <w:t>13</w:t>
      </w:r>
      <w:r w:rsidR="00390C9D">
        <w:rPr>
          <w:b/>
          <w:bCs/>
          <w:sz w:val="24"/>
          <w:szCs w:val="24"/>
          <w:vertAlign w:val="superscript"/>
        </w:rPr>
        <w:t>t</w:t>
      </w:r>
      <w:r w:rsidR="00AD4418">
        <w:rPr>
          <w:b/>
          <w:bCs/>
          <w:sz w:val="24"/>
          <w:szCs w:val="24"/>
          <w:vertAlign w:val="superscript"/>
        </w:rPr>
        <w:t>h</w:t>
      </w:r>
      <w:r w:rsidR="004A2E09">
        <w:rPr>
          <w:b/>
          <w:bCs/>
          <w:sz w:val="24"/>
          <w:szCs w:val="24"/>
        </w:rPr>
        <w:t xml:space="preserve"> </w:t>
      </w:r>
      <w:r w:rsidR="003713BC">
        <w:rPr>
          <w:b/>
          <w:bCs/>
          <w:sz w:val="24"/>
          <w:szCs w:val="24"/>
        </w:rPr>
        <w:t xml:space="preserve">– </w:t>
      </w:r>
      <w:r w:rsidR="00AD4418">
        <w:rPr>
          <w:b/>
          <w:bCs/>
          <w:sz w:val="24"/>
          <w:szCs w:val="24"/>
        </w:rPr>
        <w:t>17</w:t>
      </w:r>
      <w:r w:rsidR="00FC6A21" w:rsidRPr="00FC6A21">
        <w:rPr>
          <w:b/>
          <w:bCs/>
          <w:sz w:val="24"/>
          <w:szCs w:val="24"/>
          <w:vertAlign w:val="superscript"/>
        </w:rPr>
        <w:t>th</w:t>
      </w:r>
      <w:r w:rsidR="00FC6A21">
        <w:rPr>
          <w:b/>
          <w:bCs/>
          <w:sz w:val="24"/>
          <w:szCs w:val="24"/>
        </w:rPr>
        <w:t xml:space="preserve"> </w:t>
      </w:r>
      <w:r w:rsidR="00AD4418">
        <w:rPr>
          <w:b/>
          <w:bCs/>
          <w:sz w:val="24"/>
          <w:szCs w:val="24"/>
        </w:rPr>
        <w:t>November</w:t>
      </w:r>
      <w:r w:rsidR="003713BC">
        <w:rPr>
          <w:b/>
          <w:bCs/>
          <w:sz w:val="24"/>
          <w:szCs w:val="24"/>
        </w:rPr>
        <w:t xml:space="preserve"> 202</w:t>
      </w:r>
      <w:r w:rsidR="00DE16E9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E5571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1B07C4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69FB8" w:rsidR="001E41F3" w:rsidRPr="00410371" w:rsidRDefault="005F7FA6" w:rsidP="00547111">
            <w:pPr>
              <w:pStyle w:val="CRCoverPage"/>
              <w:spacing w:after="0"/>
              <w:rPr>
                <w:noProof/>
              </w:rPr>
            </w:pPr>
            <w:r w:rsidRPr="005F7FA6">
              <w:rPr>
                <w:b/>
                <w:noProof/>
                <w:sz w:val="28"/>
              </w:rPr>
              <w:t>2817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D27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0BE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C071BB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C071BB">
                <w:rPr>
                  <w:b/>
                  <w:noProof/>
                  <w:sz w:val="28"/>
                </w:rPr>
                <w:t>0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390C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92801" w:rsidR="001E41F3" w:rsidRDefault="00740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DRX</w:t>
            </w:r>
            <w:r w:rsidR="003357F2">
              <w:rPr>
                <w:noProof/>
              </w:rPr>
              <w:t>.X1</w:t>
            </w:r>
            <w:r>
              <w:rPr>
                <w:noProof/>
              </w:rPr>
              <w:t xml:space="preserve"> configuration addition to Annex A.5</w:t>
            </w:r>
            <w:r w:rsidR="003357F2">
              <w:rPr>
                <w:noProof/>
              </w:rPr>
              <w:t xml:space="preserve"> and formatting adaption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20EB8" w:rsidR="001E41F3" w:rsidRDefault="007400FB">
            <w:pPr>
              <w:pStyle w:val="CRCoverPage"/>
              <w:spacing w:after="0"/>
              <w:ind w:left="100"/>
              <w:rPr>
                <w:noProof/>
              </w:rPr>
            </w:pPr>
            <w:r w:rsidRPr="00F64AED">
              <w:rPr>
                <w:noProof/>
              </w:rPr>
              <w:t>NR_UE_pow_sav_enh_plus_CT-UEConTest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5D3E7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4A2E09">
              <w:t>11</w:t>
            </w:r>
            <w:r>
              <w:t>-</w:t>
            </w:r>
            <w:r w:rsidR="004A2E0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989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7763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6B5B7" w:rsidR="001E41F3" w:rsidRDefault="00335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DRX.X1 </w:t>
            </w:r>
            <w:r w:rsidR="007400FB">
              <w:rPr>
                <w:noProof/>
              </w:rPr>
              <w:t>configuration</w:t>
            </w:r>
            <w:r>
              <w:rPr>
                <w:noProof/>
              </w:rPr>
              <w:t xml:space="preserve"> is missing from Annex A.5. This is configured for TC 6.5.1.9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D1FE6" w14:textId="77777777" w:rsidR="001E41F3" w:rsidRDefault="003357F2" w:rsidP="003357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DRX.X1 configuration has been added to Annex A.5</w:t>
            </w:r>
          </w:p>
          <w:p w14:paraId="31C656EC" w14:textId="0DE9FF7D" w:rsidR="003357F2" w:rsidRDefault="00FF601D" w:rsidP="003357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Editorial: </w:t>
            </w:r>
            <w:r w:rsidR="003357F2">
              <w:rPr>
                <w:noProof/>
              </w:rPr>
              <w:t xml:space="preserve">Page layout </w:t>
            </w:r>
            <w:r w:rsidR="00BF7768">
              <w:rPr>
                <w:noProof/>
              </w:rPr>
              <w:t xml:space="preserve">has been </w:t>
            </w:r>
            <w:r w:rsidR="003357F2">
              <w:rPr>
                <w:noProof/>
              </w:rPr>
              <w:t>changed to landscape to accommodate the table width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391CD" w:rsidR="001E41F3" w:rsidRDefault="00335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DRX configurations </w:t>
            </w:r>
            <w:r w:rsidRPr="003357F2">
              <w:rPr>
                <w:noProof/>
              </w:rPr>
              <w:t xml:space="preserve">for NR serving cell Table A.5-1 </w:t>
            </w:r>
            <w:r>
              <w:rPr>
                <w:noProof/>
              </w:rPr>
              <w:t>will remain incomplete. TC 6.5.1.9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BB890" w:rsidR="001E41F3" w:rsidRDefault="00335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2185579" w14:textId="77777777" w:rsidR="007400FB" w:rsidRPr="00D0162F" w:rsidRDefault="007400FB" w:rsidP="007400FB">
      <w:pPr>
        <w:pStyle w:val="Heading1"/>
      </w:pPr>
      <w:r w:rsidRPr="00D0162F">
        <w:t>A.5</w:t>
      </w:r>
      <w:r w:rsidRPr="00D0162F">
        <w:tab/>
        <w:t>Reference DRX configurations</w:t>
      </w:r>
    </w:p>
    <w:p w14:paraId="2A93FD2B" w14:textId="77777777" w:rsidR="007400FB" w:rsidRPr="00D0162F" w:rsidRDefault="007400FB" w:rsidP="007400FB">
      <w:r w:rsidRPr="00D0162F">
        <w:t>The reference DRX configurations for the NR serving cell are captured in Table A.5-1. The reference DRX configurations for the E-UTRA serving cell for EN-DC and inter-RAT test cases are captured in Table A.5-2.</w:t>
      </w:r>
    </w:p>
    <w:p w14:paraId="0A6417FE" w14:textId="77777777" w:rsidR="007400FB" w:rsidRPr="00D0162F" w:rsidRDefault="007400FB" w:rsidP="007400FB">
      <w:pPr>
        <w:pStyle w:val="TH"/>
      </w:pPr>
      <w:r w:rsidRPr="00D0162F">
        <w:t>Table A.5-1: DRX configurations for NR serving cell</w:t>
      </w:r>
    </w:p>
    <w:tbl>
      <w:tblPr>
        <w:tblW w:w="12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2"/>
        <w:gridCol w:w="779"/>
        <w:gridCol w:w="989"/>
        <w:gridCol w:w="989"/>
        <w:gridCol w:w="1059"/>
        <w:gridCol w:w="1106"/>
        <w:gridCol w:w="1107"/>
        <w:gridCol w:w="1107"/>
        <w:gridCol w:w="1107"/>
        <w:gridCol w:w="1107"/>
        <w:tblGridChange w:id="2">
          <w:tblGrid>
            <w:gridCol w:w="2872"/>
            <w:gridCol w:w="779"/>
            <w:gridCol w:w="989"/>
            <w:gridCol w:w="989"/>
            <w:gridCol w:w="1059"/>
            <w:gridCol w:w="1106"/>
            <w:gridCol w:w="1107"/>
            <w:gridCol w:w="1107"/>
            <w:gridCol w:w="1107"/>
            <w:gridCol w:w="1107"/>
          </w:tblGrid>
        </w:tblGridChange>
      </w:tblGrid>
      <w:tr w:rsidR="003357F2" w:rsidRPr="00D0162F" w14:paraId="703EECD0" w14:textId="20BC2B44" w:rsidTr="00D96213">
        <w:trPr>
          <w:jc w:val="center"/>
        </w:trPr>
        <w:tc>
          <w:tcPr>
            <w:tcW w:w="2872" w:type="dxa"/>
            <w:shd w:val="clear" w:color="auto" w:fill="auto"/>
          </w:tcPr>
          <w:p w14:paraId="3CF915AF" w14:textId="77777777" w:rsidR="003357F2" w:rsidRPr="00D0162F" w:rsidRDefault="003357F2" w:rsidP="00F35D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Parameter</w:t>
            </w:r>
          </w:p>
        </w:tc>
        <w:tc>
          <w:tcPr>
            <w:tcW w:w="779" w:type="dxa"/>
          </w:tcPr>
          <w:p w14:paraId="3AC1AD12" w14:textId="77777777" w:rsidR="003357F2" w:rsidRPr="00D0162F" w:rsidRDefault="003357F2" w:rsidP="00F35D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8571" w:type="dxa"/>
            <w:gridSpan w:val="8"/>
            <w:shd w:val="clear" w:color="auto" w:fill="auto"/>
          </w:tcPr>
          <w:p w14:paraId="6DD4A365" w14:textId="5A94F549" w:rsidR="003357F2" w:rsidRPr="00D0162F" w:rsidRDefault="003357F2" w:rsidP="00F35D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Value</w:t>
            </w:r>
          </w:p>
        </w:tc>
      </w:tr>
      <w:tr w:rsidR="007400FB" w:rsidRPr="00D0162F" w14:paraId="7BBFBFF2" w14:textId="118D55C7" w:rsidTr="007400FB">
        <w:tblPrEx>
          <w:tblW w:w="122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" w:author="Coroescu Liviu (1CD2)" w:date="2023-11-03T12:25:00Z">
            <w:tblPrEx>
              <w:tblW w:w="111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" w:author="Coroescu Liviu (1CD2)" w:date="2023-11-03T12:25:00Z">
            <w:trPr>
              <w:jc w:val="center"/>
            </w:trPr>
          </w:trPrChange>
        </w:trPr>
        <w:tc>
          <w:tcPr>
            <w:tcW w:w="2872" w:type="dxa"/>
            <w:shd w:val="clear" w:color="auto" w:fill="auto"/>
            <w:tcPrChange w:id="5" w:author="Coroescu Liviu (1CD2)" w:date="2023-11-03T12:25:00Z">
              <w:tcPr>
                <w:tcW w:w="2578" w:type="dxa"/>
                <w:shd w:val="clear" w:color="auto" w:fill="auto"/>
              </w:tcPr>
            </w:tcPrChange>
          </w:tcPr>
          <w:p w14:paraId="390FDDCD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 Configuration</w:t>
            </w:r>
          </w:p>
        </w:tc>
        <w:tc>
          <w:tcPr>
            <w:tcW w:w="779" w:type="dxa"/>
            <w:tcPrChange w:id="6" w:author="Coroescu Liviu (1CD2)" w:date="2023-11-03T12:25:00Z">
              <w:tcPr>
                <w:tcW w:w="700" w:type="dxa"/>
              </w:tcPr>
            </w:tcPrChange>
          </w:tcPr>
          <w:p w14:paraId="30BCCD3A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989" w:type="dxa"/>
            <w:shd w:val="clear" w:color="auto" w:fill="auto"/>
            <w:vAlign w:val="center"/>
            <w:tcPrChange w:id="7" w:author="Coroescu Liviu (1CD2)" w:date="2023-11-03T12:25:00Z">
              <w:tcPr>
                <w:tcW w:w="887" w:type="dxa"/>
                <w:shd w:val="clear" w:color="auto" w:fill="auto"/>
                <w:vAlign w:val="center"/>
              </w:tcPr>
            </w:tcPrChange>
          </w:tcPr>
          <w:p w14:paraId="5619F60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DRX.1</w:t>
            </w:r>
          </w:p>
        </w:tc>
        <w:tc>
          <w:tcPr>
            <w:tcW w:w="989" w:type="dxa"/>
            <w:vAlign w:val="center"/>
            <w:tcPrChange w:id="8" w:author="Coroescu Liviu (1CD2)" w:date="2023-11-03T12:25:00Z">
              <w:tcPr>
                <w:tcW w:w="887" w:type="dxa"/>
                <w:vAlign w:val="center"/>
              </w:tcPr>
            </w:tcPrChange>
          </w:tcPr>
          <w:p w14:paraId="3D010B3E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DRX.2</w:t>
            </w:r>
          </w:p>
        </w:tc>
        <w:tc>
          <w:tcPr>
            <w:tcW w:w="1059" w:type="dxa"/>
            <w:tcPrChange w:id="9" w:author="Coroescu Liviu (1CD2)" w:date="2023-11-03T12:25:00Z">
              <w:tcPr>
                <w:tcW w:w="950" w:type="dxa"/>
              </w:tcPr>
            </w:tcPrChange>
          </w:tcPr>
          <w:p w14:paraId="6C191E0A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DRX.3</w:t>
            </w:r>
          </w:p>
        </w:tc>
        <w:tc>
          <w:tcPr>
            <w:tcW w:w="1106" w:type="dxa"/>
            <w:tcPrChange w:id="10" w:author="Coroescu Liviu (1CD2)" w:date="2023-11-03T12:25:00Z">
              <w:tcPr>
                <w:tcW w:w="992" w:type="dxa"/>
              </w:tcPr>
            </w:tcPrChange>
          </w:tcPr>
          <w:p w14:paraId="1AA261A4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DRX.6</w:t>
            </w:r>
          </w:p>
        </w:tc>
        <w:tc>
          <w:tcPr>
            <w:tcW w:w="1107" w:type="dxa"/>
            <w:tcPrChange w:id="11" w:author="Coroescu Liviu (1CD2)" w:date="2023-11-03T12:25:00Z">
              <w:tcPr>
                <w:tcW w:w="993" w:type="dxa"/>
              </w:tcPr>
            </w:tcPrChange>
          </w:tcPr>
          <w:p w14:paraId="62889BBB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DRX.7</w:t>
            </w:r>
          </w:p>
        </w:tc>
        <w:tc>
          <w:tcPr>
            <w:tcW w:w="1107" w:type="dxa"/>
            <w:tcPrChange w:id="12" w:author="Coroescu Liviu (1CD2)" w:date="2023-11-03T12:25:00Z">
              <w:tcPr>
                <w:tcW w:w="993" w:type="dxa"/>
              </w:tcPr>
            </w:tcPrChange>
          </w:tcPr>
          <w:p w14:paraId="2DCB35E4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DRX.8</w:t>
            </w:r>
          </w:p>
        </w:tc>
        <w:tc>
          <w:tcPr>
            <w:tcW w:w="1107" w:type="dxa"/>
            <w:tcPrChange w:id="13" w:author="Coroescu Liviu (1CD2)" w:date="2023-11-03T12:25:00Z">
              <w:tcPr>
                <w:tcW w:w="993" w:type="dxa"/>
              </w:tcPr>
            </w:tcPrChange>
          </w:tcPr>
          <w:p w14:paraId="67DF4750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DRX.11</w:t>
            </w:r>
          </w:p>
        </w:tc>
        <w:tc>
          <w:tcPr>
            <w:tcW w:w="1107" w:type="dxa"/>
            <w:tcPrChange w:id="14" w:author="Coroescu Liviu (1CD2)" w:date="2023-11-03T12:25:00Z">
              <w:tcPr>
                <w:tcW w:w="1107" w:type="dxa"/>
              </w:tcPr>
            </w:tcPrChange>
          </w:tcPr>
          <w:p w14:paraId="76205EF9" w14:textId="38C1DD6E" w:rsidR="007400FB" w:rsidRPr="00D0162F" w:rsidRDefault="003357F2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15" w:author="Coroescu Liviu (1CD2)" w:date="2023-11-03T12:26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DRX.X1</w:t>
              </w:r>
            </w:ins>
          </w:p>
        </w:tc>
      </w:tr>
      <w:tr w:rsidR="007400FB" w:rsidRPr="00D0162F" w14:paraId="236DFC7F" w14:textId="52E872B0" w:rsidTr="007400FB">
        <w:tblPrEx>
          <w:tblW w:w="122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6" w:author="Coroescu Liviu (1CD2)" w:date="2023-11-03T12:25:00Z">
            <w:tblPrEx>
              <w:tblW w:w="111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17" w:author="Coroescu Liviu (1CD2)" w:date="2023-11-03T12:25:00Z">
            <w:trPr>
              <w:jc w:val="center"/>
            </w:trPr>
          </w:trPrChange>
        </w:trPr>
        <w:tc>
          <w:tcPr>
            <w:tcW w:w="2872" w:type="dxa"/>
            <w:shd w:val="clear" w:color="auto" w:fill="auto"/>
            <w:tcPrChange w:id="18" w:author="Coroescu Liviu (1CD2)" w:date="2023-11-03T12:25:00Z">
              <w:tcPr>
                <w:tcW w:w="2578" w:type="dxa"/>
                <w:shd w:val="clear" w:color="auto" w:fill="auto"/>
              </w:tcPr>
            </w:tcPrChange>
          </w:tcPr>
          <w:p w14:paraId="063398BC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drx-onDurationTimer</w:t>
            </w:r>
            <w:proofErr w:type="spellEnd"/>
          </w:p>
        </w:tc>
        <w:tc>
          <w:tcPr>
            <w:tcW w:w="779" w:type="dxa"/>
            <w:tcPrChange w:id="19" w:author="Coroescu Liviu (1CD2)" w:date="2023-11-03T12:25:00Z">
              <w:tcPr>
                <w:tcW w:w="700" w:type="dxa"/>
              </w:tcPr>
            </w:tcPrChange>
          </w:tcPr>
          <w:p w14:paraId="0477147B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989" w:type="dxa"/>
            <w:shd w:val="clear" w:color="auto" w:fill="auto"/>
            <w:tcPrChange w:id="20" w:author="Coroescu Liviu (1CD2)" w:date="2023-11-03T12:25:00Z">
              <w:tcPr>
                <w:tcW w:w="887" w:type="dxa"/>
                <w:shd w:val="clear" w:color="auto" w:fill="auto"/>
              </w:tcPr>
            </w:tcPrChange>
          </w:tcPr>
          <w:p w14:paraId="67595E4A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89" w:type="dxa"/>
            <w:tcPrChange w:id="21" w:author="Coroescu Liviu (1CD2)" w:date="2023-11-03T12:25:00Z">
              <w:tcPr>
                <w:tcW w:w="887" w:type="dxa"/>
              </w:tcPr>
            </w:tcPrChange>
          </w:tcPr>
          <w:p w14:paraId="6A833225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059" w:type="dxa"/>
            <w:tcPrChange w:id="22" w:author="Coroescu Liviu (1CD2)" w:date="2023-11-03T12:25:00Z">
              <w:tcPr>
                <w:tcW w:w="950" w:type="dxa"/>
              </w:tcPr>
            </w:tcPrChange>
          </w:tcPr>
          <w:p w14:paraId="4627998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6</w:t>
            </w:r>
          </w:p>
        </w:tc>
        <w:tc>
          <w:tcPr>
            <w:tcW w:w="1106" w:type="dxa"/>
            <w:tcPrChange w:id="23" w:author="Coroescu Liviu (1CD2)" w:date="2023-11-03T12:25:00Z">
              <w:tcPr>
                <w:tcW w:w="992" w:type="dxa"/>
              </w:tcPr>
            </w:tcPrChange>
          </w:tcPr>
          <w:p w14:paraId="783A5D1B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24" w:author="Coroescu Liviu (1CD2)" w:date="2023-11-03T12:25:00Z">
              <w:tcPr>
                <w:tcW w:w="993" w:type="dxa"/>
              </w:tcPr>
            </w:tcPrChange>
          </w:tcPr>
          <w:p w14:paraId="7212DF6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6</w:t>
            </w:r>
          </w:p>
        </w:tc>
        <w:tc>
          <w:tcPr>
            <w:tcW w:w="1107" w:type="dxa"/>
            <w:tcPrChange w:id="25" w:author="Coroescu Liviu (1CD2)" w:date="2023-11-03T12:25:00Z">
              <w:tcPr>
                <w:tcW w:w="993" w:type="dxa"/>
              </w:tcPr>
            </w:tcPrChange>
          </w:tcPr>
          <w:p w14:paraId="591233EF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6</w:t>
            </w:r>
          </w:p>
        </w:tc>
        <w:tc>
          <w:tcPr>
            <w:tcW w:w="1107" w:type="dxa"/>
            <w:tcPrChange w:id="26" w:author="Coroescu Liviu (1CD2)" w:date="2023-11-03T12:25:00Z">
              <w:tcPr>
                <w:tcW w:w="993" w:type="dxa"/>
              </w:tcPr>
            </w:tcPrChange>
          </w:tcPr>
          <w:p w14:paraId="2A5F41D9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6</w:t>
            </w:r>
          </w:p>
        </w:tc>
        <w:tc>
          <w:tcPr>
            <w:tcW w:w="1107" w:type="dxa"/>
            <w:tcPrChange w:id="27" w:author="Coroescu Liviu (1CD2)" w:date="2023-11-03T12:25:00Z">
              <w:tcPr>
                <w:tcW w:w="1107" w:type="dxa"/>
              </w:tcPr>
            </w:tcPrChange>
          </w:tcPr>
          <w:p w14:paraId="3A84AA12" w14:textId="0868166F" w:rsidR="007400FB" w:rsidRPr="00D0162F" w:rsidRDefault="003357F2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28" w:author="Coroescu Liviu (1CD2)" w:date="2023-11-03T12:27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6</w:t>
              </w:r>
            </w:ins>
          </w:p>
        </w:tc>
      </w:tr>
      <w:tr w:rsidR="007400FB" w:rsidRPr="00D0162F" w14:paraId="507CC9B3" w14:textId="0E7D501B" w:rsidTr="007400FB">
        <w:tblPrEx>
          <w:tblW w:w="122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9" w:author="Coroescu Liviu (1CD2)" w:date="2023-11-03T12:25:00Z">
            <w:tblPrEx>
              <w:tblW w:w="111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30" w:author="Coroescu Liviu (1CD2)" w:date="2023-11-03T12:25:00Z">
            <w:trPr>
              <w:jc w:val="center"/>
            </w:trPr>
          </w:trPrChange>
        </w:trPr>
        <w:tc>
          <w:tcPr>
            <w:tcW w:w="2872" w:type="dxa"/>
            <w:shd w:val="clear" w:color="auto" w:fill="auto"/>
            <w:tcPrChange w:id="31" w:author="Coroescu Liviu (1CD2)" w:date="2023-11-03T12:25:00Z">
              <w:tcPr>
                <w:tcW w:w="2578" w:type="dxa"/>
                <w:shd w:val="clear" w:color="auto" w:fill="auto"/>
              </w:tcPr>
            </w:tcPrChange>
          </w:tcPr>
          <w:p w14:paraId="4D7C65BC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drx-InactivityTimer</w:t>
            </w:r>
            <w:proofErr w:type="spellEnd"/>
          </w:p>
        </w:tc>
        <w:tc>
          <w:tcPr>
            <w:tcW w:w="779" w:type="dxa"/>
            <w:tcPrChange w:id="32" w:author="Coroescu Liviu (1CD2)" w:date="2023-11-03T12:25:00Z">
              <w:tcPr>
                <w:tcW w:w="700" w:type="dxa"/>
              </w:tcPr>
            </w:tcPrChange>
          </w:tcPr>
          <w:p w14:paraId="3857AFB8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989" w:type="dxa"/>
            <w:shd w:val="clear" w:color="auto" w:fill="auto"/>
            <w:tcPrChange w:id="33" w:author="Coroescu Liviu (1CD2)" w:date="2023-11-03T12:25:00Z">
              <w:tcPr>
                <w:tcW w:w="887" w:type="dxa"/>
                <w:shd w:val="clear" w:color="auto" w:fill="auto"/>
              </w:tcPr>
            </w:tcPrChange>
          </w:tcPr>
          <w:p w14:paraId="16FCF831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89" w:type="dxa"/>
            <w:tcPrChange w:id="34" w:author="Coroescu Liviu (1CD2)" w:date="2023-11-03T12:25:00Z">
              <w:tcPr>
                <w:tcW w:w="887" w:type="dxa"/>
              </w:tcPr>
            </w:tcPrChange>
          </w:tcPr>
          <w:p w14:paraId="01CA3B2F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059" w:type="dxa"/>
            <w:tcPrChange w:id="35" w:author="Coroescu Liviu (1CD2)" w:date="2023-11-03T12:25:00Z">
              <w:tcPr>
                <w:tcW w:w="950" w:type="dxa"/>
              </w:tcPr>
            </w:tcPrChange>
          </w:tcPr>
          <w:p w14:paraId="464D2336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6" w:type="dxa"/>
            <w:tcPrChange w:id="36" w:author="Coroescu Liviu (1CD2)" w:date="2023-11-03T12:25:00Z">
              <w:tcPr>
                <w:tcW w:w="992" w:type="dxa"/>
              </w:tcPr>
            </w:tcPrChange>
          </w:tcPr>
          <w:p w14:paraId="184C9DBF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37" w:author="Coroescu Liviu (1CD2)" w:date="2023-11-03T12:25:00Z">
              <w:tcPr>
                <w:tcW w:w="993" w:type="dxa"/>
              </w:tcPr>
            </w:tcPrChange>
          </w:tcPr>
          <w:p w14:paraId="4E4C6BA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38" w:author="Coroescu Liviu (1CD2)" w:date="2023-11-03T12:25:00Z">
              <w:tcPr>
                <w:tcW w:w="993" w:type="dxa"/>
              </w:tcPr>
            </w:tcPrChange>
          </w:tcPr>
          <w:p w14:paraId="64CB83AB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39" w:author="Coroescu Liviu (1CD2)" w:date="2023-11-03T12:25:00Z">
              <w:tcPr>
                <w:tcW w:w="993" w:type="dxa"/>
              </w:tcPr>
            </w:tcPrChange>
          </w:tcPr>
          <w:p w14:paraId="6E871D52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40" w:author="Coroescu Liviu (1CD2)" w:date="2023-11-03T12:25:00Z">
              <w:tcPr>
                <w:tcW w:w="1107" w:type="dxa"/>
              </w:tcPr>
            </w:tcPrChange>
          </w:tcPr>
          <w:p w14:paraId="7876CDEF" w14:textId="1C93F984" w:rsidR="007400FB" w:rsidRPr="00D0162F" w:rsidRDefault="003357F2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41" w:author="Coroescu Liviu (1CD2)" w:date="2023-11-03T12:27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1</w:t>
              </w:r>
            </w:ins>
          </w:p>
        </w:tc>
      </w:tr>
      <w:tr w:rsidR="007400FB" w:rsidRPr="00D0162F" w14:paraId="5BE99ECE" w14:textId="00C73786" w:rsidTr="007400FB">
        <w:tblPrEx>
          <w:tblW w:w="122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2" w:author="Coroescu Liviu (1CD2)" w:date="2023-11-03T12:25:00Z">
            <w:tblPrEx>
              <w:tblW w:w="111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43" w:author="Coroescu Liviu (1CD2)" w:date="2023-11-03T12:25:00Z">
            <w:trPr>
              <w:jc w:val="center"/>
            </w:trPr>
          </w:trPrChange>
        </w:trPr>
        <w:tc>
          <w:tcPr>
            <w:tcW w:w="2872" w:type="dxa"/>
            <w:shd w:val="clear" w:color="auto" w:fill="auto"/>
            <w:tcPrChange w:id="44" w:author="Coroescu Liviu (1CD2)" w:date="2023-11-03T12:25:00Z">
              <w:tcPr>
                <w:tcW w:w="2578" w:type="dxa"/>
                <w:shd w:val="clear" w:color="auto" w:fill="auto"/>
              </w:tcPr>
            </w:tcPrChange>
          </w:tcPr>
          <w:p w14:paraId="5E52BC0E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drx-RetransmissionTimerDL</w:t>
            </w:r>
            <w:proofErr w:type="spellEnd"/>
          </w:p>
        </w:tc>
        <w:tc>
          <w:tcPr>
            <w:tcW w:w="779" w:type="dxa"/>
            <w:tcPrChange w:id="45" w:author="Coroescu Liviu (1CD2)" w:date="2023-11-03T12:25:00Z">
              <w:tcPr>
                <w:tcW w:w="700" w:type="dxa"/>
              </w:tcPr>
            </w:tcPrChange>
          </w:tcPr>
          <w:p w14:paraId="270551B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slot</w:t>
            </w:r>
          </w:p>
        </w:tc>
        <w:tc>
          <w:tcPr>
            <w:tcW w:w="989" w:type="dxa"/>
            <w:shd w:val="clear" w:color="auto" w:fill="auto"/>
            <w:tcPrChange w:id="46" w:author="Coroescu Liviu (1CD2)" w:date="2023-11-03T12:25:00Z">
              <w:tcPr>
                <w:tcW w:w="887" w:type="dxa"/>
                <w:shd w:val="clear" w:color="auto" w:fill="auto"/>
              </w:tcPr>
            </w:tcPrChange>
          </w:tcPr>
          <w:p w14:paraId="121D5B50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89" w:type="dxa"/>
            <w:tcPrChange w:id="47" w:author="Coroescu Liviu (1CD2)" w:date="2023-11-03T12:25:00Z">
              <w:tcPr>
                <w:tcW w:w="887" w:type="dxa"/>
              </w:tcPr>
            </w:tcPrChange>
          </w:tcPr>
          <w:p w14:paraId="0B44C084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059" w:type="dxa"/>
            <w:tcPrChange w:id="48" w:author="Coroescu Liviu (1CD2)" w:date="2023-11-03T12:25:00Z">
              <w:tcPr>
                <w:tcW w:w="950" w:type="dxa"/>
              </w:tcPr>
            </w:tcPrChange>
          </w:tcPr>
          <w:p w14:paraId="679A411F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6" w:type="dxa"/>
            <w:tcPrChange w:id="49" w:author="Coroescu Liviu (1CD2)" w:date="2023-11-03T12:25:00Z">
              <w:tcPr>
                <w:tcW w:w="992" w:type="dxa"/>
              </w:tcPr>
            </w:tcPrChange>
          </w:tcPr>
          <w:p w14:paraId="23C132CE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50" w:author="Coroescu Liviu (1CD2)" w:date="2023-11-03T12:25:00Z">
              <w:tcPr>
                <w:tcW w:w="993" w:type="dxa"/>
              </w:tcPr>
            </w:tcPrChange>
          </w:tcPr>
          <w:p w14:paraId="45C6DBEE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51" w:author="Coroescu Liviu (1CD2)" w:date="2023-11-03T12:25:00Z">
              <w:tcPr>
                <w:tcW w:w="993" w:type="dxa"/>
              </w:tcPr>
            </w:tcPrChange>
          </w:tcPr>
          <w:p w14:paraId="78F02428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52" w:author="Coroescu Liviu (1CD2)" w:date="2023-11-03T12:25:00Z">
              <w:tcPr>
                <w:tcW w:w="993" w:type="dxa"/>
              </w:tcPr>
            </w:tcPrChange>
          </w:tcPr>
          <w:p w14:paraId="2FA8058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53" w:author="Coroescu Liviu (1CD2)" w:date="2023-11-03T12:25:00Z">
              <w:tcPr>
                <w:tcW w:w="1107" w:type="dxa"/>
              </w:tcPr>
            </w:tcPrChange>
          </w:tcPr>
          <w:p w14:paraId="75A9C028" w14:textId="0D322611" w:rsidR="007400FB" w:rsidRPr="00D0162F" w:rsidRDefault="003357F2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54" w:author="Coroescu Liviu (1CD2)" w:date="2023-11-03T12:27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1</w:t>
              </w:r>
            </w:ins>
          </w:p>
        </w:tc>
      </w:tr>
      <w:tr w:rsidR="007400FB" w:rsidRPr="00D0162F" w14:paraId="4F44BA5B" w14:textId="0C3DAC61" w:rsidTr="007400FB">
        <w:tblPrEx>
          <w:tblW w:w="122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5" w:author="Coroescu Liviu (1CD2)" w:date="2023-11-03T12:25:00Z">
            <w:tblPrEx>
              <w:tblW w:w="111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56" w:author="Coroescu Liviu (1CD2)" w:date="2023-11-03T12:25:00Z">
            <w:trPr>
              <w:jc w:val="center"/>
            </w:trPr>
          </w:trPrChange>
        </w:trPr>
        <w:tc>
          <w:tcPr>
            <w:tcW w:w="2872" w:type="dxa"/>
            <w:shd w:val="clear" w:color="auto" w:fill="auto"/>
            <w:tcPrChange w:id="57" w:author="Coroescu Liviu (1CD2)" w:date="2023-11-03T12:25:00Z">
              <w:tcPr>
                <w:tcW w:w="2578" w:type="dxa"/>
                <w:shd w:val="clear" w:color="auto" w:fill="auto"/>
              </w:tcPr>
            </w:tcPrChange>
          </w:tcPr>
          <w:p w14:paraId="2C7E2199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drx-RetransmissionTimerUL</w:t>
            </w:r>
            <w:proofErr w:type="spellEnd"/>
          </w:p>
        </w:tc>
        <w:tc>
          <w:tcPr>
            <w:tcW w:w="779" w:type="dxa"/>
            <w:tcPrChange w:id="58" w:author="Coroescu Liviu (1CD2)" w:date="2023-11-03T12:25:00Z">
              <w:tcPr>
                <w:tcW w:w="700" w:type="dxa"/>
              </w:tcPr>
            </w:tcPrChange>
          </w:tcPr>
          <w:p w14:paraId="7DDBBF79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slot</w:t>
            </w:r>
          </w:p>
        </w:tc>
        <w:tc>
          <w:tcPr>
            <w:tcW w:w="989" w:type="dxa"/>
            <w:shd w:val="clear" w:color="auto" w:fill="auto"/>
            <w:tcPrChange w:id="59" w:author="Coroescu Liviu (1CD2)" w:date="2023-11-03T12:25:00Z">
              <w:tcPr>
                <w:tcW w:w="887" w:type="dxa"/>
                <w:shd w:val="clear" w:color="auto" w:fill="auto"/>
              </w:tcPr>
            </w:tcPrChange>
          </w:tcPr>
          <w:p w14:paraId="724D7D70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989" w:type="dxa"/>
            <w:tcPrChange w:id="60" w:author="Coroescu Liviu (1CD2)" w:date="2023-11-03T12:25:00Z">
              <w:tcPr>
                <w:tcW w:w="887" w:type="dxa"/>
              </w:tcPr>
            </w:tcPrChange>
          </w:tcPr>
          <w:p w14:paraId="21D234E4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059" w:type="dxa"/>
            <w:tcPrChange w:id="61" w:author="Coroescu Liviu (1CD2)" w:date="2023-11-03T12:25:00Z">
              <w:tcPr>
                <w:tcW w:w="950" w:type="dxa"/>
              </w:tcPr>
            </w:tcPrChange>
          </w:tcPr>
          <w:p w14:paraId="1843C468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6" w:type="dxa"/>
            <w:tcPrChange w:id="62" w:author="Coroescu Liviu (1CD2)" w:date="2023-11-03T12:25:00Z">
              <w:tcPr>
                <w:tcW w:w="992" w:type="dxa"/>
              </w:tcPr>
            </w:tcPrChange>
          </w:tcPr>
          <w:p w14:paraId="7AD27862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63" w:author="Coroescu Liviu (1CD2)" w:date="2023-11-03T12:25:00Z">
              <w:tcPr>
                <w:tcW w:w="993" w:type="dxa"/>
              </w:tcPr>
            </w:tcPrChange>
          </w:tcPr>
          <w:p w14:paraId="7761470D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64" w:author="Coroescu Liviu (1CD2)" w:date="2023-11-03T12:25:00Z">
              <w:tcPr>
                <w:tcW w:w="993" w:type="dxa"/>
              </w:tcPr>
            </w:tcPrChange>
          </w:tcPr>
          <w:p w14:paraId="69EFBCE0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65" w:author="Coroescu Liviu (1CD2)" w:date="2023-11-03T12:25:00Z">
              <w:tcPr>
                <w:tcW w:w="993" w:type="dxa"/>
              </w:tcPr>
            </w:tcPrChange>
          </w:tcPr>
          <w:p w14:paraId="2D2DC0A8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1</w:t>
            </w:r>
          </w:p>
        </w:tc>
        <w:tc>
          <w:tcPr>
            <w:tcW w:w="1107" w:type="dxa"/>
            <w:tcPrChange w:id="66" w:author="Coroescu Liviu (1CD2)" w:date="2023-11-03T12:25:00Z">
              <w:tcPr>
                <w:tcW w:w="1107" w:type="dxa"/>
              </w:tcPr>
            </w:tcPrChange>
          </w:tcPr>
          <w:p w14:paraId="350ACF32" w14:textId="2D4471E4" w:rsidR="007400FB" w:rsidRPr="00D0162F" w:rsidRDefault="003357F2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67" w:author="Coroescu Liviu (1CD2)" w:date="2023-11-03T12:27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1</w:t>
              </w:r>
            </w:ins>
          </w:p>
        </w:tc>
      </w:tr>
      <w:tr w:rsidR="007400FB" w:rsidRPr="00D0162F" w14:paraId="13877947" w14:textId="7ABB6F5A" w:rsidTr="007400FB">
        <w:tblPrEx>
          <w:tblW w:w="122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68" w:author="Coroescu Liviu (1CD2)" w:date="2023-11-03T12:25:00Z">
            <w:tblPrEx>
              <w:tblW w:w="111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69" w:author="Coroescu Liviu (1CD2)" w:date="2023-11-03T12:25:00Z">
            <w:trPr>
              <w:jc w:val="center"/>
            </w:trPr>
          </w:trPrChange>
        </w:trPr>
        <w:tc>
          <w:tcPr>
            <w:tcW w:w="2872" w:type="dxa"/>
            <w:shd w:val="clear" w:color="auto" w:fill="auto"/>
            <w:tcPrChange w:id="70" w:author="Coroescu Liviu (1CD2)" w:date="2023-11-03T12:25:00Z">
              <w:tcPr>
                <w:tcW w:w="2578" w:type="dxa"/>
                <w:shd w:val="clear" w:color="auto" w:fill="auto"/>
              </w:tcPr>
            </w:tcPrChange>
          </w:tcPr>
          <w:p w14:paraId="1AAE2049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drx-LongCycleStartOffset</w:t>
            </w:r>
            <w:proofErr w:type="spellEnd"/>
          </w:p>
        </w:tc>
        <w:tc>
          <w:tcPr>
            <w:tcW w:w="779" w:type="dxa"/>
            <w:tcPrChange w:id="71" w:author="Coroescu Liviu (1CD2)" w:date="2023-11-03T12:25:00Z">
              <w:tcPr>
                <w:tcW w:w="700" w:type="dxa"/>
              </w:tcPr>
            </w:tcPrChange>
          </w:tcPr>
          <w:p w14:paraId="2519413A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989" w:type="dxa"/>
            <w:shd w:val="clear" w:color="auto" w:fill="auto"/>
            <w:tcPrChange w:id="72" w:author="Coroescu Liviu (1CD2)" w:date="2023-11-03T12:25:00Z">
              <w:tcPr>
                <w:tcW w:w="887" w:type="dxa"/>
                <w:shd w:val="clear" w:color="auto" w:fill="auto"/>
              </w:tcPr>
            </w:tcPrChange>
          </w:tcPr>
          <w:p w14:paraId="54E80418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989" w:type="dxa"/>
            <w:tcPrChange w:id="73" w:author="Coroescu Liviu (1CD2)" w:date="2023-11-03T12:25:00Z">
              <w:tcPr>
                <w:tcW w:w="887" w:type="dxa"/>
              </w:tcPr>
            </w:tcPrChange>
          </w:tcPr>
          <w:p w14:paraId="63F1E522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640</w:t>
            </w:r>
          </w:p>
        </w:tc>
        <w:tc>
          <w:tcPr>
            <w:tcW w:w="1059" w:type="dxa"/>
            <w:tcPrChange w:id="74" w:author="Coroescu Liviu (1CD2)" w:date="2023-11-03T12:25:00Z">
              <w:tcPr>
                <w:tcW w:w="950" w:type="dxa"/>
              </w:tcPr>
            </w:tcPrChange>
          </w:tcPr>
          <w:p w14:paraId="51F03014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106" w:type="dxa"/>
            <w:tcPrChange w:id="75" w:author="Coroescu Liviu (1CD2)" w:date="2023-11-03T12:25:00Z">
              <w:tcPr>
                <w:tcW w:w="992" w:type="dxa"/>
              </w:tcPr>
            </w:tcPrChange>
          </w:tcPr>
          <w:p w14:paraId="06714A3B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320</w:t>
            </w:r>
          </w:p>
        </w:tc>
        <w:tc>
          <w:tcPr>
            <w:tcW w:w="1107" w:type="dxa"/>
            <w:tcPrChange w:id="76" w:author="Coroescu Liviu (1CD2)" w:date="2023-11-03T12:25:00Z">
              <w:tcPr>
                <w:tcW w:w="993" w:type="dxa"/>
              </w:tcPr>
            </w:tcPrChange>
          </w:tcPr>
          <w:p w14:paraId="4339808A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640</w:t>
            </w:r>
          </w:p>
        </w:tc>
        <w:tc>
          <w:tcPr>
            <w:tcW w:w="1107" w:type="dxa"/>
            <w:tcPrChange w:id="77" w:author="Coroescu Liviu (1CD2)" w:date="2023-11-03T12:25:00Z">
              <w:tcPr>
                <w:tcW w:w="993" w:type="dxa"/>
              </w:tcPr>
            </w:tcPrChange>
          </w:tcPr>
          <w:p w14:paraId="10051670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320</w:t>
            </w:r>
          </w:p>
        </w:tc>
        <w:tc>
          <w:tcPr>
            <w:tcW w:w="1107" w:type="dxa"/>
            <w:tcPrChange w:id="78" w:author="Coroescu Liviu (1CD2)" w:date="2023-11-03T12:25:00Z">
              <w:tcPr>
                <w:tcW w:w="993" w:type="dxa"/>
              </w:tcPr>
            </w:tcPrChange>
          </w:tcPr>
          <w:p w14:paraId="2E3A742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20</w:t>
            </w:r>
          </w:p>
        </w:tc>
        <w:tc>
          <w:tcPr>
            <w:tcW w:w="1107" w:type="dxa"/>
            <w:tcPrChange w:id="79" w:author="Coroescu Liviu (1CD2)" w:date="2023-11-03T12:25:00Z">
              <w:tcPr>
                <w:tcW w:w="1107" w:type="dxa"/>
              </w:tcPr>
            </w:tcPrChange>
          </w:tcPr>
          <w:p w14:paraId="03ABC6C3" w14:textId="0FD6A1F9" w:rsidR="007400FB" w:rsidRPr="00D0162F" w:rsidRDefault="003357F2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80" w:author="Coroescu Liviu (1CD2)" w:date="2023-11-03T12:27:00Z">
              <w:r>
                <w:rPr>
                  <w:rFonts w:ascii="Arial" w:hAnsi="Arial"/>
                  <w:sz w:val="18"/>
                  <w:szCs w:val="18"/>
                  <w:lang w:eastAsia="x-none"/>
                </w:rPr>
                <w:t>80</w:t>
              </w:r>
            </w:ins>
          </w:p>
        </w:tc>
      </w:tr>
      <w:tr w:rsidR="003357F2" w:rsidRPr="00D0162F" w14:paraId="0553901E" w14:textId="6FF4CC14" w:rsidTr="007400FB">
        <w:tblPrEx>
          <w:tblW w:w="122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81" w:author="Coroescu Liviu (1CD2)" w:date="2023-11-03T12:25:00Z">
            <w:tblPrEx>
              <w:tblW w:w="111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82" w:author="Coroescu Liviu (1CD2)" w:date="2023-11-03T12:25:00Z">
            <w:trPr>
              <w:jc w:val="center"/>
            </w:trPr>
          </w:trPrChange>
        </w:trPr>
        <w:tc>
          <w:tcPr>
            <w:tcW w:w="2872" w:type="dxa"/>
            <w:shd w:val="clear" w:color="auto" w:fill="auto"/>
            <w:tcPrChange w:id="83" w:author="Coroescu Liviu (1CD2)" w:date="2023-11-03T12:25:00Z">
              <w:tcPr>
                <w:tcW w:w="2578" w:type="dxa"/>
                <w:shd w:val="clear" w:color="auto" w:fill="auto"/>
              </w:tcPr>
            </w:tcPrChange>
          </w:tcPr>
          <w:p w14:paraId="4F446299" w14:textId="77777777" w:rsidR="003357F2" w:rsidRPr="00D0162F" w:rsidRDefault="003357F2" w:rsidP="003357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shortDRX</w:t>
            </w:r>
            <w:proofErr w:type="spellEnd"/>
          </w:p>
        </w:tc>
        <w:tc>
          <w:tcPr>
            <w:tcW w:w="779" w:type="dxa"/>
            <w:tcPrChange w:id="84" w:author="Coroescu Liviu (1CD2)" w:date="2023-11-03T12:25:00Z">
              <w:tcPr>
                <w:tcW w:w="700" w:type="dxa"/>
              </w:tcPr>
            </w:tcPrChange>
          </w:tcPr>
          <w:p w14:paraId="0D875E34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989" w:type="dxa"/>
            <w:shd w:val="clear" w:color="auto" w:fill="auto"/>
            <w:tcPrChange w:id="85" w:author="Coroescu Liviu (1CD2)" w:date="2023-11-03T12:25:00Z">
              <w:tcPr>
                <w:tcW w:w="887" w:type="dxa"/>
                <w:shd w:val="clear" w:color="auto" w:fill="auto"/>
              </w:tcPr>
            </w:tcPrChange>
          </w:tcPr>
          <w:p w14:paraId="1D35A378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989" w:type="dxa"/>
            <w:tcPrChange w:id="86" w:author="Coroescu Liviu (1CD2)" w:date="2023-11-03T12:25:00Z">
              <w:tcPr>
                <w:tcW w:w="887" w:type="dxa"/>
              </w:tcPr>
            </w:tcPrChange>
          </w:tcPr>
          <w:p w14:paraId="2DCCFD60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1059" w:type="dxa"/>
            <w:tcPrChange w:id="87" w:author="Coroescu Liviu (1CD2)" w:date="2023-11-03T12:25:00Z">
              <w:tcPr>
                <w:tcW w:w="950" w:type="dxa"/>
              </w:tcPr>
            </w:tcPrChange>
          </w:tcPr>
          <w:p w14:paraId="2C2109FE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1106" w:type="dxa"/>
            <w:tcPrChange w:id="88" w:author="Coroescu Liviu (1CD2)" w:date="2023-11-03T12:25:00Z">
              <w:tcPr>
                <w:tcW w:w="992" w:type="dxa"/>
              </w:tcPr>
            </w:tcPrChange>
          </w:tcPr>
          <w:p w14:paraId="0A891F02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1107" w:type="dxa"/>
            <w:tcPrChange w:id="89" w:author="Coroescu Liviu (1CD2)" w:date="2023-11-03T12:25:00Z">
              <w:tcPr>
                <w:tcW w:w="993" w:type="dxa"/>
              </w:tcPr>
            </w:tcPrChange>
          </w:tcPr>
          <w:p w14:paraId="49773903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1107" w:type="dxa"/>
            <w:tcPrChange w:id="90" w:author="Coroescu Liviu (1CD2)" w:date="2023-11-03T12:25:00Z">
              <w:tcPr>
                <w:tcW w:w="993" w:type="dxa"/>
              </w:tcPr>
            </w:tcPrChange>
          </w:tcPr>
          <w:p w14:paraId="7DD30526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1107" w:type="dxa"/>
            <w:tcPrChange w:id="91" w:author="Coroescu Liviu (1CD2)" w:date="2023-11-03T12:25:00Z">
              <w:tcPr>
                <w:tcW w:w="993" w:type="dxa"/>
              </w:tcPr>
            </w:tcPrChange>
          </w:tcPr>
          <w:p w14:paraId="23797393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1107" w:type="dxa"/>
            <w:tcPrChange w:id="92" w:author="Coroescu Liviu (1CD2)" w:date="2023-11-03T12:25:00Z">
              <w:tcPr>
                <w:tcW w:w="1107" w:type="dxa"/>
              </w:tcPr>
            </w:tcPrChange>
          </w:tcPr>
          <w:p w14:paraId="1D45FFAC" w14:textId="0EEF7C56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93" w:author="Coroescu Liviu (1CD2)" w:date="2023-11-03T12:27:00Z"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disabled</w:t>
              </w:r>
            </w:ins>
          </w:p>
        </w:tc>
      </w:tr>
      <w:tr w:rsidR="003357F2" w:rsidRPr="00D0162F" w14:paraId="27EFDF37" w14:textId="216E2C3F" w:rsidTr="007400FB">
        <w:tblPrEx>
          <w:tblW w:w="122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4" w:author="Coroescu Liviu (1CD2)" w:date="2023-11-03T12:25:00Z">
            <w:tblPrEx>
              <w:tblW w:w="1111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5" w:author="Coroescu Liviu (1CD2)" w:date="2023-11-03T12:25:00Z">
            <w:trPr>
              <w:jc w:val="center"/>
            </w:trPr>
          </w:trPrChange>
        </w:trPr>
        <w:tc>
          <w:tcPr>
            <w:tcW w:w="2872" w:type="dxa"/>
            <w:shd w:val="clear" w:color="auto" w:fill="auto"/>
            <w:tcPrChange w:id="96" w:author="Coroescu Liviu (1CD2)" w:date="2023-11-03T12:25:00Z">
              <w:tcPr>
                <w:tcW w:w="2578" w:type="dxa"/>
                <w:shd w:val="clear" w:color="auto" w:fill="auto"/>
              </w:tcPr>
            </w:tcPrChange>
          </w:tcPr>
          <w:p w14:paraId="71CC8DD6" w14:textId="77777777" w:rsidR="003357F2" w:rsidRPr="00D0162F" w:rsidRDefault="003357F2" w:rsidP="003357F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TimeAlignmentTimer</w:t>
            </w:r>
            <w:proofErr w:type="spellEnd"/>
          </w:p>
        </w:tc>
        <w:tc>
          <w:tcPr>
            <w:tcW w:w="779" w:type="dxa"/>
            <w:tcPrChange w:id="97" w:author="Coroescu Liviu (1CD2)" w:date="2023-11-03T12:25:00Z">
              <w:tcPr>
                <w:tcW w:w="700" w:type="dxa"/>
              </w:tcPr>
            </w:tcPrChange>
          </w:tcPr>
          <w:p w14:paraId="4F6A3AC2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989" w:type="dxa"/>
            <w:shd w:val="clear" w:color="auto" w:fill="auto"/>
            <w:tcPrChange w:id="98" w:author="Coroescu Liviu (1CD2)" w:date="2023-11-03T12:25:00Z">
              <w:tcPr>
                <w:tcW w:w="887" w:type="dxa"/>
                <w:shd w:val="clear" w:color="auto" w:fill="auto"/>
              </w:tcPr>
            </w:tcPrChange>
          </w:tcPr>
          <w:p w14:paraId="395D1399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500</w:t>
            </w:r>
          </w:p>
        </w:tc>
        <w:tc>
          <w:tcPr>
            <w:tcW w:w="989" w:type="dxa"/>
            <w:tcPrChange w:id="99" w:author="Coroescu Liviu (1CD2)" w:date="2023-11-03T12:25:00Z">
              <w:tcPr>
                <w:tcW w:w="887" w:type="dxa"/>
              </w:tcPr>
            </w:tcPrChange>
          </w:tcPr>
          <w:p w14:paraId="42C5965F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500</w:t>
            </w:r>
          </w:p>
        </w:tc>
        <w:tc>
          <w:tcPr>
            <w:tcW w:w="1059" w:type="dxa"/>
            <w:tcPrChange w:id="100" w:author="Coroescu Liviu (1CD2)" w:date="2023-11-03T12:25:00Z">
              <w:tcPr>
                <w:tcW w:w="950" w:type="dxa"/>
              </w:tcPr>
            </w:tcPrChange>
          </w:tcPr>
          <w:p w14:paraId="3126806C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  <w:tc>
          <w:tcPr>
            <w:tcW w:w="1106" w:type="dxa"/>
            <w:tcPrChange w:id="101" w:author="Coroescu Liviu (1CD2)" w:date="2023-11-03T12:25:00Z">
              <w:tcPr>
                <w:tcW w:w="992" w:type="dxa"/>
              </w:tcPr>
            </w:tcPrChange>
          </w:tcPr>
          <w:p w14:paraId="2D1974C5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500</w:t>
            </w:r>
          </w:p>
        </w:tc>
        <w:tc>
          <w:tcPr>
            <w:tcW w:w="1107" w:type="dxa"/>
            <w:tcPrChange w:id="102" w:author="Coroescu Liviu (1CD2)" w:date="2023-11-03T12:25:00Z">
              <w:tcPr>
                <w:tcW w:w="993" w:type="dxa"/>
              </w:tcPr>
            </w:tcPrChange>
          </w:tcPr>
          <w:p w14:paraId="44A1729F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  <w:tc>
          <w:tcPr>
            <w:tcW w:w="1107" w:type="dxa"/>
            <w:tcPrChange w:id="103" w:author="Coroescu Liviu (1CD2)" w:date="2023-11-03T12:25:00Z">
              <w:tcPr>
                <w:tcW w:w="993" w:type="dxa"/>
              </w:tcPr>
            </w:tcPrChange>
          </w:tcPr>
          <w:p w14:paraId="00B71B6D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  <w:tc>
          <w:tcPr>
            <w:tcW w:w="1107" w:type="dxa"/>
            <w:tcPrChange w:id="104" w:author="Coroescu Liviu (1CD2)" w:date="2023-11-03T12:25:00Z">
              <w:tcPr>
                <w:tcW w:w="993" w:type="dxa"/>
              </w:tcPr>
            </w:tcPrChange>
          </w:tcPr>
          <w:p w14:paraId="0BA3DA06" w14:textId="77777777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  <w:tc>
          <w:tcPr>
            <w:tcW w:w="1107" w:type="dxa"/>
            <w:tcPrChange w:id="105" w:author="Coroescu Liviu (1CD2)" w:date="2023-11-03T12:25:00Z">
              <w:tcPr>
                <w:tcW w:w="1107" w:type="dxa"/>
              </w:tcPr>
            </w:tcPrChange>
          </w:tcPr>
          <w:p w14:paraId="1AA440A9" w14:textId="1481AAE3" w:rsidR="003357F2" w:rsidRPr="00D0162F" w:rsidRDefault="003357F2" w:rsidP="003357F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ins w:id="106" w:author="Coroescu Liviu (1CD2)" w:date="2023-11-03T12:27:00Z">
              <w:r w:rsidRPr="00D0162F">
                <w:rPr>
                  <w:rFonts w:ascii="Arial" w:hAnsi="Arial"/>
                  <w:sz w:val="18"/>
                  <w:szCs w:val="18"/>
                  <w:lang w:eastAsia="x-none"/>
                </w:rPr>
                <w:t>Infinity</w:t>
              </w:r>
            </w:ins>
          </w:p>
        </w:tc>
      </w:tr>
      <w:tr w:rsidR="003357F2" w:rsidRPr="00D0162F" w14:paraId="6451AD64" w14:textId="2A5149B8" w:rsidTr="00173D85">
        <w:trPr>
          <w:jc w:val="center"/>
        </w:trPr>
        <w:tc>
          <w:tcPr>
            <w:tcW w:w="12222" w:type="dxa"/>
            <w:gridSpan w:val="10"/>
            <w:shd w:val="clear" w:color="auto" w:fill="auto"/>
          </w:tcPr>
          <w:p w14:paraId="0B85E5C6" w14:textId="37E7539A" w:rsidR="003357F2" w:rsidRPr="00D0162F" w:rsidRDefault="003357F2" w:rsidP="003357F2">
            <w:pPr>
              <w:pStyle w:val="TAL"/>
              <w:rPr>
                <w:lang w:eastAsia="x-none"/>
              </w:rPr>
            </w:pPr>
            <w:r w:rsidRPr="00D0162F">
              <w:rPr>
                <w:lang w:eastAsia="x-none"/>
              </w:rPr>
              <w:t>NOTE 1:</w:t>
            </w:r>
            <w:r w:rsidRPr="00D0162F">
              <w:rPr>
                <w:lang w:eastAsia="x-none"/>
              </w:rPr>
              <w:tab/>
            </w:r>
            <w:r w:rsidRPr="00D0162F">
              <w:t>The DRX cycle and time alignment timer parameters are specified in clause 6.3.2 in TS 38.331 [13].</w:t>
            </w:r>
          </w:p>
        </w:tc>
      </w:tr>
    </w:tbl>
    <w:p w14:paraId="2C75B8FC" w14:textId="77777777" w:rsidR="007400FB" w:rsidRPr="00D0162F" w:rsidRDefault="007400FB" w:rsidP="007400FB"/>
    <w:p w14:paraId="3B46655A" w14:textId="77777777" w:rsidR="007400FB" w:rsidRPr="00D0162F" w:rsidRDefault="007400FB" w:rsidP="007400FB">
      <w:pPr>
        <w:pStyle w:val="TH"/>
      </w:pPr>
      <w:r w:rsidRPr="00D0162F">
        <w:t>Table A.5-2: DRX configurations for E-UTRA serving cell</w:t>
      </w:r>
    </w:p>
    <w:tbl>
      <w:tblPr>
        <w:tblW w:w="7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27"/>
        <w:gridCol w:w="753"/>
        <w:gridCol w:w="888"/>
        <w:gridCol w:w="888"/>
        <w:gridCol w:w="888"/>
        <w:gridCol w:w="888"/>
        <w:gridCol w:w="888"/>
        <w:gridCol w:w="8"/>
      </w:tblGrid>
      <w:tr w:rsidR="007400FB" w:rsidRPr="00D0162F" w14:paraId="7980F08E" w14:textId="77777777" w:rsidTr="00F35DC3">
        <w:trPr>
          <w:gridAfter w:val="1"/>
          <w:wAfter w:w="8" w:type="dxa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0451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Parameter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4A01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Unit</w:t>
            </w:r>
          </w:p>
        </w:tc>
        <w:tc>
          <w:tcPr>
            <w:tcW w:w="44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D325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b/>
                <w:sz w:val="18"/>
                <w:szCs w:val="18"/>
                <w:lang w:eastAsia="x-none"/>
              </w:rPr>
              <w:t>Value</w:t>
            </w:r>
          </w:p>
        </w:tc>
      </w:tr>
      <w:tr w:rsidR="007400FB" w:rsidRPr="00D0162F" w14:paraId="01541C83" w14:textId="77777777" w:rsidTr="00F35DC3">
        <w:trPr>
          <w:gridAfter w:val="1"/>
          <w:wAfter w:w="8" w:type="dxa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67AD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 Configuration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DD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CDF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06F4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8048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0221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DRX.10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79C3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DRX.12</w:t>
            </w:r>
          </w:p>
        </w:tc>
      </w:tr>
      <w:tr w:rsidR="007400FB" w:rsidRPr="00D0162F" w14:paraId="42C466D9" w14:textId="77777777" w:rsidTr="00F35DC3">
        <w:trPr>
          <w:gridAfter w:val="1"/>
          <w:wAfter w:w="8" w:type="dxa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8BEF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drx-onDurationTimer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0819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75DF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B271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8F5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55B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47E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psf6</w:t>
            </w:r>
          </w:p>
        </w:tc>
      </w:tr>
      <w:tr w:rsidR="007400FB" w:rsidRPr="00D0162F" w14:paraId="5E7A0838" w14:textId="77777777" w:rsidTr="00F35DC3">
        <w:trPr>
          <w:gridAfter w:val="1"/>
          <w:wAfter w:w="8" w:type="dxa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5AD8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drx-InactivityTimer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B2F0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69F1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2AB4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psf1920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0174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psf100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6C40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psf1920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940F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psf2</w:t>
            </w:r>
          </w:p>
        </w:tc>
      </w:tr>
      <w:tr w:rsidR="007400FB" w:rsidRPr="00D0162F" w14:paraId="180DBA1F" w14:textId="77777777" w:rsidTr="00F35DC3">
        <w:trPr>
          <w:gridAfter w:val="1"/>
          <w:wAfter w:w="8" w:type="dxa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4774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drx-RetransmissionTimerDL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F153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slot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E23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CC8B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EBE8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DCFA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psf16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376A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psf16</w:t>
            </w:r>
          </w:p>
        </w:tc>
      </w:tr>
      <w:tr w:rsidR="007400FB" w:rsidRPr="00D0162F" w14:paraId="2BBC61EB" w14:textId="77777777" w:rsidTr="00F35DC3">
        <w:trPr>
          <w:gridAfter w:val="1"/>
          <w:wAfter w:w="8" w:type="dxa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FE38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drx-LongCycleStartOffset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84B5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EFD7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sf160, 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EE03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sf320. 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B9F0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sf40, 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F05A7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sf640. 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ACD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sf640, 0</w:t>
            </w:r>
          </w:p>
        </w:tc>
      </w:tr>
      <w:tr w:rsidR="007400FB" w:rsidRPr="00D0162F" w14:paraId="65EE2E69" w14:textId="77777777" w:rsidTr="00F35DC3">
        <w:trPr>
          <w:gridAfter w:val="1"/>
          <w:wAfter w:w="8" w:type="dxa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40B8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shortDRX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D691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5F1B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4DE5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4825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A5DC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A7D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disabled</w:t>
            </w:r>
          </w:p>
        </w:tc>
      </w:tr>
      <w:tr w:rsidR="007400FB" w:rsidRPr="00D0162F" w14:paraId="60A10C43" w14:textId="77777777" w:rsidTr="00F35DC3">
        <w:trPr>
          <w:gridAfter w:val="1"/>
          <w:wAfter w:w="8" w:type="dxa"/>
          <w:jc w:val="center"/>
        </w:trPr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6A67" w14:textId="77777777" w:rsidR="007400FB" w:rsidRPr="00D0162F" w:rsidRDefault="007400FB" w:rsidP="00F35DC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0162F">
              <w:rPr>
                <w:rFonts w:ascii="Arial" w:hAnsi="Arial" w:cs="Arial"/>
                <w:sz w:val="18"/>
                <w:szCs w:val="18"/>
              </w:rPr>
              <w:t>TimeAlignmentTimer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DFB6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proofErr w:type="spellStart"/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ms</w:t>
            </w:r>
            <w:proofErr w:type="spellEnd"/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3157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C9D9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B65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500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3910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500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C659" w14:textId="77777777" w:rsidR="007400FB" w:rsidRPr="00D0162F" w:rsidRDefault="007400FB" w:rsidP="00F35D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D0162F">
              <w:rPr>
                <w:rFonts w:ascii="Arial" w:hAnsi="Arial"/>
                <w:sz w:val="18"/>
                <w:szCs w:val="18"/>
                <w:lang w:eastAsia="x-none"/>
              </w:rPr>
              <w:t>Infinity</w:t>
            </w:r>
          </w:p>
        </w:tc>
      </w:tr>
      <w:tr w:rsidR="007400FB" w:rsidRPr="00D0162F" w14:paraId="12B2DD8E" w14:textId="77777777" w:rsidTr="00F35DC3">
        <w:trPr>
          <w:jc w:val="center"/>
        </w:trPr>
        <w:tc>
          <w:tcPr>
            <w:tcW w:w="7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E91" w14:textId="77777777" w:rsidR="007400FB" w:rsidRPr="00D0162F" w:rsidRDefault="007400FB" w:rsidP="00F35DC3">
            <w:pPr>
              <w:pStyle w:val="TAN"/>
              <w:rPr>
                <w:lang w:eastAsia="x-none"/>
              </w:rPr>
            </w:pPr>
            <w:r w:rsidRPr="00D0162F">
              <w:rPr>
                <w:lang w:eastAsia="x-none"/>
              </w:rPr>
              <w:t>NOTE 1:</w:t>
            </w:r>
            <w:r w:rsidRPr="00D0162F">
              <w:rPr>
                <w:lang w:eastAsia="x-none"/>
              </w:rPr>
              <w:tab/>
            </w:r>
            <w:r w:rsidRPr="00D0162F">
              <w:t>The DRX cycle and time alignment timer parameters are specified in clause 6.3.2 in TS 36.331 [29]</w:t>
            </w:r>
          </w:p>
        </w:tc>
      </w:tr>
    </w:tbl>
    <w:p w14:paraId="72EA51FF" w14:textId="77777777" w:rsidR="007400FB" w:rsidRPr="00D0162F" w:rsidRDefault="007400FB" w:rsidP="007400FB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3357F2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07" w:author="Coroescu Liviu (1CD2)" w:date="2023-11-03T12:26:00Z">
        <w:sectPr w:rsidR="001E41F3" w:rsidSect="003357F2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0B8E0" w14:textId="77777777" w:rsidR="00544FF0" w:rsidRDefault="00544FF0">
      <w:r>
        <w:separator/>
      </w:r>
    </w:p>
  </w:endnote>
  <w:endnote w:type="continuationSeparator" w:id="0">
    <w:p w14:paraId="14CCF9BD" w14:textId="77777777" w:rsidR="00544FF0" w:rsidRDefault="0054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28E86" w14:textId="77777777" w:rsidR="00544FF0" w:rsidRDefault="00544FF0">
      <w:r>
        <w:separator/>
      </w:r>
    </w:p>
  </w:footnote>
  <w:footnote w:type="continuationSeparator" w:id="0">
    <w:p w14:paraId="0C1C2D28" w14:textId="77777777" w:rsidR="00544FF0" w:rsidRDefault="00544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6555DE"/>
    <w:multiLevelType w:val="hybridMultilevel"/>
    <w:tmpl w:val="BEA2D2F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297858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6F51"/>
    <w:rsid w:val="000B7FED"/>
    <w:rsid w:val="000C038A"/>
    <w:rsid w:val="000C6598"/>
    <w:rsid w:val="000D44B3"/>
    <w:rsid w:val="00145D43"/>
    <w:rsid w:val="00192C46"/>
    <w:rsid w:val="001A08B3"/>
    <w:rsid w:val="001A7B60"/>
    <w:rsid w:val="001B07C4"/>
    <w:rsid w:val="001B52F0"/>
    <w:rsid w:val="001B7A65"/>
    <w:rsid w:val="001E41F3"/>
    <w:rsid w:val="001E55AF"/>
    <w:rsid w:val="00207F56"/>
    <w:rsid w:val="00245289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E62FA"/>
    <w:rsid w:val="002F1F9D"/>
    <w:rsid w:val="003033F9"/>
    <w:rsid w:val="00305409"/>
    <w:rsid w:val="003357F2"/>
    <w:rsid w:val="003609EF"/>
    <w:rsid w:val="0036231A"/>
    <w:rsid w:val="003713BC"/>
    <w:rsid w:val="00374DD4"/>
    <w:rsid w:val="00384DEA"/>
    <w:rsid w:val="00390C9D"/>
    <w:rsid w:val="003A6CB6"/>
    <w:rsid w:val="003D5BEA"/>
    <w:rsid w:val="003E1A36"/>
    <w:rsid w:val="00410371"/>
    <w:rsid w:val="0042386B"/>
    <w:rsid w:val="004242F1"/>
    <w:rsid w:val="00434529"/>
    <w:rsid w:val="004528E0"/>
    <w:rsid w:val="004A2E09"/>
    <w:rsid w:val="004B75B7"/>
    <w:rsid w:val="0051580D"/>
    <w:rsid w:val="00544FF0"/>
    <w:rsid w:val="00547111"/>
    <w:rsid w:val="00566ED5"/>
    <w:rsid w:val="005868D7"/>
    <w:rsid w:val="00592D74"/>
    <w:rsid w:val="005E2C44"/>
    <w:rsid w:val="005F7FA6"/>
    <w:rsid w:val="0061728C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400FB"/>
    <w:rsid w:val="00766358"/>
    <w:rsid w:val="007763B9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A696E"/>
    <w:rsid w:val="00AC5820"/>
    <w:rsid w:val="00AC657C"/>
    <w:rsid w:val="00AD1CD8"/>
    <w:rsid w:val="00AD4418"/>
    <w:rsid w:val="00B258BB"/>
    <w:rsid w:val="00B67B97"/>
    <w:rsid w:val="00B968C8"/>
    <w:rsid w:val="00BA3EC5"/>
    <w:rsid w:val="00BA51D9"/>
    <w:rsid w:val="00BB5DFC"/>
    <w:rsid w:val="00BD279D"/>
    <w:rsid w:val="00BD6BB8"/>
    <w:rsid w:val="00BF7768"/>
    <w:rsid w:val="00C071BB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0AE6"/>
    <w:rsid w:val="00DE16E9"/>
    <w:rsid w:val="00DE34CF"/>
    <w:rsid w:val="00DE6965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00477"/>
    <w:rsid w:val="00F25D98"/>
    <w:rsid w:val="00F300FB"/>
    <w:rsid w:val="00F574E4"/>
    <w:rsid w:val="00F93328"/>
    <w:rsid w:val="00FB6386"/>
    <w:rsid w:val="00FC6A21"/>
    <w:rsid w:val="00FF199C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7400F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400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400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400F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E03FA-F104-4F17-9AD2-2B3D0B40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26</cp:revision>
  <cp:lastPrinted>1899-12-31T23:00:00Z</cp:lastPrinted>
  <dcterms:created xsi:type="dcterms:W3CDTF">2022-04-22T13:30:00Z</dcterms:created>
  <dcterms:modified xsi:type="dcterms:W3CDTF">2023-11-03T13:17:00Z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