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3F831267" w:rsidR="008E542D" w:rsidRDefault="005816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41039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10</w:t>
      </w:r>
      <w:r w:rsidR="00814762">
        <w:rPr>
          <w:b/>
          <w:noProof/>
          <w:sz w:val="24"/>
        </w:rPr>
        <w:t>1</w:t>
      </w:r>
      <w:r w:rsidR="005A3077">
        <w:rPr>
          <w:b/>
          <w:i/>
          <w:sz w:val="28"/>
        </w:rPr>
        <w:tab/>
        <w:t>R5-</w:t>
      </w:r>
      <w:r w:rsidR="00E3041E">
        <w:rPr>
          <w:b/>
          <w:i/>
          <w:sz w:val="28"/>
        </w:rPr>
        <w:t>236493</w:t>
      </w:r>
    </w:p>
    <w:p w14:paraId="5F65F60B" w14:textId="713B72D7" w:rsidR="008E542D" w:rsidRPr="00F0494E" w:rsidRDefault="00814762" w:rsidP="00F049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Chicago</w:t>
      </w:r>
      <w:r w:rsidR="0097009C" w:rsidRPr="00B138BC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97009C" w:rsidRPr="00B138BC">
        <w:rPr>
          <w:b/>
          <w:noProof/>
          <w:sz w:val="24"/>
          <w:lang w:eastAsia="ja-JP"/>
        </w:rPr>
        <w:t xml:space="preserve"> </w:t>
      </w:r>
      <w:r w:rsidR="00DD6B30">
        <w:rPr>
          <w:b/>
          <w:noProof/>
          <w:sz w:val="24"/>
          <w:lang w:eastAsia="ja-JP"/>
        </w:rPr>
        <w:t>13</w:t>
      </w:r>
      <w:r w:rsidR="0097009C" w:rsidRPr="00B138BC">
        <w:rPr>
          <w:b/>
          <w:noProof/>
          <w:sz w:val="24"/>
          <w:lang w:eastAsia="ja-JP"/>
        </w:rPr>
        <w:t xml:space="preserve"> - 2</w:t>
      </w:r>
      <w:r w:rsidR="00DD6B30">
        <w:rPr>
          <w:b/>
          <w:noProof/>
          <w:sz w:val="24"/>
          <w:lang w:eastAsia="ja-JP"/>
        </w:rPr>
        <w:t>7</w:t>
      </w:r>
      <w:r w:rsidR="0097009C" w:rsidRPr="00B138BC">
        <w:rPr>
          <w:b/>
          <w:noProof/>
          <w:sz w:val="24"/>
          <w:lang w:eastAsia="ja-JP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E542D" w14:paraId="4F83DA9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5A307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5A307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0F97B6F3" w:rsidR="008E542D" w:rsidRDefault="005A307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62310">
              <w:t>DC_(n)41AA BCS0</w:t>
            </w:r>
            <w:r w:rsidR="00ED24FD">
              <w:t>,</w:t>
            </w:r>
            <w:r w:rsidR="00762310">
              <w:t xml:space="preserve"> BCS1</w:t>
            </w:r>
          </w:p>
        </w:tc>
      </w:tr>
      <w:tr w:rsidR="008E542D" w14:paraId="55A137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5A30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570853AB" w:rsidR="008E542D" w:rsidRDefault="00CA65A8">
            <w:pPr>
              <w:pStyle w:val="CRCoverPage"/>
              <w:spacing w:after="0"/>
              <w:ind w:left="100"/>
            </w:pPr>
            <w:r>
              <w:t>2023-</w:t>
            </w:r>
            <w:r w:rsidR="000305D1">
              <w:t>10</w:t>
            </w:r>
            <w:r>
              <w:t>-</w:t>
            </w:r>
            <w:r w:rsidR="000305D1">
              <w:t>25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8E542D" w14:paraId="780F6F8B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5A307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5A307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5A307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5A307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5A307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5A307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5A307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5CD5DF01" w:rsidR="008E542D" w:rsidRDefault="004B3A2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5A307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13D90E72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5A3077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7BF18A8F" w:rsidR="008E542D" w:rsidRDefault="00C45A17">
            <w:pPr>
              <w:pStyle w:val="CRCoverPage"/>
              <w:spacing w:after="0"/>
              <w:rPr>
                <w:b/>
                <w:caps/>
              </w:rPr>
            </w:pPr>
            <w:r>
              <w:t>DC</w:t>
            </w:r>
            <w:r w:rsidR="00952DB5">
              <w:t>_(</w:t>
            </w:r>
            <w:r w:rsidR="000927E3">
              <w:t>n</w:t>
            </w:r>
            <w:r w:rsidR="00952DB5">
              <w:t>)</w:t>
            </w:r>
            <w:r w:rsidR="00ED24FD">
              <w:t>41AA</w:t>
            </w:r>
            <w:r w:rsidR="002045D3">
              <w:t>, BCS0</w:t>
            </w:r>
            <w:r w:rsidR="00ED24FD">
              <w:t xml:space="preserve"> and</w:t>
            </w:r>
            <w:r w:rsidR="002045D3">
              <w:t xml:space="preserve"> </w:t>
            </w:r>
            <w:r>
              <w:t>BCS1</w:t>
            </w:r>
            <w:r w:rsidR="002045D3"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5A307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5A307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2D2A33C" w14:textId="441557FD" w:rsidR="008E542D" w:rsidRDefault="008E542D" w:rsidP="005A3077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7B591" w14:textId="77777777" w:rsidR="0073380C" w:rsidRDefault="0073380C">
      <w:pPr>
        <w:spacing w:after="0"/>
      </w:pPr>
      <w:r>
        <w:separator/>
      </w:r>
    </w:p>
  </w:endnote>
  <w:endnote w:type="continuationSeparator" w:id="0">
    <w:p w14:paraId="13DD079E" w14:textId="77777777" w:rsidR="0073380C" w:rsidRDefault="007338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5A30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C6B56" w14:textId="77777777" w:rsidR="0073380C" w:rsidRDefault="0073380C">
      <w:pPr>
        <w:spacing w:after="0"/>
      </w:pPr>
      <w:r>
        <w:separator/>
      </w:r>
    </w:p>
  </w:footnote>
  <w:footnote w:type="continuationSeparator" w:id="0">
    <w:p w14:paraId="4C8795E8" w14:textId="77777777" w:rsidR="0073380C" w:rsidRDefault="007338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5D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5E7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27E3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5D3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1064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7EE0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A2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16A2"/>
    <w:rsid w:val="005836AB"/>
    <w:rsid w:val="005858B9"/>
    <w:rsid w:val="00590FF3"/>
    <w:rsid w:val="0059290A"/>
    <w:rsid w:val="005932EC"/>
    <w:rsid w:val="0059362F"/>
    <w:rsid w:val="00593908"/>
    <w:rsid w:val="005A0F20"/>
    <w:rsid w:val="005A3077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57C"/>
    <w:rsid w:val="007109BC"/>
    <w:rsid w:val="00715AD5"/>
    <w:rsid w:val="007169D3"/>
    <w:rsid w:val="00720BAB"/>
    <w:rsid w:val="007331B6"/>
    <w:rsid w:val="0073380C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310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D37F2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4762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105E"/>
    <w:rsid w:val="0091348E"/>
    <w:rsid w:val="00916512"/>
    <w:rsid w:val="00917CCB"/>
    <w:rsid w:val="009222C6"/>
    <w:rsid w:val="009229F2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2DB5"/>
    <w:rsid w:val="00953CFE"/>
    <w:rsid w:val="0095532F"/>
    <w:rsid w:val="0095713D"/>
    <w:rsid w:val="00961CD4"/>
    <w:rsid w:val="0096304A"/>
    <w:rsid w:val="0097009C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4685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5A17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28A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3D9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D6B30"/>
    <w:rsid w:val="00DD6EE4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041E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1C9F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5F6E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4FD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021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21C4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210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77</Words>
  <Characters>563</Characters>
  <Application>Microsoft Office Word</Application>
  <DocSecurity>0</DocSecurity>
  <Lines>4</Lines>
  <Paragraphs>1</Paragraphs>
  <ScaleCrop>false</ScaleCrop>
  <Company>ETSI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14</cp:revision>
  <cp:lastPrinted>2020-02-05T15:54:00Z</cp:lastPrinted>
  <dcterms:created xsi:type="dcterms:W3CDTF">2023-10-25T14:33:00Z</dcterms:created>
  <dcterms:modified xsi:type="dcterms:W3CDTF">2023-11-02T13:09:00Z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