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6.5.2.4 on ACLR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3EBBC" w:rsidR="001E41F3" w:rsidRDefault="007C1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88892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ACLR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48AAB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ACLR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13B63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ACLR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9D68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0649F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FBDB6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6C49A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937C2A" w:rsidR="001E41F3" w:rsidRPr="007C1C21" w:rsidRDefault="007C1C21">
      <w:pPr>
        <w:rPr>
          <w:b/>
          <w:bCs/>
          <w:noProof/>
          <w:sz w:val="28"/>
          <w:szCs w:val="28"/>
          <w:rPrChange w:id="1" w:author="Ashwin Mohan" w:date="2023-08-12T02:17:00Z">
            <w:rPr>
              <w:noProof/>
            </w:rPr>
          </w:rPrChange>
        </w:rPr>
      </w:pPr>
      <w:r w:rsidRPr="007C1C21">
        <w:rPr>
          <w:b/>
          <w:bCs/>
          <w:noProof/>
          <w:sz w:val="28"/>
          <w:szCs w:val="28"/>
          <w:highlight w:val="green"/>
          <w:rPrChange w:id="2" w:author="Ashwin Mohan" w:date="2023-08-12T02:17:00Z">
            <w:rPr>
              <w:noProof/>
            </w:rPr>
          </w:rPrChange>
        </w:rPr>
        <w:lastRenderedPageBreak/>
        <w:t>&lt;Unchanged sections skipped&gt;</w:t>
      </w:r>
    </w:p>
    <w:p w14:paraId="1BBF9F1E" w14:textId="77777777" w:rsidR="007C1C21" w:rsidRPr="00E80F49" w:rsidRDefault="007C1C21" w:rsidP="007C1C2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C1C21" w:rsidRPr="00E80F49" w14:paraId="0E1AC7F0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2147F0E1" w14:textId="77777777" w:rsidR="007C1C21" w:rsidRPr="00E80F49" w:rsidRDefault="007C1C21" w:rsidP="00F45D8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0BD4E" w14:textId="77777777" w:rsidR="007C1C21" w:rsidRPr="00E80F49" w:rsidRDefault="007C1C21" w:rsidP="00F45D8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9B43CF" w14:textId="77777777" w:rsidR="007C1C21" w:rsidRPr="00E80F49" w:rsidRDefault="007C1C21" w:rsidP="00F45D8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2C853A50" w14:textId="77777777" w:rsidR="007C1C21" w:rsidRPr="00E80F49" w:rsidRDefault="007C1C21" w:rsidP="00F45D84">
            <w:pPr>
              <w:pStyle w:val="TAH"/>
            </w:pPr>
            <w:r w:rsidRPr="00E80F49">
              <w:t>Comments</w:t>
            </w:r>
          </w:p>
        </w:tc>
      </w:tr>
      <w:tr w:rsidR="007C1C21" w:rsidRPr="00E80F49" w14:paraId="338E3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3474F07F" w14:textId="77777777" w:rsidR="007C1C21" w:rsidRPr="00E80F49" w:rsidRDefault="007C1C21" w:rsidP="00F45D8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AF55B" w14:textId="77777777" w:rsidR="007C1C21" w:rsidRPr="00E80F49" w:rsidRDefault="007C1C21" w:rsidP="00F45D8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1E366E5" w14:textId="77777777" w:rsidR="007C1C21" w:rsidRPr="00E80F49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4BEF39EE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7C1C21" w:rsidRPr="00E80F49" w14:paraId="77BF2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20832D7" w14:textId="77777777" w:rsidR="007C1C21" w:rsidRPr="00E80F49" w:rsidRDefault="007C1C21" w:rsidP="00F45D8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935B31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1E2EA9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07F0C44B" w14:textId="77777777" w:rsidR="007C1C21" w:rsidRDefault="007C1C21" w:rsidP="00F45D84">
            <w:pPr>
              <w:pStyle w:val="TAL"/>
            </w:pPr>
          </w:p>
          <w:p w14:paraId="3AA71BE2" w14:textId="77777777" w:rsidR="007C1C21" w:rsidRPr="00E80F49" w:rsidRDefault="007C1C21" w:rsidP="00F45D8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37E56E24" w14:textId="77777777" w:rsidR="007C1C21" w:rsidRPr="00E80F49" w:rsidRDefault="007C1C21" w:rsidP="00F45D8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7C1C21" w:rsidRPr="00E80F49" w14:paraId="1720AABE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B6F8349" w14:textId="77777777" w:rsidR="007C1C21" w:rsidRPr="00E80F49" w:rsidRDefault="007C1C21" w:rsidP="00F45D8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0C7358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8B1B921" w14:textId="77777777" w:rsidR="007C1C21" w:rsidRDefault="007C1C21" w:rsidP="00F45D8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5180FBD" w14:textId="77777777" w:rsidR="007C1C21" w:rsidRPr="00E80F49" w:rsidRDefault="007C1C21" w:rsidP="00F45D84">
            <w:pPr>
              <w:pStyle w:val="TAL"/>
            </w:pPr>
            <w:r>
              <w:t>RAN5#99</w:t>
            </w:r>
          </w:p>
        </w:tc>
      </w:tr>
      <w:tr w:rsidR="007C1C21" w:rsidRPr="00E80F49" w14:paraId="109CD279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5B42EFC6" w14:textId="77777777" w:rsidR="007C1C21" w:rsidRPr="00E80F49" w:rsidRDefault="007C1C21" w:rsidP="00F45D8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553F9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BA35784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461378C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7C1C21" w:rsidRPr="00E80F49" w14:paraId="2FA08003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175A80B6" w14:textId="0BCE1A28" w:rsidR="007C1C21" w:rsidRPr="002D2378" w:rsidRDefault="007C1C21" w:rsidP="00F45D84">
            <w:pPr>
              <w:pStyle w:val="TAL"/>
            </w:pPr>
            <w:r>
              <w:t>6.5.2.4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33302B" w14:textId="77777777" w:rsidR="007C1C21" w:rsidRPr="00E80F49" w:rsidRDefault="007C1C21" w:rsidP="007C1C2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6087553" w14:textId="74CBA44E" w:rsidR="007C1C21" w:rsidRPr="002D2378" w:rsidRDefault="007C1C21" w:rsidP="007C1C2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D89B544" w14:textId="6D1DB8F6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from TS 38.521-1 can be leveraged.</w:t>
            </w:r>
          </w:p>
        </w:tc>
        <w:tc>
          <w:tcPr>
            <w:tcW w:w="1854" w:type="dxa"/>
            <w:vAlign w:val="center"/>
          </w:tcPr>
          <w:p w14:paraId="76FBA972" w14:textId="02CA8E67" w:rsidR="007C1C21" w:rsidRPr="00E80F49" w:rsidRDefault="007C1C21" w:rsidP="00F45D84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4EF157BC" w14:textId="77777777" w:rsidR="007C1C21" w:rsidRDefault="007C1C21">
      <w:pPr>
        <w:rPr>
          <w:noProof/>
        </w:rPr>
      </w:pPr>
    </w:p>
    <w:p w14:paraId="20EC4680" w14:textId="025118A2" w:rsidR="007C1C21" w:rsidRPr="00F45D84" w:rsidRDefault="007C1C21" w:rsidP="007C1C2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507483AC" w14:textId="77777777" w:rsidR="007C1C21" w:rsidRDefault="007C1C21">
      <w:pPr>
        <w:rPr>
          <w:noProof/>
        </w:rPr>
      </w:pPr>
    </w:p>
    <w:sectPr w:rsidR="007C1C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CF1A5" w14:textId="77777777" w:rsidR="0054143F" w:rsidRDefault="0054143F">
      <w:r>
        <w:separator/>
      </w:r>
    </w:p>
  </w:endnote>
  <w:endnote w:type="continuationSeparator" w:id="0">
    <w:p w14:paraId="79E7F530" w14:textId="77777777" w:rsidR="0054143F" w:rsidRDefault="0054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7BB7" w14:textId="77777777" w:rsidR="0054143F" w:rsidRDefault="0054143F">
      <w:r>
        <w:separator/>
      </w:r>
    </w:p>
  </w:footnote>
  <w:footnote w:type="continuationSeparator" w:id="0">
    <w:p w14:paraId="02E8D41E" w14:textId="77777777" w:rsidR="0054143F" w:rsidRDefault="00541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43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C2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C1C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1C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C1C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1C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2023-08-12T09:17:00Z</dcterms:created>
  <dcterms:modified xsi:type="dcterms:W3CDTF">2023-08-12T09:17:00Z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R5-235218</vt:lpwstr>
  </property>
  <property fmtid="{D5CDD505-2E9C-101B-9397-08002B2CF9AE}" pid="10" name="Spec#">
    <vt:lpwstr>38.905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6.5.2.4 on ACLR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