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37A5225A" w:rsidR="008E542D" w:rsidRDefault="003A30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06A88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  <w:t>R5-2</w:t>
      </w:r>
      <w:r w:rsidR="00C06A88">
        <w:rPr>
          <w:b/>
          <w:i/>
          <w:sz w:val="28"/>
        </w:rPr>
        <w:t>345</w:t>
      </w:r>
      <w:r>
        <w:rPr>
          <w:b/>
          <w:i/>
          <w:sz w:val="28"/>
        </w:rPr>
        <w:t>46</w:t>
      </w:r>
    </w:p>
    <w:p w14:paraId="5F65F60B" w14:textId="2B522307" w:rsidR="008E542D" w:rsidRPr="00F0494E" w:rsidRDefault="00C06A88" w:rsidP="00F0494E">
      <w:pPr>
        <w:pStyle w:val="CRCoverPage"/>
        <w:outlineLvl w:val="0"/>
        <w:rPr>
          <w:b/>
          <w:noProof/>
          <w:sz w:val="24"/>
        </w:rPr>
      </w:pPr>
      <w:r w:rsidRPr="00B138BC">
        <w:rPr>
          <w:b/>
          <w:noProof/>
          <w:sz w:val="24"/>
          <w:lang w:eastAsia="ja-JP"/>
        </w:rPr>
        <w:t>Toulouse, August 21 - 25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3A30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3A30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3A3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001A7B01" w:rsidR="008E542D" w:rsidRDefault="003A309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494E">
              <w:t>CA_n5A</w:t>
            </w:r>
            <w:r w:rsidR="00281064">
              <w:t>-n66A</w:t>
            </w:r>
            <w:r w:rsidR="007D37F2">
              <w:t xml:space="preserve"> / CA_n5A-n66A</w:t>
            </w:r>
            <w:r w:rsidR="00553CC1">
              <w:t>,</w:t>
            </w:r>
            <w:r w:rsidR="00370E17">
              <w:t xml:space="preserve"> </w:t>
            </w:r>
            <w:r w:rsidR="00A25D64">
              <w:t xml:space="preserve">BCS1, </w:t>
            </w:r>
            <w:r w:rsidR="00370E17">
              <w:t>PC3</w:t>
            </w:r>
            <w:r w:rsidR="000E4491">
              <w:t>.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3A3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3A30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312019C6" w:rsidR="008E542D" w:rsidRDefault="00CA65A8">
            <w:pPr>
              <w:pStyle w:val="CRCoverPage"/>
              <w:spacing w:after="0"/>
              <w:ind w:left="100"/>
            </w:pPr>
            <w:r>
              <w:t>2023-04-26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3A30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3A309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3A30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3A309B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3A309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3A30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3A309B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3A309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3A309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3A309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3A309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3A309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3A309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3A309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3A30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3A309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3A309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2F258160" w:rsidR="008E542D" w:rsidRDefault="00A25D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3A309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4CE10602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3A309B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3A309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</w:t>
            </w:r>
            <w:r>
              <w:rPr>
                <w:b/>
                <w:bCs/>
                <w:i/>
                <w:iCs/>
              </w:rPr>
              <w:t>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3A309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5A7E1D49" w:rsidR="008E542D" w:rsidRDefault="009F5CC3">
            <w:pPr>
              <w:pStyle w:val="CRCoverPage"/>
              <w:spacing w:after="0"/>
              <w:rPr>
                <w:b/>
                <w:caps/>
              </w:rPr>
            </w:pPr>
            <w:r>
              <w:t>CA_n5A-n66A</w:t>
            </w:r>
            <w:r w:rsidR="0091105E">
              <w:t xml:space="preserve"> / CA_n5A-n66A</w:t>
            </w:r>
            <w:r w:rsidR="007314FF">
              <w:t>, BCS1, 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3A309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3A309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2CAC8A02" w:rsidR="008E542D" w:rsidRDefault="008E542D" w:rsidP="00D066A8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0F958" w14:textId="77777777" w:rsidR="000C0BFD" w:rsidRDefault="000C0BFD">
      <w:pPr>
        <w:spacing w:after="0"/>
      </w:pPr>
      <w:r>
        <w:separator/>
      </w:r>
    </w:p>
  </w:endnote>
  <w:endnote w:type="continuationSeparator" w:id="0">
    <w:p w14:paraId="758F5226" w14:textId="77777777" w:rsidR="000C0BFD" w:rsidRDefault="000C0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3A3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646E" w14:textId="77777777" w:rsidR="000C0BFD" w:rsidRDefault="000C0BFD">
      <w:pPr>
        <w:spacing w:after="0"/>
      </w:pPr>
      <w:r>
        <w:separator/>
      </w:r>
    </w:p>
  </w:footnote>
  <w:footnote w:type="continuationSeparator" w:id="0">
    <w:p w14:paraId="3279538F" w14:textId="77777777" w:rsidR="000C0BFD" w:rsidRDefault="000C0B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BFD"/>
    <w:rsid w:val="000C1FFA"/>
    <w:rsid w:val="000C325F"/>
    <w:rsid w:val="000C6002"/>
    <w:rsid w:val="000C671F"/>
    <w:rsid w:val="000D0D95"/>
    <w:rsid w:val="000D2D55"/>
    <w:rsid w:val="000D58AB"/>
    <w:rsid w:val="000E4491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6E8E"/>
    <w:rsid w:val="00377314"/>
    <w:rsid w:val="00380D7A"/>
    <w:rsid w:val="0038401B"/>
    <w:rsid w:val="00385340"/>
    <w:rsid w:val="003903AA"/>
    <w:rsid w:val="003923CB"/>
    <w:rsid w:val="00395A78"/>
    <w:rsid w:val="00395F76"/>
    <w:rsid w:val="003A309B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14FF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5D64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2DAA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B7685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06A88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066A8"/>
    <w:rsid w:val="00D114E6"/>
    <w:rsid w:val="00D128CB"/>
    <w:rsid w:val="00D15DBB"/>
    <w:rsid w:val="00D16F4F"/>
    <w:rsid w:val="00D21A8C"/>
    <w:rsid w:val="00D22EC8"/>
    <w:rsid w:val="00D234C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80</Words>
  <Characters>585</Characters>
  <Application>Microsoft Office Word</Application>
  <DocSecurity>0</DocSecurity>
  <Lines>4</Lines>
  <Paragraphs>1</Paragraphs>
  <ScaleCrop>false</ScaleCrop>
  <Company>ETSI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8</cp:revision>
  <cp:lastPrinted>2020-02-05T15:54:00Z</cp:lastPrinted>
  <dcterms:created xsi:type="dcterms:W3CDTF">2023-04-26T15:04:00Z</dcterms:created>
  <dcterms:modified xsi:type="dcterms:W3CDTF">2023-08-10T15:10:00Z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