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9564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100</w:t>
      </w:r>
      <w:r>
        <w:rPr>
          <w:b/>
          <w:i/>
          <w:noProof/>
          <w:sz w:val="28"/>
        </w:rPr>
        <w:tab/>
      </w:r>
      <w:r w:rsidR="00B24B59" w:rsidRPr="00B24B59">
        <w:rPr>
          <w:b/>
          <w:i/>
          <w:noProof/>
          <w:sz w:val="28"/>
        </w:rPr>
        <w:t>R5-235251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04DD9CF3" w:rsidR="003713BC" w:rsidRDefault="00390C9D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France</w:t>
      </w:r>
      <w:r w:rsidR="003713BC">
        <w:rPr>
          <w:b/>
          <w:bCs/>
          <w:sz w:val="24"/>
          <w:szCs w:val="24"/>
        </w:rPr>
        <w:t xml:space="preserve">, </w:t>
      </w:r>
      <w:r w:rsidR="00DE16E9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DE16E9">
        <w:rPr>
          <w:b/>
          <w:bCs/>
          <w:sz w:val="24"/>
          <w:szCs w:val="24"/>
        </w:rPr>
        <w:t> </w:t>
      </w:r>
      <w:r w:rsidR="003713BC">
        <w:rPr>
          <w:b/>
          <w:bCs/>
          <w:sz w:val="24"/>
          <w:szCs w:val="24"/>
        </w:rPr>
        <w:t xml:space="preserve">– </w:t>
      </w:r>
      <w:r w:rsidR="00FC6A21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5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B878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50167" w:rsidR="001E41F3" w:rsidRPr="00410371" w:rsidRDefault="00086DEB" w:rsidP="00547111">
            <w:pPr>
              <w:pStyle w:val="CRCoverPage"/>
              <w:spacing w:after="0"/>
              <w:rPr>
                <w:noProof/>
              </w:rPr>
            </w:pPr>
            <w:r w:rsidRPr="00B24B59">
              <w:rPr>
                <w:b/>
                <w:noProof/>
                <w:sz w:val="28"/>
              </w:rPr>
              <w:t>26</w:t>
            </w:r>
            <w:r w:rsidR="00B24B59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0BE20" w:rsidR="001E41F3" w:rsidRPr="00410371" w:rsidRDefault="00B8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ECD71C" w:rsidR="001E41F3" w:rsidRDefault="00307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for TC 1</w:t>
            </w:r>
            <w:r w:rsidR="008C7C9D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8C7C9D">
              <w:rPr>
                <w:noProof/>
              </w:rPr>
              <w:t>5</w:t>
            </w:r>
            <w:r>
              <w:rPr>
                <w:noProof/>
              </w:rPr>
              <w:t>.1.</w:t>
            </w:r>
            <w:r w:rsidR="004377AD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99B31" w:rsidR="001E41F3" w:rsidRDefault="00307413">
            <w:pPr>
              <w:pStyle w:val="CRCoverPage"/>
              <w:spacing w:after="0"/>
              <w:ind w:left="100"/>
              <w:rPr>
                <w:noProof/>
              </w:rPr>
            </w:pPr>
            <w:r w:rsidRPr="00167556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B110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</w:t>
            </w:r>
            <w:r w:rsidR="000B6F51">
              <w:t>8</w:t>
            </w:r>
            <w:r>
              <w:t>-</w:t>
            </w:r>
            <w:r w:rsidR="00DE16E9">
              <w:t>1</w:t>
            </w:r>
            <w:r w:rsidR="000B6F5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878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B878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04F08B" w:rsidR="001E41F3" w:rsidRDefault="00437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T310 timer is not aligned with core spec for </w:t>
            </w:r>
            <w:r w:rsidRPr="004377AD">
              <w:rPr>
                <w:noProof/>
              </w:rPr>
              <w:t>TC 16.5.1.</w:t>
            </w:r>
            <w:r>
              <w:rPr>
                <w:noProof/>
              </w:rPr>
              <w:t>1</w:t>
            </w:r>
            <w:r w:rsidRPr="004377AD">
              <w:rPr>
                <w:noProof/>
              </w:rPr>
              <w:t>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CADC9" w:rsidR="001E41F3" w:rsidRDefault="00437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T310 timer has been aligned with core spec for </w:t>
            </w:r>
            <w:r w:rsidRPr="004377AD">
              <w:rPr>
                <w:noProof/>
              </w:rPr>
              <w:t>TC 16.5.1.</w:t>
            </w:r>
            <w:r>
              <w:rPr>
                <w:noProof/>
              </w:rPr>
              <w:t>1</w:t>
            </w:r>
            <w:r w:rsidRPr="004377AD">
              <w:rPr>
                <w:noProof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3AEB7" w:rsidR="001E41F3" w:rsidRDefault="004377AD">
            <w:pPr>
              <w:pStyle w:val="CRCoverPage"/>
              <w:spacing w:after="0"/>
              <w:ind w:left="100"/>
              <w:rPr>
                <w:noProof/>
              </w:rPr>
            </w:pPr>
            <w:r w:rsidRPr="004377AD">
              <w:rPr>
                <w:noProof/>
              </w:rPr>
              <w:t>TC 16.5.1.</w:t>
            </w:r>
            <w:r>
              <w:rPr>
                <w:noProof/>
              </w:rPr>
              <w:t>1</w:t>
            </w:r>
            <w:r w:rsidRPr="004377AD">
              <w:rPr>
                <w:noProof/>
              </w:rPr>
              <w:t>6</w:t>
            </w:r>
            <w:r>
              <w:rPr>
                <w:noProof/>
              </w:rPr>
              <w:t xml:space="preserve"> will not be aligned with core spec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7F43B6" w:rsidR="001E41F3" w:rsidRDefault="0083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16.5.1.16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E3093" w14:textId="77777777" w:rsidR="001E41F3" w:rsidRDefault="00437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4377AD">
              <w:rPr>
                <w:noProof/>
              </w:rPr>
              <w:t>R4-2312487</w:t>
            </w:r>
          </w:p>
          <w:p w14:paraId="00D3B8F7" w14:textId="6648E8AF" w:rsidR="00772E7E" w:rsidRDefault="00772E7E">
            <w:pPr>
              <w:pStyle w:val="CRCoverPage"/>
              <w:spacing w:after="0"/>
              <w:ind w:left="100"/>
              <w:rPr>
                <w:noProof/>
              </w:rPr>
            </w:pPr>
            <w:r w:rsidRPr="00772E7E">
              <w:rPr>
                <w:noProof/>
              </w:rPr>
              <w:t>reissued from R5-235033 because of title change</w:t>
            </w:r>
            <w:bookmarkStart w:id="2" w:name="_GoBack"/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C37FA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B57BFE4" w14:textId="77777777" w:rsidR="004377AD" w:rsidRPr="007E76AD" w:rsidRDefault="004377AD" w:rsidP="004377AD">
      <w:pPr>
        <w:pStyle w:val="Heading4"/>
        <w:rPr>
          <w:rFonts w:eastAsia="SimSun"/>
        </w:rPr>
      </w:pPr>
      <w:r w:rsidRPr="007E76AD">
        <w:rPr>
          <w:rFonts w:eastAsia="SimSun"/>
        </w:rPr>
        <w:t>16.5.1.16</w:t>
      </w:r>
      <w:r w:rsidRPr="007E76AD">
        <w:rPr>
          <w:rFonts w:eastAsia="SimSun"/>
        </w:rPr>
        <w:tab/>
        <w:t xml:space="preserve">NR SA FR1 Radio Link Monitoring In-sync Test for FR1 </w:t>
      </w:r>
      <w:proofErr w:type="spellStart"/>
      <w:r w:rsidRPr="007E76AD">
        <w:rPr>
          <w:rFonts w:eastAsia="SimSun"/>
        </w:rPr>
        <w:t>PCell</w:t>
      </w:r>
      <w:proofErr w:type="spellEnd"/>
      <w:r w:rsidRPr="007E76AD">
        <w:rPr>
          <w:rFonts w:eastAsia="SimSun"/>
        </w:rPr>
        <w:t xml:space="preserve"> configured with CSI-RS-based RLM in DRX mode for 2 Rx UE</w:t>
      </w:r>
    </w:p>
    <w:p w14:paraId="606945CC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16.5.1.16.1</w:t>
      </w:r>
      <w:r w:rsidRPr="007E76AD">
        <w:tab/>
        <w:t>Test purpose</w:t>
      </w:r>
    </w:p>
    <w:p w14:paraId="41A79740" w14:textId="77777777" w:rsidR="004377AD" w:rsidRPr="007E76AD" w:rsidRDefault="004377AD" w:rsidP="004377AD">
      <w:pPr>
        <w:rPr>
          <w:rFonts w:eastAsia="SimSun"/>
        </w:rPr>
      </w:pPr>
      <w:r w:rsidRPr="007E76AD">
        <w:t xml:space="preserve">To verify that the UE properly detects the in sync for the purpose of monitoring downlink CSI-RS based radio link quality of the </w:t>
      </w:r>
      <w:proofErr w:type="spellStart"/>
      <w:r w:rsidRPr="007E76AD">
        <w:t>PCell</w:t>
      </w:r>
      <w:proofErr w:type="spellEnd"/>
      <w:r w:rsidRPr="007E76AD">
        <w:t xml:space="preserve"> when DRX is used. This test will partly verify the FR1 </w:t>
      </w:r>
      <w:proofErr w:type="spellStart"/>
      <w:r w:rsidRPr="007E76AD">
        <w:t>PCell</w:t>
      </w:r>
      <w:proofErr w:type="spellEnd"/>
      <w:r w:rsidRPr="007E76AD">
        <w:t xml:space="preserve"> CSI-RS In-sync radio link monitoring requirements in 38.133 [6] clause 8.1B.3.</w:t>
      </w:r>
    </w:p>
    <w:p w14:paraId="55623A8E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16.5.1.16.2</w:t>
      </w:r>
      <w:r w:rsidRPr="007E76AD">
        <w:tab/>
        <w:t>Test applicability</w:t>
      </w:r>
    </w:p>
    <w:p w14:paraId="346D3E4A" w14:textId="77777777" w:rsidR="004377AD" w:rsidRPr="007E76AD" w:rsidRDefault="004377AD" w:rsidP="004377AD">
      <w:pPr>
        <w:rPr>
          <w:rFonts w:eastAsia="SimSun"/>
        </w:rPr>
      </w:pPr>
      <w:r w:rsidRPr="007E76AD">
        <w:t xml:space="preserve">This test applies to all types of NR </w:t>
      </w:r>
      <w:proofErr w:type="spellStart"/>
      <w:r w:rsidRPr="007E76AD">
        <w:t>RedCap</w:t>
      </w:r>
      <w:proofErr w:type="spellEnd"/>
      <w:r w:rsidRPr="007E76AD">
        <w:t xml:space="preserve"> UE with 2 Rx from Release 17 onwards supporting CSI-RS based RLM and long DRX cycle.</w:t>
      </w:r>
    </w:p>
    <w:p w14:paraId="5DFB7B84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16.5.1.16.3</w:t>
      </w:r>
      <w:r w:rsidRPr="007E76AD">
        <w:tab/>
        <w:t xml:space="preserve">Minimum </w:t>
      </w:r>
      <w:r w:rsidRPr="007E76AD">
        <w:rPr>
          <w:lang w:eastAsia="x-none"/>
        </w:rPr>
        <w:t>conformance</w:t>
      </w:r>
      <w:r w:rsidRPr="007E76AD">
        <w:t xml:space="preserve"> requirements</w:t>
      </w:r>
    </w:p>
    <w:p w14:paraId="13BE609B" w14:textId="77777777" w:rsidR="004377AD" w:rsidRPr="007E76AD" w:rsidRDefault="004377AD" w:rsidP="004377AD">
      <w:pPr>
        <w:rPr>
          <w:rFonts w:eastAsia="SimSun"/>
          <w:lang w:eastAsia="sv-SE"/>
        </w:rPr>
      </w:pPr>
      <w:r w:rsidRPr="007E76AD">
        <w:rPr>
          <w:lang w:eastAsia="sv-SE"/>
        </w:rPr>
        <w:t>The minimum conformance requirements are specified in clause 16.5.1.0.1 and 16.5.1.0.3.</w:t>
      </w:r>
    </w:p>
    <w:p w14:paraId="098CD222" w14:textId="77777777" w:rsidR="004377AD" w:rsidRPr="007E76AD" w:rsidRDefault="004377AD" w:rsidP="004377AD">
      <w:pPr>
        <w:rPr>
          <w:lang w:eastAsia="sv-SE"/>
        </w:rPr>
      </w:pPr>
      <w:r w:rsidRPr="007E76AD">
        <w:rPr>
          <w:lang w:eastAsia="sv-SE"/>
        </w:rPr>
        <w:t>The normative reference for this requirement is TS 38.133 [6] clause A.16.5.1.16.</w:t>
      </w:r>
    </w:p>
    <w:p w14:paraId="7A662230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16.5.1.16.4</w:t>
      </w:r>
      <w:r w:rsidRPr="007E76AD">
        <w:tab/>
        <w:t xml:space="preserve">Test </w:t>
      </w:r>
      <w:r w:rsidRPr="007E76AD">
        <w:rPr>
          <w:lang w:eastAsia="x-none"/>
        </w:rPr>
        <w:t>description</w:t>
      </w:r>
    </w:p>
    <w:p w14:paraId="3B3A8259" w14:textId="77777777" w:rsidR="004377AD" w:rsidRPr="007E76AD" w:rsidRDefault="004377AD" w:rsidP="004377AD">
      <w:pPr>
        <w:rPr>
          <w:rFonts w:eastAsia="SimSun"/>
        </w:rPr>
      </w:pPr>
      <w:r w:rsidRPr="007E76AD">
        <w:t>Same as the test description given in clause 6.5.1.8.4.</w:t>
      </w:r>
    </w:p>
    <w:p w14:paraId="4EA7745C" w14:textId="77777777" w:rsidR="004377AD" w:rsidRPr="007E76AD" w:rsidRDefault="004377AD" w:rsidP="004377AD">
      <w:pPr>
        <w:pStyle w:val="H6"/>
      </w:pPr>
      <w:r w:rsidRPr="007E76AD">
        <w:t>16.5.1.16.4.1</w:t>
      </w:r>
      <w:r w:rsidRPr="007E76AD">
        <w:tab/>
      </w:r>
      <w:r w:rsidRPr="007E76AD">
        <w:rPr>
          <w:lang w:eastAsia="x-none"/>
        </w:rPr>
        <w:t>Initial</w:t>
      </w:r>
      <w:r w:rsidRPr="007E76AD">
        <w:t xml:space="preserve"> conditions</w:t>
      </w:r>
    </w:p>
    <w:p w14:paraId="0927DA12" w14:textId="77777777" w:rsidR="004377AD" w:rsidRPr="007E76AD" w:rsidRDefault="004377AD" w:rsidP="004377AD">
      <w:pPr>
        <w:rPr>
          <w:lang w:eastAsia="sv-SE"/>
        </w:rPr>
      </w:pPr>
      <w:r w:rsidRPr="007E76AD">
        <w:rPr>
          <w:lang w:eastAsia="zh-CN"/>
        </w:rPr>
        <w:t>Same</w:t>
      </w:r>
      <w:r w:rsidRPr="007E76AD">
        <w:rPr>
          <w:lang w:eastAsia="sv-SE"/>
        </w:rPr>
        <w:t xml:space="preserve"> as the initial conditions given in clause </w:t>
      </w:r>
      <w:r w:rsidRPr="007E76AD">
        <w:t>6.5.1.8</w:t>
      </w:r>
      <w:r w:rsidRPr="007E76AD">
        <w:rPr>
          <w:lang w:eastAsia="sv-SE"/>
        </w:rPr>
        <w:t>.4.1 with following exceptions:</w:t>
      </w:r>
    </w:p>
    <w:p w14:paraId="58E5A68D" w14:textId="77777777" w:rsidR="004377AD" w:rsidRPr="007E76AD" w:rsidRDefault="004377AD" w:rsidP="004377AD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6.5.1.8.4.1-1 is replaced by Table 16.5.1.16.4.1-1.</w:t>
      </w:r>
    </w:p>
    <w:p w14:paraId="7D334A08" w14:textId="77777777" w:rsidR="004377AD" w:rsidRPr="007E76AD" w:rsidRDefault="004377AD" w:rsidP="004377AD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6.5.1.8.4.1-2 is replaced by Table 16.5.1.16.4.1-2.</w:t>
      </w:r>
    </w:p>
    <w:p w14:paraId="33AC1ACE" w14:textId="77777777" w:rsidR="004377AD" w:rsidRPr="007E76AD" w:rsidRDefault="004377AD" w:rsidP="004377AD">
      <w:pPr>
        <w:pStyle w:val="B1"/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6.5.1.8.4.1-3 is replaced by Table 16.5.1.16.4.1-3.</w:t>
      </w:r>
    </w:p>
    <w:p w14:paraId="6C8D1B16" w14:textId="77777777" w:rsidR="004377AD" w:rsidRPr="007E76AD" w:rsidRDefault="004377AD" w:rsidP="004377AD">
      <w:pPr>
        <w:pStyle w:val="TH"/>
      </w:pPr>
      <w:r w:rsidRPr="007E76AD">
        <w:t>Table 16.5.1.16.4.1-1: 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4377AD" w:rsidRPr="007E76AD" w14:paraId="58E1CE9E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1B6A" w14:textId="77777777" w:rsidR="004377AD" w:rsidRPr="007E76AD" w:rsidRDefault="004377AD" w:rsidP="007221D0">
            <w:pPr>
              <w:pStyle w:val="TAH"/>
            </w:pPr>
            <w:r w:rsidRPr="007E76AD"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BE98" w14:textId="77777777" w:rsidR="004377AD" w:rsidRPr="007E76AD" w:rsidRDefault="004377AD" w:rsidP="007221D0">
            <w:pPr>
              <w:pStyle w:val="TAH"/>
            </w:pPr>
            <w:r w:rsidRPr="007E76AD">
              <w:t>Description</w:t>
            </w:r>
          </w:p>
        </w:tc>
      </w:tr>
      <w:tr w:rsidR="004377AD" w:rsidRPr="007E76AD" w14:paraId="0FDBA1F5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77D6" w14:textId="77777777" w:rsidR="004377AD" w:rsidRPr="007E76AD" w:rsidRDefault="004377AD" w:rsidP="007221D0">
            <w:pPr>
              <w:pStyle w:val="TAL"/>
              <w:jc w:val="center"/>
            </w:pPr>
            <w:r w:rsidRPr="007E76AD">
              <w:t>16.5.1.16-1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30ED" w14:textId="77777777" w:rsidR="004377AD" w:rsidRPr="007E76AD" w:rsidRDefault="004377AD" w:rsidP="007221D0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FDD duplex mode</w:t>
            </w:r>
          </w:p>
        </w:tc>
      </w:tr>
      <w:tr w:rsidR="004377AD" w:rsidRPr="007E76AD" w14:paraId="4B2FDA6A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EDC5" w14:textId="77777777" w:rsidR="004377AD" w:rsidRPr="007E76AD" w:rsidRDefault="004377AD" w:rsidP="007221D0">
            <w:pPr>
              <w:pStyle w:val="TAL"/>
              <w:jc w:val="center"/>
            </w:pPr>
            <w:r w:rsidRPr="007E76AD">
              <w:t>16.5.1.16-2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A07F" w14:textId="77777777" w:rsidR="004377AD" w:rsidRPr="007E76AD" w:rsidRDefault="004377AD" w:rsidP="007221D0">
            <w:pPr>
              <w:pStyle w:val="TAL"/>
            </w:pPr>
            <w:r w:rsidRPr="007E76AD">
              <w:t>15 kHz SSB SCS</w:t>
            </w:r>
            <w:r w:rsidRPr="007E76AD">
              <w:rPr>
                <w:rFonts w:eastAsia="Malgun Gothic"/>
              </w:rPr>
              <w:t xml:space="preserve">, 15 kHz </w:t>
            </w:r>
            <w:r w:rsidRPr="007E76AD">
              <w:rPr>
                <w:lang w:eastAsia="zh-TW"/>
              </w:rPr>
              <w:t>data SCS</w:t>
            </w:r>
            <w:r w:rsidRPr="007E76AD">
              <w:t>, 10 MHz bandwidth, TDD duplex mode</w:t>
            </w:r>
          </w:p>
        </w:tc>
      </w:tr>
      <w:tr w:rsidR="004377AD" w:rsidRPr="007E76AD" w14:paraId="5B512A6C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E9C8" w14:textId="77777777" w:rsidR="004377AD" w:rsidRPr="007E76AD" w:rsidRDefault="004377AD" w:rsidP="007221D0">
            <w:pPr>
              <w:pStyle w:val="TAL"/>
              <w:jc w:val="center"/>
            </w:pPr>
            <w:r w:rsidRPr="007E76AD">
              <w:t>16.5.1.16-3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45E5" w14:textId="77777777" w:rsidR="004377AD" w:rsidRPr="007E76AD" w:rsidRDefault="004377AD" w:rsidP="007221D0">
            <w:pPr>
              <w:pStyle w:val="TAL"/>
            </w:pPr>
            <w:r w:rsidRPr="007E76AD">
              <w:t>30 kHz SSB SCS</w:t>
            </w:r>
            <w:r w:rsidRPr="007E76AD">
              <w:rPr>
                <w:rFonts w:eastAsia="Malgun Gothic"/>
              </w:rPr>
              <w:t xml:space="preserve">, 30 kHz </w:t>
            </w:r>
            <w:r w:rsidRPr="007E76AD">
              <w:rPr>
                <w:lang w:eastAsia="zh-TW"/>
              </w:rPr>
              <w:t>data SCS</w:t>
            </w:r>
            <w:r w:rsidRPr="007E76AD">
              <w:t>, 20 MHz bandwidth, TDD duplex mode</w:t>
            </w:r>
          </w:p>
        </w:tc>
      </w:tr>
      <w:tr w:rsidR="004377AD" w:rsidRPr="007E76AD" w14:paraId="6934081B" w14:textId="77777777" w:rsidTr="007221D0">
        <w:trPr>
          <w:trHeight w:val="18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4EF8" w14:textId="77777777" w:rsidR="004377AD" w:rsidRPr="007E76AD" w:rsidRDefault="004377AD" w:rsidP="007221D0">
            <w:pPr>
              <w:pStyle w:val="TAL"/>
              <w:jc w:val="center"/>
            </w:pPr>
            <w:r w:rsidRPr="007E76AD">
              <w:t>16.5.1.16-</w:t>
            </w:r>
            <w:r w:rsidRPr="007E76AD">
              <w:rPr>
                <w:rFonts w:eastAsia="Malgun Gothic"/>
              </w:rPr>
              <w:t>4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62DA" w14:textId="77777777" w:rsidR="004377AD" w:rsidRPr="007E76AD" w:rsidRDefault="004377AD" w:rsidP="007221D0">
            <w:pPr>
              <w:pStyle w:val="TAL"/>
            </w:pPr>
            <w:r w:rsidRPr="007E76AD">
              <w:rPr>
                <w:rFonts w:eastAsia="Malgun Gothic"/>
              </w:rPr>
              <w:t xml:space="preserve">15 kHz SSB SCS, 15 kHz </w:t>
            </w:r>
            <w:r w:rsidRPr="007E76AD">
              <w:rPr>
                <w:lang w:eastAsia="zh-TW"/>
              </w:rPr>
              <w:t xml:space="preserve">data SCS, 10 MHz bandwidth, </w:t>
            </w:r>
            <w:r w:rsidRPr="007E76AD">
              <w:rPr>
                <w:rFonts w:eastAsia="Malgun Gothic"/>
              </w:rPr>
              <w:t>HD-FDD duplex mode</w:t>
            </w:r>
          </w:p>
        </w:tc>
      </w:tr>
      <w:tr w:rsidR="004377AD" w:rsidRPr="007E76AD" w14:paraId="6F36FD65" w14:textId="77777777" w:rsidTr="007221D0">
        <w:trPr>
          <w:trHeight w:val="18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D585" w14:textId="77777777" w:rsidR="004377AD" w:rsidRPr="007E76AD" w:rsidRDefault="004377AD" w:rsidP="007221D0">
            <w:pPr>
              <w:pStyle w:val="TAN"/>
            </w:pPr>
            <w:r w:rsidRPr="007E76AD">
              <w:t>Note:</w:t>
            </w:r>
            <w:r w:rsidRPr="007E76AD">
              <w:tab/>
              <w:t>The UE is only required to pass in one of the supported test configurations in FR1</w:t>
            </w:r>
          </w:p>
        </w:tc>
      </w:tr>
    </w:tbl>
    <w:p w14:paraId="2BA400BB" w14:textId="77777777" w:rsidR="004377AD" w:rsidRPr="007E76AD" w:rsidRDefault="004377AD" w:rsidP="004377AD"/>
    <w:p w14:paraId="4DBCD548" w14:textId="77777777" w:rsidR="004377AD" w:rsidRPr="007E76AD" w:rsidRDefault="004377AD" w:rsidP="004377AD">
      <w:pPr>
        <w:pStyle w:val="TH"/>
      </w:pPr>
      <w:r w:rsidRPr="007E76AD">
        <w:t>Table 16.5.1.16.4.1-2: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4377AD" w:rsidRPr="007E76AD" w14:paraId="6159E1AF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12B5" w14:textId="77777777" w:rsidR="004377AD" w:rsidRPr="007E76AD" w:rsidRDefault="004377AD" w:rsidP="007221D0">
            <w:pPr>
              <w:pStyle w:val="TAH"/>
            </w:pPr>
            <w:r w:rsidRPr="007E76A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84A4" w14:textId="77777777" w:rsidR="004377AD" w:rsidRPr="007E76AD" w:rsidRDefault="004377AD" w:rsidP="007221D0">
            <w:pPr>
              <w:pStyle w:val="TAH"/>
            </w:pPr>
            <w:r w:rsidRPr="007E76A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6E14" w14:textId="77777777" w:rsidR="004377AD" w:rsidRPr="007E76AD" w:rsidRDefault="004377AD" w:rsidP="007221D0">
            <w:pPr>
              <w:pStyle w:val="TAH"/>
            </w:pPr>
            <w:r w:rsidRPr="007E76AD">
              <w:t>Comment</w:t>
            </w:r>
          </w:p>
        </w:tc>
      </w:tr>
      <w:tr w:rsidR="004377AD" w:rsidRPr="007E76AD" w14:paraId="21AAE441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F068" w14:textId="77777777" w:rsidR="004377AD" w:rsidRPr="007E76AD" w:rsidRDefault="004377AD" w:rsidP="007221D0">
            <w:pPr>
              <w:pStyle w:val="TAL"/>
            </w:pPr>
            <w:r w:rsidRPr="007E76A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ACF4" w14:textId="77777777" w:rsidR="004377AD" w:rsidRPr="007E76AD" w:rsidRDefault="004377AD" w:rsidP="007221D0">
            <w:pPr>
              <w:pStyle w:val="TAL"/>
            </w:pPr>
            <w:r w:rsidRPr="007E76A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116B" w14:textId="77777777" w:rsidR="004377AD" w:rsidRPr="007E76AD" w:rsidRDefault="004377AD" w:rsidP="007221D0">
            <w:pPr>
              <w:pStyle w:val="TAL"/>
            </w:pPr>
            <w:r w:rsidRPr="007E76AD">
              <w:t>As specified in TS 38.508-1 [14] clause 4.1.</w:t>
            </w:r>
          </w:p>
        </w:tc>
      </w:tr>
      <w:tr w:rsidR="004377AD" w:rsidRPr="007E76AD" w14:paraId="24E7048D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55CD" w14:textId="77777777" w:rsidR="004377AD" w:rsidRPr="007E76AD" w:rsidRDefault="004377AD" w:rsidP="007221D0">
            <w:pPr>
              <w:pStyle w:val="TAL"/>
            </w:pPr>
            <w:r w:rsidRPr="007E76A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F582F" w14:textId="77777777" w:rsidR="004377AD" w:rsidRPr="007E76AD" w:rsidRDefault="004377AD" w:rsidP="007221D0">
            <w:pPr>
              <w:pStyle w:val="TAL"/>
            </w:pPr>
            <w:r w:rsidRPr="007E76AD">
              <w:t>As specified in Annex E, Table E.14-1 and TS 38.508-1 [14] clause 4.3.1.</w:t>
            </w:r>
          </w:p>
        </w:tc>
      </w:tr>
      <w:tr w:rsidR="004377AD" w:rsidRPr="007E76AD" w14:paraId="48D6176F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6A44" w14:textId="77777777" w:rsidR="004377AD" w:rsidRPr="007E76AD" w:rsidRDefault="004377AD" w:rsidP="007221D0">
            <w:pPr>
              <w:pStyle w:val="TAL"/>
            </w:pPr>
            <w:r w:rsidRPr="007E76A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92C4" w14:textId="77777777" w:rsidR="004377AD" w:rsidRPr="007E76AD" w:rsidRDefault="004377AD" w:rsidP="007221D0">
            <w:pPr>
              <w:pStyle w:val="TAL"/>
            </w:pPr>
            <w:r w:rsidRPr="007E76AD">
              <w:t>As specified by the test configuration selected from Table 16.5.1.16.4.1-1.</w:t>
            </w:r>
          </w:p>
        </w:tc>
      </w:tr>
      <w:tr w:rsidR="004377AD" w:rsidRPr="007E76AD" w14:paraId="2970D6ED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D9EF" w14:textId="77777777" w:rsidR="004377AD" w:rsidRPr="007E76AD" w:rsidRDefault="004377AD" w:rsidP="007221D0">
            <w:pPr>
              <w:pStyle w:val="TAL"/>
            </w:pPr>
            <w:r w:rsidRPr="007E76A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9325" w14:textId="77777777" w:rsidR="004377AD" w:rsidRPr="007E76AD" w:rsidRDefault="004377AD" w:rsidP="007221D0">
            <w:pPr>
              <w:pStyle w:val="TAL"/>
            </w:pPr>
            <w:r w:rsidRPr="007E76A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CCCD" w14:textId="77777777" w:rsidR="004377AD" w:rsidRPr="007E76AD" w:rsidRDefault="004377AD" w:rsidP="007221D0">
            <w:pPr>
              <w:pStyle w:val="TAL"/>
            </w:pPr>
            <w:r w:rsidRPr="007E76AD">
              <w:t>As specified in Annex C.2.2</w:t>
            </w:r>
          </w:p>
        </w:tc>
      </w:tr>
      <w:tr w:rsidR="004377AD" w:rsidRPr="007E76AD" w14:paraId="143293BB" w14:textId="77777777" w:rsidTr="007221D0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FEB6" w14:textId="77777777" w:rsidR="004377AD" w:rsidRPr="007E76AD" w:rsidRDefault="004377AD" w:rsidP="007221D0">
            <w:pPr>
              <w:pStyle w:val="TAL"/>
            </w:pPr>
            <w:r w:rsidRPr="007E76A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8A4C" w14:textId="77777777" w:rsidR="004377AD" w:rsidRPr="007E76AD" w:rsidRDefault="004377AD" w:rsidP="007221D0">
            <w:pPr>
              <w:pStyle w:val="TAL"/>
            </w:pPr>
            <w:r w:rsidRPr="007E76A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5AF5" w14:textId="77777777" w:rsidR="004377AD" w:rsidRPr="007E76AD" w:rsidRDefault="004377AD" w:rsidP="007221D0">
            <w:pPr>
              <w:pStyle w:val="TAL"/>
            </w:pPr>
            <w:r w:rsidRPr="007E76AD">
              <w:t>A.3.1.8.2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1835" w14:textId="77777777" w:rsidR="004377AD" w:rsidRPr="007E76AD" w:rsidRDefault="004377AD" w:rsidP="007221D0">
            <w:pPr>
              <w:pStyle w:val="TAL"/>
            </w:pPr>
            <w:r w:rsidRPr="007E76AD">
              <w:t>As specified in TS 38.508-1 [14] Annex A.</w:t>
            </w:r>
          </w:p>
        </w:tc>
      </w:tr>
      <w:tr w:rsidR="004377AD" w:rsidRPr="007E76AD" w14:paraId="11A96159" w14:textId="77777777" w:rsidTr="007221D0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24A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671" w14:textId="77777777" w:rsidR="004377AD" w:rsidRPr="007E76AD" w:rsidRDefault="004377AD" w:rsidP="007221D0">
            <w:pPr>
              <w:pStyle w:val="TAL"/>
            </w:pPr>
            <w:r w:rsidRPr="007E76A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1829" w14:textId="77777777" w:rsidR="004377AD" w:rsidRPr="007E76AD" w:rsidRDefault="004377AD" w:rsidP="007221D0">
            <w:pPr>
              <w:pStyle w:val="TAL"/>
            </w:pPr>
            <w:r w:rsidRPr="007E76A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A114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377AD" w:rsidRPr="007E76AD" w14:paraId="6856A917" w14:textId="77777777" w:rsidTr="007221D0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4815" w14:textId="77777777" w:rsidR="004377AD" w:rsidRPr="007E76AD" w:rsidRDefault="004377AD" w:rsidP="007221D0">
            <w:pPr>
              <w:pStyle w:val="TAL"/>
            </w:pPr>
            <w:r w:rsidRPr="007E76A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22AD" w14:textId="77777777" w:rsidR="004377AD" w:rsidRPr="007E76AD" w:rsidRDefault="004377AD" w:rsidP="007221D0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08B" w14:textId="77777777" w:rsidR="004377AD" w:rsidRPr="007E76AD" w:rsidRDefault="004377AD" w:rsidP="007221D0">
            <w:pPr>
              <w:pStyle w:val="TAL"/>
            </w:pPr>
          </w:p>
        </w:tc>
      </w:tr>
    </w:tbl>
    <w:p w14:paraId="5FA1B3F7" w14:textId="77777777" w:rsidR="004377AD" w:rsidRPr="007E76AD" w:rsidRDefault="004377AD" w:rsidP="004377AD"/>
    <w:p w14:paraId="5981F80D" w14:textId="77777777" w:rsidR="004377AD" w:rsidRPr="007E76AD" w:rsidRDefault="004377AD" w:rsidP="004377AD">
      <w:pPr>
        <w:pStyle w:val="TH"/>
      </w:pPr>
      <w:r w:rsidRPr="007E76AD">
        <w:t>Table 16.5.1.16.4.1-3: General test parameters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1972"/>
        <w:gridCol w:w="1334"/>
        <w:gridCol w:w="1239"/>
        <w:gridCol w:w="2918"/>
      </w:tblGrid>
      <w:tr w:rsidR="004377AD" w:rsidRPr="007E76AD" w14:paraId="3CF163D5" w14:textId="77777777" w:rsidTr="007221D0">
        <w:trPr>
          <w:trHeight w:val="164"/>
          <w:jc w:val="center"/>
        </w:trPr>
        <w:tc>
          <w:tcPr>
            <w:tcW w:w="272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E515" w14:textId="77777777" w:rsidR="004377AD" w:rsidRPr="007E76AD" w:rsidRDefault="004377AD" w:rsidP="007221D0">
            <w:pPr>
              <w:pStyle w:val="TAH"/>
            </w:pPr>
            <w:r w:rsidRPr="007E76AD">
              <w:t>Parameter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5914" w14:textId="77777777" w:rsidR="004377AD" w:rsidRPr="007E76AD" w:rsidRDefault="004377AD" w:rsidP="007221D0">
            <w:pPr>
              <w:pStyle w:val="TAH"/>
            </w:pPr>
            <w:r w:rsidRPr="007E76AD">
              <w:t>Unit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372C" w14:textId="77777777" w:rsidR="004377AD" w:rsidRPr="007E76AD" w:rsidRDefault="004377AD" w:rsidP="007221D0">
            <w:pPr>
              <w:pStyle w:val="TAH"/>
            </w:pPr>
            <w:r w:rsidRPr="007E76AD">
              <w:t>Value</w:t>
            </w:r>
          </w:p>
        </w:tc>
      </w:tr>
      <w:tr w:rsidR="004377AD" w:rsidRPr="007E76AD" w14:paraId="34B217AE" w14:textId="77777777" w:rsidTr="007221D0">
        <w:trPr>
          <w:trHeight w:val="7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BBD9" w14:textId="77777777" w:rsidR="004377AD" w:rsidRPr="007E76AD" w:rsidRDefault="004377AD" w:rsidP="007221D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22AA" w14:textId="77777777" w:rsidR="004377AD" w:rsidRPr="007E76AD" w:rsidRDefault="004377AD" w:rsidP="007221D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9B64" w14:textId="77777777" w:rsidR="004377AD" w:rsidRPr="007E76AD" w:rsidRDefault="004377AD" w:rsidP="007221D0">
            <w:pPr>
              <w:pStyle w:val="TAH"/>
            </w:pPr>
            <w:r w:rsidRPr="007E76AD">
              <w:t>Test 1</w:t>
            </w:r>
          </w:p>
        </w:tc>
      </w:tr>
      <w:tr w:rsidR="004377AD" w:rsidRPr="007E76AD" w14:paraId="6C818562" w14:textId="77777777" w:rsidTr="007221D0">
        <w:trPr>
          <w:trHeight w:val="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4B93" w14:textId="77777777" w:rsidR="004377AD" w:rsidRPr="007E76AD" w:rsidRDefault="004377AD" w:rsidP="007221D0">
            <w:pPr>
              <w:pStyle w:val="TAL"/>
            </w:pPr>
            <w:r w:rsidRPr="007E76AD">
              <w:lastRenderedPageBreak/>
              <w:t xml:space="preserve">Active </w:t>
            </w:r>
            <w:proofErr w:type="spellStart"/>
            <w:r w:rsidRPr="007E76AD">
              <w:t>PCell</w:t>
            </w:r>
            <w:proofErr w:type="spellEnd"/>
            <w:r w:rsidRPr="007E76AD"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065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28F1" w14:textId="77777777" w:rsidR="004377AD" w:rsidRPr="007E76AD" w:rsidRDefault="004377AD" w:rsidP="007221D0">
            <w:pPr>
              <w:pStyle w:val="TAC"/>
            </w:pPr>
            <w:r w:rsidRPr="007E76AD">
              <w:t>Cell 1</w:t>
            </w:r>
          </w:p>
        </w:tc>
      </w:tr>
      <w:tr w:rsidR="004377AD" w:rsidRPr="007E76AD" w14:paraId="3D9EACA4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E6A7" w14:textId="77777777" w:rsidR="004377AD" w:rsidRPr="007E76AD" w:rsidRDefault="004377AD" w:rsidP="007221D0">
            <w:pPr>
              <w:pStyle w:val="TAL"/>
            </w:pPr>
            <w:r w:rsidRPr="007E76AD">
              <w:t>RF Channel Number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DCC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A884" w14:textId="77777777" w:rsidR="004377AD" w:rsidRPr="007E76AD" w:rsidRDefault="004377AD" w:rsidP="007221D0">
            <w:pPr>
              <w:pStyle w:val="TAC"/>
            </w:pPr>
            <w:r w:rsidRPr="007E76AD">
              <w:t>1</w:t>
            </w:r>
          </w:p>
        </w:tc>
      </w:tr>
      <w:tr w:rsidR="004377AD" w:rsidRPr="007E76AD" w14:paraId="20182876" w14:textId="77777777" w:rsidTr="007221D0">
        <w:trPr>
          <w:trHeight w:val="93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DD82" w14:textId="77777777" w:rsidR="004377AD" w:rsidRPr="007E76AD" w:rsidRDefault="004377AD" w:rsidP="007221D0">
            <w:pPr>
              <w:pStyle w:val="TAL"/>
            </w:pPr>
            <w:r w:rsidRPr="007E76AD">
              <w:t>Duplex mode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B741B" w14:textId="77777777" w:rsidR="004377AD" w:rsidRPr="007E76AD" w:rsidRDefault="004377AD" w:rsidP="007221D0">
            <w:pPr>
              <w:pStyle w:val="TAL"/>
            </w:pPr>
            <w:r w:rsidRPr="007E76AD">
              <w:t>Config 1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0C44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9273" w14:textId="77777777" w:rsidR="004377AD" w:rsidRPr="007E76AD" w:rsidRDefault="004377AD" w:rsidP="007221D0">
            <w:pPr>
              <w:pStyle w:val="TAC"/>
            </w:pPr>
            <w:r w:rsidRPr="007E76AD">
              <w:t>FDD</w:t>
            </w:r>
          </w:p>
        </w:tc>
      </w:tr>
      <w:tr w:rsidR="004377AD" w:rsidRPr="007E76AD" w14:paraId="4570193D" w14:textId="77777777" w:rsidTr="007221D0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F2CF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D507" w14:textId="77777777" w:rsidR="004377AD" w:rsidRPr="007E76AD" w:rsidRDefault="004377AD" w:rsidP="007221D0">
            <w:pPr>
              <w:pStyle w:val="TAL"/>
            </w:pPr>
            <w:r w:rsidRPr="007E76AD">
              <w:t>Config 2,3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419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F63C" w14:textId="77777777" w:rsidR="004377AD" w:rsidRPr="007E76AD" w:rsidRDefault="004377AD" w:rsidP="007221D0">
            <w:pPr>
              <w:pStyle w:val="TAC"/>
            </w:pPr>
            <w:r w:rsidRPr="007E76AD">
              <w:t>TDD</w:t>
            </w:r>
          </w:p>
        </w:tc>
      </w:tr>
      <w:tr w:rsidR="004377AD" w:rsidRPr="007E76AD" w14:paraId="12931726" w14:textId="77777777" w:rsidTr="007221D0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10E6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3C4C" w14:textId="77777777" w:rsidR="004377AD" w:rsidRPr="007E76AD" w:rsidRDefault="004377AD" w:rsidP="007221D0">
            <w:pPr>
              <w:pStyle w:val="TAL"/>
              <w:rPr>
                <w:lang w:eastAsia="zh-CN"/>
              </w:rPr>
            </w:pPr>
            <w:r w:rsidRPr="007E76AD">
              <w:rPr>
                <w:lang w:eastAsia="zh-CN"/>
              </w:rPr>
              <w:t>Config 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E316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94A9" w14:textId="77777777" w:rsidR="004377AD" w:rsidRPr="007E76AD" w:rsidRDefault="004377AD" w:rsidP="007221D0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HD-FDD</w:t>
            </w:r>
          </w:p>
        </w:tc>
      </w:tr>
      <w:tr w:rsidR="004377AD" w:rsidRPr="007E76AD" w14:paraId="4C166F94" w14:textId="77777777" w:rsidTr="007221D0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DB1B" w14:textId="77777777" w:rsidR="004377AD" w:rsidRPr="007E76AD" w:rsidRDefault="004377AD" w:rsidP="007221D0">
            <w:pPr>
              <w:pStyle w:val="TAL"/>
            </w:pPr>
            <w:r w:rsidRPr="007E76AD">
              <w:t>TDD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6D89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244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6598" w14:textId="77777777" w:rsidR="004377AD" w:rsidRPr="007E76AD" w:rsidRDefault="004377AD" w:rsidP="007221D0">
            <w:pPr>
              <w:pStyle w:val="TAC"/>
            </w:pPr>
            <w:r w:rsidRPr="007E76AD">
              <w:t>Not Applicable</w:t>
            </w:r>
          </w:p>
        </w:tc>
      </w:tr>
      <w:tr w:rsidR="004377AD" w:rsidRPr="007E76AD" w14:paraId="3B7EC166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3683F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E671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67A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1D88" w14:textId="77777777" w:rsidR="004377AD" w:rsidRPr="007E76AD" w:rsidRDefault="004377AD" w:rsidP="007221D0">
            <w:pPr>
              <w:pStyle w:val="TAC"/>
            </w:pPr>
            <w:r w:rsidRPr="007E76AD">
              <w:t>TDDConf.1.1</w:t>
            </w:r>
          </w:p>
        </w:tc>
      </w:tr>
      <w:tr w:rsidR="004377AD" w:rsidRPr="007E76AD" w14:paraId="2C7FB8A1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3B7A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6D7E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6120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E742" w14:textId="77777777" w:rsidR="004377AD" w:rsidRPr="007E76AD" w:rsidRDefault="004377AD" w:rsidP="007221D0">
            <w:pPr>
              <w:pStyle w:val="TAC"/>
            </w:pPr>
            <w:r w:rsidRPr="007E76AD">
              <w:t>TDDConf.2.1</w:t>
            </w:r>
          </w:p>
        </w:tc>
      </w:tr>
      <w:tr w:rsidR="004377AD" w:rsidRPr="007E76AD" w14:paraId="62AABB42" w14:textId="77777777" w:rsidTr="007221D0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B04F" w14:textId="77777777" w:rsidR="004377AD" w:rsidRPr="007E76AD" w:rsidRDefault="004377AD" w:rsidP="007221D0">
            <w:pPr>
              <w:pStyle w:val="TAL"/>
            </w:pPr>
            <w:r w:rsidRPr="007E76AD">
              <w:t>DL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CE6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EA78" w14:textId="77777777" w:rsidR="004377AD" w:rsidRPr="007E76AD" w:rsidRDefault="004377AD" w:rsidP="007221D0">
            <w:pPr>
              <w:pStyle w:val="TAC"/>
            </w:pPr>
            <w:r w:rsidRPr="007E76AD">
              <w:t>DLBWP.0.1</w:t>
            </w:r>
          </w:p>
        </w:tc>
      </w:tr>
      <w:tr w:rsidR="004377AD" w:rsidRPr="007E76AD" w14:paraId="3B9F8694" w14:textId="77777777" w:rsidTr="007221D0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BF9F" w14:textId="77777777" w:rsidR="004377AD" w:rsidRPr="007E76AD" w:rsidRDefault="004377AD" w:rsidP="007221D0">
            <w:pPr>
              <w:pStyle w:val="TAL"/>
            </w:pPr>
            <w:r w:rsidRPr="007E76AD">
              <w:t>DL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F2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5C88" w14:textId="77777777" w:rsidR="004377AD" w:rsidRPr="007E76AD" w:rsidRDefault="004377AD" w:rsidP="007221D0">
            <w:pPr>
              <w:pStyle w:val="TAC"/>
            </w:pPr>
            <w:r w:rsidRPr="007E76AD">
              <w:t>DLBWP.1.1</w:t>
            </w:r>
          </w:p>
        </w:tc>
      </w:tr>
      <w:tr w:rsidR="004377AD" w:rsidRPr="007E76AD" w14:paraId="2F6A451F" w14:textId="77777777" w:rsidTr="007221D0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A5F1" w14:textId="77777777" w:rsidR="004377AD" w:rsidRPr="007E76AD" w:rsidRDefault="004377AD" w:rsidP="007221D0">
            <w:pPr>
              <w:pStyle w:val="TAL"/>
            </w:pPr>
            <w:r w:rsidRPr="007E76AD">
              <w:t>UL initial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080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1F7F" w14:textId="77777777" w:rsidR="004377AD" w:rsidRPr="007E76AD" w:rsidRDefault="004377AD" w:rsidP="007221D0">
            <w:pPr>
              <w:pStyle w:val="TAC"/>
            </w:pPr>
            <w:r w:rsidRPr="007E76AD">
              <w:t>ULBWP.0.1</w:t>
            </w:r>
          </w:p>
        </w:tc>
      </w:tr>
      <w:tr w:rsidR="004377AD" w:rsidRPr="007E76AD" w14:paraId="32A5FE1A" w14:textId="77777777" w:rsidTr="007221D0">
        <w:trPr>
          <w:trHeight w:val="189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8504" w14:textId="77777777" w:rsidR="004377AD" w:rsidRPr="007E76AD" w:rsidRDefault="004377AD" w:rsidP="007221D0">
            <w:pPr>
              <w:pStyle w:val="TAL"/>
            </w:pPr>
            <w:r w:rsidRPr="007E76AD">
              <w:t>UL dedicated BWP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A42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AB78" w14:textId="77777777" w:rsidR="004377AD" w:rsidRPr="007E76AD" w:rsidRDefault="004377AD" w:rsidP="007221D0">
            <w:pPr>
              <w:pStyle w:val="TAC"/>
            </w:pPr>
            <w:r w:rsidRPr="007E76AD">
              <w:t>ULBWP.1.1</w:t>
            </w:r>
          </w:p>
        </w:tc>
      </w:tr>
      <w:tr w:rsidR="004377AD" w:rsidRPr="007E76AD" w14:paraId="6E7A7AB2" w14:textId="77777777" w:rsidTr="007221D0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E751" w14:textId="77777777" w:rsidR="004377AD" w:rsidRPr="007E76AD" w:rsidRDefault="004377AD" w:rsidP="007221D0">
            <w:pPr>
              <w:pStyle w:val="TAL"/>
            </w:pPr>
            <w:r w:rsidRPr="007E76AD">
              <w:t>RMSI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C6EC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23ED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0CEB" w14:textId="77777777" w:rsidR="004377AD" w:rsidRPr="007E76AD" w:rsidRDefault="004377AD" w:rsidP="007221D0">
            <w:pPr>
              <w:pStyle w:val="TAC"/>
            </w:pPr>
            <w:r w:rsidRPr="007E76AD">
              <w:t>CR.1.1 FDD</w:t>
            </w:r>
          </w:p>
        </w:tc>
      </w:tr>
      <w:tr w:rsidR="004377AD" w:rsidRPr="007E76AD" w14:paraId="5A60CD74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EB0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9EBF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B1F9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53DA" w14:textId="77777777" w:rsidR="004377AD" w:rsidRPr="007E76AD" w:rsidRDefault="004377AD" w:rsidP="007221D0">
            <w:pPr>
              <w:pStyle w:val="TAC"/>
            </w:pPr>
            <w:r w:rsidRPr="007E76AD">
              <w:t>CR.1.1 TDD</w:t>
            </w:r>
          </w:p>
        </w:tc>
      </w:tr>
      <w:tr w:rsidR="004377AD" w:rsidRPr="007E76AD" w14:paraId="63DACBCD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B8E0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4C21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7743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270C" w14:textId="77777777" w:rsidR="004377AD" w:rsidRPr="007E76AD" w:rsidRDefault="004377AD" w:rsidP="007221D0">
            <w:pPr>
              <w:pStyle w:val="TAC"/>
            </w:pPr>
            <w:r w:rsidRPr="007E76AD">
              <w:t>CR.2.1 TDD</w:t>
            </w:r>
          </w:p>
        </w:tc>
      </w:tr>
      <w:tr w:rsidR="004377AD" w:rsidRPr="007E76AD" w14:paraId="477843F5" w14:textId="77777777" w:rsidTr="007221D0">
        <w:trPr>
          <w:trHeight w:val="189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6C82" w14:textId="77777777" w:rsidR="004377AD" w:rsidRPr="007E76AD" w:rsidRDefault="004377AD" w:rsidP="007221D0">
            <w:pPr>
              <w:pStyle w:val="TAL"/>
            </w:pPr>
            <w:r w:rsidRPr="007E76AD">
              <w:t>Dedicated CORESET Reference Channel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ACCA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9B00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0BC4" w14:textId="77777777" w:rsidR="004377AD" w:rsidRPr="007E76AD" w:rsidRDefault="004377AD" w:rsidP="007221D0">
            <w:pPr>
              <w:pStyle w:val="TAC"/>
            </w:pPr>
            <w:r w:rsidRPr="007E76AD">
              <w:t>CCR.1.1 FDD</w:t>
            </w:r>
          </w:p>
        </w:tc>
      </w:tr>
      <w:tr w:rsidR="004377AD" w:rsidRPr="007E76AD" w14:paraId="2ACD7950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DB1A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7120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BC0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405A" w14:textId="77777777" w:rsidR="004377AD" w:rsidRPr="007E76AD" w:rsidRDefault="004377AD" w:rsidP="007221D0">
            <w:pPr>
              <w:pStyle w:val="TAC"/>
            </w:pPr>
            <w:r w:rsidRPr="007E76AD">
              <w:t>CCR.1.1 TDD</w:t>
            </w:r>
          </w:p>
        </w:tc>
      </w:tr>
      <w:tr w:rsidR="004377AD" w:rsidRPr="007E76AD" w14:paraId="46910053" w14:textId="77777777" w:rsidTr="007221D0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3C9E1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9215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5053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39A4" w14:textId="77777777" w:rsidR="004377AD" w:rsidRPr="007E76AD" w:rsidRDefault="004377AD" w:rsidP="007221D0">
            <w:pPr>
              <w:pStyle w:val="TAC"/>
            </w:pPr>
            <w:r w:rsidRPr="007E76AD">
              <w:t>CCR.2.1 TDD</w:t>
            </w:r>
          </w:p>
        </w:tc>
      </w:tr>
      <w:tr w:rsidR="004377AD" w:rsidRPr="007E76AD" w14:paraId="28F87BA2" w14:textId="77777777" w:rsidTr="007221D0">
        <w:trPr>
          <w:trHeight w:val="125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4F63" w14:textId="77777777" w:rsidR="004377AD" w:rsidRPr="007E76AD" w:rsidRDefault="004377AD" w:rsidP="007221D0">
            <w:pPr>
              <w:pStyle w:val="TAL"/>
            </w:pPr>
            <w:r w:rsidRPr="007E76AD">
              <w:t>SSB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5DA3" w14:textId="77777777" w:rsidR="004377AD" w:rsidRPr="007E76AD" w:rsidRDefault="004377AD" w:rsidP="007221D0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36F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AC29" w14:textId="77777777" w:rsidR="004377AD" w:rsidRPr="007E76AD" w:rsidRDefault="004377AD" w:rsidP="007221D0">
            <w:pPr>
              <w:pStyle w:val="TAC"/>
            </w:pPr>
            <w:r w:rsidRPr="007E76AD">
              <w:t>SSB.1 FR1</w:t>
            </w:r>
          </w:p>
        </w:tc>
      </w:tr>
      <w:tr w:rsidR="004377AD" w:rsidRPr="007E76AD" w14:paraId="521AC7EE" w14:textId="77777777" w:rsidTr="007221D0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CE6A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AD2B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43B4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3E9D" w14:textId="77777777" w:rsidR="004377AD" w:rsidRPr="007E76AD" w:rsidRDefault="004377AD" w:rsidP="007221D0">
            <w:pPr>
              <w:pStyle w:val="TAC"/>
            </w:pPr>
            <w:r w:rsidRPr="007E76AD">
              <w:t xml:space="preserve">SSB.1 </w:t>
            </w:r>
            <w:proofErr w:type="spellStart"/>
            <w:r w:rsidRPr="007E76AD">
              <w:t>RedCap</w:t>
            </w:r>
            <w:proofErr w:type="spellEnd"/>
            <w:r w:rsidRPr="007E76AD">
              <w:t xml:space="preserve"> FR1</w:t>
            </w:r>
          </w:p>
        </w:tc>
      </w:tr>
      <w:tr w:rsidR="004377AD" w:rsidRPr="007E76AD" w14:paraId="15B3782E" w14:textId="77777777" w:rsidTr="007221D0">
        <w:trPr>
          <w:trHeight w:val="223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C675" w14:textId="77777777" w:rsidR="004377AD" w:rsidRPr="007E76AD" w:rsidRDefault="004377AD" w:rsidP="007221D0">
            <w:pPr>
              <w:pStyle w:val="TAL"/>
            </w:pPr>
            <w:r w:rsidRPr="007E76AD">
              <w:t>SMTC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E7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5A3B" w14:textId="77777777" w:rsidR="004377AD" w:rsidRPr="007E76AD" w:rsidRDefault="004377AD" w:rsidP="007221D0">
            <w:pPr>
              <w:pStyle w:val="TAC"/>
            </w:pPr>
            <w:r w:rsidRPr="007E76AD">
              <w:t>SMTC.1</w:t>
            </w:r>
          </w:p>
        </w:tc>
      </w:tr>
      <w:tr w:rsidR="004377AD" w:rsidRPr="007E76AD" w14:paraId="65A1BE63" w14:textId="77777777" w:rsidTr="007221D0">
        <w:trPr>
          <w:trHeight w:val="284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422C" w14:textId="77777777" w:rsidR="004377AD" w:rsidRPr="007E76AD" w:rsidRDefault="004377AD" w:rsidP="007221D0">
            <w:pPr>
              <w:pStyle w:val="TAL"/>
            </w:pPr>
            <w:r w:rsidRPr="007E76AD">
              <w:t>PDSCH/PDCCH subcarrier spacing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5412" w14:textId="77777777" w:rsidR="004377AD" w:rsidRPr="007E76AD" w:rsidRDefault="004377AD" w:rsidP="007221D0">
            <w:pPr>
              <w:pStyle w:val="TAL"/>
            </w:pPr>
            <w:r w:rsidRPr="007E76AD">
              <w:t>Config 1,2,4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185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DD46" w14:textId="77777777" w:rsidR="004377AD" w:rsidRPr="007E76AD" w:rsidRDefault="004377AD" w:rsidP="007221D0">
            <w:pPr>
              <w:pStyle w:val="TAC"/>
            </w:pPr>
            <w:r w:rsidRPr="007E76AD">
              <w:t>15 kHz</w:t>
            </w:r>
          </w:p>
        </w:tc>
      </w:tr>
      <w:tr w:rsidR="004377AD" w:rsidRPr="007E76AD" w14:paraId="4A2B1146" w14:textId="77777777" w:rsidTr="007221D0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D4C1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9C1A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3676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1C5E" w14:textId="77777777" w:rsidR="004377AD" w:rsidRPr="007E76AD" w:rsidRDefault="004377AD" w:rsidP="007221D0">
            <w:pPr>
              <w:pStyle w:val="TAC"/>
            </w:pPr>
            <w:r w:rsidRPr="007E76AD">
              <w:t>30 kHz</w:t>
            </w:r>
          </w:p>
        </w:tc>
      </w:tr>
      <w:tr w:rsidR="004377AD" w:rsidRPr="007E76AD" w14:paraId="5E361E63" w14:textId="77777777" w:rsidTr="007221D0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7D13" w14:textId="77777777" w:rsidR="004377AD" w:rsidRPr="007E76AD" w:rsidRDefault="004377AD" w:rsidP="007221D0">
            <w:pPr>
              <w:pStyle w:val="TAL"/>
            </w:pPr>
            <w:r w:rsidRPr="007E76AD">
              <w:t>TRS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928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A2B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653A" w14:textId="77777777" w:rsidR="004377AD" w:rsidRPr="007E76AD" w:rsidRDefault="004377AD" w:rsidP="007221D0">
            <w:pPr>
              <w:pStyle w:val="TAC"/>
            </w:pPr>
            <w:r w:rsidRPr="007E76AD">
              <w:t>TRS.1.1 FDD</w:t>
            </w:r>
          </w:p>
        </w:tc>
      </w:tr>
      <w:tr w:rsidR="004377AD" w:rsidRPr="007E76AD" w14:paraId="5D8B8E93" w14:textId="77777777" w:rsidTr="007221D0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9E45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A2E4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FF4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7F89" w14:textId="77777777" w:rsidR="004377AD" w:rsidRPr="007E76AD" w:rsidRDefault="004377AD" w:rsidP="007221D0">
            <w:pPr>
              <w:pStyle w:val="TAC"/>
            </w:pPr>
            <w:r w:rsidRPr="007E76AD">
              <w:t>TRS.1.1 TDD</w:t>
            </w:r>
          </w:p>
        </w:tc>
      </w:tr>
      <w:tr w:rsidR="004377AD" w:rsidRPr="007E76AD" w14:paraId="48110BFC" w14:textId="77777777" w:rsidTr="007221D0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7525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DAD2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5D9D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3A23" w14:textId="77777777" w:rsidR="004377AD" w:rsidRPr="007E76AD" w:rsidRDefault="004377AD" w:rsidP="007221D0">
            <w:pPr>
              <w:pStyle w:val="TAC"/>
            </w:pPr>
            <w:r w:rsidRPr="007E76AD">
              <w:t>TRS.1.2 TDD</w:t>
            </w:r>
          </w:p>
        </w:tc>
      </w:tr>
      <w:tr w:rsidR="004377AD" w:rsidRPr="007E76AD" w14:paraId="480A00A3" w14:textId="77777777" w:rsidTr="007221D0">
        <w:trPr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9006" w14:textId="77777777" w:rsidR="004377AD" w:rsidRPr="007E76AD" w:rsidRDefault="004377AD" w:rsidP="007221D0">
            <w:pPr>
              <w:pStyle w:val="TAL"/>
            </w:pPr>
            <w:r w:rsidRPr="007E76AD">
              <w:t>CSI-RS for RLM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08F9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2DA6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F014" w14:textId="77777777" w:rsidR="004377AD" w:rsidRPr="007E76AD" w:rsidRDefault="004377AD" w:rsidP="007221D0">
            <w:pPr>
              <w:pStyle w:val="TAC"/>
            </w:pPr>
            <w:r w:rsidRPr="007E76AD">
              <w:t>Resource #4 in TRS.1.1 FDD</w:t>
            </w:r>
          </w:p>
        </w:tc>
      </w:tr>
      <w:tr w:rsidR="004377AD" w:rsidRPr="007E76AD" w14:paraId="038F8E73" w14:textId="77777777" w:rsidTr="007221D0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5118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E46D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1A36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8A1F" w14:textId="77777777" w:rsidR="004377AD" w:rsidRPr="007E76AD" w:rsidRDefault="004377AD" w:rsidP="007221D0">
            <w:pPr>
              <w:pStyle w:val="TAC"/>
            </w:pPr>
            <w:r w:rsidRPr="007E76AD">
              <w:t>Resource #4 in TRS.1.1 TDD</w:t>
            </w:r>
          </w:p>
        </w:tc>
      </w:tr>
      <w:tr w:rsidR="004377AD" w:rsidRPr="007E76AD" w14:paraId="51D81E5F" w14:textId="77777777" w:rsidTr="007221D0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745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3D84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E9E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D00C" w14:textId="77777777" w:rsidR="004377AD" w:rsidRPr="007E76AD" w:rsidRDefault="004377AD" w:rsidP="007221D0">
            <w:pPr>
              <w:pStyle w:val="TAC"/>
            </w:pPr>
            <w:r w:rsidRPr="007E76AD">
              <w:t>Resource #4 in TRS.1.2 TDD</w:t>
            </w:r>
          </w:p>
        </w:tc>
      </w:tr>
      <w:tr w:rsidR="004377AD" w:rsidRPr="007E76AD" w14:paraId="108DD6E0" w14:textId="77777777" w:rsidTr="007221D0">
        <w:trPr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FD53" w14:textId="77777777" w:rsidR="004377AD" w:rsidRPr="007E76AD" w:rsidRDefault="004377AD" w:rsidP="007221D0">
            <w:pPr>
              <w:pStyle w:val="TAL"/>
            </w:pPr>
            <w:r w:rsidRPr="007E76AD">
              <w:t>TCI configuration for PDCCH/PDSCH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471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3695C" w14:textId="77777777" w:rsidR="004377AD" w:rsidRPr="007E76AD" w:rsidRDefault="004377AD" w:rsidP="007221D0">
            <w:pPr>
              <w:pStyle w:val="TAC"/>
            </w:pPr>
            <w:r w:rsidRPr="007E76AD">
              <w:t>TCI.State.2</w:t>
            </w:r>
          </w:p>
        </w:tc>
      </w:tr>
      <w:tr w:rsidR="004377AD" w:rsidRPr="007E76AD" w14:paraId="2E0BCF5A" w14:textId="77777777" w:rsidTr="007221D0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0ACB" w14:textId="77777777" w:rsidR="004377AD" w:rsidRPr="007E76AD" w:rsidRDefault="004377AD" w:rsidP="007221D0">
            <w:pPr>
              <w:pStyle w:val="TAL"/>
            </w:pPr>
            <w:r w:rsidRPr="007E76AD">
              <w:t>OCNG parameters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E929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9473" w14:textId="77777777" w:rsidR="004377AD" w:rsidRPr="007E76AD" w:rsidRDefault="004377AD" w:rsidP="007221D0">
            <w:pPr>
              <w:pStyle w:val="TAC"/>
            </w:pPr>
            <w:r w:rsidRPr="007E76AD">
              <w:t>OP.1</w:t>
            </w:r>
          </w:p>
        </w:tc>
      </w:tr>
      <w:tr w:rsidR="004377AD" w:rsidRPr="007E76AD" w14:paraId="433C4923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E85CA" w14:textId="77777777" w:rsidR="004377AD" w:rsidRPr="007E76AD" w:rsidRDefault="004377AD" w:rsidP="007221D0">
            <w:pPr>
              <w:pStyle w:val="TAL"/>
            </w:pPr>
            <w:r w:rsidRPr="007E76AD">
              <w:t>CP length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64E9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FFE7" w14:textId="77777777" w:rsidR="004377AD" w:rsidRPr="007E76AD" w:rsidRDefault="004377AD" w:rsidP="007221D0">
            <w:pPr>
              <w:pStyle w:val="TAC"/>
            </w:pPr>
            <w:r w:rsidRPr="007E76AD">
              <w:t>Normal</w:t>
            </w:r>
          </w:p>
        </w:tc>
      </w:tr>
      <w:tr w:rsidR="004377AD" w:rsidRPr="007E76AD" w14:paraId="29F156A3" w14:textId="77777777" w:rsidTr="007221D0">
        <w:trPr>
          <w:trHeight w:val="34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A63E" w14:textId="77777777" w:rsidR="004377AD" w:rsidRPr="007E76AD" w:rsidRDefault="004377AD" w:rsidP="007221D0">
            <w:pPr>
              <w:pStyle w:val="TAL"/>
            </w:pPr>
            <w:r w:rsidRPr="007E76AD">
              <w:t>Correlation Matrix and Antenna Configuration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934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12D6" w14:textId="77777777" w:rsidR="004377AD" w:rsidRPr="007E76AD" w:rsidRDefault="004377AD" w:rsidP="007221D0">
            <w:pPr>
              <w:pStyle w:val="TAC"/>
            </w:pPr>
            <w:r w:rsidRPr="007E76AD">
              <w:t>2x2 Low</w:t>
            </w:r>
          </w:p>
        </w:tc>
      </w:tr>
      <w:tr w:rsidR="004377AD" w:rsidRPr="007E76AD" w14:paraId="778B4B95" w14:textId="77777777" w:rsidTr="007221D0">
        <w:trPr>
          <w:trHeight w:val="164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7C37" w14:textId="77777777" w:rsidR="004377AD" w:rsidRPr="007E76AD" w:rsidRDefault="004377AD" w:rsidP="007221D0">
            <w:pPr>
              <w:pStyle w:val="TAL"/>
            </w:pPr>
            <w:r w:rsidRPr="007E76AD">
              <w:t>Out of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0B05" w14:textId="77777777" w:rsidR="004377AD" w:rsidRPr="007E76AD" w:rsidRDefault="004377AD" w:rsidP="007221D0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8BC4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CCF2" w14:textId="77777777" w:rsidR="004377AD" w:rsidRPr="007E76AD" w:rsidRDefault="004377AD" w:rsidP="007221D0">
            <w:pPr>
              <w:pStyle w:val="TAC"/>
            </w:pPr>
            <w:r w:rsidRPr="007E76AD">
              <w:t>1-0</w:t>
            </w:r>
          </w:p>
        </w:tc>
      </w:tr>
      <w:tr w:rsidR="004377AD" w:rsidRPr="007E76AD" w14:paraId="58EA5C6A" w14:textId="77777777" w:rsidTr="007221D0">
        <w:trPr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940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D463" w14:textId="77777777" w:rsidR="004377AD" w:rsidRPr="007E76AD" w:rsidRDefault="004377AD" w:rsidP="007221D0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B4A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5617" w14:textId="77777777" w:rsidR="004377AD" w:rsidRPr="007E76AD" w:rsidRDefault="004377AD" w:rsidP="007221D0">
            <w:pPr>
              <w:pStyle w:val="TAC"/>
            </w:pPr>
            <w:r w:rsidRPr="007E76AD">
              <w:t>2</w:t>
            </w:r>
          </w:p>
        </w:tc>
      </w:tr>
      <w:tr w:rsidR="004377AD" w:rsidRPr="007E76AD" w14:paraId="3FE4ED75" w14:textId="77777777" w:rsidTr="007221D0">
        <w:trPr>
          <w:trHeight w:val="17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20DB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3CF0" w14:textId="77777777" w:rsidR="004377AD" w:rsidRPr="007E76AD" w:rsidRDefault="004377AD" w:rsidP="007221D0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2B0" w14:textId="77777777" w:rsidR="004377AD" w:rsidRPr="007E76AD" w:rsidRDefault="004377AD" w:rsidP="007221D0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3910" w14:textId="77777777" w:rsidR="004377AD" w:rsidRPr="007E76AD" w:rsidRDefault="004377AD" w:rsidP="007221D0">
            <w:pPr>
              <w:pStyle w:val="TAC"/>
            </w:pPr>
            <w:r w:rsidRPr="007E76AD">
              <w:t>8</w:t>
            </w:r>
          </w:p>
        </w:tc>
      </w:tr>
      <w:tr w:rsidR="004377AD" w:rsidRPr="007E76AD" w14:paraId="32260098" w14:textId="77777777" w:rsidTr="007221D0">
        <w:trPr>
          <w:trHeight w:val="3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88C1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397D" w14:textId="77777777" w:rsidR="004377AD" w:rsidRPr="007E76AD" w:rsidRDefault="004377AD" w:rsidP="007221D0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6766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789C" w14:textId="77777777" w:rsidR="004377AD" w:rsidRPr="007E76AD" w:rsidRDefault="004377AD" w:rsidP="007221D0">
            <w:pPr>
              <w:pStyle w:val="TAC"/>
            </w:pPr>
            <w:r w:rsidRPr="007E76AD">
              <w:t>4</w:t>
            </w:r>
          </w:p>
        </w:tc>
      </w:tr>
      <w:tr w:rsidR="004377AD" w:rsidRPr="007E76AD" w14:paraId="407B4A43" w14:textId="77777777" w:rsidTr="007221D0">
        <w:trPr>
          <w:trHeight w:val="3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8DE0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AF3B" w14:textId="77777777" w:rsidR="004377AD" w:rsidRPr="007E76AD" w:rsidRDefault="004377AD" w:rsidP="007221D0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30CA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A4BB" w14:textId="77777777" w:rsidR="004377AD" w:rsidRPr="007E76AD" w:rsidRDefault="004377AD" w:rsidP="007221D0">
            <w:pPr>
              <w:pStyle w:val="TAC"/>
            </w:pPr>
            <w:r w:rsidRPr="007E76AD">
              <w:t>4</w:t>
            </w:r>
          </w:p>
        </w:tc>
      </w:tr>
      <w:tr w:rsidR="004377AD" w:rsidRPr="007E76AD" w14:paraId="01F2C125" w14:textId="77777777" w:rsidTr="007221D0">
        <w:trPr>
          <w:trHeight w:val="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CC3F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79E9" w14:textId="77777777" w:rsidR="004377AD" w:rsidRPr="007E76AD" w:rsidRDefault="004377AD" w:rsidP="007221D0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9E23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6AED" w14:textId="77777777" w:rsidR="004377AD" w:rsidRPr="007E76AD" w:rsidRDefault="004377AD" w:rsidP="007221D0">
            <w:pPr>
              <w:pStyle w:val="TAC"/>
            </w:pPr>
            <w:r w:rsidRPr="007E76AD">
              <w:t>REG bundle size</w:t>
            </w:r>
          </w:p>
        </w:tc>
      </w:tr>
      <w:tr w:rsidR="004377AD" w:rsidRPr="007E76AD" w14:paraId="2F0D1814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6103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8F40" w14:textId="77777777" w:rsidR="004377AD" w:rsidRPr="007E76AD" w:rsidRDefault="004377AD" w:rsidP="007221D0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6EF5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6546" w14:textId="77777777" w:rsidR="004377AD" w:rsidRPr="007E76AD" w:rsidRDefault="004377AD" w:rsidP="007221D0">
            <w:pPr>
              <w:pStyle w:val="TAC"/>
            </w:pPr>
            <w:r w:rsidRPr="007E76AD">
              <w:t>6</w:t>
            </w:r>
          </w:p>
        </w:tc>
      </w:tr>
      <w:tr w:rsidR="004377AD" w:rsidRPr="007E76AD" w14:paraId="4EAE6E24" w14:textId="77777777" w:rsidTr="007221D0">
        <w:trPr>
          <w:trHeight w:val="188"/>
          <w:jc w:val="center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9574" w14:textId="77777777" w:rsidR="004377AD" w:rsidRPr="007E76AD" w:rsidRDefault="004377AD" w:rsidP="007221D0">
            <w:pPr>
              <w:pStyle w:val="TAL"/>
            </w:pPr>
            <w:r w:rsidRPr="007E76AD">
              <w:t>In sync transmission parameters</w:t>
            </w: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42FB" w14:textId="77777777" w:rsidR="004377AD" w:rsidRPr="007E76AD" w:rsidRDefault="004377AD" w:rsidP="007221D0">
            <w:pPr>
              <w:pStyle w:val="TAL"/>
            </w:pPr>
            <w:r w:rsidRPr="007E76AD">
              <w:t>DCI format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67BC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54E3" w14:textId="77777777" w:rsidR="004377AD" w:rsidRPr="007E76AD" w:rsidRDefault="004377AD" w:rsidP="007221D0">
            <w:pPr>
              <w:pStyle w:val="TAC"/>
            </w:pPr>
            <w:r w:rsidRPr="007E76AD">
              <w:t>1-0</w:t>
            </w:r>
          </w:p>
        </w:tc>
      </w:tr>
      <w:tr w:rsidR="004377AD" w:rsidRPr="007E76AD" w14:paraId="131F8A70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4794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ACD7" w14:textId="77777777" w:rsidR="004377AD" w:rsidRPr="007E76AD" w:rsidRDefault="004377AD" w:rsidP="007221D0">
            <w:pPr>
              <w:pStyle w:val="TAL"/>
            </w:pPr>
            <w:r w:rsidRPr="007E76AD">
              <w:t>Number of Control OFDM symbols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9729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4DEAD" w14:textId="77777777" w:rsidR="004377AD" w:rsidRPr="007E76AD" w:rsidRDefault="004377AD" w:rsidP="007221D0">
            <w:pPr>
              <w:pStyle w:val="TAC"/>
            </w:pPr>
            <w:r w:rsidRPr="007E76AD">
              <w:t>2</w:t>
            </w:r>
          </w:p>
        </w:tc>
      </w:tr>
      <w:tr w:rsidR="004377AD" w:rsidRPr="007E76AD" w14:paraId="7B7A95CC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9A44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09A8" w14:textId="77777777" w:rsidR="004377AD" w:rsidRPr="007E76AD" w:rsidRDefault="004377AD" w:rsidP="007221D0">
            <w:pPr>
              <w:pStyle w:val="TAL"/>
            </w:pPr>
            <w:r w:rsidRPr="007E76AD">
              <w:t xml:space="preserve">Aggregation level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3B89" w14:textId="77777777" w:rsidR="004377AD" w:rsidRPr="007E76AD" w:rsidRDefault="004377AD" w:rsidP="007221D0">
            <w:pPr>
              <w:pStyle w:val="TAC"/>
            </w:pPr>
            <w:r w:rsidRPr="007E76AD">
              <w:t>CCE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D7E1" w14:textId="77777777" w:rsidR="004377AD" w:rsidRPr="007E76AD" w:rsidRDefault="004377AD" w:rsidP="007221D0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4</w:t>
            </w:r>
          </w:p>
        </w:tc>
      </w:tr>
      <w:tr w:rsidR="004377AD" w:rsidRPr="007E76AD" w14:paraId="326B96DE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A2C1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9278" w14:textId="77777777" w:rsidR="004377AD" w:rsidRPr="007E76AD" w:rsidRDefault="004377AD" w:rsidP="007221D0">
            <w:pPr>
              <w:pStyle w:val="TAL"/>
            </w:pPr>
            <w:r w:rsidRPr="007E76AD">
              <w:t>Ratio of hypothetical PDCCH RE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BC9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D323" w14:textId="77777777" w:rsidR="004377AD" w:rsidRPr="007E76AD" w:rsidRDefault="004377AD" w:rsidP="007221D0">
            <w:pPr>
              <w:pStyle w:val="TAC"/>
            </w:pPr>
            <w:r w:rsidRPr="007E76AD">
              <w:t>0</w:t>
            </w:r>
          </w:p>
        </w:tc>
      </w:tr>
      <w:tr w:rsidR="004377AD" w:rsidRPr="007E76AD" w14:paraId="5B64A944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7A27B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2EBC" w14:textId="77777777" w:rsidR="004377AD" w:rsidRPr="007E76AD" w:rsidRDefault="004377AD" w:rsidP="007221D0">
            <w:pPr>
              <w:pStyle w:val="TAL"/>
            </w:pPr>
            <w:r w:rsidRPr="007E76AD">
              <w:t>Ratio of hypothetical PDCCH DMRS energy to average CSI-RS RE energy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CB46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0244" w14:textId="77777777" w:rsidR="004377AD" w:rsidRPr="007E76AD" w:rsidRDefault="004377AD" w:rsidP="007221D0">
            <w:pPr>
              <w:pStyle w:val="TAC"/>
            </w:pPr>
            <w:r w:rsidRPr="007E76AD">
              <w:t>0</w:t>
            </w:r>
          </w:p>
        </w:tc>
      </w:tr>
      <w:tr w:rsidR="004377AD" w:rsidRPr="007E76AD" w14:paraId="6A0EDBBE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893E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ECD0" w14:textId="77777777" w:rsidR="004377AD" w:rsidRPr="007E76AD" w:rsidRDefault="004377AD" w:rsidP="007221D0">
            <w:pPr>
              <w:pStyle w:val="TAL"/>
            </w:pPr>
            <w:r w:rsidRPr="007E76AD">
              <w:t>DMRS precoder granularity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A082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76DD" w14:textId="77777777" w:rsidR="004377AD" w:rsidRPr="007E76AD" w:rsidRDefault="004377AD" w:rsidP="007221D0">
            <w:pPr>
              <w:pStyle w:val="TAC"/>
            </w:pPr>
            <w:r w:rsidRPr="007E76AD">
              <w:t>REG bundle size</w:t>
            </w:r>
          </w:p>
        </w:tc>
      </w:tr>
      <w:tr w:rsidR="004377AD" w:rsidRPr="007E76AD" w14:paraId="520D4AC3" w14:textId="77777777" w:rsidTr="007221D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F199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51CD" w14:textId="77777777" w:rsidR="004377AD" w:rsidRPr="007E76AD" w:rsidRDefault="004377AD" w:rsidP="007221D0">
            <w:pPr>
              <w:pStyle w:val="TAL"/>
            </w:pPr>
            <w:r w:rsidRPr="007E76AD">
              <w:t>REG bundle size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E96E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177F" w14:textId="77777777" w:rsidR="004377AD" w:rsidRPr="007E76AD" w:rsidRDefault="004377AD" w:rsidP="007221D0">
            <w:pPr>
              <w:pStyle w:val="TAC"/>
            </w:pPr>
            <w:r w:rsidRPr="007E76AD">
              <w:t>6</w:t>
            </w:r>
          </w:p>
        </w:tc>
      </w:tr>
      <w:tr w:rsidR="004377AD" w:rsidRPr="007E76AD" w14:paraId="43D2C8E6" w14:textId="77777777" w:rsidTr="007221D0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FCC5" w14:textId="77777777" w:rsidR="004377AD" w:rsidRPr="007E76AD" w:rsidRDefault="004377AD" w:rsidP="007221D0">
            <w:pPr>
              <w:pStyle w:val="TAL"/>
            </w:pPr>
            <w:r w:rsidRPr="007E76AD">
              <w:t>DRX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FAEB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CBB0" w14:textId="77777777" w:rsidR="004377AD" w:rsidRPr="007E76AD" w:rsidRDefault="004377AD" w:rsidP="007221D0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DRX.3</w:t>
            </w:r>
          </w:p>
        </w:tc>
      </w:tr>
      <w:tr w:rsidR="004377AD" w:rsidRPr="007E76AD" w14:paraId="7A8FE55F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EE9C" w14:textId="77777777" w:rsidR="004377AD" w:rsidRPr="007E76AD" w:rsidRDefault="004377AD" w:rsidP="007221D0">
            <w:pPr>
              <w:pStyle w:val="TAL"/>
            </w:pPr>
            <w:r w:rsidRPr="007E76AD">
              <w:t xml:space="preserve">Gap pattern ID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7BFD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5DEC" w14:textId="77777777" w:rsidR="004377AD" w:rsidRPr="007E76AD" w:rsidRDefault="004377AD" w:rsidP="007221D0">
            <w:pPr>
              <w:pStyle w:val="TAC"/>
              <w:rPr>
                <w:iCs/>
              </w:rPr>
            </w:pPr>
            <w:r w:rsidRPr="007E76AD">
              <w:rPr>
                <w:iCs/>
              </w:rPr>
              <w:t>gp0</w:t>
            </w:r>
          </w:p>
        </w:tc>
      </w:tr>
      <w:tr w:rsidR="004377AD" w:rsidRPr="007E76AD" w14:paraId="4C37D286" w14:textId="77777777" w:rsidTr="007221D0">
        <w:trPr>
          <w:trHeight w:val="50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6804" w14:textId="77777777" w:rsidR="004377AD" w:rsidRPr="007E76AD" w:rsidRDefault="004377AD" w:rsidP="007221D0">
            <w:pPr>
              <w:pStyle w:val="TAL"/>
            </w:pPr>
            <w:r w:rsidRPr="007E76AD">
              <w:t>Layer 3 filtering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10E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3CCF" w14:textId="77777777" w:rsidR="004377AD" w:rsidRPr="007E76AD" w:rsidRDefault="004377AD" w:rsidP="007221D0">
            <w:pPr>
              <w:pStyle w:val="TAC"/>
            </w:pPr>
            <w:r w:rsidRPr="007E76AD">
              <w:rPr>
                <w:iCs/>
              </w:rPr>
              <w:t>Enabled</w:t>
            </w:r>
          </w:p>
        </w:tc>
      </w:tr>
      <w:tr w:rsidR="004377AD" w:rsidRPr="007E76AD" w14:paraId="418BF3BA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4C4E" w14:textId="77777777" w:rsidR="004377AD" w:rsidRPr="007E76AD" w:rsidRDefault="004377AD" w:rsidP="007221D0">
            <w:pPr>
              <w:pStyle w:val="TAL"/>
            </w:pPr>
            <w:r w:rsidRPr="007E76AD">
              <w:t>T310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F5D9" w14:textId="77777777" w:rsidR="004377AD" w:rsidRPr="007E76AD" w:rsidRDefault="004377AD" w:rsidP="007221D0">
            <w:pPr>
              <w:pStyle w:val="TAC"/>
              <w:rPr>
                <w:iCs/>
              </w:rPr>
            </w:pPr>
            <w:proofErr w:type="spellStart"/>
            <w:r w:rsidRPr="007E76AD">
              <w:rPr>
                <w:iCs/>
              </w:rPr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516F" w14:textId="16D0C917" w:rsidR="004377AD" w:rsidRPr="007E76AD" w:rsidRDefault="004377AD" w:rsidP="007221D0">
            <w:pPr>
              <w:pStyle w:val="TAC"/>
              <w:rPr>
                <w:iCs/>
              </w:rPr>
            </w:pPr>
            <w:del w:id="3" w:author="Coroescu Liviu 1CD2" w:date="2023-08-11T11:22:00Z">
              <w:r w:rsidRPr="007E76AD" w:rsidDel="004377AD">
                <w:rPr>
                  <w:iCs/>
                </w:rPr>
                <w:delText>3000</w:delText>
              </w:r>
            </w:del>
            <w:ins w:id="4" w:author="Coroescu Liviu 1CD2" w:date="2023-08-11T11:22:00Z">
              <w:r>
                <w:rPr>
                  <w:iCs/>
                </w:rPr>
                <w:t>2000</w:t>
              </w:r>
            </w:ins>
          </w:p>
        </w:tc>
      </w:tr>
      <w:tr w:rsidR="004377AD" w:rsidRPr="007E76AD" w14:paraId="3F342F04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0FB2" w14:textId="77777777" w:rsidR="004377AD" w:rsidRPr="007E76AD" w:rsidRDefault="004377AD" w:rsidP="007221D0">
            <w:pPr>
              <w:pStyle w:val="TAL"/>
            </w:pPr>
            <w:r w:rsidRPr="007E76AD">
              <w:t>T311 timer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F370" w14:textId="77777777" w:rsidR="004377AD" w:rsidRPr="007E76AD" w:rsidRDefault="004377AD" w:rsidP="007221D0">
            <w:pPr>
              <w:pStyle w:val="TAC"/>
              <w:rPr>
                <w:iCs/>
              </w:rPr>
            </w:pPr>
            <w:proofErr w:type="spellStart"/>
            <w:r w:rsidRPr="007E76AD">
              <w:t>ms</w:t>
            </w:r>
            <w:proofErr w:type="spellEnd"/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C602" w14:textId="77777777" w:rsidR="004377AD" w:rsidRPr="007E76AD" w:rsidRDefault="004377AD" w:rsidP="007221D0">
            <w:pPr>
              <w:pStyle w:val="TAC"/>
              <w:rPr>
                <w:i/>
                <w:iCs/>
              </w:rPr>
            </w:pPr>
            <w:r w:rsidRPr="007E76AD">
              <w:t>1000</w:t>
            </w:r>
          </w:p>
        </w:tc>
      </w:tr>
      <w:tr w:rsidR="004377AD" w:rsidRPr="007E76AD" w14:paraId="44886955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C82B2" w14:textId="77777777" w:rsidR="004377AD" w:rsidRPr="007E76AD" w:rsidRDefault="004377AD" w:rsidP="007221D0">
            <w:pPr>
              <w:pStyle w:val="TAL"/>
            </w:pPr>
            <w:r w:rsidRPr="007E76AD">
              <w:t>N310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C321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8203" w14:textId="77777777" w:rsidR="004377AD" w:rsidRPr="007E76AD" w:rsidRDefault="004377AD" w:rsidP="007221D0">
            <w:pPr>
              <w:pStyle w:val="TAC"/>
            </w:pPr>
            <w:r w:rsidRPr="007E76AD">
              <w:t>1</w:t>
            </w:r>
          </w:p>
        </w:tc>
      </w:tr>
      <w:tr w:rsidR="004377AD" w:rsidRPr="007E76AD" w14:paraId="6CA7EA3F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BD38" w14:textId="77777777" w:rsidR="004377AD" w:rsidRPr="007E76AD" w:rsidRDefault="004377AD" w:rsidP="007221D0">
            <w:pPr>
              <w:pStyle w:val="TAL"/>
            </w:pPr>
            <w:r w:rsidRPr="007E76AD">
              <w:t>N311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D0EE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0E29" w14:textId="77777777" w:rsidR="004377AD" w:rsidRPr="007E76AD" w:rsidRDefault="004377AD" w:rsidP="007221D0">
            <w:pPr>
              <w:pStyle w:val="TAC"/>
            </w:pPr>
            <w:r w:rsidRPr="007E76AD">
              <w:t>1</w:t>
            </w:r>
          </w:p>
        </w:tc>
      </w:tr>
      <w:tr w:rsidR="004377AD" w:rsidRPr="007E76AD" w14:paraId="6280937D" w14:textId="77777777" w:rsidTr="007221D0">
        <w:trPr>
          <w:trHeight w:val="186"/>
          <w:jc w:val="center"/>
        </w:trPr>
        <w:tc>
          <w:tcPr>
            <w:tcW w:w="19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6B4D" w14:textId="77777777" w:rsidR="004377AD" w:rsidRPr="007E76AD" w:rsidRDefault="004377AD" w:rsidP="007221D0">
            <w:pPr>
              <w:pStyle w:val="TAL"/>
            </w:pPr>
            <w:r w:rsidRPr="007E76AD">
              <w:t>CSI-RS configuration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188E" w14:textId="77777777" w:rsidR="004377AD" w:rsidRPr="007E76AD" w:rsidRDefault="004377AD" w:rsidP="007221D0">
            <w:pPr>
              <w:pStyle w:val="TAL"/>
            </w:pPr>
            <w:r w:rsidRPr="007E76AD">
              <w:t>Config 1,4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C02C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535A" w14:textId="77777777" w:rsidR="004377AD" w:rsidRPr="007E76AD" w:rsidRDefault="004377AD" w:rsidP="007221D0">
            <w:pPr>
              <w:pStyle w:val="TAC"/>
            </w:pPr>
            <w:r w:rsidRPr="007E76AD">
              <w:t xml:space="preserve">CSI-RS.1.1 FDD </w:t>
            </w:r>
          </w:p>
        </w:tc>
      </w:tr>
      <w:tr w:rsidR="004377AD" w:rsidRPr="007E76AD" w14:paraId="40363035" w14:textId="77777777" w:rsidTr="007221D0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FC8C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468" w14:textId="77777777" w:rsidR="004377AD" w:rsidRPr="007E76AD" w:rsidRDefault="004377AD" w:rsidP="007221D0">
            <w:pPr>
              <w:pStyle w:val="TAL"/>
            </w:pPr>
            <w:r w:rsidRPr="007E76AD">
              <w:t>Config 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82D6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2968" w14:textId="77777777" w:rsidR="004377AD" w:rsidRPr="007E76AD" w:rsidRDefault="004377AD" w:rsidP="007221D0">
            <w:pPr>
              <w:pStyle w:val="TAC"/>
            </w:pPr>
            <w:r w:rsidRPr="007E76AD">
              <w:t>CSI-RS.1.1 TDD</w:t>
            </w:r>
          </w:p>
        </w:tc>
      </w:tr>
      <w:tr w:rsidR="004377AD" w:rsidRPr="007E76AD" w14:paraId="150275B8" w14:textId="77777777" w:rsidTr="007221D0">
        <w:trPr>
          <w:trHeight w:val="18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2848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59DA" w14:textId="77777777" w:rsidR="004377AD" w:rsidRPr="007E76AD" w:rsidRDefault="004377AD" w:rsidP="007221D0">
            <w:pPr>
              <w:pStyle w:val="TAL"/>
            </w:pPr>
            <w:r w:rsidRPr="007E76AD">
              <w:t>Config 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D83C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600C" w14:textId="77777777" w:rsidR="004377AD" w:rsidRPr="007E76AD" w:rsidRDefault="004377AD" w:rsidP="007221D0">
            <w:pPr>
              <w:pStyle w:val="TAC"/>
            </w:pPr>
            <w:r w:rsidRPr="007E76AD">
              <w:t>CSI-RS.2.1 TDD</w:t>
            </w:r>
          </w:p>
        </w:tc>
      </w:tr>
      <w:tr w:rsidR="004377AD" w:rsidRPr="007E76AD" w14:paraId="41094E28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C0A7" w14:textId="77777777" w:rsidR="004377AD" w:rsidRPr="007E76AD" w:rsidRDefault="004377AD" w:rsidP="007221D0">
            <w:pPr>
              <w:pStyle w:val="TAL"/>
            </w:pPr>
            <w:r w:rsidRPr="007E76AD">
              <w:lastRenderedPageBreak/>
              <w:t>T1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91F9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5FC" w14:textId="77777777" w:rsidR="004377AD" w:rsidRPr="007E76AD" w:rsidRDefault="004377AD" w:rsidP="007221D0">
            <w:pPr>
              <w:pStyle w:val="TAC"/>
            </w:pPr>
            <w:r w:rsidRPr="007E76AD">
              <w:t>0.2</w:t>
            </w:r>
          </w:p>
        </w:tc>
      </w:tr>
      <w:tr w:rsidR="004377AD" w:rsidRPr="007E76AD" w14:paraId="2AC1B6FA" w14:textId="77777777" w:rsidTr="007221D0">
        <w:trPr>
          <w:trHeight w:val="176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26CE" w14:textId="77777777" w:rsidR="004377AD" w:rsidRPr="007E76AD" w:rsidRDefault="004377AD" w:rsidP="007221D0">
            <w:pPr>
              <w:pStyle w:val="TAL"/>
            </w:pPr>
            <w:r w:rsidRPr="007E76AD">
              <w:t>T2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713E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5182" w14:textId="77777777" w:rsidR="004377AD" w:rsidRPr="007E76AD" w:rsidRDefault="004377AD" w:rsidP="007221D0">
            <w:pPr>
              <w:pStyle w:val="TAC"/>
            </w:pPr>
            <w:r w:rsidRPr="007E76AD">
              <w:t>0.2</w:t>
            </w:r>
          </w:p>
        </w:tc>
      </w:tr>
      <w:tr w:rsidR="004377AD" w:rsidRPr="007E76AD" w14:paraId="0B3C12F8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6AFC" w14:textId="77777777" w:rsidR="004377AD" w:rsidRPr="007E76AD" w:rsidRDefault="004377AD" w:rsidP="007221D0">
            <w:pPr>
              <w:pStyle w:val="TAL"/>
            </w:pPr>
            <w:r w:rsidRPr="007E76AD">
              <w:t>T3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4167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EFEC" w14:textId="77777777" w:rsidR="004377AD" w:rsidRPr="007E76AD" w:rsidRDefault="004377AD" w:rsidP="007221D0">
            <w:pPr>
              <w:pStyle w:val="TAC"/>
            </w:pPr>
            <w:r w:rsidRPr="007E76AD">
              <w:t>1.24</w:t>
            </w:r>
          </w:p>
        </w:tc>
      </w:tr>
      <w:tr w:rsidR="004377AD" w:rsidRPr="007E76AD" w14:paraId="3ED84F0A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6C98" w14:textId="77777777" w:rsidR="004377AD" w:rsidRPr="007E76AD" w:rsidRDefault="004377AD" w:rsidP="007221D0">
            <w:pPr>
              <w:pStyle w:val="TAL"/>
            </w:pPr>
            <w:r w:rsidRPr="007E76AD">
              <w:t>T4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B50B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5F2F" w14:textId="77777777" w:rsidR="004377AD" w:rsidRPr="007E76AD" w:rsidRDefault="004377AD" w:rsidP="007221D0">
            <w:pPr>
              <w:pStyle w:val="TAC"/>
            </w:pPr>
            <w:r w:rsidRPr="007E76AD">
              <w:t>0.2</w:t>
            </w:r>
          </w:p>
        </w:tc>
      </w:tr>
      <w:tr w:rsidR="004377AD" w:rsidRPr="007E76AD" w14:paraId="08E9F8AB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F89F" w14:textId="77777777" w:rsidR="004377AD" w:rsidRPr="007E76AD" w:rsidRDefault="004377AD" w:rsidP="007221D0">
            <w:pPr>
              <w:pStyle w:val="TAL"/>
            </w:pPr>
            <w:r w:rsidRPr="007E76AD">
              <w:t>T5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A8E8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8825" w14:textId="77777777" w:rsidR="004377AD" w:rsidRPr="007E76AD" w:rsidRDefault="004377AD" w:rsidP="007221D0">
            <w:pPr>
              <w:pStyle w:val="TAC"/>
            </w:pPr>
            <w:r w:rsidRPr="007E76AD">
              <w:t>1.88</w:t>
            </w:r>
          </w:p>
        </w:tc>
      </w:tr>
      <w:tr w:rsidR="004377AD" w:rsidRPr="007E76AD" w14:paraId="0A2C999D" w14:textId="77777777" w:rsidTr="007221D0">
        <w:trPr>
          <w:trHeight w:val="164"/>
          <w:jc w:val="center"/>
        </w:trPr>
        <w:tc>
          <w:tcPr>
            <w:tcW w:w="2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6A1A" w14:textId="77777777" w:rsidR="004377AD" w:rsidRPr="007E76AD" w:rsidRDefault="004377AD" w:rsidP="007221D0">
            <w:pPr>
              <w:pStyle w:val="TAL"/>
            </w:pPr>
            <w:r w:rsidRPr="007E76AD">
              <w:t>T6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20D7" w14:textId="77777777" w:rsidR="004377AD" w:rsidRPr="007E76AD" w:rsidRDefault="004377AD" w:rsidP="007221D0">
            <w:pPr>
              <w:pStyle w:val="TAC"/>
            </w:pPr>
            <w:r w:rsidRPr="007E76AD">
              <w:t>s</w:t>
            </w: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B731" w14:textId="77777777" w:rsidR="004377AD" w:rsidRPr="007E76AD" w:rsidRDefault="004377AD" w:rsidP="007221D0">
            <w:pPr>
              <w:pStyle w:val="TAC"/>
            </w:pPr>
            <w:r w:rsidRPr="007E76AD">
              <w:t>1</w:t>
            </w:r>
          </w:p>
        </w:tc>
      </w:tr>
      <w:tr w:rsidR="004377AD" w:rsidRPr="007E76AD" w14:paraId="66DC1D69" w14:textId="77777777" w:rsidTr="007221D0">
        <w:trPr>
          <w:trHeight w:val="5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C219" w14:textId="77777777" w:rsidR="004377AD" w:rsidRPr="007E76AD" w:rsidRDefault="004377AD" w:rsidP="007221D0">
            <w:pPr>
              <w:pStyle w:val="TAN"/>
            </w:pPr>
            <w:r w:rsidRPr="007E76AD">
              <w:t>Note 1:</w:t>
            </w:r>
            <w:r w:rsidRPr="007E76AD">
              <w:tab/>
              <w:t>UE-specific PDCCH is not transmitted after T1 starts.</w:t>
            </w:r>
          </w:p>
        </w:tc>
      </w:tr>
    </w:tbl>
    <w:p w14:paraId="25612761" w14:textId="77777777" w:rsidR="004377AD" w:rsidRPr="007E76AD" w:rsidRDefault="004377AD" w:rsidP="004377AD"/>
    <w:p w14:paraId="1B306CBD" w14:textId="77777777" w:rsidR="004377AD" w:rsidRPr="007E76AD" w:rsidRDefault="004377AD" w:rsidP="004377AD">
      <w:pPr>
        <w:pStyle w:val="H6"/>
      </w:pPr>
      <w:r w:rsidRPr="007E76AD">
        <w:t>16.5.1.16.4.2</w:t>
      </w:r>
      <w:r w:rsidRPr="007E76AD">
        <w:tab/>
      </w:r>
      <w:r w:rsidRPr="007E76AD">
        <w:rPr>
          <w:lang w:eastAsia="x-none"/>
        </w:rPr>
        <w:t>Test</w:t>
      </w:r>
      <w:r w:rsidRPr="007E76AD">
        <w:t xml:space="preserve"> procedure</w:t>
      </w:r>
    </w:p>
    <w:p w14:paraId="2BC8407D" w14:textId="77777777" w:rsidR="004377AD" w:rsidRPr="007E76AD" w:rsidRDefault="004377AD" w:rsidP="004377AD">
      <w:r w:rsidRPr="007E76AD">
        <w:t>Same as the test procedure given in clause 6.5.1.8</w:t>
      </w:r>
      <w:r w:rsidRPr="007E76AD">
        <w:rPr>
          <w:rFonts w:cs="Arial"/>
        </w:rPr>
        <w:t>.4.2.</w:t>
      </w:r>
    </w:p>
    <w:p w14:paraId="3C5ECD3B" w14:textId="77777777" w:rsidR="004377AD" w:rsidRPr="007E76AD" w:rsidRDefault="004377AD" w:rsidP="004377AD">
      <w:pPr>
        <w:pStyle w:val="H6"/>
      </w:pPr>
      <w:r w:rsidRPr="007E76AD">
        <w:t>16.5.1.16.4.3</w:t>
      </w:r>
      <w:r w:rsidRPr="007E76AD">
        <w:tab/>
      </w:r>
      <w:r w:rsidRPr="007E76AD">
        <w:rPr>
          <w:lang w:eastAsia="x-none"/>
        </w:rPr>
        <w:t>Message</w:t>
      </w:r>
      <w:r w:rsidRPr="007E76AD">
        <w:t xml:space="preserve"> contents</w:t>
      </w:r>
    </w:p>
    <w:p w14:paraId="1BF437C3" w14:textId="77777777" w:rsidR="004377AD" w:rsidRPr="007E76AD" w:rsidRDefault="004377AD" w:rsidP="004377AD">
      <w:pPr>
        <w:rPr>
          <w:lang w:eastAsia="zh-CN"/>
        </w:rPr>
      </w:pPr>
      <w:r w:rsidRPr="007E76AD">
        <w:t xml:space="preserve">Same as the </w:t>
      </w:r>
      <w:r w:rsidRPr="007E76AD">
        <w:rPr>
          <w:lang w:eastAsia="zh-CN"/>
        </w:rPr>
        <w:t>message</w:t>
      </w:r>
      <w:r w:rsidRPr="007E76AD">
        <w:t xml:space="preserve"> contents given in clause 6.5.1.8</w:t>
      </w:r>
      <w:r w:rsidRPr="007E76AD">
        <w:rPr>
          <w:rFonts w:cs="Arial"/>
        </w:rPr>
        <w:t>.4.3.</w:t>
      </w:r>
    </w:p>
    <w:p w14:paraId="030BF9D4" w14:textId="77777777" w:rsidR="004377AD" w:rsidRPr="007E76AD" w:rsidRDefault="004377AD" w:rsidP="004377AD">
      <w:pPr>
        <w:pStyle w:val="H6"/>
        <w:rPr>
          <w:rFonts w:eastAsia="MS Mincho"/>
        </w:rPr>
      </w:pPr>
      <w:r w:rsidRPr="007E76AD">
        <w:t>16.5.1.16.5</w:t>
      </w:r>
      <w:r w:rsidRPr="007E76AD">
        <w:tab/>
        <w:t xml:space="preserve">Test </w:t>
      </w:r>
      <w:r w:rsidRPr="007E76AD">
        <w:rPr>
          <w:lang w:eastAsia="x-none"/>
        </w:rPr>
        <w:t>requirement</w:t>
      </w:r>
    </w:p>
    <w:p w14:paraId="7D7BE027" w14:textId="77777777" w:rsidR="004377AD" w:rsidRPr="007E76AD" w:rsidRDefault="004377AD" w:rsidP="004377AD">
      <w:pPr>
        <w:rPr>
          <w:rFonts w:eastAsia="SimSun" w:cs="Arial"/>
        </w:rPr>
      </w:pPr>
      <w:r w:rsidRPr="007E76AD">
        <w:t xml:space="preserve">Same as the </w:t>
      </w:r>
      <w:r w:rsidRPr="007E76AD">
        <w:rPr>
          <w:lang w:eastAsia="zh-CN"/>
        </w:rPr>
        <w:t>test</w:t>
      </w:r>
      <w:r w:rsidRPr="007E76AD">
        <w:t xml:space="preserve"> requirements given in clause 6.5.1.8</w:t>
      </w:r>
      <w:r w:rsidRPr="007E76AD">
        <w:rPr>
          <w:rFonts w:cs="Arial"/>
        </w:rPr>
        <w:t>.5 with following exceptions:</w:t>
      </w:r>
    </w:p>
    <w:p w14:paraId="14532378" w14:textId="77777777" w:rsidR="004377AD" w:rsidRPr="007E76AD" w:rsidRDefault="004377AD" w:rsidP="004377AD">
      <w:pPr>
        <w:pStyle w:val="B1"/>
        <w:rPr>
          <w:lang w:eastAsia="zh-CN"/>
        </w:rPr>
      </w:pPr>
      <w:r w:rsidRPr="007E76AD">
        <w:rPr>
          <w:lang w:eastAsia="zh-CN"/>
        </w:rPr>
        <w:t>-</w:t>
      </w:r>
      <w:r w:rsidRPr="007E76AD">
        <w:rPr>
          <w:lang w:eastAsia="zh-CN"/>
        </w:rPr>
        <w:tab/>
      </w:r>
      <w:r w:rsidRPr="007E76AD">
        <w:t>Table 6.5.1.8.5-1 is replaced by Table 16.5.1.16.5-1.</w:t>
      </w:r>
    </w:p>
    <w:p w14:paraId="54848158" w14:textId="77777777" w:rsidR="004377AD" w:rsidRPr="007E76AD" w:rsidRDefault="004377AD" w:rsidP="004377AD">
      <w:pPr>
        <w:pStyle w:val="TH"/>
        <w:rPr>
          <w:rFonts w:eastAsia="Malgun Gothic"/>
          <w:kern w:val="20"/>
        </w:rPr>
      </w:pPr>
      <w:r w:rsidRPr="007E76AD">
        <w:t>Table 16.5.1.16.5-1: Cell specific test parameters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984"/>
        <w:gridCol w:w="984"/>
        <w:gridCol w:w="984"/>
        <w:gridCol w:w="984"/>
        <w:gridCol w:w="984"/>
      </w:tblGrid>
      <w:tr w:rsidR="004377AD" w:rsidRPr="007E76AD" w14:paraId="4D71FB94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2E322" w14:textId="77777777" w:rsidR="004377AD" w:rsidRPr="007E76AD" w:rsidRDefault="004377AD" w:rsidP="007221D0">
            <w:pPr>
              <w:pStyle w:val="TAH"/>
              <w:rPr>
                <w:rFonts w:eastAsia="SimSun"/>
              </w:rPr>
            </w:pPr>
            <w:r w:rsidRPr="007E76A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08B35" w14:textId="77777777" w:rsidR="004377AD" w:rsidRPr="007E76AD" w:rsidRDefault="004377AD" w:rsidP="007221D0">
            <w:pPr>
              <w:pStyle w:val="TAH"/>
            </w:pPr>
            <w:r w:rsidRPr="007E76AD">
              <w:t>Unit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953D6" w14:textId="77777777" w:rsidR="004377AD" w:rsidRPr="007E76AD" w:rsidRDefault="004377AD" w:rsidP="007221D0">
            <w:pPr>
              <w:pStyle w:val="TAH"/>
            </w:pPr>
            <w:r w:rsidRPr="007E76AD">
              <w:t>Test 1</w:t>
            </w:r>
          </w:p>
        </w:tc>
      </w:tr>
      <w:tr w:rsidR="004377AD" w:rsidRPr="007E76AD" w14:paraId="2BE157F1" w14:textId="77777777" w:rsidTr="007221D0">
        <w:trPr>
          <w:cantSplit/>
          <w:trHeight w:val="191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3781" w14:textId="77777777" w:rsidR="004377AD" w:rsidRPr="007E76AD" w:rsidRDefault="004377AD" w:rsidP="007221D0">
            <w:pPr>
              <w:pStyle w:val="TAH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86D" w14:textId="77777777" w:rsidR="004377AD" w:rsidRPr="007E76AD" w:rsidRDefault="004377AD" w:rsidP="007221D0">
            <w:pPr>
              <w:pStyle w:val="TAH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D243" w14:textId="77777777" w:rsidR="004377AD" w:rsidRPr="007E76AD" w:rsidRDefault="004377AD" w:rsidP="007221D0">
            <w:pPr>
              <w:pStyle w:val="TAH"/>
            </w:pPr>
            <w:r w:rsidRPr="007E76AD">
              <w:t>T1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270F" w14:textId="77777777" w:rsidR="004377AD" w:rsidRPr="007E76AD" w:rsidRDefault="004377AD" w:rsidP="007221D0">
            <w:pPr>
              <w:pStyle w:val="TAH"/>
            </w:pPr>
            <w:r w:rsidRPr="007E76AD">
              <w:t>T2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058AA" w14:textId="77777777" w:rsidR="004377AD" w:rsidRPr="007E76AD" w:rsidRDefault="004377AD" w:rsidP="007221D0">
            <w:pPr>
              <w:pStyle w:val="TAH"/>
            </w:pPr>
            <w:r w:rsidRPr="007E76AD">
              <w:t>T3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7961" w14:textId="77777777" w:rsidR="004377AD" w:rsidRPr="007E76AD" w:rsidRDefault="004377AD" w:rsidP="007221D0">
            <w:pPr>
              <w:pStyle w:val="TAH"/>
            </w:pPr>
            <w:r w:rsidRPr="007E76AD">
              <w:t>T4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4F64" w14:textId="77777777" w:rsidR="004377AD" w:rsidRPr="007E76AD" w:rsidRDefault="004377AD" w:rsidP="007221D0">
            <w:pPr>
              <w:pStyle w:val="TAH"/>
            </w:pPr>
            <w:r w:rsidRPr="007E76AD">
              <w:t>T5</w:t>
            </w:r>
          </w:p>
        </w:tc>
      </w:tr>
      <w:tr w:rsidR="004377AD" w:rsidRPr="007E76AD" w14:paraId="71BCDE72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7D42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3C7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C3A" w14:textId="77777777" w:rsidR="004377AD" w:rsidRPr="007E76AD" w:rsidRDefault="004377AD" w:rsidP="007221D0">
            <w:pPr>
              <w:pStyle w:val="TAC"/>
            </w:pPr>
            <w:r w:rsidRPr="007E76AD">
              <w:t>4</w:t>
            </w:r>
          </w:p>
        </w:tc>
      </w:tr>
      <w:tr w:rsidR="004377AD" w:rsidRPr="007E76AD" w14:paraId="6C9AB18A" w14:textId="77777777" w:rsidTr="007221D0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B027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PDCCH to PDCCH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B03E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1FE6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377AD" w:rsidRPr="007E76AD" w14:paraId="3409C4BC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E60F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88B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49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C852" w14:textId="77777777" w:rsidR="004377AD" w:rsidRPr="007E76AD" w:rsidRDefault="004377AD" w:rsidP="007221D0">
            <w:pPr>
              <w:pStyle w:val="TAC"/>
              <w:rPr>
                <w:lang w:eastAsia="zh-CN"/>
              </w:rPr>
            </w:pPr>
            <w:r w:rsidRPr="007E76AD">
              <w:rPr>
                <w:lang w:eastAsia="zh-CN"/>
              </w:rPr>
              <w:t>0</w:t>
            </w:r>
          </w:p>
        </w:tc>
      </w:tr>
      <w:tr w:rsidR="004377AD" w:rsidRPr="007E76AD" w14:paraId="0816CE11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3D0E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PBCH to PBCH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3D5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2B2B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3D0619ED" w14:textId="77777777" w:rsidTr="007221D0">
        <w:trPr>
          <w:cantSplit/>
          <w:trHeight w:val="18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138D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PSS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FCF7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4335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26921913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27D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PDSCH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F3A3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87FF8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5E749D8E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A86C" w14:textId="77777777" w:rsidR="004377AD" w:rsidRPr="007E76AD" w:rsidRDefault="004377AD" w:rsidP="007221D0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0BC2" w14:textId="77777777" w:rsidR="004377AD" w:rsidRPr="007E76AD" w:rsidRDefault="004377AD" w:rsidP="007221D0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C0C2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5FC3D835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2A93" w14:textId="77777777" w:rsidR="004377AD" w:rsidRPr="007E76AD" w:rsidRDefault="004377AD" w:rsidP="007221D0">
            <w:pPr>
              <w:pStyle w:val="TAL"/>
              <w:rPr>
                <w:rFonts w:cs="Arial"/>
                <w:szCs w:val="16"/>
                <w:lang w:eastAsia="ja-JP"/>
              </w:rPr>
            </w:pPr>
            <w:r w:rsidRPr="007E76A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2902" w14:textId="77777777" w:rsidR="004377AD" w:rsidRPr="007E76AD" w:rsidRDefault="004377AD" w:rsidP="007221D0">
            <w:pPr>
              <w:pStyle w:val="TAC"/>
            </w:pPr>
            <w:r w:rsidRPr="007E76AD">
              <w:rPr>
                <w:lang w:eastAsia="zh-CN"/>
              </w:rPr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293D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451F5C82" w14:textId="77777777" w:rsidTr="007221D0">
        <w:trPr>
          <w:cantSplit/>
          <w:trHeight w:val="16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5B4B" w14:textId="77777777" w:rsidR="004377AD" w:rsidRPr="007E76AD" w:rsidRDefault="004377AD" w:rsidP="007221D0">
            <w:pPr>
              <w:pStyle w:val="TAL"/>
            </w:pPr>
            <w:r w:rsidRPr="007E76AD">
              <w:rPr>
                <w:rFonts w:cs="Arial"/>
                <w:szCs w:val="16"/>
                <w:lang w:eastAsia="ja-JP"/>
              </w:rPr>
              <w:t>EPRE ratio of OCNG to OCNG DMRS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379D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885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8D79" w14:textId="77777777" w:rsidR="004377AD" w:rsidRPr="007E76AD" w:rsidRDefault="004377AD" w:rsidP="007221D0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377AD" w:rsidRPr="007E76AD" w14:paraId="73CCF062" w14:textId="77777777" w:rsidTr="007221D0">
        <w:trPr>
          <w:cantSplit/>
          <w:trHeight w:val="18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2CC350" w14:textId="77777777" w:rsidR="004377AD" w:rsidRPr="007E76AD" w:rsidRDefault="004377AD" w:rsidP="007221D0">
            <w:pPr>
              <w:pStyle w:val="TAL"/>
            </w:pPr>
            <w:r w:rsidRPr="007E76AD">
              <w:t>SNR on RLM-RS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DB6F8" w14:textId="77777777" w:rsidR="004377AD" w:rsidRPr="007E76AD" w:rsidRDefault="004377AD" w:rsidP="007221D0">
            <w:pPr>
              <w:pStyle w:val="TAC"/>
            </w:pPr>
            <w:r w:rsidRPr="007E76AD">
              <w:t>dB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18F0" w14:textId="77777777" w:rsidR="004377AD" w:rsidRPr="007E76AD" w:rsidRDefault="004377AD" w:rsidP="007221D0">
            <w:pPr>
              <w:pStyle w:val="TAC"/>
            </w:pPr>
            <w:r w:rsidRPr="007E76AD">
              <w:t>1.8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AF03" w14:textId="77777777" w:rsidR="004377AD" w:rsidRPr="007E76AD" w:rsidRDefault="004377AD" w:rsidP="007221D0">
            <w:pPr>
              <w:pStyle w:val="TAC"/>
            </w:pPr>
            <w:r w:rsidRPr="007E76AD">
              <w:t>-6.2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01A5" w14:textId="77777777" w:rsidR="004377AD" w:rsidRPr="007E76AD" w:rsidRDefault="004377AD" w:rsidP="007221D0">
            <w:pPr>
              <w:pStyle w:val="TAC"/>
            </w:pPr>
            <w:r w:rsidRPr="007E76AD">
              <w:t>-15.8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D0502" w14:textId="77777777" w:rsidR="004377AD" w:rsidRPr="007E76AD" w:rsidRDefault="004377AD" w:rsidP="007221D0">
            <w:pPr>
              <w:pStyle w:val="TAC"/>
            </w:pPr>
            <w:r w:rsidRPr="007E76AD">
              <w:t>-5.3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176A" w14:textId="77777777" w:rsidR="004377AD" w:rsidRPr="007E76AD" w:rsidRDefault="004377AD" w:rsidP="007221D0">
            <w:pPr>
              <w:pStyle w:val="TAC"/>
            </w:pPr>
            <w:r w:rsidRPr="007E76AD">
              <w:t>1.8</w:t>
            </w:r>
          </w:p>
        </w:tc>
      </w:tr>
      <w:tr w:rsidR="004377AD" w:rsidRPr="007E76AD" w14:paraId="04A08944" w14:textId="77777777" w:rsidTr="007221D0">
        <w:trPr>
          <w:cantSplit/>
          <w:trHeight w:val="18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EC642" w14:textId="77777777" w:rsidR="004377AD" w:rsidRPr="007E76AD" w:rsidRDefault="004377AD" w:rsidP="007221D0">
            <w:pPr>
              <w:pStyle w:val="TAL"/>
            </w:pPr>
            <w:r w:rsidRPr="007E76AD">
              <w:rPr>
                <w:rFonts w:eastAsiaTheme="minorEastAsia"/>
              </w:rPr>
              <w:object w:dxaOrig="290" w:dyaOrig="290" w14:anchorId="0B829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3.5pt" o:ole="" fillcolor="window">
                  <v:imagedata r:id="rId17" o:title=""/>
                </v:shape>
                <o:OLEObject Type="Embed" ProgID="Equation.3" ShapeID="_x0000_i1025" DrawAspect="Content" ObjectID="_1753780210" r:id="rId18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787FC2" w14:textId="77777777" w:rsidR="004377AD" w:rsidRPr="007E76AD" w:rsidRDefault="004377AD" w:rsidP="007221D0">
            <w:pPr>
              <w:pStyle w:val="TAC"/>
            </w:pPr>
            <w:r w:rsidRPr="007E76AD">
              <w:t>dBm/15kHz</w:t>
            </w: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0EA5" w14:textId="77777777" w:rsidR="004377AD" w:rsidRPr="007E76AD" w:rsidRDefault="004377AD" w:rsidP="007221D0">
            <w:pPr>
              <w:pStyle w:val="TAC"/>
            </w:pPr>
            <w:r w:rsidRPr="007E76AD">
              <w:t>-98</w:t>
            </w:r>
          </w:p>
        </w:tc>
      </w:tr>
      <w:tr w:rsidR="004377AD" w:rsidRPr="007E76AD" w14:paraId="2C2144D6" w14:textId="77777777" w:rsidTr="007221D0">
        <w:trPr>
          <w:cantSplit/>
          <w:trHeight w:val="20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A775" w14:textId="77777777" w:rsidR="004377AD" w:rsidRPr="007E76AD" w:rsidRDefault="004377AD" w:rsidP="007221D0">
            <w:pPr>
              <w:pStyle w:val="TAL"/>
            </w:pPr>
            <w:r w:rsidRPr="007E76AD">
              <w:t>Propagation 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FE5C" w14:textId="77777777" w:rsidR="004377AD" w:rsidRPr="007E76AD" w:rsidRDefault="004377AD" w:rsidP="007221D0">
            <w:pPr>
              <w:pStyle w:val="TAC"/>
            </w:pPr>
          </w:p>
        </w:tc>
        <w:tc>
          <w:tcPr>
            <w:tcW w:w="4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D482" w14:textId="77777777" w:rsidR="004377AD" w:rsidRPr="007E76AD" w:rsidRDefault="004377AD" w:rsidP="007221D0">
            <w:pPr>
              <w:pStyle w:val="TAC"/>
            </w:pPr>
            <w:r w:rsidRPr="007E76AD">
              <w:t>TDL-C 300ns 100Hz</w:t>
            </w:r>
          </w:p>
        </w:tc>
      </w:tr>
      <w:tr w:rsidR="004377AD" w:rsidRPr="007E76AD" w14:paraId="1732590F" w14:textId="77777777" w:rsidTr="007221D0">
        <w:trPr>
          <w:cantSplit/>
          <w:trHeight w:val="2119"/>
          <w:jc w:val="center"/>
        </w:trPr>
        <w:tc>
          <w:tcPr>
            <w:tcW w:w="9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95C5" w14:textId="77777777" w:rsidR="004377AD" w:rsidRPr="007E76AD" w:rsidRDefault="004377AD" w:rsidP="007221D0">
            <w:pPr>
              <w:pStyle w:val="TAN"/>
            </w:pPr>
            <w:r w:rsidRPr="007E76AD">
              <w:t>Note 1:</w:t>
            </w:r>
            <w:r w:rsidRPr="007E76AD">
              <w:tab/>
              <w:t>OCNG shall be used such that the resources in Cell 1 are fully allocated and a constant total transmitted power spectral density is achieved for all OFDM symbols.</w:t>
            </w:r>
          </w:p>
          <w:p w14:paraId="153059BF" w14:textId="77777777" w:rsidR="004377AD" w:rsidRPr="007E76AD" w:rsidRDefault="004377AD" w:rsidP="007221D0">
            <w:pPr>
              <w:pStyle w:val="TAN"/>
            </w:pPr>
            <w:r w:rsidRPr="007E76AD">
              <w:t>Note 2:</w:t>
            </w:r>
            <w:r w:rsidRPr="007E76AD">
              <w:tab/>
              <w:t>The uplink resources for CSI reporting are assigned to the UE prior to the start of time period T1.</w:t>
            </w:r>
          </w:p>
          <w:p w14:paraId="7AEFAA2F" w14:textId="77777777" w:rsidR="004377AD" w:rsidRPr="007E76AD" w:rsidRDefault="004377AD" w:rsidP="007221D0">
            <w:pPr>
              <w:pStyle w:val="TAN"/>
            </w:pPr>
            <w:r w:rsidRPr="007E76AD">
              <w:t>Note 3:</w:t>
            </w:r>
            <w:r w:rsidRPr="007E76AD">
              <w:tab/>
              <w:t>NZP CSI-RS resource set configuration for CSI reporting are assigned to the UE prior to the start of time period T1.</w:t>
            </w:r>
          </w:p>
          <w:p w14:paraId="5760B6F2" w14:textId="77777777" w:rsidR="004377AD" w:rsidRPr="007E76AD" w:rsidRDefault="004377AD" w:rsidP="007221D0">
            <w:pPr>
              <w:pStyle w:val="TAN"/>
            </w:pPr>
            <w:r w:rsidRPr="007E76AD">
              <w:t>Note 4:</w:t>
            </w:r>
            <w:r w:rsidRPr="007E76AD">
              <w:tab/>
              <w:t>Measurement gap configuration is assigned to the UE prior to the start of time period T1.</w:t>
            </w:r>
          </w:p>
          <w:p w14:paraId="34575514" w14:textId="77777777" w:rsidR="004377AD" w:rsidRPr="007E76AD" w:rsidRDefault="004377AD" w:rsidP="007221D0">
            <w:pPr>
              <w:pStyle w:val="TAN"/>
            </w:pPr>
            <w:r w:rsidRPr="007E76AD">
              <w:t>Note 5:</w:t>
            </w:r>
            <w:r w:rsidRPr="007E76AD">
              <w:tab/>
              <w:t>The timers and layer 3 filtering related parameters are configured prior to the start of time period T1.</w:t>
            </w:r>
          </w:p>
          <w:p w14:paraId="1567C113" w14:textId="77777777" w:rsidR="004377AD" w:rsidRPr="007E76AD" w:rsidRDefault="004377AD" w:rsidP="007221D0">
            <w:pPr>
              <w:pStyle w:val="TAN"/>
            </w:pPr>
            <w:r w:rsidRPr="007E76AD">
              <w:t>Note 6:</w:t>
            </w:r>
            <w:r w:rsidRPr="007E76AD">
              <w:tab/>
              <w:t>The signal contains PDCCH for UEs other than the device under test as part of OCNG.</w:t>
            </w:r>
          </w:p>
          <w:p w14:paraId="4866C374" w14:textId="77777777" w:rsidR="004377AD" w:rsidRPr="007E76AD" w:rsidRDefault="004377AD" w:rsidP="007221D0">
            <w:pPr>
              <w:pStyle w:val="TAN"/>
            </w:pPr>
            <w:r w:rsidRPr="007E76AD">
              <w:t>Note 7:</w:t>
            </w:r>
            <w:r w:rsidRPr="007E76AD">
              <w:tab/>
              <w:t xml:space="preserve">SNR levels correspond to the signal to noise ratio over the SSS </w:t>
            </w:r>
            <w:proofErr w:type="spellStart"/>
            <w:r w:rsidRPr="007E76AD">
              <w:t>REs.</w:t>
            </w:r>
            <w:proofErr w:type="spellEnd"/>
          </w:p>
          <w:p w14:paraId="296512E8" w14:textId="77777777" w:rsidR="004377AD" w:rsidRPr="007E76AD" w:rsidRDefault="004377AD" w:rsidP="007221D0">
            <w:pPr>
              <w:pStyle w:val="TAN"/>
            </w:pPr>
            <w:r w:rsidRPr="007E76AD">
              <w:t>Note 8:</w:t>
            </w:r>
            <w:r w:rsidRPr="007E76AD">
              <w:tab/>
              <w:t>The SNR in time periods T1, T2, T3, T4 and T5 is denoted as SNR1, SNR2, SNR3, SNR4 and SNR5 respectively in figure 6.5.1.8.4-1.</w:t>
            </w:r>
          </w:p>
          <w:p w14:paraId="259318FD" w14:textId="77777777" w:rsidR="004377AD" w:rsidRPr="007E76AD" w:rsidRDefault="004377AD" w:rsidP="007221D0">
            <w:pPr>
              <w:pStyle w:val="TAN"/>
            </w:pPr>
            <w:r w:rsidRPr="007E76AD">
              <w:t>Note 9:</w:t>
            </w:r>
            <w:r w:rsidRPr="007E76AD">
              <w:tab/>
              <w:t>The SNR values are specified for testing a UE which supports 2RX on at least one band.</w:t>
            </w:r>
          </w:p>
        </w:tc>
      </w:tr>
    </w:tbl>
    <w:p w14:paraId="018F624E" w14:textId="77777777" w:rsidR="004377AD" w:rsidRPr="007E76AD" w:rsidRDefault="004377AD" w:rsidP="004377AD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44047" w14:textId="77777777" w:rsidR="00337EFB" w:rsidRDefault="00337EFB">
      <w:r>
        <w:separator/>
      </w:r>
    </w:p>
  </w:endnote>
  <w:endnote w:type="continuationSeparator" w:id="0">
    <w:p w14:paraId="5F57F16A" w14:textId="77777777" w:rsidR="00337EFB" w:rsidRDefault="0033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0C87B" w14:textId="77777777" w:rsidR="00337EFB" w:rsidRDefault="00337EFB">
      <w:r>
        <w:separator/>
      </w:r>
    </w:p>
  </w:footnote>
  <w:footnote w:type="continuationSeparator" w:id="0">
    <w:p w14:paraId="165600A1" w14:textId="77777777" w:rsidR="00337EFB" w:rsidRDefault="00337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roescu Liviu 1CD2">
    <w15:presenceInfo w15:providerId="AD" w15:userId="S-1-5-21-2192267283-3503987877-2706462575-323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86DEB"/>
    <w:rsid w:val="000A6394"/>
    <w:rsid w:val="000B6F5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32004"/>
    <w:rsid w:val="00251E77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5409"/>
    <w:rsid w:val="00307413"/>
    <w:rsid w:val="00337EFB"/>
    <w:rsid w:val="003609EF"/>
    <w:rsid w:val="0036231A"/>
    <w:rsid w:val="003713BC"/>
    <w:rsid w:val="00374DD4"/>
    <w:rsid w:val="00384DEA"/>
    <w:rsid w:val="00390C9D"/>
    <w:rsid w:val="003A6CB6"/>
    <w:rsid w:val="003E1A36"/>
    <w:rsid w:val="00410371"/>
    <w:rsid w:val="0042386B"/>
    <w:rsid w:val="004242F1"/>
    <w:rsid w:val="004377AD"/>
    <w:rsid w:val="004528E0"/>
    <w:rsid w:val="00485191"/>
    <w:rsid w:val="004B2E55"/>
    <w:rsid w:val="004B75B7"/>
    <w:rsid w:val="0051580D"/>
    <w:rsid w:val="00547111"/>
    <w:rsid w:val="00566ED5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72E7E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35B81"/>
    <w:rsid w:val="008626E7"/>
    <w:rsid w:val="00870EE7"/>
    <w:rsid w:val="008863B9"/>
    <w:rsid w:val="008A45A6"/>
    <w:rsid w:val="008B4B56"/>
    <w:rsid w:val="008C7C9D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B24B59"/>
    <w:rsid w:val="00B258BB"/>
    <w:rsid w:val="00B67B97"/>
    <w:rsid w:val="00B8788E"/>
    <w:rsid w:val="00B968C8"/>
    <w:rsid w:val="00BA3EC5"/>
    <w:rsid w:val="00BA51D9"/>
    <w:rsid w:val="00BB5DFC"/>
    <w:rsid w:val="00BD279D"/>
    <w:rsid w:val="00BD6BB8"/>
    <w:rsid w:val="00C4419A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DE6965"/>
    <w:rsid w:val="00E13F3D"/>
    <w:rsid w:val="00E22FD1"/>
    <w:rsid w:val="00E34898"/>
    <w:rsid w:val="00E3586F"/>
    <w:rsid w:val="00E6486D"/>
    <w:rsid w:val="00E756A2"/>
    <w:rsid w:val="00E86920"/>
    <w:rsid w:val="00EB09B7"/>
    <w:rsid w:val="00EE7D7C"/>
    <w:rsid w:val="00EF7493"/>
    <w:rsid w:val="00F25D98"/>
    <w:rsid w:val="00F300FB"/>
    <w:rsid w:val="00F40E35"/>
    <w:rsid w:val="00F574E4"/>
    <w:rsid w:val="00F93328"/>
    <w:rsid w:val="00FB6386"/>
    <w:rsid w:val="00FC6A21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H6Char">
    <w:name w:val="H6 Char"/>
    <w:link w:val="H6"/>
    <w:qFormat/>
    <w:rsid w:val="004377A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377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7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7A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377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77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37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DA848-37A7-4D7E-AA4E-D48D1EE3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1250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1CD2</cp:lastModifiedBy>
  <cp:revision>25</cp:revision>
  <cp:lastPrinted>1899-12-31T23:00:00Z</cp:lastPrinted>
  <dcterms:created xsi:type="dcterms:W3CDTF">2022-04-22T13:30:00Z</dcterms:created>
  <dcterms:modified xsi:type="dcterms:W3CDTF">2023-08-17T10:24:00Z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