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5A4758">
        <w:rPr>
          <w:noProof w:val="0"/>
        </w:rPr>
        <w:t>12</w:t>
      </w:r>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r w:rsidR="005A4758">
        <w:rPr>
          <w:noProof w:val="0"/>
          <w:sz w:val="32"/>
        </w:rPr>
        <w:t>09</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16825">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bookmarkStart w:id="7" w:name="_GoBack"/>
      <w:bookmarkEnd w:id="7"/>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RAN#100</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825" w:rsidRDefault="00016825">
      <w:r>
        <w:separator/>
      </w:r>
    </w:p>
  </w:endnote>
  <w:endnote w:type="continuationSeparator" w:id="0">
    <w:p w:rsidR="00016825" w:rsidRDefault="0001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825" w:rsidRDefault="00016825">
      <w:r>
        <w:separator/>
      </w:r>
    </w:p>
  </w:footnote>
  <w:footnote w:type="continuationSeparator" w:id="0">
    <w:p w:rsidR="00016825" w:rsidRDefault="0001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64131C">
      <w:t>3GPP RAN5 PRD 17 V4.12 (2023-09)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64131C">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A9"/>
        <o:lock v:ext="edit" cropping="t"/>
      </v:shape>
    </w:pict>
  </w:numPicBullet>
  <w:numPicBullet w:numPicBulletId="1">
    <w:pict>
      <v:shape id="_x0000_i1029"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16825"/>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131C"/>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3342E-D883-4827-BFD0-9BC1D96B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11037</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30</cp:revision>
  <dcterms:created xsi:type="dcterms:W3CDTF">2021-04-02T08:13:00Z</dcterms:created>
  <dcterms:modified xsi:type="dcterms:W3CDTF">2023-09-29T07:05:00Z</dcterms:modified>
</cp:coreProperties>
</file>