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048" w:rsidRPr="006F5090" w:rsidRDefault="007D3048" w:rsidP="00385F84">
      <w:pPr>
        <w:pStyle w:val="CRCoverPage"/>
        <w:tabs>
          <w:tab w:val="right" w:pos="9639"/>
        </w:tabs>
        <w:spacing w:after="0"/>
        <w:rPr>
          <w:b/>
          <w:i/>
          <w:noProof/>
          <w:sz w:val="28"/>
        </w:rPr>
      </w:pPr>
      <w:r>
        <w:rPr>
          <w:rFonts w:cs="Arial"/>
          <w:b/>
          <w:sz w:val="24"/>
          <w:szCs w:val="24"/>
        </w:rPr>
        <w:t>3GPP TSG-RAN5 Meeting #99</w:t>
      </w:r>
      <w:r w:rsidRPr="006F5090">
        <w:rPr>
          <w:b/>
          <w:i/>
          <w:noProof/>
          <w:sz w:val="28"/>
        </w:rPr>
        <w:tab/>
      </w:r>
      <w:r w:rsidR="000C7A7A" w:rsidRPr="000C7A7A">
        <w:rPr>
          <w:b/>
          <w:i/>
          <w:noProof/>
          <w:sz w:val="28"/>
        </w:rPr>
        <w:t>R5-23</w:t>
      </w:r>
      <w:r w:rsidR="001E341A">
        <w:rPr>
          <w:b/>
          <w:i/>
          <w:noProof/>
          <w:sz w:val="28"/>
        </w:rPr>
        <w:t>3403</w:t>
      </w:r>
    </w:p>
    <w:p w:rsidR="007D3048" w:rsidRDefault="007D3048" w:rsidP="007D3048">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6D2">
        <w:tc>
          <w:tcPr>
            <w:tcW w:w="9641" w:type="dxa"/>
            <w:gridSpan w:val="9"/>
            <w:tcBorders>
              <w:top w:val="single" w:sz="4" w:space="0" w:color="auto"/>
              <w:left w:val="single" w:sz="4" w:space="0" w:color="auto"/>
              <w:right w:val="single" w:sz="4" w:space="0" w:color="auto"/>
            </w:tcBorders>
          </w:tcPr>
          <w:p w:rsidR="008D26D2" w:rsidRDefault="0031584C">
            <w:pPr>
              <w:pStyle w:val="CRCoverPage"/>
              <w:spacing w:after="0"/>
              <w:jc w:val="right"/>
              <w:rPr>
                <w:i/>
              </w:rPr>
            </w:pPr>
            <w:r>
              <w:rPr>
                <w:i/>
                <w:sz w:val="14"/>
              </w:rPr>
              <w:t>CR-Form-v12.</w:t>
            </w:r>
            <w:r>
              <w:rPr>
                <w:rFonts w:hint="eastAsia"/>
                <w:i/>
                <w:sz w:val="14"/>
                <w:lang w:eastAsia="zh-CN"/>
              </w:rPr>
              <w:t>2</w:t>
            </w:r>
          </w:p>
        </w:tc>
      </w:tr>
      <w:tr w:rsidR="008D26D2">
        <w:tc>
          <w:tcPr>
            <w:tcW w:w="9641" w:type="dxa"/>
            <w:gridSpan w:val="9"/>
            <w:tcBorders>
              <w:left w:val="single" w:sz="4" w:space="0" w:color="auto"/>
              <w:right w:val="single" w:sz="4" w:space="0" w:color="auto"/>
            </w:tcBorders>
          </w:tcPr>
          <w:p w:rsidR="008D26D2" w:rsidRDefault="0031584C">
            <w:pPr>
              <w:pStyle w:val="CRCoverPage"/>
              <w:spacing w:after="0"/>
              <w:jc w:val="center"/>
            </w:pPr>
            <w:r>
              <w:rPr>
                <w:b/>
                <w:sz w:val="32"/>
              </w:rPr>
              <w:t>CHANGE REQUEST</w:t>
            </w:r>
          </w:p>
        </w:tc>
      </w:tr>
      <w:tr w:rsidR="008D26D2">
        <w:tc>
          <w:tcPr>
            <w:tcW w:w="9641" w:type="dxa"/>
            <w:gridSpan w:val="9"/>
            <w:tcBorders>
              <w:left w:val="single" w:sz="4" w:space="0" w:color="auto"/>
              <w:right w:val="single" w:sz="4" w:space="0" w:color="auto"/>
            </w:tcBorders>
          </w:tcPr>
          <w:p w:rsidR="008D26D2" w:rsidRDefault="008D26D2">
            <w:pPr>
              <w:pStyle w:val="CRCoverPage"/>
              <w:spacing w:after="0"/>
              <w:rPr>
                <w:sz w:val="8"/>
                <w:szCs w:val="8"/>
              </w:rPr>
            </w:pPr>
          </w:p>
        </w:tc>
      </w:tr>
      <w:tr w:rsidR="008D26D2">
        <w:tc>
          <w:tcPr>
            <w:tcW w:w="142" w:type="dxa"/>
            <w:tcBorders>
              <w:left w:val="single" w:sz="4" w:space="0" w:color="auto"/>
            </w:tcBorders>
          </w:tcPr>
          <w:p w:rsidR="008D26D2" w:rsidRDefault="008D26D2">
            <w:pPr>
              <w:pStyle w:val="CRCoverPage"/>
              <w:spacing w:after="0"/>
              <w:jc w:val="right"/>
            </w:pPr>
          </w:p>
        </w:tc>
        <w:tc>
          <w:tcPr>
            <w:tcW w:w="1559" w:type="dxa"/>
            <w:shd w:val="pct30" w:color="FFFF00" w:fill="auto"/>
          </w:tcPr>
          <w:p w:rsidR="008D26D2" w:rsidRDefault="00EA770E" w:rsidP="00A67DFE">
            <w:pPr>
              <w:pStyle w:val="CRCoverPage"/>
              <w:spacing w:after="0"/>
              <w:jc w:val="right"/>
              <w:rPr>
                <w:b/>
                <w:sz w:val="28"/>
              </w:rPr>
            </w:pPr>
            <w:r>
              <w:fldChar w:fldCharType="begin"/>
            </w:r>
            <w:r>
              <w:instrText xml:space="preserve"> DOCPROPERTY  Spec#  \* MERGEFORMAT </w:instrText>
            </w:r>
            <w:r>
              <w:fldChar w:fldCharType="separate"/>
            </w:r>
            <w:r w:rsidR="0031584C">
              <w:rPr>
                <w:b/>
                <w:sz w:val="28"/>
              </w:rPr>
              <w:t>3</w:t>
            </w:r>
            <w:r w:rsidR="00A67DFE">
              <w:rPr>
                <w:rFonts w:hint="eastAsia"/>
                <w:b/>
                <w:sz w:val="28"/>
                <w:lang w:eastAsia="zh-CN"/>
              </w:rPr>
              <w:t>8</w:t>
            </w:r>
            <w:r w:rsidR="0031584C">
              <w:rPr>
                <w:b/>
                <w:sz w:val="28"/>
              </w:rPr>
              <w:t>.523-1</w:t>
            </w:r>
            <w:r>
              <w:rPr>
                <w:b/>
                <w:sz w:val="28"/>
              </w:rPr>
              <w:fldChar w:fldCharType="end"/>
            </w:r>
          </w:p>
        </w:tc>
        <w:tc>
          <w:tcPr>
            <w:tcW w:w="709" w:type="dxa"/>
          </w:tcPr>
          <w:p w:rsidR="008D26D2" w:rsidRDefault="0031584C">
            <w:pPr>
              <w:pStyle w:val="CRCoverPage"/>
              <w:spacing w:after="0"/>
              <w:jc w:val="center"/>
            </w:pPr>
            <w:r>
              <w:rPr>
                <w:b/>
                <w:sz w:val="28"/>
              </w:rPr>
              <w:t>CR</w:t>
            </w:r>
          </w:p>
        </w:tc>
        <w:tc>
          <w:tcPr>
            <w:tcW w:w="1276" w:type="dxa"/>
            <w:shd w:val="pct30" w:color="FFFF00" w:fill="auto"/>
          </w:tcPr>
          <w:p w:rsidR="008D26D2" w:rsidRDefault="008F325A">
            <w:pPr>
              <w:pStyle w:val="CRCoverPage"/>
              <w:spacing w:after="0"/>
              <w:jc w:val="right"/>
              <w:rPr>
                <w:b/>
                <w:sz w:val="28"/>
                <w:lang w:eastAsia="zh-CN"/>
              </w:rPr>
            </w:pPr>
            <w:r>
              <w:rPr>
                <w:rFonts w:hint="eastAsia"/>
                <w:b/>
                <w:sz w:val="28"/>
                <w:lang w:eastAsia="zh-CN"/>
              </w:rPr>
              <w:t>3753</w:t>
            </w:r>
          </w:p>
        </w:tc>
        <w:tc>
          <w:tcPr>
            <w:tcW w:w="709" w:type="dxa"/>
          </w:tcPr>
          <w:p w:rsidR="008D26D2" w:rsidRDefault="0031584C">
            <w:pPr>
              <w:pStyle w:val="CRCoverPage"/>
              <w:tabs>
                <w:tab w:val="right" w:pos="625"/>
              </w:tabs>
              <w:spacing w:after="0"/>
              <w:jc w:val="center"/>
            </w:pPr>
            <w:r>
              <w:rPr>
                <w:b/>
                <w:bCs/>
                <w:sz w:val="28"/>
              </w:rPr>
              <w:t>rev</w:t>
            </w:r>
          </w:p>
        </w:tc>
        <w:tc>
          <w:tcPr>
            <w:tcW w:w="992" w:type="dxa"/>
            <w:shd w:val="pct30" w:color="FFFF00" w:fill="auto"/>
          </w:tcPr>
          <w:p w:rsidR="008D26D2" w:rsidRDefault="00273171">
            <w:pPr>
              <w:pStyle w:val="CRCoverPage"/>
              <w:spacing w:after="0"/>
              <w:jc w:val="center"/>
              <w:rPr>
                <w:b/>
              </w:rPr>
            </w:pPr>
            <w:r>
              <w:rPr>
                <w:b/>
                <w:sz w:val="28"/>
              </w:rPr>
              <w:t>1</w:t>
            </w:r>
          </w:p>
        </w:tc>
        <w:tc>
          <w:tcPr>
            <w:tcW w:w="2410" w:type="dxa"/>
          </w:tcPr>
          <w:p w:rsidR="008D26D2" w:rsidRDefault="0031584C">
            <w:pPr>
              <w:pStyle w:val="CRCoverPage"/>
              <w:tabs>
                <w:tab w:val="right" w:pos="1825"/>
              </w:tabs>
              <w:spacing w:after="0"/>
              <w:jc w:val="center"/>
            </w:pPr>
            <w:r>
              <w:rPr>
                <w:b/>
                <w:sz w:val="28"/>
                <w:szCs w:val="28"/>
              </w:rPr>
              <w:t>Current version:</w:t>
            </w:r>
          </w:p>
        </w:tc>
        <w:tc>
          <w:tcPr>
            <w:tcW w:w="1701" w:type="dxa"/>
            <w:shd w:val="pct30" w:color="FFFF00" w:fill="auto"/>
          </w:tcPr>
          <w:p w:rsidR="008D26D2" w:rsidRDefault="00EA770E" w:rsidP="00A67DFE">
            <w:pPr>
              <w:pStyle w:val="CRCoverPage"/>
              <w:spacing w:after="0"/>
              <w:jc w:val="center"/>
              <w:rPr>
                <w:sz w:val="28"/>
              </w:rPr>
            </w:pPr>
            <w:r>
              <w:fldChar w:fldCharType="begin"/>
            </w:r>
            <w:r>
              <w:instrText xml:space="preserve"> DOCPROPERTY  Version  \* MERGEFORMAT </w:instrText>
            </w:r>
            <w:r>
              <w:fldChar w:fldCharType="separate"/>
            </w:r>
            <w:r w:rsidR="0031584C">
              <w:rPr>
                <w:b/>
                <w:sz w:val="28"/>
              </w:rPr>
              <w:t>17.</w:t>
            </w:r>
            <w:r w:rsidR="00A67DFE">
              <w:rPr>
                <w:rFonts w:hint="eastAsia"/>
                <w:b/>
                <w:sz w:val="28"/>
                <w:lang w:eastAsia="zh-CN"/>
              </w:rPr>
              <w:t>2</w:t>
            </w:r>
            <w:r w:rsidR="0031584C">
              <w:rPr>
                <w:b/>
                <w:sz w:val="28"/>
              </w:rPr>
              <w:t>.0</w:t>
            </w:r>
            <w:r>
              <w:rPr>
                <w:b/>
                <w:sz w:val="28"/>
              </w:rPr>
              <w:fldChar w:fldCharType="end"/>
            </w:r>
          </w:p>
        </w:tc>
        <w:tc>
          <w:tcPr>
            <w:tcW w:w="143" w:type="dxa"/>
            <w:tcBorders>
              <w:right w:val="single" w:sz="4" w:space="0" w:color="auto"/>
            </w:tcBorders>
          </w:tcPr>
          <w:p w:rsidR="008D26D2" w:rsidRDefault="008D26D2">
            <w:pPr>
              <w:pStyle w:val="CRCoverPage"/>
              <w:spacing w:after="0"/>
            </w:pPr>
          </w:p>
        </w:tc>
      </w:tr>
      <w:tr w:rsidR="008D26D2">
        <w:tc>
          <w:tcPr>
            <w:tcW w:w="9641" w:type="dxa"/>
            <w:gridSpan w:val="9"/>
            <w:tcBorders>
              <w:left w:val="single" w:sz="4" w:space="0" w:color="auto"/>
              <w:right w:val="single" w:sz="4" w:space="0" w:color="auto"/>
            </w:tcBorders>
          </w:tcPr>
          <w:p w:rsidR="008D26D2" w:rsidRDefault="008D26D2">
            <w:pPr>
              <w:pStyle w:val="CRCoverPage"/>
              <w:spacing w:after="0"/>
            </w:pPr>
          </w:p>
        </w:tc>
      </w:tr>
      <w:tr w:rsidR="008D26D2">
        <w:tc>
          <w:tcPr>
            <w:tcW w:w="9641" w:type="dxa"/>
            <w:gridSpan w:val="9"/>
            <w:tcBorders>
              <w:top w:val="single" w:sz="4" w:space="0" w:color="auto"/>
            </w:tcBorders>
          </w:tcPr>
          <w:p w:rsidR="008D26D2" w:rsidRDefault="0031584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8D26D2">
        <w:tc>
          <w:tcPr>
            <w:tcW w:w="9641" w:type="dxa"/>
            <w:gridSpan w:val="9"/>
          </w:tcPr>
          <w:p w:rsidR="008D26D2" w:rsidRDefault="008D26D2">
            <w:pPr>
              <w:pStyle w:val="CRCoverPage"/>
              <w:spacing w:after="0"/>
              <w:rPr>
                <w:sz w:val="8"/>
                <w:szCs w:val="8"/>
              </w:rPr>
            </w:pPr>
          </w:p>
        </w:tc>
      </w:tr>
    </w:tbl>
    <w:p w:rsidR="008D26D2" w:rsidRDefault="008D26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6D2">
        <w:tc>
          <w:tcPr>
            <w:tcW w:w="2835" w:type="dxa"/>
          </w:tcPr>
          <w:p w:rsidR="008D26D2" w:rsidRDefault="0031584C">
            <w:pPr>
              <w:pStyle w:val="CRCoverPage"/>
              <w:tabs>
                <w:tab w:val="right" w:pos="2751"/>
              </w:tabs>
              <w:spacing w:after="0"/>
              <w:rPr>
                <w:b/>
                <w:i/>
              </w:rPr>
            </w:pPr>
            <w:r>
              <w:rPr>
                <w:b/>
                <w:i/>
              </w:rPr>
              <w:t>Proposed change affects:</w:t>
            </w:r>
          </w:p>
        </w:tc>
        <w:tc>
          <w:tcPr>
            <w:tcW w:w="1418" w:type="dxa"/>
          </w:tcPr>
          <w:p w:rsidR="008D26D2" w:rsidRDefault="003158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26D2" w:rsidRDefault="008D26D2">
            <w:pPr>
              <w:pStyle w:val="CRCoverPage"/>
              <w:spacing w:after="0"/>
              <w:jc w:val="center"/>
              <w:rPr>
                <w:b/>
                <w:caps/>
              </w:rPr>
            </w:pPr>
          </w:p>
        </w:tc>
        <w:tc>
          <w:tcPr>
            <w:tcW w:w="709" w:type="dxa"/>
            <w:tcBorders>
              <w:left w:val="single" w:sz="4" w:space="0" w:color="auto"/>
            </w:tcBorders>
          </w:tcPr>
          <w:p w:rsidR="008D26D2" w:rsidRDefault="003158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26D2" w:rsidRDefault="008D26D2">
            <w:pPr>
              <w:pStyle w:val="CRCoverPage"/>
              <w:spacing w:after="0"/>
              <w:jc w:val="center"/>
              <w:rPr>
                <w:b/>
                <w:caps/>
              </w:rPr>
            </w:pPr>
          </w:p>
        </w:tc>
        <w:tc>
          <w:tcPr>
            <w:tcW w:w="2126" w:type="dxa"/>
          </w:tcPr>
          <w:p w:rsidR="008D26D2" w:rsidRDefault="003158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26D2" w:rsidRDefault="008D26D2">
            <w:pPr>
              <w:pStyle w:val="CRCoverPage"/>
              <w:spacing w:after="0"/>
              <w:jc w:val="center"/>
              <w:rPr>
                <w:b/>
                <w:caps/>
              </w:rPr>
            </w:pPr>
          </w:p>
        </w:tc>
        <w:tc>
          <w:tcPr>
            <w:tcW w:w="1418" w:type="dxa"/>
            <w:tcBorders>
              <w:left w:val="nil"/>
            </w:tcBorders>
          </w:tcPr>
          <w:p w:rsidR="008D26D2" w:rsidRDefault="003158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26D2" w:rsidRDefault="008D26D2">
            <w:pPr>
              <w:pStyle w:val="CRCoverPage"/>
              <w:spacing w:after="0"/>
              <w:jc w:val="center"/>
              <w:rPr>
                <w:b/>
                <w:bCs/>
                <w:caps/>
              </w:rPr>
            </w:pPr>
          </w:p>
        </w:tc>
      </w:tr>
    </w:tbl>
    <w:p w:rsidR="008D26D2" w:rsidRDefault="008D26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6D2" w:rsidTr="0039254F">
        <w:tc>
          <w:tcPr>
            <w:tcW w:w="9640" w:type="dxa"/>
            <w:gridSpan w:val="11"/>
          </w:tcPr>
          <w:p w:rsidR="008D26D2" w:rsidRDefault="008D26D2">
            <w:pPr>
              <w:pStyle w:val="CRCoverPage"/>
              <w:spacing w:after="0"/>
              <w:rPr>
                <w:sz w:val="8"/>
                <w:szCs w:val="8"/>
              </w:rPr>
            </w:pPr>
          </w:p>
        </w:tc>
      </w:tr>
      <w:tr w:rsidR="008D26D2" w:rsidTr="0039254F">
        <w:tc>
          <w:tcPr>
            <w:tcW w:w="1843" w:type="dxa"/>
            <w:tcBorders>
              <w:top w:val="single" w:sz="4" w:space="0" w:color="auto"/>
              <w:left w:val="single" w:sz="4" w:space="0" w:color="auto"/>
            </w:tcBorders>
          </w:tcPr>
          <w:p w:rsidR="008D26D2" w:rsidRDefault="003158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D26D2" w:rsidRDefault="00A67DFE" w:rsidP="007D3048">
            <w:pPr>
              <w:pStyle w:val="CRCoverPage"/>
              <w:spacing w:after="0"/>
              <w:ind w:left="100"/>
            </w:pPr>
            <w:r w:rsidRPr="00A67DFE">
              <w:t>Update of TC 10.1.8.3- NSAC / PDU session establishment reject / Maximum number of PDU sessions reached / Back-off timer is zero or not included</w:t>
            </w:r>
          </w:p>
        </w:tc>
      </w:tr>
      <w:tr w:rsidR="008D26D2" w:rsidTr="0039254F">
        <w:tc>
          <w:tcPr>
            <w:tcW w:w="1843" w:type="dxa"/>
            <w:tcBorders>
              <w:left w:val="single" w:sz="4" w:space="0" w:color="auto"/>
            </w:tcBorders>
          </w:tcPr>
          <w:p w:rsidR="008D26D2" w:rsidRDefault="008D26D2">
            <w:pPr>
              <w:pStyle w:val="CRCoverPage"/>
              <w:spacing w:after="0"/>
              <w:rPr>
                <w:b/>
                <w:i/>
                <w:sz w:val="8"/>
                <w:szCs w:val="8"/>
              </w:rPr>
            </w:pPr>
          </w:p>
        </w:tc>
        <w:tc>
          <w:tcPr>
            <w:tcW w:w="7797" w:type="dxa"/>
            <w:gridSpan w:val="10"/>
            <w:tcBorders>
              <w:right w:val="single" w:sz="4" w:space="0" w:color="auto"/>
            </w:tcBorders>
          </w:tcPr>
          <w:p w:rsidR="008D26D2" w:rsidRDefault="008D26D2">
            <w:pPr>
              <w:pStyle w:val="CRCoverPage"/>
              <w:spacing w:after="0"/>
              <w:rPr>
                <w:sz w:val="8"/>
                <w:szCs w:val="8"/>
              </w:rPr>
            </w:pPr>
          </w:p>
        </w:tc>
      </w:tr>
      <w:tr w:rsidR="008D26D2" w:rsidTr="0039254F">
        <w:tc>
          <w:tcPr>
            <w:tcW w:w="1843" w:type="dxa"/>
            <w:tcBorders>
              <w:left w:val="single" w:sz="4" w:space="0" w:color="auto"/>
            </w:tcBorders>
          </w:tcPr>
          <w:p w:rsidR="008D26D2" w:rsidRDefault="003158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D26D2" w:rsidRDefault="0039254F">
            <w:pPr>
              <w:pStyle w:val="CRCoverPage"/>
              <w:spacing w:after="0"/>
              <w:ind w:left="100"/>
              <w:rPr>
                <w:lang w:eastAsia="zh-CN"/>
              </w:rPr>
            </w:pPr>
            <w:r w:rsidRPr="0039254F">
              <w:rPr>
                <w:lang w:eastAsia="zh-CN"/>
              </w:rPr>
              <w:t>TDIA, CATT</w:t>
            </w:r>
            <w:bookmarkStart w:id="1" w:name="_GoBack"/>
            <w:bookmarkEnd w:id="1"/>
          </w:p>
        </w:tc>
      </w:tr>
      <w:tr w:rsidR="008D26D2" w:rsidTr="0039254F">
        <w:tc>
          <w:tcPr>
            <w:tcW w:w="1843" w:type="dxa"/>
            <w:tcBorders>
              <w:left w:val="single" w:sz="4" w:space="0" w:color="auto"/>
            </w:tcBorders>
          </w:tcPr>
          <w:p w:rsidR="008D26D2" w:rsidRDefault="003158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D26D2" w:rsidRDefault="0031584C">
            <w:pPr>
              <w:pStyle w:val="CRCoverPage"/>
              <w:spacing w:after="0"/>
              <w:ind w:left="100"/>
            </w:pPr>
            <w:r>
              <w:t>R5</w:t>
            </w:r>
            <w:r>
              <w:fldChar w:fldCharType="begin"/>
            </w:r>
            <w:r>
              <w:instrText xml:space="preserve"> DOCPROPERTY  SourceIfTsg  \* MERGEFORMAT </w:instrText>
            </w:r>
            <w:r>
              <w:fldChar w:fldCharType="end"/>
            </w:r>
          </w:p>
        </w:tc>
      </w:tr>
      <w:tr w:rsidR="008D26D2" w:rsidTr="0039254F">
        <w:tc>
          <w:tcPr>
            <w:tcW w:w="1843" w:type="dxa"/>
            <w:tcBorders>
              <w:left w:val="single" w:sz="4" w:space="0" w:color="auto"/>
            </w:tcBorders>
          </w:tcPr>
          <w:p w:rsidR="008D26D2" w:rsidRDefault="008D26D2">
            <w:pPr>
              <w:pStyle w:val="CRCoverPage"/>
              <w:spacing w:after="0"/>
              <w:rPr>
                <w:b/>
                <w:i/>
                <w:sz w:val="8"/>
                <w:szCs w:val="8"/>
              </w:rPr>
            </w:pPr>
          </w:p>
        </w:tc>
        <w:tc>
          <w:tcPr>
            <w:tcW w:w="7797" w:type="dxa"/>
            <w:gridSpan w:val="10"/>
            <w:tcBorders>
              <w:right w:val="single" w:sz="4" w:space="0" w:color="auto"/>
            </w:tcBorders>
          </w:tcPr>
          <w:p w:rsidR="008D26D2" w:rsidRDefault="008D26D2">
            <w:pPr>
              <w:pStyle w:val="CRCoverPage"/>
              <w:spacing w:after="0"/>
              <w:rPr>
                <w:sz w:val="8"/>
                <w:szCs w:val="8"/>
              </w:rPr>
            </w:pPr>
          </w:p>
        </w:tc>
      </w:tr>
      <w:tr w:rsidR="008D26D2" w:rsidTr="0039254F">
        <w:tc>
          <w:tcPr>
            <w:tcW w:w="1843" w:type="dxa"/>
            <w:tcBorders>
              <w:left w:val="single" w:sz="4" w:space="0" w:color="auto"/>
            </w:tcBorders>
          </w:tcPr>
          <w:p w:rsidR="008D26D2" w:rsidRDefault="0031584C">
            <w:pPr>
              <w:pStyle w:val="CRCoverPage"/>
              <w:tabs>
                <w:tab w:val="right" w:pos="1759"/>
              </w:tabs>
              <w:spacing w:after="0"/>
              <w:rPr>
                <w:b/>
                <w:i/>
              </w:rPr>
            </w:pPr>
            <w:r>
              <w:rPr>
                <w:b/>
                <w:i/>
              </w:rPr>
              <w:t>Work item code:</w:t>
            </w:r>
          </w:p>
        </w:tc>
        <w:tc>
          <w:tcPr>
            <w:tcW w:w="3686" w:type="dxa"/>
            <w:gridSpan w:val="5"/>
            <w:shd w:val="pct30" w:color="FFFF00" w:fill="auto"/>
          </w:tcPr>
          <w:p w:rsidR="008D26D2" w:rsidRDefault="00A67DFE">
            <w:pPr>
              <w:pStyle w:val="CRCoverPage"/>
              <w:spacing w:after="0"/>
              <w:ind w:left="100"/>
            </w:pPr>
            <w:r w:rsidRPr="00A67DFE">
              <w:t>eNS_Ph2-UEConTest</w:t>
            </w:r>
          </w:p>
        </w:tc>
        <w:tc>
          <w:tcPr>
            <w:tcW w:w="567" w:type="dxa"/>
            <w:tcBorders>
              <w:left w:val="nil"/>
            </w:tcBorders>
          </w:tcPr>
          <w:p w:rsidR="008D26D2" w:rsidRDefault="008D26D2">
            <w:pPr>
              <w:pStyle w:val="CRCoverPage"/>
              <w:spacing w:after="0"/>
              <w:ind w:right="100"/>
            </w:pPr>
          </w:p>
        </w:tc>
        <w:tc>
          <w:tcPr>
            <w:tcW w:w="1417" w:type="dxa"/>
            <w:gridSpan w:val="3"/>
            <w:tcBorders>
              <w:left w:val="nil"/>
            </w:tcBorders>
          </w:tcPr>
          <w:p w:rsidR="008D26D2" w:rsidRDefault="0031584C">
            <w:pPr>
              <w:pStyle w:val="CRCoverPage"/>
              <w:spacing w:after="0"/>
              <w:jc w:val="right"/>
            </w:pPr>
            <w:r>
              <w:rPr>
                <w:b/>
                <w:i/>
              </w:rPr>
              <w:t>Date:</w:t>
            </w:r>
          </w:p>
        </w:tc>
        <w:tc>
          <w:tcPr>
            <w:tcW w:w="2127" w:type="dxa"/>
            <w:tcBorders>
              <w:right w:val="single" w:sz="4" w:space="0" w:color="auto"/>
            </w:tcBorders>
            <w:shd w:val="pct30" w:color="FFFF00" w:fill="auto"/>
          </w:tcPr>
          <w:p w:rsidR="008D26D2" w:rsidRDefault="00EA770E" w:rsidP="007D3048">
            <w:pPr>
              <w:pStyle w:val="CRCoverPage"/>
              <w:spacing w:after="0"/>
              <w:ind w:left="100"/>
            </w:pPr>
            <w:r>
              <w:fldChar w:fldCharType="begin"/>
            </w:r>
            <w:r>
              <w:instrText xml:space="preserve"> DOCPROPERTY  ResDate  \* MERGEFORMAT </w:instrText>
            </w:r>
            <w:r>
              <w:fldChar w:fldCharType="separate"/>
            </w:r>
            <w:r w:rsidR="0031584C">
              <w:t>202</w:t>
            </w:r>
            <w:r w:rsidR="006902F0">
              <w:rPr>
                <w:rFonts w:hint="eastAsia"/>
                <w:lang w:eastAsia="zh-CN"/>
              </w:rPr>
              <w:t>3</w:t>
            </w:r>
            <w:r w:rsidR="0031584C">
              <w:t>-</w:t>
            </w:r>
            <w:r w:rsidR="006902F0">
              <w:rPr>
                <w:rFonts w:hint="eastAsia"/>
                <w:lang w:eastAsia="zh-CN"/>
              </w:rPr>
              <w:t>0</w:t>
            </w:r>
            <w:r w:rsidR="007D3048">
              <w:rPr>
                <w:rFonts w:hint="eastAsia"/>
                <w:lang w:eastAsia="zh-CN"/>
              </w:rPr>
              <w:t>5</w:t>
            </w:r>
            <w:r w:rsidR="0031584C">
              <w:t>-</w:t>
            </w:r>
            <w:r w:rsidR="007D3048">
              <w:rPr>
                <w:rFonts w:hint="eastAsia"/>
                <w:lang w:eastAsia="zh-CN"/>
              </w:rPr>
              <w:t>10</w:t>
            </w:r>
            <w:r>
              <w:rPr>
                <w:lang w:eastAsia="zh-CN"/>
              </w:rPr>
              <w:fldChar w:fldCharType="end"/>
            </w:r>
          </w:p>
        </w:tc>
      </w:tr>
      <w:tr w:rsidR="008D26D2" w:rsidTr="0039254F">
        <w:tc>
          <w:tcPr>
            <w:tcW w:w="1843" w:type="dxa"/>
            <w:tcBorders>
              <w:left w:val="single" w:sz="4" w:space="0" w:color="auto"/>
            </w:tcBorders>
          </w:tcPr>
          <w:p w:rsidR="008D26D2" w:rsidRDefault="008D26D2">
            <w:pPr>
              <w:pStyle w:val="CRCoverPage"/>
              <w:spacing w:after="0"/>
              <w:rPr>
                <w:b/>
                <w:i/>
                <w:sz w:val="8"/>
                <w:szCs w:val="8"/>
              </w:rPr>
            </w:pPr>
          </w:p>
        </w:tc>
        <w:tc>
          <w:tcPr>
            <w:tcW w:w="1986" w:type="dxa"/>
            <w:gridSpan w:val="4"/>
          </w:tcPr>
          <w:p w:rsidR="008D26D2" w:rsidRDefault="008D26D2">
            <w:pPr>
              <w:pStyle w:val="CRCoverPage"/>
              <w:spacing w:after="0"/>
              <w:rPr>
                <w:sz w:val="8"/>
                <w:szCs w:val="8"/>
              </w:rPr>
            </w:pPr>
          </w:p>
        </w:tc>
        <w:tc>
          <w:tcPr>
            <w:tcW w:w="2267" w:type="dxa"/>
            <w:gridSpan w:val="2"/>
          </w:tcPr>
          <w:p w:rsidR="008D26D2" w:rsidRDefault="008D26D2">
            <w:pPr>
              <w:pStyle w:val="CRCoverPage"/>
              <w:spacing w:after="0"/>
              <w:rPr>
                <w:sz w:val="8"/>
                <w:szCs w:val="8"/>
              </w:rPr>
            </w:pPr>
          </w:p>
        </w:tc>
        <w:tc>
          <w:tcPr>
            <w:tcW w:w="1417" w:type="dxa"/>
            <w:gridSpan w:val="3"/>
          </w:tcPr>
          <w:p w:rsidR="008D26D2" w:rsidRDefault="008D26D2">
            <w:pPr>
              <w:pStyle w:val="CRCoverPage"/>
              <w:spacing w:after="0"/>
              <w:rPr>
                <w:sz w:val="8"/>
                <w:szCs w:val="8"/>
              </w:rPr>
            </w:pPr>
          </w:p>
        </w:tc>
        <w:tc>
          <w:tcPr>
            <w:tcW w:w="2127" w:type="dxa"/>
            <w:tcBorders>
              <w:right w:val="single" w:sz="4" w:space="0" w:color="auto"/>
            </w:tcBorders>
          </w:tcPr>
          <w:p w:rsidR="008D26D2" w:rsidRDefault="008D26D2">
            <w:pPr>
              <w:pStyle w:val="CRCoverPage"/>
              <w:spacing w:after="0"/>
              <w:rPr>
                <w:sz w:val="8"/>
                <w:szCs w:val="8"/>
              </w:rPr>
            </w:pPr>
          </w:p>
        </w:tc>
      </w:tr>
      <w:tr w:rsidR="008D26D2" w:rsidTr="0039254F">
        <w:trPr>
          <w:cantSplit/>
        </w:trPr>
        <w:tc>
          <w:tcPr>
            <w:tcW w:w="1843" w:type="dxa"/>
            <w:tcBorders>
              <w:left w:val="single" w:sz="4" w:space="0" w:color="auto"/>
            </w:tcBorders>
          </w:tcPr>
          <w:p w:rsidR="008D26D2" w:rsidRDefault="0031584C">
            <w:pPr>
              <w:pStyle w:val="CRCoverPage"/>
              <w:tabs>
                <w:tab w:val="right" w:pos="1759"/>
              </w:tabs>
              <w:spacing w:after="0"/>
              <w:rPr>
                <w:b/>
                <w:i/>
              </w:rPr>
            </w:pPr>
            <w:r>
              <w:rPr>
                <w:b/>
                <w:i/>
              </w:rPr>
              <w:t>Category:</w:t>
            </w:r>
          </w:p>
        </w:tc>
        <w:tc>
          <w:tcPr>
            <w:tcW w:w="851" w:type="dxa"/>
            <w:shd w:val="pct30" w:color="FFFF00" w:fill="auto"/>
          </w:tcPr>
          <w:p w:rsidR="008D26D2" w:rsidRDefault="00EA770E">
            <w:pPr>
              <w:pStyle w:val="CRCoverPage"/>
              <w:spacing w:after="0"/>
              <w:ind w:left="100" w:right="-609"/>
              <w:rPr>
                <w:b/>
              </w:rPr>
            </w:pPr>
            <w:r>
              <w:fldChar w:fldCharType="begin"/>
            </w:r>
            <w:r>
              <w:instrText xml:space="preserve"> DOCPROPERTY  Cat  \* MERGEFORMAT </w:instrText>
            </w:r>
            <w:r>
              <w:fldChar w:fldCharType="separate"/>
            </w:r>
            <w:r w:rsidR="0031584C">
              <w:rPr>
                <w:b/>
              </w:rPr>
              <w:t>F</w:t>
            </w:r>
            <w:r>
              <w:rPr>
                <w:b/>
              </w:rPr>
              <w:fldChar w:fldCharType="end"/>
            </w:r>
          </w:p>
        </w:tc>
        <w:tc>
          <w:tcPr>
            <w:tcW w:w="3402" w:type="dxa"/>
            <w:gridSpan w:val="5"/>
            <w:tcBorders>
              <w:left w:val="nil"/>
            </w:tcBorders>
          </w:tcPr>
          <w:p w:rsidR="008D26D2" w:rsidRDefault="008D26D2">
            <w:pPr>
              <w:pStyle w:val="CRCoverPage"/>
              <w:spacing w:after="0"/>
            </w:pPr>
          </w:p>
        </w:tc>
        <w:tc>
          <w:tcPr>
            <w:tcW w:w="1417" w:type="dxa"/>
            <w:gridSpan w:val="3"/>
            <w:tcBorders>
              <w:left w:val="nil"/>
            </w:tcBorders>
          </w:tcPr>
          <w:p w:rsidR="008D26D2" w:rsidRDefault="0031584C">
            <w:pPr>
              <w:pStyle w:val="CRCoverPage"/>
              <w:spacing w:after="0"/>
              <w:jc w:val="right"/>
              <w:rPr>
                <w:b/>
                <w:i/>
              </w:rPr>
            </w:pPr>
            <w:r>
              <w:rPr>
                <w:b/>
                <w:i/>
              </w:rPr>
              <w:t>Release:</w:t>
            </w:r>
          </w:p>
        </w:tc>
        <w:tc>
          <w:tcPr>
            <w:tcW w:w="2127" w:type="dxa"/>
            <w:tcBorders>
              <w:right w:val="single" w:sz="4" w:space="0" w:color="auto"/>
            </w:tcBorders>
            <w:shd w:val="pct30" w:color="FFFF00" w:fill="auto"/>
          </w:tcPr>
          <w:p w:rsidR="008D26D2" w:rsidRDefault="00EA770E">
            <w:pPr>
              <w:pStyle w:val="CRCoverPage"/>
              <w:spacing w:after="0"/>
              <w:ind w:left="100"/>
            </w:pPr>
            <w:r>
              <w:fldChar w:fldCharType="begin"/>
            </w:r>
            <w:r>
              <w:instrText xml:space="preserve"> DOCPROPERTY  Release  \* MERGEFORMAT </w:instrText>
            </w:r>
            <w:r>
              <w:fldChar w:fldCharType="separate"/>
            </w:r>
            <w:r w:rsidR="0031584C">
              <w:t>Rel-17</w:t>
            </w:r>
            <w:r>
              <w:fldChar w:fldCharType="end"/>
            </w:r>
          </w:p>
        </w:tc>
      </w:tr>
      <w:tr w:rsidR="008D26D2" w:rsidTr="0039254F">
        <w:tc>
          <w:tcPr>
            <w:tcW w:w="1843" w:type="dxa"/>
            <w:tcBorders>
              <w:left w:val="single" w:sz="4" w:space="0" w:color="auto"/>
              <w:bottom w:val="single" w:sz="4" w:space="0" w:color="auto"/>
            </w:tcBorders>
          </w:tcPr>
          <w:p w:rsidR="008D26D2" w:rsidRDefault="008D26D2">
            <w:pPr>
              <w:pStyle w:val="CRCoverPage"/>
              <w:spacing w:after="0"/>
              <w:rPr>
                <w:b/>
                <w:i/>
              </w:rPr>
            </w:pPr>
          </w:p>
        </w:tc>
        <w:tc>
          <w:tcPr>
            <w:tcW w:w="4677" w:type="dxa"/>
            <w:gridSpan w:val="8"/>
            <w:tcBorders>
              <w:bottom w:val="single" w:sz="4" w:space="0" w:color="auto"/>
            </w:tcBorders>
          </w:tcPr>
          <w:p w:rsidR="008D26D2" w:rsidRDefault="003158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D26D2" w:rsidRDefault="0031584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D26D2" w:rsidRDefault="003158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D26D2" w:rsidTr="0039254F">
        <w:tc>
          <w:tcPr>
            <w:tcW w:w="1843" w:type="dxa"/>
          </w:tcPr>
          <w:p w:rsidR="008D26D2" w:rsidRDefault="008D26D2">
            <w:pPr>
              <w:pStyle w:val="CRCoverPage"/>
              <w:spacing w:after="0"/>
              <w:rPr>
                <w:b/>
                <w:i/>
                <w:sz w:val="8"/>
                <w:szCs w:val="8"/>
              </w:rPr>
            </w:pPr>
          </w:p>
        </w:tc>
        <w:tc>
          <w:tcPr>
            <w:tcW w:w="7797" w:type="dxa"/>
            <w:gridSpan w:val="10"/>
          </w:tcPr>
          <w:p w:rsidR="008D26D2" w:rsidRDefault="008D26D2">
            <w:pPr>
              <w:pStyle w:val="CRCoverPage"/>
              <w:spacing w:after="0"/>
              <w:rPr>
                <w:sz w:val="8"/>
                <w:szCs w:val="8"/>
              </w:rPr>
            </w:pPr>
          </w:p>
        </w:tc>
      </w:tr>
      <w:tr w:rsidR="008D26D2" w:rsidTr="0039254F">
        <w:tc>
          <w:tcPr>
            <w:tcW w:w="2694" w:type="dxa"/>
            <w:gridSpan w:val="2"/>
            <w:tcBorders>
              <w:top w:val="single" w:sz="4" w:space="0" w:color="auto"/>
              <w:left w:val="single" w:sz="4" w:space="0" w:color="auto"/>
            </w:tcBorders>
          </w:tcPr>
          <w:p w:rsidR="008D26D2" w:rsidRDefault="003158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D26D2" w:rsidRDefault="00A67DFE" w:rsidP="006968C3">
            <w:pPr>
              <w:pStyle w:val="CRCoverPage"/>
              <w:spacing w:after="0"/>
              <w:rPr>
                <w:lang w:eastAsia="zh-CN"/>
              </w:rPr>
            </w:pPr>
            <w:r w:rsidRPr="00A67DFE">
              <w:rPr>
                <w:lang w:eastAsia="zh-CN"/>
              </w:rPr>
              <w:t>1.</w:t>
            </w:r>
            <w:r w:rsidRPr="00A67DFE">
              <w:rPr>
                <w:lang w:eastAsia="zh-CN"/>
              </w:rPr>
              <w:tab/>
              <w:t xml:space="preserve">The TPs do not have any dependency on timer, it rather depends on UE </w:t>
            </w:r>
            <w:proofErr w:type="spellStart"/>
            <w:r w:rsidRPr="00A67DFE">
              <w:rPr>
                <w:lang w:eastAsia="zh-CN"/>
              </w:rPr>
              <w:t>behavior</w:t>
            </w:r>
            <w:proofErr w:type="spellEnd"/>
            <w:r w:rsidRPr="00A67DFE">
              <w:rPr>
                <w:lang w:eastAsia="zh-CN"/>
              </w:rPr>
              <w:t xml:space="preserve"> after performing the PDU Session Release Command/complete procedure.</w:t>
            </w:r>
          </w:p>
        </w:tc>
      </w:tr>
      <w:tr w:rsidR="008D26D2" w:rsidTr="0039254F">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rsidTr="0039254F">
        <w:tc>
          <w:tcPr>
            <w:tcW w:w="2694" w:type="dxa"/>
            <w:gridSpan w:val="2"/>
            <w:tcBorders>
              <w:left w:val="single" w:sz="4" w:space="0" w:color="auto"/>
            </w:tcBorders>
          </w:tcPr>
          <w:p w:rsidR="008D26D2" w:rsidRDefault="003158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D26D2" w:rsidRDefault="00A67DFE">
            <w:pPr>
              <w:pStyle w:val="CRCoverPage"/>
              <w:spacing w:after="0"/>
              <w:rPr>
                <w:lang w:eastAsia="zh-CN"/>
              </w:rPr>
            </w:pPr>
            <w:r w:rsidRPr="00A67DFE">
              <w:rPr>
                <w:lang w:eastAsia="zh-CN"/>
              </w:rPr>
              <w:t>1.</w:t>
            </w:r>
            <w:r w:rsidRPr="00A67DFE">
              <w:rPr>
                <w:lang w:eastAsia="zh-CN"/>
              </w:rPr>
              <w:tab/>
              <w:t>Removed 60s limit in Steps 4, 10 and 16.</w:t>
            </w:r>
          </w:p>
        </w:tc>
      </w:tr>
      <w:tr w:rsidR="008D26D2" w:rsidTr="0039254F">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rsidTr="0039254F">
        <w:tc>
          <w:tcPr>
            <w:tcW w:w="2694" w:type="dxa"/>
            <w:gridSpan w:val="2"/>
            <w:tcBorders>
              <w:left w:val="single" w:sz="4" w:space="0" w:color="auto"/>
              <w:bottom w:val="single" w:sz="4" w:space="0" w:color="auto"/>
            </w:tcBorders>
          </w:tcPr>
          <w:p w:rsidR="008D26D2" w:rsidRDefault="003158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D26D2" w:rsidRDefault="00A67DFE">
            <w:pPr>
              <w:pStyle w:val="CRCoverPage"/>
              <w:spacing w:after="0"/>
            </w:pPr>
            <w:r w:rsidRPr="00A67DFE">
              <w:t>The test procedure is not accurate</w:t>
            </w:r>
          </w:p>
        </w:tc>
      </w:tr>
      <w:tr w:rsidR="008D26D2" w:rsidTr="0039254F">
        <w:tc>
          <w:tcPr>
            <w:tcW w:w="2694" w:type="dxa"/>
            <w:gridSpan w:val="2"/>
          </w:tcPr>
          <w:p w:rsidR="008D26D2" w:rsidRDefault="008D26D2">
            <w:pPr>
              <w:pStyle w:val="CRCoverPage"/>
              <w:spacing w:after="0"/>
              <w:rPr>
                <w:b/>
                <w:i/>
                <w:sz w:val="8"/>
                <w:szCs w:val="8"/>
              </w:rPr>
            </w:pPr>
          </w:p>
        </w:tc>
        <w:tc>
          <w:tcPr>
            <w:tcW w:w="6946" w:type="dxa"/>
            <w:gridSpan w:val="9"/>
          </w:tcPr>
          <w:p w:rsidR="008D26D2" w:rsidRDefault="008D26D2">
            <w:pPr>
              <w:pStyle w:val="CRCoverPage"/>
              <w:spacing w:after="0"/>
              <w:rPr>
                <w:sz w:val="8"/>
                <w:szCs w:val="8"/>
              </w:rPr>
            </w:pPr>
          </w:p>
        </w:tc>
      </w:tr>
      <w:tr w:rsidR="008D26D2" w:rsidTr="0039254F">
        <w:tc>
          <w:tcPr>
            <w:tcW w:w="2694" w:type="dxa"/>
            <w:gridSpan w:val="2"/>
            <w:tcBorders>
              <w:top w:val="single" w:sz="4" w:space="0" w:color="auto"/>
              <w:left w:val="single" w:sz="4" w:space="0" w:color="auto"/>
            </w:tcBorders>
          </w:tcPr>
          <w:p w:rsidR="008D26D2" w:rsidRDefault="003158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D26D2" w:rsidRDefault="00A67DFE" w:rsidP="007D3048">
            <w:pPr>
              <w:pStyle w:val="CRCoverPage"/>
              <w:spacing w:after="0"/>
            </w:pPr>
            <w:r w:rsidRPr="00A67DFE">
              <w:t>10.1.8.3</w:t>
            </w:r>
          </w:p>
        </w:tc>
      </w:tr>
      <w:tr w:rsidR="008D26D2" w:rsidTr="0039254F">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rsidTr="0039254F">
        <w:tc>
          <w:tcPr>
            <w:tcW w:w="2694" w:type="dxa"/>
            <w:gridSpan w:val="2"/>
            <w:tcBorders>
              <w:left w:val="single" w:sz="4" w:space="0" w:color="auto"/>
            </w:tcBorders>
          </w:tcPr>
          <w:p w:rsidR="008D26D2" w:rsidRDefault="008D26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D26D2" w:rsidRDefault="003158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26D2" w:rsidRDefault="0031584C">
            <w:pPr>
              <w:pStyle w:val="CRCoverPage"/>
              <w:spacing w:after="0"/>
              <w:jc w:val="center"/>
              <w:rPr>
                <w:b/>
                <w:caps/>
              </w:rPr>
            </w:pPr>
            <w:r>
              <w:rPr>
                <w:b/>
                <w:caps/>
              </w:rPr>
              <w:t>N</w:t>
            </w:r>
          </w:p>
        </w:tc>
        <w:tc>
          <w:tcPr>
            <w:tcW w:w="2977" w:type="dxa"/>
            <w:gridSpan w:val="4"/>
          </w:tcPr>
          <w:p w:rsidR="008D26D2" w:rsidRDefault="008D26D2">
            <w:pPr>
              <w:pStyle w:val="CRCoverPage"/>
              <w:tabs>
                <w:tab w:val="right" w:pos="2893"/>
              </w:tabs>
              <w:spacing w:after="0"/>
            </w:pPr>
          </w:p>
        </w:tc>
        <w:tc>
          <w:tcPr>
            <w:tcW w:w="3401" w:type="dxa"/>
            <w:gridSpan w:val="3"/>
            <w:tcBorders>
              <w:right w:val="single" w:sz="4" w:space="0" w:color="auto"/>
            </w:tcBorders>
            <w:shd w:val="clear" w:color="FFFF00" w:fill="auto"/>
          </w:tcPr>
          <w:p w:rsidR="008D26D2" w:rsidRDefault="008D26D2">
            <w:pPr>
              <w:pStyle w:val="CRCoverPage"/>
              <w:spacing w:after="0"/>
              <w:ind w:left="99"/>
            </w:pPr>
          </w:p>
        </w:tc>
      </w:tr>
      <w:tr w:rsidR="008D26D2" w:rsidTr="0039254F">
        <w:tc>
          <w:tcPr>
            <w:tcW w:w="2694" w:type="dxa"/>
            <w:gridSpan w:val="2"/>
            <w:tcBorders>
              <w:left w:val="single" w:sz="4" w:space="0" w:color="auto"/>
            </w:tcBorders>
          </w:tcPr>
          <w:p w:rsidR="008D26D2" w:rsidRDefault="0031584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D26D2" w:rsidRDefault="0031584C">
            <w:pPr>
              <w:pStyle w:val="CRCoverPage"/>
              <w:spacing w:after="0"/>
              <w:ind w:left="99"/>
            </w:pPr>
            <w:r>
              <w:t xml:space="preserve">TS/TR ... CR ... </w:t>
            </w:r>
          </w:p>
        </w:tc>
      </w:tr>
      <w:tr w:rsidR="008D26D2" w:rsidTr="0039254F">
        <w:tc>
          <w:tcPr>
            <w:tcW w:w="2694" w:type="dxa"/>
            <w:gridSpan w:val="2"/>
            <w:tcBorders>
              <w:left w:val="single" w:sz="4" w:space="0" w:color="auto"/>
            </w:tcBorders>
          </w:tcPr>
          <w:p w:rsidR="008D26D2" w:rsidRDefault="003158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7D3048">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spacing w:after="0"/>
            </w:pPr>
            <w:r>
              <w:t xml:space="preserve"> Test specifications</w:t>
            </w:r>
          </w:p>
        </w:tc>
        <w:tc>
          <w:tcPr>
            <w:tcW w:w="3401" w:type="dxa"/>
            <w:gridSpan w:val="3"/>
            <w:tcBorders>
              <w:right w:val="single" w:sz="4" w:space="0" w:color="auto"/>
            </w:tcBorders>
            <w:shd w:val="pct30" w:color="FFFF00" w:fill="auto"/>
          </w:tcPr>
          <w:p w:rsidR="008D26D2" w:rsidRDefault="007D3048" w:rsidP="00962F8D">
            <w:pPr>
              <w:pStyle w:val="CRCoverPage"/>
              <w:spacing w:after="0"/>
              <w:ind w:left="99"/>
              <w:rPr>
                <w:lang w:eastAsia="zh-CN"/>
              </w:rPr>
            </w:pPr>
            <w:r>
              <w:t>TS/TR ... CR ...</w:t>
            </w:r>
          </w:p>
        </w:tc>
      </w:tr>
      <w:tr w:rsidR="008D26D2" w:rsidTr="0039254F">
        <w:tc>
          <w:tcPr>
            <w:tcW w:w="2694" w:type="dxa"/>
            <w:gridSpan w:val="2"/>
            <w:tcBorders>
              <w:left w:val="single" w:sz="4" w:space="0" w:color="auto"/>
            </w:tcBorders>
          </w:tcPr>
          <w:p w:rsidR="008D26D2" w:rsidRDefault="003158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spacing w:after="0"/>
            </w:pPr>
            <w:r>
              <w:t xml:space="preserve"> O&amp;M Specifications</w:t>
            </w:r>
          </w:p>
        </w:tc>
        <w:tc>
          <w:tcPr>
            <w:tcW w:w="3401" w:type="dxa"/>
            <w:gridSpan w:val="3"/>
            <w:tcBorders>
              <w:right w:val="single" w:sz="4" w:space="0" w:color="auto"/>
            </w:tcBorders>
            <w:shd w:val="pct30" w:color="FFFF00" w:fill="auto"/>
          </w:tcPr>
          <w:p w:rsidR="008D26D2" w:rsidRDefault="0031584C">
            <w:pPr>
              <w:pStyle w:val="CRCoverPage"/>
              <w:spacing w:after="0"/>
              <w:ind w:left="99"/>
            </w:pPr>
            <w:r>
              <w:t xml:space="preserve">TS/TR ... CR ... </w:t>
            </w:r>
          </w:p>
        </w:tc>
      </w:tr>
      <w:tr w:rsidR="008D26D2" w:rsidTr="0039254F">
        <w:tc>
          <w:tcPr>
            <w:tcW w:w="2694" w:type="dxa"/>
            <w:gridSpan w:val="2"/>
            <w:tcBorders>
              <w:left w:val="single" w:sz="4" w:space="0" w:color="auto"/>
            </w:tcBorders>
          </w:tcPr>
          <w:p w:rsidR="008D26D2" w:rsidRDefault="008D26D2">
            <w:pPr>
              <w:pStyle w:val="CRCoverPage"/>
              <w:spacing w:after="0"/>
              <w:rPr>
                <w:b/>
                <w:i/>
              </w:rPr>
            </w:pPr>
          </w:p>
        </w:tc>
        <w:tc>
          <w:tcPr>
            <w:tcW w:w="6946" w:type="dxa"/>
            <w:gridSpan w:val="9"/>
            <w:tcBorders>
              <w:right w:val="single" w:sz="4" w:space="0" w:color="auto"/>
            </w:tcBorders>
          </w:tcPr>
          <w:p w:rsidR="008D26D2" w:rsidRDefault="008D26D2">
            <w:pPr>
              <w:pStyle w:val="CRCoverPage"/>
              <w:spacing w:after="0"/>
            </w:pPr>
          </w:p>
        </w:tc>
      </w:tr>
      <w:tr w:rsidR="008D26D2" w:rsidTr="0039254F">
        <w:tc>
          <w:tcPr>
            <w:tcW w:w="2694" w:type="dxa"/>
            <w:gridSpan w:val="2"/>
            <w:tcBorders>
              <w:left w:val="single" w:sz="4" w:space="0" w:color="auto"/>
              <w:bottom w:val="single" w:sz="4" w:space="0" w:color="auto"/>
            </w:tcBorders>
          </w:tcPr>
          <w:p w:rsidR="008D26D2" w:rsidRDefault="003158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D26D2" w:rsidRDefault="008D26D2">
            <w:pPr>
              <w:pStyle w:val="CRCoverPage"/>
              <w:spacing w:after="0"/>
              <w:ind w:left="100"/>
              <w:rPr>
                <w:lang w:eastAsia="zh-CN"/>
              </w:rPr>
            </w:pPr>
          </w:p>
        </w:tc>
      </w:tr>
      <w:tr w:rsidR="008D26D2" w:rsidTr="0039254F">
        <w:tc>
          <w:tcPr>
            <w:tcW w:w="2694" w:type="dxa"/>
            <w:gridSpan w:val="2"/>
            <w:tcBorders>
              <w:top w:val="single" w:sz="4" w:space="0" w:color="auto"/>
              <w:bottom w:val="single" w:sz="4" w:space="0" w:color="auto"/>
            </w:tcBorders>
          </w:tcPr>
          <w:p w:rsidR="008D26D2" w:rsidRDefault="008D26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D26D2" w:rsidRDefault="008D26D2">
            <w:pPr>
              <w:pStyle w:val="CRCoverPage"/>
              <w:spacing w:after="0"/>
              <w:ind w:left="100"/>
              <w:rPr>
                <w:sz w:val="8"/>
                <w:szCs w:val="8"/>
              </w:rPr>
            </w:pPr>
          </w:p>
        </w:tc>
      </w:tr>
      <w:tr w:rsidR="008D26D2" w:rsidTr="0039254F">
        <w:tc>
          <w:tcPr>
            <w:tcW w:w="2694" w:type="dxa"/>
            <w:gridSpan w:val="2"/>
            <w:tcBorders>
              <w:top w:val="single" w:sz="4" w:space="0" w:color="auto"/>
              <w:left w:val="single" w:sz="4" w:space="0" w:color="auto"/>
              <w:bottom w:val="single" w:sz="4" w:space="0" w:color="auto"/>
            </w:tcBorders>
          </w:tcPr>
          <w:p w:rsidR="008D26D2" w:rsidRDefault="003158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26D2" w:rsidRDefault="008D26D2" w:rsidP="00B8013F">
            <w:pPr>
              <w:pStyle w:val="CRCoverPage"/>
              <w:spacing w:after="0"/>
              <w:ind w:left="100"/>
            </w:pPr>
          </w:p>
        </w:tc>
      </w:tr>
    </w:tbl>
    <w:p w:rsidR="008D26D2" w:rsidRDefault="008D26D2">
      <w:pPr>
        <w:pStyle w:val="CRCoverPage"/>
        <w:spacing w:after="0"/>
        <w:rPr>
          <w:sz w:val="8"/>
          <w:szCs w:val="8"/>
        </w:rPr>
      </w:pPr>
    </w:p>
    <w:p w:rsidR="008D26D2" w:rsidRDefault="008D26D2">
      <w:pPr>
        <w:sectPr w:rsidR="008D26D2">
          <w:headerReference w:type="even" r:id="rId11"/>
          <w:footnotePr>
            <w:numRestart w:val="eachSect"/>
          </w:footnotePr>
          <w:pgSz w:w="11907" w:h="16840"/>
          <w:pgMar w:top="1418" w:right="1134" w:bottom="1134" w:left="1134" w:header="680" w:footer="567" w:gutter="0"/>
          <w:cols w:space="720"/>
        </w:sectPr>
      </w:pPr>
    </w:p>
    <w:p w:rsidR="008D26D2" w:rsidRDefault="0031584C">
      <w:pPr>
        <w:rPr>
          <w:rFonts w:eastAsia="Times New Roman"/>
          <w:b/>
          <w:color w:val="00B0F0"/>
          <w:sz w:val="32"/>
          <w:szCs w:val="36"/>
          <w:lang w:eastAsia="en-GB"/>
        </w:rPr>
      </w:pPr>
      <w:r>
        <w:rPr>
          <w:rFonts w:eastAsia="Times New Roman"/>
          <w:b/>
          <w:color w:val="00B0F0"/>
          <w:sz w:val="32"/>
          <w:szCs w:val="36"/>
          <w:lang w:eastAsia="en-GB"/>
        </w:rPr>
        <w:lastRenderedPageBreak/>
        <w:t>&lt;Start of Changed Section&gt;</w:t>
      </w:r>
    </w:p>
    <w:p w:rsidR="006A4FF6" w:rsidRPr="00DF2BBE" w:rsidRDefault="006A4FF6" w:rsidP="006A4FF6">
      <w:pPr>
        <w:pStyle w:val="4"/>
        <w:rPr>
          <w:lang w:eastAsia="zh-CN"/>
        </w:rPr>
      </w:pPr>
      <w:r w:rsidRPr="00DF2BBE">
        <w:rPr>
          <w:lang w:eastAsia="zh-CN"/>
        </w:rPr>
        <w:t>10.1.8.3</w:t>
      </w:r>
      <w:r w:rsidRPr="00DF2BBE">
        <w:tab/>
        <w:t>N</w:t>
      </w:r>
      <w:r w:rsidRPr="00DF2BBE">
        <w:rPr>
          <w:lang w:eastAsia="zh-CN"/>
        </w:rPr>
        <w:t>SA</w:t>
      </w:r>
      <w:r w:rsidRPr="00DF2BBE">
        <w:t>C / PDU session establishment reject / Maximum number of PDU sessions reached / Back-off timer is zero or not included</w:t>
      </w:r>
    </w:p>
    <w:p w:rsidR="006A4FF6" w:rsidRPr="00DF2BBE" w:rsidRDefault="006A4FF6" w:rsidP="006A4FF6">
      <w:pPr>
        <w:pStyle w:val="H6"/>
      </w:pPr>
      <w:r w:rsidRPr="00DF2BBE">
        <w:rPr>
          <w:lang w:eastAsia="zh-CN"/>
        </w:rPr>
        <w:t>10.1.8.3.1</w:t>
      </w:r>
      <w:r w:rsidRPr="00DF2BBE">
        <w:tab/>
        <w:t>Test Purpose (TP)</w:t>
      </w:r>
    </w:p>
    <w:p w:rsidR="006A4FF6" w:rsidRPr="00DF2BBE" w:rsidRDefault="006A4FF6" w:rsidP="006A4FF6">
      <w:pPr>
        <w:pStyle w:val="H6"/>
      </w:pPr>
      <w:r w:rsidRPr="00DF2BBE">
        <w:t>(1)</w:t>
      </w:r>
    </w:p>
    <w:p w:rsidR="006A4FF6" w:rsidRPr="00DF2BBE" w:rsidRDefault="006A4FF6" w:rsidP="006A4FF6">
      <w:pPr>
        <w:pStyle w:val="PL"/>
      </w:pPr>
      <w:r w:rsidRPr="00DF2BBE">
        <w:rPr>
          <w:b/>
        </w:rPr>
        <w:t>with</w:t>
      </w:r>
      <w:r w:rsidRPr="00DF2BBE">
        <w:t xml:space="preserve"> </w:t>
      </w:r>
      <w:proofErr w:type="gramStart"/>
      <w:r w:rsidRPr="00DF2BBE">
        <w:t>{  UE</w:t>
      </w:r>
      <w:proofErr w:type="gramEnd"/>
      <w:r w:rsidRPr="00DF2BBE">
        <w:t xml:space="preserve"> is establishing UE-requested PDU session by sending PDU Session establishment Request message with S-NSSAI }</w:t>
      </w:r>
    </w:p>
    <w:p w:rsidR="006A4FF6" w:rsidRPr="00DF2BBE" w:rsidRDefault="006A4FF6" w:rsidP="006A4FF6">
      <w:pPr>
        <w:pStyle w:val="PL"/>
      </w:pPr>
      <w:r w:rsidRPr="00DF2BBE">
        <w:rPr>
          <w:b/>
        </w:rPr>
        <w:t>ensure that</w:t>
      </w:r>
      <w:r w:rsidRPr="00DF2BBE">
        <w:t xml:space="preserve"> {</w:t>
      </w:r>
    </w:p>
    <w:p w:rsidR="006A4FF6" w:rsidRPr="00DF2BBE" w:rsidRDefault="006A4FF6" w:rsidP="006A4FF6">
      <w:pPr>
        <w:pStyle w:val="PL"/>
      </w:pPr>
      <w:r w:rsidRPr="00DF2BBE">
        <w:t xml:space="preserve">  </w:t>
      </w:r>
      <w:r w:rsidRPr="00DF2BBE">
        <w:rPr>
          <w:b/>
        </w:rPr>
        <w:t>when</w:t>
      </w:r>
      <w:r w:rsidRPr="00DF2BBE">
        <w:t xml:space="preserve"> </w:t>
      </w:r>
      <w:proofErr w:type="gramStart"/>
      <w:r w:rsidRPr="00DF2BBE">
        <w:t>{ UE</w:t>
      </w:r>
      <w:proofErr w:type="gramEnd"/>
      <w:r w:rsidRPr="00DF2BBE">
        <w:t xml:space="preserve"> receives PDU SESSION ESTABLISHMENT REJECT with 5GSM cause value #69 "insufficient resources for specific slice" and Back-off timer value set to zero }</w:t>
      </w:r>
    </w:p>
    <w:p w:rsidR="006A4FF6" w:rsidRPr="00DF2BBE" w:rsidRDefault="006A4FF6" w:rsidP="006A4FF6">
      <w:pPr>
        <w:pStyle w:val="PL"/>
      </w:pPr>
      <w:r w:rsidRPr="00DF2BBE">
        <w:t xml:space="preserve">    </w:t>
      </w:r>
      <w:r w:rsidRPr="00DF2BBE">
        <w:rPr>
          <w:b/>
        </w:rPr>
        <w:t>then</w:t>
      </w:r>
      <w:r w:rsidRPr="00DF2BBE">
        <w:t xml:space="preserve"> </w:t>
      </w:r>
      <w:proofErr w:type="gramStart"/>
      <w:r w:rsidRPr="00DF2BBE">
        <w:t xml:space="preserve">{ </w:t>
      </w:r>
      <w:r w:rsidRPr="00DF2BBE">
        <w:rPr>
          <w:rFonts w:cs="Courier New"/>
          <w:szCs w:val="16"/>
        </w:rPr>
        <w:t>UE</w:t>
      </w:r>
      <w:proofErr w:type="gramEnd"/>
      <w:r w:rsidRPr="00DF2BBE">
        <w:rPr>
          <w:rFonts w:cs="Courier New"/>
          <w:szCs w:val="16"/>
        </w:rPr>
        <w:t xml:space="preserve"> could send another PDU SESSION ESTABLISHMENT REQUEST message for the same S-NSSAI </w:t>
      </w:r>
      <w:r w:rsidRPr="00DF2BBE">
        <w:t>}</w:t>
      </w:r>
    </w:p>
    <w:p w:rsidR="006A4FF6" w:rsidRPr="00DF2BBE" w:rsidRDefault="006A4FF6" w:rsidP="006A4FF6">
      <w:pPr>
        <w:pStyle w:val="PL"/>
        <w:rPr>
          <w:lang w:eastAsia="zh-CN"/>
        </w:rPr>
      </w:pPr>
      <w:r w:rsidRPr="00DF2BBE">
        <w:t xml:space="preserve">            }</w:t>
      </w:r>
    </w:p>
    <w:p w:rsidR="006A4FF6" w:rsidRPr="00DF2BBE" w:rsidRDefault="006A4FF6" w:rsidP="006A4FF6">
      <w:pPr>
        <w:pStyle w:val="PL"/>
        <w:rPr>
          <w:lang w:eastAsia="zh-CN"/>
        </w:rPr>
      </w:pPr>
    </w:p>
    <w:p w:rsidR="006A4FF6" w:rsidRPr="00DF2BBE" w:rsidRDefault="006A4FF6" w:rsidP="006A4FF6">
      <w:pPr>
        <w:pStyle w:val="H6"/>
      </w:pPr>
      <w:r w:rsidRPr="00DF2BBE">
        <w:t>(</w:t>
      </w:r>
      <w:r w:rsidRPr="00DF2BBE">
        <w:rPr>
          <w:lang w:eastAsia="zh-CN"/>
        </w:rPr>
        <w:t>2</w:t>
      </w:r>
      <w:r w:rsidRPr="00DF2BBE">
        <w:t>)</w:t>
      </w:r>
    </w:p>
    <w:p w:rsidR="006A4FF6" w:rsidRPr="00DF2BBE" w:rsidRDefault="006A4FF6" w:rsidP="006A4FF6">
      <w:pPr>
        <w:pStyle w:val="PL"/>
      </w:pPr>
      <w:r w:rsidRPr="00DF2BBE">
        <w:rPr>
          <w:b/>
        </w:rPr>
        <w:t>with</w:t>
      </w:r>
      <w:r w:rsidRPr="00DF2BBE">
        <w:t xml:space="preserve"> </w:t>
      </w:r>
      <w:proofErr w:type="gramStart"/>
      <w:r w:rsidRPr="00DF2BBE">
        <w:t>{  UE</w:t>
      </w:r>
      <w:proofErr w:type="gramEnd"/>
      <w:r w:rsidRPr="00DF2BBE">
        <w:t xml:space="preserve"> is establishing UE-requested PDU session by sending PDU Session establishment Request message with no S-NSSAI provided }</w:t>
      </w:r>
    </w:p>
    <w:p w:rsidR="006A4FF6" w:rsidRPr="00DF2BBE" w:rsidRDefault="006A4FF6" w:rsidP="006A4FF6">
      <w:pPr>
        <w:pStyle w:val="PL"/>
      </w:pPr>
      <w:r w:rsidRPr="00DF2BBE">
        <w:rPr>
          <w:b/>
        </w:rPr>
        <w:t>ensure that</w:t>
      </w:r>
      <w:r w:rsidRPr="00DF2BBE">
        <w:t xml:space="preserve"> {</w:t>
      </w:r>
    </w:p>
    <w:p w:rsidR="006A4FF6" w:rsidRPr="00DF2BBE" w:rsidRDefault="006A4FF6" w:rsidP="006A4FF6">
      <w:pPr>
        <w:pStyle w:val="PL"/>
      </w:pPr>
      <w:r w:rsidRPr="00DF2BBE">
        <w:t xml:space="preserve">  </w:t>
      </w:r>
      <w:r w:rsidRPr="00DF2BBE">
        <w:rPr>
          <w:b/>
        </w:rPr>
        <w:t>when</w:t>
      </w:r>
      <w:r w:rsidRPr="00DF2BBE">
        <w:t xml:space="preserve"> </w:t>
      </w:r>
      <w:proofErr w:type="gramStart"/>
      <w:r w:rsidRPr="00DF2BBE">
        <w:t>{ UE</w:t>
      </w:r>
      <w:proofErr w:type="gramEnd"/>
      <w:r w:rsidRPr="00DF2BBE">
        <w:t xml:space="preserve"> receives PDU SESSION ESTABLISHMENT REJECT with 5GSM cause value #69 "insufficient resources for specific slice" and Back-off timer value set to zero }</w:t>
      </w:r>
    </w:p>
    <w:p w:rsidR="006A4FF6" w:rsidRPr="00DF2BBE" w:rsidRDefault="006A4FF6" w:rsidP="006A4FF6">
      <w:pPr>
        <w:pStyle w:val="PL"/>
      </w:pPr>
      <w:r w:rsidRPr="00DF2BBE">
        <w:t xml:space="preserve">    </w:t>
      </w:r>
      <w:r w:rsidRPr="00DF2BBE">
        <w:rPr>
          <w:b/>
        </w:rPr>
        <w:t>then</w:t>
      </w:r>
      <w:r w:rsidRPr="00DF2BBE">
        <w:t xml:space="preserve"> </w:t>
      </w:r>
      <w:proofErr w:type="gramStart"/>
      <w:r w:rsidRPr="00DF2BBE">
        <w:t xml:space="preserve">{ </w:t>
      </w:r>
      <w:r w:rsidRPr="00DF2BBE">
        <w:rPr>
          <w:rFonts w:cs="Courier New"/>
          <w:szCs w:val="16"/>
        </w:rPr>
        <w:t>UE</w:t>
      </w:r>
      <w:proofErr w:type="gramEnd"/>
      <w:r w:rsidRPr="00DF2BBE">
        <w:rPr>
          <w:rFonts w:cs="Courier New"/>
          <w:szCs w:val="16"/>
        </w:rPr>
        <w:t xml:space="preserve"> could send another PDU SESSION ESTABLISHMENT REQUEST message without an S-NSSAI </w:t>
      </w:r>
      <w:r w:rsidRPr="00DF2BBE">
        <w:t>}</w:t>
      </w:r>
    </w:p>
    <w:p w:rsidR="006A4FF6" w:rsidRPr="00DF2BBE" w:rsidRDefault="006A4FF6" w:rsidP="006A4FF6">
      <w:pPr>
        <w:pStyle w:val="PL"/>
        <w:rPr>
          <w:lang w:eastAsia="zh-CN"/>
        </w:rPr>
      </w:pPr>
      <w:r w:rsidRPr="00DF2BBE">
        <w:t xml:space="preserve">            }</w:t>
      </w:r>
    </w:p>
    <w:p w:rsidR="006A4FF6" w:rsidRPr="00DF2BBE" w:rsidRDefault="006A4FF6" w:rsidP="006A4FF6">
      <w:pPr>
        <w:pStyle w:val="PL"/>
        <w:rPr>
          <w:lang w:eastAsia="zh-CN"/>
        </w:rPr>
      </w:pPr>
    </w:p>
    <w:p w:rsidR="006A4FF6" w:rsidRPr="00DF2BBE" w:rsidRDefault="006A4FF6" w:rsidP="006A4FF6">
      <w:pPr>
        <w:pStyle w:val="H6"/>
      </w:pPr>
      <w:r w:rsidRPr="00DF2BBE">
        <w:t>(</w:t>
      </w:r>
      <w:r w:rsidRPr="00DF2BBE">
        <w:rPr>
          <w:lang w:eastAsia="zh-CN"/>
        </w:rPr>
        <w:t>3</w:t>
      </w:r>
      <w:r w:rsidRPr="00DF2BBE">
        <w:t>)</w:t>
      </w:r>
    </w:p>
    <w:p w:rsidR="006A4FF6" w:rsidRPr="00DF2BBE" w:rsidRDefault="006A4FF6" w:rsidP="006A4FF6">
      <w:pPr>
        <w:pStyle w:val="PL"/>
      </w:pPr>
      <w:r w:rsidRPr="00DF2BBE">
        <w:rPr>
          <w:b/>
        </w:rPr>
        <w:t>with</w:t>
      </w:r>
      <w:r w:rsidRPr="00DF2BBE">
        <w:t xml:space="preserve"> </w:t>
      </w:r>
      <w:proofErr w:type="gramStart"/>
      <w:r w:rsidRPr="00DF2BBE">
        <w:t>{  UE</w:t>
      </w:r>
      <w:proofErr w:type="gramEnd"/>
      <w:r w:rsidRPr="00DF2BBE">
        <w:t xml:space="preserve"> is establishing UE-requested PDU session by sending PDU Session establishment Request message with S-NSSAI }</w:t>
      </w:r>
    </w:p>
    <w:p w:rsidR="006A4FF6" w:rsidRPr="00DF2BBE" w:rsidRDefault="006A4FF6" w:rsidP="006A4FF6">
      <w:pPr>
        <w:pStyle w:val="PL"/>
      </w:pPr>
      <w:r w:rsidRPr="00DF2BBE">
        <w:rPr>
          <w:b/>
        </w:rPr>
        <w:t>ensure that</w:t>
      </w:r>
      <w:r w:rsidRPr="00DF2BBE">
        <w:t xml:space="preserve"> {</w:t>
      </w:r>
    </w:p>
    <w:p w:rsidR="006A4FF6" w:rsidRPr="00DF2BBE" w:rsidRDefault="006A4FF6" w:rsidP="006A4FF6">
      <w:pPr>
        <w:pStyle w:val="PL"/>
      </w:pPr>
      <w:r w:rsidRPr="00DF2BBE">
        <w:t xml:space="preserve">  </w:t>
      </w:r>
      <w:r w:rsidRPr="00DF2BBE">
        <w:rPr>
          <w:b/>
        </w:rPr>
        <w:t>when</w:t>
      </w:r>
      <w:r w:rsidRPr="00DF2BBE">
        <w:t xml:space="preserve"> </w:t>
      </w:r>
      <w:proofErr w:type="gramStart"/>
      <w:r w:rsidRPr="00DF2BBE">
        <w:t>{ UE</w:t>
      </w:r>
      <w:proofErr w:type="gramEnd"/>
      <w:r w:rsidRPr="00DF2BBE">
        <w:t xml:space="preserve"> receives PDU SESSION ESTABLISHMENT REJECT with 5GSM cause value #69 "insufficient resources for specific slice" and Back-off timer value IE is not included }</w:t>
      </w:r>
    </w:p>
    <w:p w:rsidR="006A4FF6" w:rsidRPr="00DF2BBE" w:rsidRDefault="006A4FF6" w:rsidP="006A4FF6">
      <w:pPr>
        <w:pStyle w:val="PL"/>
      </w:pPr>
      <w:r w:rsidRPr="00DF2BBE">
        <w:t xml:space="preserve">    </w:t>
      </w:r>
      <w:r w:rsidRPr="00DF2BBE">
        <w:rPr>
          <w:b/>
        </w:rPr>
        <w:t>then</w:t>
      </w:r>
      <w:r w:rsidRPr="00DF2BBE">
        <w:t xml:space="preserve"> </w:t>
      </w:r>
      <w:proofErr w:type="gramStart"/>
      <w:r w:rsidRPr="00DF2BBE">
        <w:t xml:space="preserve">{ </w:t>
      </w:r>
      <w:r w:rsidRPr="00DF2BBE">
        <w:rPr>
          <w:rFonts w:cs="Courier New"/>
          <w:szCs w:val="16"/>
        </w:rPr>
        <w:t>UE</w:t>
      </w:r>
      <w:proofErr w:type="gramEnd"/>
      <w:r w:rsidRPr="00DF2BBE">
        <w:rPr>
          <w:rFonts w:cs="Courier New"/>
          <w:szCs w:val="16"/>
        </w:rPr>
        <w:t xml:space="preserve"> could send another PDU SESSION ESTABLISHMENT REQUEST message for the same S-NSSAI </w:t>
      </w:r>
      <w:r w:rsidRPr="00DF2BBE">
        <w:t>}</w:t>
      </w:r>
    </w:p>
    <w:p w:rsidR="006A4FF6" w:rsidRPr="00DF2BBE" w:rsidRDefault="006A4FF6" w:rsidP="006A4FF6">
      <w:pPr>
        <w:pStyle w:val="PL"/>
        <w:rPr>
          <w:lang w:eastAsia="zh-CN"/>
        </w:rPr>
      </w:pPr>
    </w:p>
    <w:p w:rsidR="006A4FF6" w:rsidRPr="00DF2BBE" w:rsidRDefault="006A4FF6" w:rsidP="006A4FF6">
      <w:pPr>
        <w:pStyle w:val="H6"/>
      </w:pPr>
      <w:r w:rsidRPr="00DF2BBE">
        <w:rPr>
          <w:lang w:eastAsia="zh-CN"/>
        </w:rPr>
        <w:t>10.1.8.3.2</w:t>
      </w:r>
      <w:r w:rsidRPr="00DF2BBE">
        <w:tab/>
        <w:t>Conformance requirements</w:t>
      </w:r>
    </w:p>
    <w:p w:rsidR="006A4FF6" w:rsidRPr="00DF2BBE" w:rsidRDefault="006A4FF6" w:rsidP="006A4FF6">
      <w:pPr>
        <w:rPr>
          <w:lang w:eastAsia="zh-CN"/>
        </w:rPr>
      </w:pPr>
      <w:r w:rsidRPr="00DF2BBE">
        <w:t xml:space="preserve">References: The conformance requirements covered in the present TC are specified in: TS </w:t>
      </w:r>
      <w:r w:rsidRPr="00DF2BBE">
        <w:rPr>
          <w:lang w:eastAsia="zh-CN"/>
        </w:rPr>
        <w:t>24.501</w:t>
      </w:r>
      <w:r w:rsidRPr="00DF2BBE">
        <w:t xml:space="preserve">, clause </w:t>
      </w:r>
      <w:r w:rsidRPr="00DF2BBE">
        <w:rPr>
          <w:lang w:eastAsia="zh-CN"/>
        </w:rPr>
        <w:t xml:space="preserve">4.6.3.1, </w:t>
      </w:r>
      <w:r w:rsidRPr="00DF2BBE">
        <w:t xml:space="preserve">clause </w:t>
      </w:r>
      <w:r w:rsidRPr="00DF2BBE">
        <w:rPr>
          <w:lang w:eastAsia="zh-CN"/>
        </w:rPr>
        <w:t>6.4.1.4.</w:t>
      </w:r>
      <w:proofErr w:type="gramStart"/>
      <w:r w:rsidRPr="00DF2BBE">
        <w:rPr>
          <w:lang w:eastAsia="zh-CN"/>
        </w:rPr>
        <w:t>2.</w:t>
      </w:r>
      <w:r w:rsidRPr="00DF2BBE">
        <w:t>Unless</w:t>
      </w:r>
      <w:proofErr w:type="gramEnd"/>
      <w:r w:rsidRPr="00DF2BBE">
        <w:t xml:space="preserve"> otherwise stated these are Rel-</w:t>
      </w:r>
      <w:r w:rsidRPr="00DF2BBE">
        <w:rPr>
          <w:lang w:eastAsia="zh-CN"/>
        </w:rPr>
        <w:t>17</w:t>
      </w:r>
      <w:r w:rsidRPr="00DF2BBE">
        <w:t xml:space="preserve"> requirements. </w:t>
      </w:r>
    </w:p>
    <w:p w:rsidR="006A4FF6" w:rsidRPr="00DF2BBE" w:rsidRDefault="006A4FF6" w:rsidP="006A4FF6">
      <w:pPr>
        <w:rPr>
          <w:lang w:eastAsia="zh-CN"/>
        </w:rPr>
      </w:pPr>
      <w:r w:rsidRPr="00DF2BBE">
        <w:t xml:space="preserve">[TS </w:t>
      </w:r>
      <w:r w:rsidRPr="00DF2BBE">
        <w:rPr>
          <w:lang w:eastAsia="zh-CN"/>
        </w:rPr>
        <w:t>24.501</w:t>
      </w:r>
      <w:r w:rsidRPr="00DF2BBE">
        <w:t xml:space="preserve">, clause </w:t>
      </w:r>
      <w:r w:rsidRPr="00DF2BBE">
        <w:rPr>
          <w:lang w:eastAsia="zh-CN"/>
        </w:rPr>
        <w:t>4.6.3.1</w:t>
      </w:r>
      <w:r w:rsidRPr="00DF2BBE">
        <w:t>]</w:t>
      </w:r>
    </w:p>
    <w:p w:rsidR="006A4FF6" w:rsidRPr="00DF2BBE" w:rsidRDefault="006A4FF6" w:rsidP="006A4FF6">
      <w:pPr>
        <w:rPr>
          <w:bCs/>
        </w:rPr>
      </w:pPr>
      <w:r w:rsidRPr="00DF2BBE">
        <w:t xml:space="preserve">A serving PLMN or the HPLMN, or SNPN can perform </w:t>
      </w:r>
      <w:r w:rsidRPr="00DF2BBE">
        <w:rPr>
          <w:lang w:eastAsia="zh-CN"/>
        </w:rPr>
        <w:t>network slice admission control</w:t>
      </w:r>
      <w:r w:rsidRPr="00DF2BBE">
        <w:t xml:space="preserve"> for the S-NSSAI(s) subject to NSAC to monitor and control the total number of established PDU sessions per network slice.</w:t>
      </w:r>
      <w:r w:rsidRPr="00DF2BBE">
        <w:rPr>
          <w:bCs/>
        </w:rPr>
        <w:t xml:space="preserve"> T</w:t>
      </w:r>
      <w:r w:rsidRPr="00DF2BBE">
        <w:t xml:space="preserve">he SMF performs </w:t>
      </w:r>
      <w:r w:rsidRPr="00DF2BBE">
        <w:rPr>
          <w:lang w:eastAsia="zh-CN"/>
        </w:rPr>
        <w:t>network slice admission control</w:t>
      </w:r>
      <w:r w:rsidRPr="00DF2BBE">
        <w:t xml:space="preserve"> on the S-NSSAI during the PDU session establishment procedure.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PDU session establishment request using S-NSSAI based congestion control as specified in </w:t>
      </w:r>
      <w:proofErr w:type="spellStart"/>
      <w:r w:rsidRPr="00DF2BBE">
        <w:t>subclause</w:t>
      </w:r>
      <w:proofErr w:type="spellEnd"/>
      <w:r w:rsidRPr="00DF2BBE">
        <w:t> 6.2.8 and 6.4.1.4.2</w:t>
      </w:r>
      <w:r w:rsidRPr="00DF2BBE">
        <w:rPr>
          <w:bCs/>
        </w:rPr>
        <w:t>.</w:t>
      </w:r>
    </w:p>
    <w:p w:rsidR="006A4FF6" w:rsidRPr="00DF2BBE" w:rsidRDefault="006A4FF6" w:rsidP="006A4FF6">
      <w:pPr>
        <w:rPr>
          <w:bCs/>
        </w:rPr>
      </w:pPr>
      <w:r w:rsidRPr="00DF2BBE">
        <w:rPr>
          <w:bCs/>
        </w:rPr>
        <w:t xml:space="preserve">The SMF </w:t>
      </w:r>
      <w:r w:rsidRPr="00DF2BBE">
        <w:t xml:space="preserve">performs </w:t>
      </w:r>
      <w:r w:rsidRPr="00DF2BBE">
        <w:rPr>
          <w:lang w:eastAsia="zh-CN"/>
        </w:rPr>
        <w:t>network slice admission control</w:t>
      </w:r>
      <w:r w:rsidRPr="00DF2BBE">
        <w:t xml:space="preserve"> on the S-NSSAI for a PDU session that is associated with the non-3GPP access, when the UE requests to transfer a session from the non-3GPP access to the 3GPP access with the Allowed PDU session status IE as described in </w:t>
      </w:r>
      <w:proofErr w:type="spellStart"/>
      <w:r w:rsidRPr="00DF2BBE">
        <w:t>subclause</w:t>
      </w:r>
      <w:proofErr w:type="spellEnd"/>
      <w:r w:rsidRPr="00DF2BBE">
        <w:t xml:space="preserve"> 5.6.1.4.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request to establish the user-plane resources (see </w:t>
      </w:r>
      <w:r w:rsidRPr="00DF2BBE">
        <w:rPr>
          <w:lang w:eastAsia="zh-CN"/>
        </w:rPr>
        <w:t>3GPP TS 29.502 [20A])</w:t>
      </w:r>
      <w:r w:rsidRPr="00DF2BBE">
        <w:t>.</w:t>
      </w:r>
    </w:p>
    <w:p w:rsidR="006A4FF6" w:rsidRPr="00DF2BBE" w:rsidRDefault="006A4FF6" w:rsidP="006A4FF6">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the PDU session</w:t>
      </w:r>
      <w:r w:rsidRPr="00DF2BBE">
        <w:t xml:space="preserve"> for emergency services</w:t>
      </w:r>
      <w:r w:rsidRPr="00DF2BBE">
        <w:rPr>
          <w:lang w:eastAsia="zh-CN"/>
        </w:rPr>
        <w:t>, or the session management based network slice admission control result is ignored for the PDU session for emergency services.</w:t>
      </w:r>
    </w:p>
    <w:p w:rsidR="006A4FF6" w:rsidRPr="00DF2BBE" w:rsidRDefault="006A4FF6" w:rsidP="006A4FF6">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 xml:space="preserve">the PDU session </w:t>
      </w:r>
      <w:r w:rsidRPr="00DF2BBE">
        <w:t>for priority services</w:t>
      </w:r>
      <w:r w:rsidRPr="00DF2BBE">
        <w:rPr>
          <w:lang w:eastAsia="zh-CN"/>
        </w:rPr>
        <w:t>, or the session management based network slice admission control result is ignored for the PDU session for priority services.</w:t>
      </w:r>
    </w:p>
    <w:p w:rsidR="006A4FF6" w:rsidRPr="00DF2BBE" w:rsidRDefault="006A4FF6" w:rsidP="006A4FF6">
      <w:pPr>
        <w:pStyle w:val="NO"/>
      </w:pPr>
      <w:r w:rsidRPr="00DF2BBE">
        <w:t>NOTE:</w:t>
      </w:r>
      <w:r w:rsidRPr="00DF2BBE">
        <w:tab/>
        <w:t>How the SMF determines that the PDU session is used for priority services is outside the scope of this release of the present document.</w:t>
      </w:r>
    </w:p>
    <w:p w:rsidR="006A4FF6" w:rsidRPr="00DF2BBE" w:rsidRDefault="006A4FF6" w:rsidP="006A4FF6">
      <w:pPr>
        <w:rPr>
          <w:lang w:eastAsia="zh-CN"/>
        </w:rPr>
      </w:pPr>
      <w:r w:rsidRPr="00DF2BBE">
        <w:lastRenderedPageBreak/>
        <w:t xml:space="preserve">The </w:t>
      </w:r>
      <w:r w:rsidRPr="00DF2BBE">
        <w:rPr>
          <w:lang w:eastAsia="zh-CN"/>
        </w:rPr>
        <w:t>session</w:t>
      </w:r>
      <w:r w:rsidRPr="00DF2BBE">
        <w:t xml:space="preserve"> management based network slice admission control is not applicable to PDU session established for </w:t>
      </w:r>
      <w:proofErr w:type="spellStart"/>
      <w:r w:rsidRPr="00DF2BBE">
        <w:t>onboarding</w:t>
      </w:r>
      <w:proofErr w:type="spellEnd"/>
      <w:r w:rsidRPr="00DF2BBE">
        <w:t xml:space="preserve"> services in SNPN</w:t>
      </w:r>
      <w:r w:rsidRPr="00DF2BBE">
        <w:rPr>
          <w:lang w:eastAsia="zh-CN"/>
        </w:rPr>
        <w:t>.</w:t>
      </w:r>
    </w:p>
    <w:p w:rsidR="006A4FF6" w:rsidRPr="00DF2BBE" w:rsidRDefault="006A4FF6" w:rsidP="006A4FF6">
      <w:pPr>
        <w:pStyle w:val="NO"/>
      </w:pPr>
      <w:r w:rsidRPr="00DF2BBE">
        <w:t>NOTE 1:</w:t>
      </w:r>
      <w:r w:rsidRPr="00DF2BBE">
        <w:tab/>
        <w:t>For the MA PDU session during the PDU session establishment procedure, the SMF performs network slice admission control only when it is newly established over the associated access type.</w:t>
      </w:r>
    </w:p>
    <w:p w:rsidR="006A4FF6" w:rsidRPr="00DF2BBE" w:rsidRDefault="006A4FF6" w:rsidP="006A4FF6">
      <w:pPr>
        <w:pStyle w:val="NO"/>
        <w:rPr>
          <w:lang w:eastAsia="zh-CN"/>
        </w:rPr>
      </w:pPr>
      <w:r w:rsidRPr="00DF2BBE">
        <w:t>NOTE 2:</w:t>
      </w:r>
      <w:r w:rsidRPr="00DF2BBE">
        <w:tab/>
        <w:t>For a set of redundant PDU sessions, the SMF performs network slice admission control for each PDU session independently.</w:t>
      </w:r>
    </w:p>
    <w:p w:rsidR="006A4FF6" w:rsidRPr="00DF2BBE" w:rsidRDefault="006A4FF6" w:rsidP="006A4FF6">
      <w:pPr>
        <w:rPr>
          <w:lang w:eastAsia="zh-CN"/>
        </w:rPr>
      </w:pPr>
      <w:r w:rsidRPr="00DF2BBE">
        <w:t xml:space="preserve">[TS </w:t>
      </w:r>
      <w:r w:rsidRPr="00DF2BBE">
        <w:rPr>
          <w:lang w:eastAsia="zh-CN"/>
        </w:rPr>
        <w:t>24.501</w:t>
      </w:r>
      <w:r w:rsidRPr="00DF2BBE">
        <w:t xml:space="preserve">, clause </w:t>
      </w:r>
      <w:r w:rsidRPr="00DF2BBE">
        <w:rPr>
          <w:lang w:eastAsia="zh-CN"/>
        </w:rPr>
        <w:t>6.4.1.4.2</w:t>
      </w:r>
      <w:r w:rsidRPr="00DF2BBE">
        <w:t>]</w:t>
      </w:r>
    </w:p>
    <w:p w:rsidR="006A4FF6" w:rsidRPr="00DF2BBE" w:rsidRDefault="006A4FF6" w:rsidP="006A4FF6">
      <w:r w:rsidRPr="00DF2BBE">
        <w:t>If:</w:t>
      </w:r>
    </w:p>
    <w:p w:rsidR="006A4FF6" w:rsidRPr="00DF2BBE" w:rsidRDefault="006A4FF6" w:rsidP="006A4FF6">
      <w:pPr>
        <w:pStyle w:val="B1"/>
      </w:pPr>
      <w:r w:rsidRPr="00DF2BBE">
        <w:t>-</w:t>
      </w:r>
      <w:r w:rsidRPr="00DF2BBE">
        <w:tab/>
        <w:t xml:space="preserve">the 5GSM cause value #69 "insufficient resources for specific slice" and the Back-off timer </w:t>
      </w:r>
      <w:r w:rsidRPr="00DF2BBE">
        <w:rPr>
          <w:lang w:eastAsia="zh-TW"/>
        </w:rPr>
        <w:t xml:space="preserve">value </w:t>
      </w:r>
      <w:r w:rsidRPr="00DF2BBE">
        <w:t>IE are included in the PDU SESSION ESTABLISHMENT REJECT message; or</w:t>
      </w:r>
    </w:p>
    <w:p w:rsidR="006A4FF6" w:rsidRPr="00DF2BBE" w:rsidRDefault="006A4FF6" w:rsidP="006A4FF6">
      <w:pPr>
        <w:pStyle w:val="B1"/>
      </w:pPr>
      <w:r w:rsidRPr="00DF2BBE">
        <w:t>-</w:t>
      </w:r>
      <w:r w:rsidRPr="00DF2BBE">
        <w:tab/>
        <w:t>an indication that the 5GSM message was not forwarded due to S-NSSAI only based congestion control is received along a Back-off timer value and a PDU SESSION ESTABLISHMENT REQUEST message with the PDU session ID IE set to the PDU session ID of the PDU session;</w:t>
      </w:r>
    </w:p>
    <w:p w:rsidR="006A4FF6" w:rsidRPr="00DF2BBE" w:rsidRDefault="006A4FF6" w:rsidP="006A4FF6">
      <w:r w:rsidRPr="00DF2BBE">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w:t>
      </w:r>
      <w:proofErr w:type="spellStart"/>
      <w:r w:rsidRPr="00DF2BBE">
        <w:t>subclause</w:t>
      </w:r>
      <w:proofErr w:type="spellEnd"/>
      <w:r w:rsidRPr="00DF2BBE">
        <w:t> 6.2.8):</w:t>
      </w:r>
    </w:p>
    <w:p w:rsidR="006A4FF6" w:rsidRPr="00DF2BBE" w:rsidRDefault="006A4FF6" w:rsidP="006A4FF6">
      <w:pPr>
        <w:pStyle w:val="B1"/>
      </w:pPr>
      <w:r w:rsidRPr="00DF2BBE">
        <w:t>a)</w:t>
      </w:r>
      <w:r w:rsidRPr="00DF2BBE">
        <w:tab/>
        <w:t xml:space="preserve">If the timer value indicates neither zero nor deactivated and an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neither zero nor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the timer T3585 applied for all the PLMNs, if running, and the timer T3585 applied for the registered PLMN, if running.</w:t>
      </w:r>
      <w:r w:rsidRPr="00DF2BBE">
        <w:t xml:space="preserve"> The UE shall then start timer T3585 with the value provided in the Back-off timer value IE or with the Back-off timer value received from the 5GMM sublayer and:</w:t>
      </w:r>
    </w:p>
    <w:p w:rsidR="006A4FF6" w:rsidRPr="00DF2BBE" w:rsidRDefault="006A4FF6" w:rsidP="006A4FF6">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that was sent by the UE, until timer T3585 expires or timer T3585 is stopped; and</w:t>
      </w:r>
    </w:p>
    <w:p w:rsidR="006A4FF6" w:rsidRPr="00DF2BBE" w:rsidRDefault="006A4FF6" w:rsidP="006A4FF6">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timer T3585 expires or timer T3585 is stopped.</w:t>
      </w:r>
    </w:p>
    <w:p w:rsidR="006A4FF6" w:rsidRPr="00DF2BBE" w:rsidRDefault="006A4FF6" w:rsidP="006A4FF6">
      <w:pPr>
        <w:pStyle w:val="B2"/>
      </w:pPr>
      <w:r w:rsidRPr="00DF2BBE">
        <w:tab/>
        <w:t>The UE shall not stop timer T3585 upon a PLMN change or inter-system change;</w:t>
      </w:r>
    </w:p>
    <w:p w:rsidR="006A4FF6" w:rsidRPr="00DF2BBE" w:rsidRDefault="006A4FF6" w:rsidP="006A4FF6">
      <w:pPr>
        <w:pStyle w:val="B1"/>
      </w:pPr>
      <w:r w:rsidRPr="00DF2BBE">
        <w:t>b)</w:t>
      </w:r>
      <w:r w:rsidRPr="00DF2BBE">
        <w:tab/>
        <w:t>if the timer value indicates that this timer is deactivated and an S-NSSAI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that this timer is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 xml:space="preserve">the timer T3585 applied for all the PLMNs, if running, and the timer T3585 applied for the registered PLMN, if running. </w:t>
      </w:r>
      <w:r w:rsidRPr="00DF2BBE">
        <w:t>The UE:</w:t>
      </w:r>
    </w:p>
    <w:p w:rsidR="006A4FF6" w:rsidRPr="00DF2BBE" w:rsidRDefault="006A4FF6" w:rsidP="006A4FF6">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until the UE is switched off, the USIM is removed, the entry </w:t>
      </w:r>
      <w:r w:rsidRPr="00DF2BBE">
        <w:lastRenderedPageBreak/>
        <w:t xml:space="preserve">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DF2BBE">
        <w:rPr>
          <w:lang w:eastAsia="zh-CN"/>
        </w:rPr>
        <w:t>S-NSSAI</w:t>
      </w:r>
      <w:r w:rsidRPr="00DF2BBE">
        <w:t xml:space="preserve"> from the network, or a PDU SESSION AUTHENTICATION COMMAND message for a non-emergency PDU session for the same </w:t>
      </w:r>
      <w:r w:rsidRPr="00DF2BBE">
        <w:rPr>
          <w:lang w:eastAsia="zh-CN"/>
        </w:rPr>
        <w:t>S-NSSAI</w:t>
      </w:r>
      <w:r w:rsidRPr="00DF2BBE">
        <w:t xml:space="preserve"> from the network, or a PDU SESSION RELEASE COMMAND message </w:t>
      </w:r>
      <w:r w:rsidRPr="00DF2BBE">
        <w:rPr>
          <w:lang w:eastAsia="zh-CN"/>
        </w:rPr>
        <w:t xml:space="preserve">without the </w:t>
      </w:r>
      <w:r w:rsidRPr="00DF2BBE">
        <w:t xml:space="preserve">Back-off timer </w:t>
      </w:r>
      <w:r w:rsidRPr="00DF2BBE">
        <w:rPr>
          <w:lang w:eastAsia="zh-TW"/>
        </w:rPr>
        <w:t xml:space="preserve">value </w:t>
      </w:r>
      <w:r w:rsidRPr="00DF2BBE">
        <w:t xml:space="preserve">IE for the same </w:t>
      </w:r>
      <w:r w:rsidRPr="00DF2BBE">
        <w:rPr>
          <w:lang w:eastAsia="zh-CN"/>
        </w:rPr>
        <w:t>S-NSSAI</w:t>
      </w:r>
      <w:r w:rsidRPr="00DF2BBE">
        <w:t xml:space="preserve"> from the network; and</w:t>
      </w:r>
    </w:p>
    <w:p w:rsidR="006A4FF6" w:rsidRPr="00DF2BBE" w:rsidRDefault="006A4FF6" w:rsidP="006A4FF6">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DF2BBE">
        <w:rPr>
          <w:lang w:eastAsia="zh-CN"/>
        </w:rPr>
        <w:t xml:space="preserve"> without the </w:t>
      </w:r>
      <w:r w:rsidRPr="00DF2BBE">
        <w:t xml:space="preserve">Back-off timer </w:t>
      </w:r>
      <w:r w:rsidRPr="00DF2BBE">
        <w:rPr>
          <w:lang w:eastAsia="zh-TW"/>
        </w:rPr>
        <w:t xml:space="preserve">value </w:t>
      </w:r>
      <w:r w:rsidRPr="00DF2BBE">
        <w:t>IE for a non-emergency PDU session established without an S-NSSAI provided by the UE.</w:t>
      </w:r>
    </w:p>
    <w:p w:rsidR="006A4FF6" w:rsidRPr="00DF2BBE" w:rsidRDefault="006A4FF6" w:rsidP="006A4FF6">
      <w:pPr>
        <w:pStyle w:val="B2"/>
      </w:pPr>
      <w:r w:rsidRPr="00DF2BBE">
        <w:tab/>
        <w:t>The timer T3585 remains deactivated upon a PLMN change or inter-system change; and</w:t>
      </w:r>
    </w:p>
    <w:p w:rsidR="006A4FF6" w:rsidRPr="00DF2BBE" w:rsidRDefault="006A4FF6" w:rsidP="006A4FF6">
      <w:pPr>
        <w:pStyle w:val="B1"/>
      </w:pPr>
      <w:r w:rsidRPr="00DF2BBE">
        <w:t>c)</w:t>
      </w:r>
      <w:r w:rsidRPr="00DF2BBE">
        <w:tab/>
        <w:t>if the timer value indicates zero, the UE:</w:t>
      </w:r>
    </w:p>
    <w:p w:rsidR="006A4FF6" w:rsidRPr="00DF2BBE" w:rsidRDefault="006A4FF6" w:rsidP="006A4FF6">
      <w:pPr>
        <w:pStyle w:val="B2"/>
      </w:pPr>
      <w:r w:rsidRPr="00DF2BBE">
        <w:t>1)</w:t>
      </w:r>
      <w:r w:rsidRPr="00DF2BBE">
        <w:tab/>
        <w:t xml:space="preserve">shall stop timer T3585 associated with the corresponding </w:t>
      </w:r>
      <w:r w:rsidRPr="00DF2BBE">
        <w:rPr>
          <w:lang w:eastAsia="zh-CN"/>
        </w:rPr>
        <w:t xml:space="preserve">S-NSSAI </w:t>
      </w:r>
      <w:r w:rsidRPr="00DF2BBE">
        <w:t xml:space="preserve">(including </w:t>
      </w:r>
      <w:r w:rsidRPr="00DF2BBE">
        <w:rPr>
          <w:lang w:eastAsia="zh-TW"/>
        </w:rPr>
        <w:t>the timer T3585 applied for all the PLMNs, if running, and the timer T3585 applied for the registered PLMN, if running)</w:t>
      </w:r>
      <w:r w:rsidRPr="00DF2BBE">
        <w:t xml:space="preserve">, if running, and may send another PDU SESSION ESTABLISHMENT REQUEST message or PDU SESSION MODIFICATION REQUEST message for the same </w:t>
      </w:r>
      <w:r w:rsidRPr="00DF2BBE">
        <w:rPr>
          <w:lang w:eastAsia="zh-CN"/>
        </w:rPr>
        <w:t>S-NSSAI</w:t>
      </w:r>
      <w:r w:rsidRPr="00DF2BBE">
        <w:t>; and</w:t>
      </w:r>
    </w:p>
    <w:p w:rsidR="006A4FF6" w:rsidRPr="00DF2BBE" w:rsidRDefault="006A4FF6" w:rsidP="006A4FF6">
      <w:pPr>
        <w:pStyle w:val="B2"/>
      </w:pPr>
      <w:r w:rsidRPr="00DF2BBE">
        <w:t>2)</w:t>
      </w:r>
      <w:r w:rsidRPr="00DF2BBE">
        <w:tab/>
        <w:t xml:space="preserve">if no </w:t>
      </w:r>
      <w:r w:rsidRPr="00DF2BBE">
        <w:rPr>
          <w:lang w:eastAsia="zh-CN"/>
        </w:rPr>
        <w:t>S-NSSAI</w:t>
      </w:r>
      <w:r w:rsidRPr="00DF2BBE">
        <w:t xml:space="preserve"> was provided during the PDU session establishment and the request type was different from "initial emergency request "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if running, and may send another PDU SESSION ESTABLISHMENT REQUEST message without an S-NSSAI</w:t>
      </w:r>
      <w:r w:rsidRPr="00DF2BBE">
        <w:rPr>
          <w:lang w:eastAsia="zh-CN"/>
        </w:rPr>
        <w:t xml:space="preserve"> </w:t>
      </w:r>
      <w:r w:rsidRPr="00DF2BBE">
        <w:t xml:space="preserve">(including </w:t>
      </w:r>
      <w:r w:rsidRPr="00DF2BBE">
        <w:rPr>
          <w:lang w:eastAsia="zh-TW"/>
        </w:rPr>
        <w:t>the timer T3585 applied for all the PLMNs, if running, and the timer T3585 applied for the registered PLMN, if running)</w:t>
      </w:r>
      <w:r w:rsidRPr="00DF2BBE">
        <w:t>, or another PDU SESSION MODIFICATION REQUEST message without an S-NSSAI provided by the UE.</w:t>
      </w:r>
    </w:p>
    <w:p w:rsidR="006A4FF6" w:rsidRPr="00DF2BBE" w:rsidRDefault="006A4FF6" w:rsidP="006A4FF6">
      <w:r w:rsidRPr="00DF2BBE">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rsidR="006A4FF6" w:rsidRPr="00DF2BBE" w:rsidRDefault="006A4FF6" w:rsidP="006A4FF6">
      <w:r w:rsidRPr="00DF2BBE">
        <w:t xml:space="preserve">If the Back-off timer value IE is not included or no Back-off timer value is received from the 5GMM sublayer, then the UE may send another PDU SESSION ESTABLISHMENT REQUEST message or PDU SESSION MODIFICATION REQUEST message for the same </w:t>
      </w:r>
      <w:r w:rsidRPr="00DF2BBE">
        <w:rPr>
          <w:lang w:eastAsia="zh-CN"/>
        </w:rPr>
        <w:t>S-NSSAI</w:t>
      </w:r>
      <w:r w:rsidRPr="00DF2BBE">
        <w:t xml:space="preserve"> or without an S-NSSAI.</w:t>
      </w:r>
    </w:p>
    <w:p w:rsidR="006A4FF6" w:rsidRPr="00DF2BBE" w:rsidRDefault="006A4FF6" w:rsidP="006A4FF6">
      <w:pPr>
        <w:rPr>
          <w:lang w:eastAsia="ja-JP"/>
        </w:rPr>
      </w:pPr>
      <w:r w:rsidRPr="00DF2BBE">
        <w:t>When the timer T3585 is running or the timer is deactivated, the UE is allowed to initiate a PDU session establishment procedure for emergency services.</w:t>
      </w:r>
    </w:p>
    <w:p w:rsidR="006A4FF6" w:rsidRPr="00DF2BBE" w:rsidRDefault="006A4FF6" w:rsidP="006A4FF6">
      <w:pPr>
        <w:rPr>
          <w:lang w:eastAsia="ja-JP"/>
        </w:rPr>
      </w:pPr>
      <w:r w:rsidRPr="00DF2BBE">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rsidR="006A4FF6" w:rsidRPr="00DF2BBE" w:rsidRDefault="006A4FF6" w:rsidP="006A4FF6">
      <w:r w:rsidRPr="00DF2BBE">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rsidR="006A4FF6" w:rsidRPr="00DF2BBE" w:rsidRDefault="006A4FF6" w:rsidP="006A4FF6">
      <w:pPr>
        <w:pStyle w:val="B1"/>
        <w:rPr>
          <w:lang w:eastAsia="zh-CN"/>
        </w:rPr>
      </w:pPr>
      <w:r w:rsidRPr="00DF2BBE">
        <w:lastRenderedPageBreak/>
        <w:tab/>
        <w:t xml:space="preserve">let t1 be the time remaining for T3585 timeout at switch off and let </w:t>
      </w:r>
      <w:proofErr w:type="spellStart"/>
      <w:r w:rsidRPr="00DF2BBE">
        <w:t>t</w:t>
      </w:r>
      <w:proofErr w:type="spellEnd"/>
      <w:r w:rsidRPr="00DF2BBE">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6A4FF6" w:rsidRPr="00DF2BBE" w:rsidRDefault="006A4FF6" w:rsidP="006A4FF6">
      <w:pPr>
        <w:pStyle w:val="NO"/>
      </w:pPr>
      <w:r w:rsidRPr="00DF2BBE">
        <w:t>NOTE:</w:t>
      </w:r>
      <w:r w:rsidRPr="00DF2BBE">
        <w:tab/>
        <w:t xml:space="preserve">As described in this </w:t>
      </w:r>
      <w:proofErr w:type="spellStart"/>
      <w:r w:rsidRPr="00DF2BBE">
        <w:t>subclause</w:t>
      </w:r>
      <w:proofErr w:type="spellEnd"/>
      <w:r w:rsidRPr="00DF2BBE">
        <w:t xml:space="preserve">, upon PLMN change or inter-system change, the UE does not stop </w:t>
      </w:r>
      <w:r w:rsidRPr="00DF2BBE">
        <w:rPr>
          <w:lang w:eastAsia="ja-JP"/>
        </w:rPr>
        <w:t xml:space="preserve">the </w:t>
      </w:r>
      <w:r w:rsidRPr="00DF2BBE">
        <w:t xml:space="preserve">timer T3584 or T3585. This means the timer T3584 or T3585 </w:t>
      </w:r>
      <w:r w:rsidRPr="00DF2BBE">
        <w:rPr>
          <w:lang w:eastAsia="zh-CN"/>
        </w:rPr>
        <w:t>c</w:t>
      </w:r>
      <w:r w:rsidRPr="00DF2BBE">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rsidR="006A4FF6" w:rsidRPr="00DF2BBE" w:rsidRDefault="006A4FF6" w:rsidP="006A4FF6">
      <w:r w:rsidRPr="00DF2BBE">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rsidR="006A4FF6" w:rsidRPr="00DF2BBE" w:rsidRDefault="006A4FF6" w:rsidP="006A4FF6">
      <w:pPr>
        <w:rPr>
          <w:lang w:eastAsia="zh-CN"/>
        </w:rPr>
      </w:pPr>
      <w:r w:rsidRPr="00DF2BBE">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rsidR="006A4FF6" w:rsidRPr="00DF2BBE" w:rsidRDefault="006A4FF6" w:rsidP="006A4FF6">
      <w:pPr>
        <w:pStyle w:val="H6"/>
        <w:rPr>
          <w:lang w:eastAsia="zh-CN"/>
        </w:rPr>
      </w:pPr>
      <w:r w:rsidRPr="00DF2BBE">
        <w:rPr>
          <w:lang w:eastAsia="zh-CN"/>
        </w:rPr>
        <w:t>10.1.8.3.3</w:t>
      </w:r>
      <w:r w:rsidRPr="00DF2BBE">
        <w:tab/>
        <w:t>Test description</w:t>
      </w:r>
    </w:p>
    <w:p w:rsidR="006A4FF6" w:rsidRPr="00DF2BBE" w:rsidRDefault="006A4FF6" w:rsidP="006A4FF6">
      <w:pPr>
        <w:pStyle w:val="H6"/>
      </w:pPr>
      <w:r w:rsidRPr="00DF2BBE">
        <w:rPr>
          <w:lang w:eastAsia="zh-CN"/>
        </w:rPr>
        <w:t>10.1.8.3.3.1</w:t>
      </w:r>
      <w:r w:rsidRPr="00DF2BBE">
        <w:tab/>
        <w:t>Pre-test conditions</w:t>
      </w:r>
    </w:p>
    <w:p w:rsidR="006A4FF6" w:rsidRPr="00DF2BBE" w:rsidRDefault="006A4FF6" w:rsidP="006A4FF6">
      <w:pPr>
        <w:pStyle w:val="H6"/>
      </w:pPr>
      <w:r w:rsidRPr="00DF2BBE">
        <w:t>System Simulator:</w:t>
      </w:r>
    </w:p>
    <w:p w:rsidR="006A4FF6" w:rsidRPr="00DF2BBE" w:rsidRDefault="006A4FF6" w:rsidP="006A4FF6">
      <w:pPr>
        <w:pStyle w:val="B1"/>
        <w:rPr>
          <w:lang w:eastAsia="zh-CN"/>
        </w:rPr>
      </w:pPr>
      <w:r w:rsidRPr="00DF2BBE">
        <w:t>-</w:t>
      </w:r>
      <w:r w:rsidRPr="00DF2BBE">
        <w:tab/>
        <w:t>NGC Cell A.</w:t>
      </w:r>
    </w:p>
    <w:p w:rsidR="006A4FF6" w:rsidRPr="00DF2BBE" w:rsidRDefault="006A4FF6" w:rsidP="006A4FF6">
      <w:pPr>
        <w:pStyle w:val="H6"/>
      </w:pPr>
      <w:r w:rsidRPr="00DF2BBE">
        <w:t>UE:</w:t>
      </w:r>
    </w:p>
    <w:p w:rsidR="006A4FF6" w:rsidRPr="00DF2BBE" w:rsidRDefault="006A4FF6" w:rsidP="006A4FF6">
      <w:pPr>
        <w:pStyle w:val="B1"/>
        <w:rPr>
          <w:lang w:eastAsia="zh-CN"/>
        </w:rPr>
      </w:pPr>
      <w:r w:rsidRPr="00DF2BBE">
        <w:t>-</w:t>
      </w:r>
      <w:r w:rsidRPr="00DF2BBE">
        <w:tab/>
        <w:t>None.</w:t>
      </w:r>
    </w:p>
    <w:p w:rsidR="006A4FF6" w:rsidRPr="00DF2BBE" w:rsidRDefault="006A4FF6" w:rsidP="006A4FF6">
      <w:pPr>
        <w:pStyle w:val="H6"/>
      </w:pPr>
      <w:r w:rsidRPr="00DF2BBE">
        <w:t>Preamble:</w:t>
      </w:r>
    </w:p>
    <w:p w:rsidR="006A4FF6" w:rsidRPr="00DF2BBE" w:rsidRDefault="006A4FF6" w:rsidP="006A4FF6">
      <w:pPr>
        <w:pStyle w:val="B1"/>
        <w:rPr>
          <w:rFonts w:eastAsia="宋体"/>
          <w:lang w:eastAsia="zh-CN"/>
        </w:rPr>
      </w:pPr>
      <w:r w:rsidRPr="00DF2BBE">
        <w:t>-</w:t>
      </w:r>
      <w:r w:rsidRPr="00DF2BBE">
        <w:tab/>
        <w:t>The UE is in state 3N-A on NGC Cell A according to TS 38.508-1 [4]</w:t>
      </w:r>
      <w:r w:rsidRPr="00DF2BBE">
        <w:rPr>
          <w:rFonts w:eastAsia="宋体"/>
          <w:lang w:eastAsia="zh-CN"/>
        </w:rPr>
        <w:t>.</w:t>
      </w:r>
    </w:p>
    <w:p w:rsidR="006A4FF6" w:rsidRPr="00DF2BBE" w:rsidRDefault="006A4FF6" w:rsidP="006A4FF6">
      <w:pPr>
        <w:pStyle w:val="H6"/>
        <w:rPr>
          <w:lang w:eastAsia="zh-CN"/>
        </w:rPr>
      </w:pPr>
      <w:r w:rsidRPr="00DF2BBE">
        <w:rPr>
          <w:lang w:eastAsia="zh-CN"/>
        </w:rPr>
        <w:t>10.1.8.3.3.2</w:t>
      </w:r>
      <w:r w:rsidRPr="00DF2BBE">
        <w:tab/>
        <w:t>Test procedure sequence</w:t>
      </w:r>
    </w:p>
    <w:p w:rsidR="006A4FF6" w:rsidRPr="00DF2BBE" w:rsidRDefault="006A4FF6" w:rsidP="006A4FF6">
      <w:pPr>
        <w:widowControl w:val="0"/>
        <w:jc w:val="center"/>
        <w:rPr>
          <w:rFonts w:ascii="Arial" w:hAnsi="Arial"/>
          <w:b/>
        </w:rPr>
      </w:pPr>
      <w:r w:rsidRPr="00DF2BBE">
        <w:rPr>
          <w:rFonts w:ascii="Arial" w:hAnsi="Arial"/>
          <w:b/>
        </w:rPr>
        <w:t xml:space="preserve">Table </w:t>
      </w:r>
      <w:r w:rsidRPr="00DF2BBE">
        <w:rPr>
          <w:rFonts w:ascii="Arial" w:hAnsi="Arial"/>
          <w:b/>
          <w:lang w:eastAsia="zh-CN"/>
        </w:rPr>
        <w:t>10.1.8.3.3.2-1</w:t>
      </w:r>
      <w:r w:rsidRPr="00DF2BBE">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6A4FF6" w:rsidRPr="00DF2BBE" w:rsidTr="00F21D1F">
        <w:tc>
          <w:tcPr>
            <w:tcW w:w="534" w:type="dxa"/>
            <w:tcBorders>
              <w:top w:val="single" w:sz="4" w:space="0" w:color="auto"/>
              <w:left w:val="single" w:sz="4" w:space="0" w:color="auto"/>
              <w:bottom w:val="nil"/>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St</w:t>
            </w:r>
          </w:p>
        </w:tc>
        <w:tc>
          <w:tcPr>
            <w:tcW w:w="3685" w:type="dxa"/>
            <w:tcBorders>
              <w:top w:val="single" w:sz="4" w:space="0" w:color="auto"/>
              <w:left w:val="single" w:sz="4" w:space="0" w:color="auto"/>
              <w:bottom w:val="nil"/>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Verdict</w:t>
            </w:r>
          </w:p>
        </w:tc>
      </w:tr>
      <w:tr w:rsidR="006A4FF6" w:rsidRPr="00DF2BBE" w:rsidTr="00F21D1F">
        <w:tc>
          <w:tcPr>
            <w:tcW w:w="534" w:type="dxa"/>
            <w:tcBorders>
              <w:top w:val="nil"/>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p>
        </w:tc>
      </w:tr>
      <w:tr w:rsidR="006A4FF6" w:rsidRPr="00DF2BBE" w:rsidTr="00F21D1F">
        <w:trPr>
          <w:trHeight w:val="820"/>
        </w:trPr>
        <w:tc>
          <w:tcPr>
            <w:tcW w:w="534" w:type="dxa"/>
            <w:tcBorders>
              <w:top w:val="single" w:sz="4" w:space="0" w:color="auto"/>
              <w:left w:val="single" w:sz="4" w:space="0" w:color="auto"/>
              <w:bottom w:val="single" w:sz="6"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rsidR="006A4FF6" w:rsidRPr="00DF2BBE" w:rsidRDefault="006A4FF6" w:rsidP="00F21D1F">
            <w:pPr>
              <w:widowControl w:val="0"/>
              <w:spacing w:after="0"/>
              <w:rPr>
                <w:rFonts w:ascii="Arial" w:hAnsi="Arial"/>
                <w:sz w:val="18"/>
                <w:lang w:eastAsia="zh-CN"/>
              </w:rPr>
            </w:pPr>
            <w:r w:rsidRPr="00DF2BBE">
              <w:rPr>
                <w:rFonts w:ascii="Arial" w:hAnsi="Arial"/>
                <w:sz w:val="18"/>
                <w:lang w:eastAsia="zh-CN"/>
              </w:rPr>
              <w:t>Cause the UE to request establishment of PDU session with S-NSSAI.</w:t>
            </w:r>
          </w:p>
          <w:p w:rsidR="006A4FF6" w:rsidRPr="00DF2BBE" w:rsidRDefault="006A4FF6" w:rsidP="00F21D1F">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rsidR="006A4FF6" w:rsidRPr="00DF2BBE" w:rsidRDefault="006A4FF6" w:rsidP="00F21D1F">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lang w:eastAsia="sv-SE"/>
              </w:rPr>
            </w:pPr>
            <w:r w:rsidRPr="00DF2BBE">
              <w:rPr>
                <w:rFonts w:ascii="Arial" w:hAnsi="Arial"/>
                <w:sz w:val="18"/>
                <w:lang w:eastAsia="zh-CN"/>
              </w:rPr>
              <w:t xml:space="preserve">The UE transmits an </w:t>
            </w:r>
            <w:proofErr w:type="spellStart"/>
            <w:r w:rsidRPr="00DF2BBE">
              <w:rPr>
                <w:rFonts w:ascii="Arial" w:hAnsi="Arial"/>
                <w:sz w:val="18"/>
                <w:lang w:eastAsia="zh-CN"/>
              </w:rPr>
              <w:t>ULInformationTransfer</w:t>
            </w:r>
            <w:proofErr w:type="spellEnd"/>
            <w:r w:rsidRPr="00DF2BBE">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pStyle w:val="TAC"/>
            </w:pPr>
            <w:r w:rsidRPr="00DF2BBE">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rsidR="006A4FF6" w:rsidRPr="00DF2BBE" w:rsidRDefault="006A4FF6" w:rsidP="00F21D1F">
            <w:pPr>
              <w:widowControl w:val="0"/>
              <w:spacing w:after="0"/>
              <w:rPr>
                <w:rFonts w:ascii="Arial" w:hAnsi="Arial"/>
                <w:sz w:val="18"/>
              </w:rPr>
            </w:pPr>
            <w:r w:rsidRPr="00DF2BBE">
              <w:rPr>
                <w:rFonts w:ascii="Arial" w:hAnsi="Arial"/>
                <w:sz w:val="18"/>
              </w:rPr>
              <w:t>5GMM: UL NAS TRANSPORT</w:t>
            </w:r>
          </w:p>
          <w:p w:rsidR="006A4FF6" w:rsidRPr="00DF2BBE" w:rsidRDefault="006A4FF6" w:rsidP="00F21D1F">
            <w:pPr>
              <w:widowControl w:val="0"/>
              <w:spacing w:after="0"/>
              <w:rPr>
                <w:rFonts w:ascii="Arial" w:hAnsi="Arial"/>
                <w:sz w:val="18"/>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szCs w:val="18"/>
                <w:lang w:eastAsia="zh-CN"/>
              </w:rPr>
            </w:pPr>
            <w:r w:rsidRPr="00DF2BBE">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eastAsia="等线"/>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A67DFE">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del w:id="2" w:author="WANGYUFEI" w:date="2023-05-12T10:55:00Z">
              <w:r w:rsidRPr="00DF2BBE" w:rsidDel="00A67DFE">
                <w:rPr>
                  <w:rFonts w:ascii="Arial" w:hAnsi="Arial" w:cs="Arial"/>
                  <w:sz w:val="18"/>
                  <w:szCs w:val="18"/>
                  <w:lang w:eastAsia="zh-CN"/>
                </w:rPr>
                <w:delText xml:space="preserve"> within 60 seconds</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P</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eastAsia="等线"/>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5GMM: DL NAS TRANSPORT</w:t>
            </w:r>
          </w:p>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eastAsia="等线"/>
                <w:sz w:val="18"/>
                <w:szCs w:val="18"/>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without S-NSSAI.</w:t>
            </w:r>
          </w:p>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lastRenderedPageBreak/>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lang w:eastAsia="zh-CN"/>
              </w:rPr>
              <w:lastRenderedPageBreak/>
              <w: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keepNext/>
              <w:keepLines/>
              <w:spacing w:after="0"/>
              <w:rPr>
                <w:rFonts w:ascii="Arial" w:hAnsi="Arial"/>
                <w:sz w:val="18"/>
                <w:lang w:eastAsia="zh-CN"/>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lastRenderedPageBreak/>
              <w:t>8</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UE transmits an </w:t>
            </w:r>
            <w:proofErr w:type="spellStart"/>
            <w:r w:rsidRPr="00DF2BBE">
              <w:rPr>
                <w:rFonts w:ascii="Arial" w:hAnsi="Arial" w:cs="Arial"/>
                <w:sz w:val="18"/>
                <w:szCs w:val="18"/>
                <w:lang w:eastAsia="zh-CN"/>
              </w:rPr>
              <w:t>ULInformationTransfer</w:t>
            </w:r>
            <w:proofErr w:type="spellEnd"/>
            <w:r w:rsidRPr="00DF2BBE">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rsidR="006A4FF6" w:rsidRPr="00DF2BBE" w:rsidRDefault="006A4FF6" w:rsidP="00F21D1F">
            <w:pPr>
              <w:widowControl w:val="0"/>
              <w:spacing w:after="0"/>
              <w:rPr>
                <w:rFonts w:ascii="Arial" w:hAnsi="Arial"/>
                <w:sz w:val="18"/>
              </w:rPr>
            </w:pPr>
            <w:r w:rsidRPr="00DF2BBE">
              <w:rPr>
                <w:rFonts w:ascii="Arial" w:hAnsi="Arial"/>
                <w:sz w:val="18"/>
              </w:rPr>
              <w:t>5GMM: UL NAS TRANSPORT</w:t>
            </w:r>
          </w:p>
          <w:p w:rsidR="006A4FF6" w:rsidRPr="00DF2BBE" w:rsidRDefault="006A4FF6" w:rsidP="00F21D1F">
            <w:pPr>
              <w:keepNext/>
              <w:keepLines/>
              <w:spacing w:after="0"/>
              <w:rPr>
                <w:rFonts w:ascii="Arial" w:hAnsi="Arial"/>
                <w:sz w:val="18"/>
                <w:lang w:eastAsia="zh-CN"/>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keepNext/>
              <w:keepLines/>
              <w:spacing w:after="0"/>
              <w:rPr>
                <w:rFonts w:ascii="Arial" w:hAnsi="Arial"/>
                <w:sz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A67DFE">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without </w:t>
            </w:r>
            <w:r w:rsidRPr="00DF2BBE">
              <w:rPr>
                <w:rFonts w:ascii="Arial" w:hAnsi="Arial"/>
                <w:sz w:val="18"/>
                <w:lang w:eastAsia="zh-CN"/>
              </w:rPr>
              <w:t>S-NSSAI</w:t>
            </w:r>
            <w:del w:id="3" w:author="WANGYUFEI" w:date="2023-05-12T10:56:00Z">
              <w:r w:rsidRPr="00DF2BBE" w:rsidDel="00A67DFE">
                <w:rPr>
                  <w:rFonts w:ascii="Arial" w:hAnsi="Arial" w:cs="Arial"/>
                  <w:sz w:val="18"/>
                  <w:szCs w:val="18"/>
                  <w:lang w:eastAsia="zh-CN"/>
                </w:rPr>
                <w:delText xml:space="preserve"> within 60 seconds</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rsidR="006A4FF6" w:rsidRPr="00DF2BBE" w:rsidRDefault="006A4FF6" w:rsidP="00F21D1F">
            <w:pPr>
              <w:widowControl w:val="0"/>
              <w:spacing w:after="0"/>
              <w:rPr>
                <w:rFonts w:ascii="Arial" w:hAnsi="Arial"/>
                <w:sz w:val="18"/>
              </w:rPr>
            </w:pPr>
            <w:r w:rsidRPr="00DF2BBE">
              <w:rPr>
                <w:rFonts w:ascii="Arial" w:hAnsi="Arial"/>
                <w:sz w:val="18"/>
              </w:rPr>
              <w:t>5GMM: UL NAS TRANSPORT</w:t>
            </w:r>
          </w:p>
          <w:p w:rsidR="006A4FF6" w:rsidRPr="00DF2BBE" w:rsidRDefault="006A4FF6" w:rsidP="00F21D1F">
            <w:pPr>
              <w:keepNext/>
              <w:keepLines/>
              <w:spacing w:after="0"/>
              <w:rPr>
                <w:rFonts w:ascii="Arial" w:hAnsi="Arial"/>
                <w:sz w:val="18"/>
                <w:lang w:eastAsia="zh-CN"/>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P</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5GMM: DL NAS TRANSPORT</w:t>
            </w:r>
          </w:p>
          <w:p w:rsidR="006A4FF6" w:rsidRPr="00DF2BBE" w:rsidRDefault="006A4FF6" w:rsidP="00F21D1F">
            <w:pPr>
              <w:keepNext/>
              <w:keepLines/>
              <w:spacing w:after="0"/>
              <w:rPr>
                <w:rFonts w:ascii="Arial" w:hAnsi="Arial"/>
                <w:sz w:val="18"/>
                <w:lang w:eastAsia="zh-CN"/>
              </w:rPr>
            </w:pPr>
            <w:r w:rsidRPr="00DF2BBE">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keepNext/>
              <w:keepLines/>
              <w:spacing w:after="0"/>
              <w:rPr>
                <w:rFonts w:ascii="Arial" w:hAnsi="Arial"/>
                <w:sz w:val="18"/>
                <w:lang w:eastAsia="zh-CN"/>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S-NSSAI.</w:t>
            </w:r>
          </w:p>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keepNext/>
              <w:keepLines/>
              <w:spacing w:after="0"/>
              <w:rPr>
                <w:rFonts w:ascii="Arial" w:hAnsi="Arial"/>
                <w:sz w:val="18"/>
                <w:lang w:eastAsia="zh-CN"/>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sz w:val="18"/>
                <w:lang w:eastAsia="zh-CN"/>
              </w:rPr>
              <w:t xml:space="preserve">The UE transmits an </w:t>
            </w:r>
            <w:proofErr w:type="spellStart"/>
            <w:r w:rsidRPr="00DF2BBE">
              <w:rPr>
                <w:rFonts w:ascii="Arial" w:hAnsi="Arial"/>
                <w:sz w:val="18"/>
                <w:lang w:eastAsia="zh-CN"/>
              </w:rPr>
              <w:t>ULInformationTransfer</w:t>
            </w:r>
            <w:proofErr w:type="spellEnd"/>
            <w:r w:rsidRPr="00DF2BBE">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rsidR="006A4FF6" w:rsidRPr="00DF2BBE" w:rsidRDefault="006A4FF6" w:rsidP="00F21D1F">
            <w:pPr>
              <w:widowControl w:val="0"/>
              <w:spacing w:after="0"/>
              <w:rPr>
                <w:rFonts w:ascii="Arial" w:hAnsi="Arial"/>
                <w:sz w:val="18"/>
              </w:rPr>
            </w:pPr>
            <w:r w:rsidRPr="00DF2BBE">
              <w:rPr>
                <w:rFonts w:ascii="Arial" w:hAnsi="Arial"/>
                <w:sz w:val="18"/>
              </w:rPr>
              <w:t>5GMM: UL NAS TRANSPORT</w:t>
            </w:r>
          </w:p>
          <w:p w:rsidR="006A4FF6" w:rsidRPr="00DF2BBE" w:rsidRDefault="006A4FF6" w:rsidP="00F21D1F">
            <w:pPr>
              <w:keepNext/>
              <w:keepLines/>
              <w:spacing w:after="0"/>
              <w:rPr>
                <w:rFonts w:ascii="Arial" w:hAnsi="Arial"/>
                <w:sz w:val="18"/>
                <w:lang w:eastAsia="zh-CN"/>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ESTABLISHMENT REJECT message with 5GSM cause value #69 and Back-off timer value IE is not included.</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keepNext/>
              <w:keepLines/>
              <w:spacing w:after="0"/>
              <w:rPr>
                <w:rFonts w:ascii="Arial" w:hAnsi="Arial"/>
                <w:sz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A67DFE">
            <w:pPr>
              <w:widowControl w:val="0"/>
              <w:spacing w:after="0"/>
              <w:rPr>
                <w:rFonts w:ascii="Arial" w:hAnsi="Arial" w:cs="Arial"/>
                <w:sz w:val="18"/>
                <w:szCs w:val="18"/>
                <w:lang w:eastAsia="zh-CN"/>
              </w:rPr>
            </w:pPr>
            <w:r w:rsidRPr="00DF2BBE">
              <w:rPr>
                <w:rFonts w:ascii="Arial" w:hAnsi="Arial" w:cs="Arial"/>
                <w:sz w:val="18"/>
                <w:szCs w:val="18"/>
                <w:lang w:eastAsia="zh-CN"/>
              </w:rPr>
              <w:t>Check: Does the UE transmit a PDU SESSION ESTABLISHMENT REQUEST message with S-NSSAI</w:t>
            </w:r>
            <w:del w:id="4" w:author="WANGYUFEI" w:date="2023-05-12T10:56:00Z">
              <w:r w:rsidRPr="00DF2BBE" w:rsidDel="00A67DFE">
                <w:rPr>
                  <w:rFonts w:ascii="Arial" w:hAnsi="Arial" w:cs="Arial"/>
                  <w:sz w:val="18"/>
                  <w:szCs w:val="18"/>
                  <w:lang w:eastAsia="zh-CN"/>
                </w:rPr>
                <w:delText xml:space="preserve"> within 60 seconds</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rsidR="006A4FF6" w:rsidRPr="00DF2BBE" w:rsidRDefault="006A4FF6" w:rsidP="00F21D1F">
            <w:pPr>
              <w:widowControl w:val="0"/>
              <w:spacing w:after="0"/>
              <w:rPr>
                <w:rFonts w:ascii="Arial" w:hAnsi="Arial"/>
                <w:sz w:val="18"/>
              </w:rPr>
            </w:pPr>
            <w:r w:rsidRPr="00DF2BBE">
              <w:rPr>
                <w:rFonts w:ascii="Arial" w:hAnsi="Arial"/>
                <w:sz w:val="18"/>
              </w:rPr>
              <w:t>5GMM: UL NAS TRANSPORT</w:t>
            </w:r>
          </w:p>
          <w:p w:rsidR="006A4FF6" w:rsidRPr="00DF2BBE" w:rsidRDefault="006A4FF6" w:rsidP="00F21D1F">
            <w:pPr>
              <w:keepNext/>
              <w:keepLines/>
              <w:spacing w:after="0"/>
              <w:rPr>
                <w:rFonts w:ascii="Arial" w:hAnsi="Arial"/>
                <w:sz w:val="18"/>
                <w:lang w:eastAsia="zh-CN"/>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P</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5GMM: DL NAS TRANSPORT</w:t>
            </w:r>
          </w:p>
          <w:p w:rsidR="006A4FF6" w:rsidRPr="00DF2BBE" w:rsidRDefault="006A4FF6" w:rsidP="00F21D1F">
            <w:pPr>
              <w:keepNext/>
              <w:keepLines/>
              <w:spacing w:after="0"/>
              <w:rPr>
                <w:rFonts w:ascii="Arial" w:hAnsi="Arial"/>
                <w:sz w:val="18"/>
                <w:lang w:eastAsia="zh-CN"/>
              </w:rPr>
            </w:pPr>
            <w:r w:rsidRPr="00DF2BBE">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bl>
    <w:p w:rsidR="006A4FF6" w:rsidRPr="00DF2BBE" w:rsidRDefault="006A4FF6" w:rsidP="006A4FF6">
      <w:pPr>
        <w:rPr>
          <w:snapToGrid w:val="0"/>
          <w:lang w:eastAsia="zh-CN"/>
        </w:rPr>
      </w:pPr>
    </w:p>
    <w:p w:rsidR="006A4FF6" w:rsidRPr="00DF2BBE" w:rsidRDefault="006A4FF6" w:rsidP="006A4FF6">
      <w:pPr>
        <w:pStyle w:val="H6"/>
        <w:rPr>
          <w:lang w:eastAsia="zh-CN"/>
        </w:rPr>
      </w:pPr>
      <w:r w:rsidRPr="00DF2BBE">
        <w:rPr>
          <w:lang w:eastAsia="zh-CN"/>
        </w:rPr>
        <w:t>10.1.8.3.3.3</w:t>
      </w:r>
      <w:r w:rsidRPr="00DF2BBE">
        <w:tab/>
        <w:t>Specific message contents</w:t>
      </w:r>
    </w:p>
    <w:p w:rsidR="006A4FF6" w:rsidRPr="00DF2BBE" w:rsidRDefault="006A4FF6" w:rsidP="006A4FF6">
      <w:pPr>
        <w:pStyle w:val="TH"/>
      </w:pPr>
      <w:r w:rsidRPr="00DF2BBE">
        <w:t>Table 10.1.8.</w:t>
      </w:r>
      <w:r w:rsidRPr="00DF2BBE">
        <w:rPr>
          <w:lang w:eastAsia="zh-CN"/>
        </w:rPr>
        <w:t>3</w:t>
      </w:r>
      <w:r w:rsidRPr="00DF2BBE">
        <w:rPr>
          <w:snapToGrid w:val="0"/>
        </w:rPr>
        <w:t>.3</w:t>
      </w:r>
      <w:r w:rsidRPr="00DF2BBE">
        <w:rPr>
          <w:snapToGrid w:val="0"/>
          <w:lang w:eastAsia="zh-CN"/>
        </w:rPr>
        <w:t>.3</w:t>
      </w:r>
      <w:r w:rsidRPr="00DF2BBE">
        <w:t>-</w:t>
      </w:r>
      <w:r w:rsidRPr="00DF2BBE">
        <w:rPr>
          <w:lang w:eastAsia="zh-CN"/>
        </w:rPr>
        <w:t>1</w:t>
      </w:r>
      <w:r w:rsidRPr="00DF2BBE">
        <w:t>:</w:t>
      </w:r>
      <w:r w:rsidRPr="00DF2BBE">
        <w:rPr>
          <w:i/>
          <w:iCs/>
        </w:rPr>
        <w:t xml:space="preserve"> </w:t>
      </w:r>
      <w:r w:rsidRPr="00DF2BBE">
        <w:rPr>
          <w:iCs/>
        </w:rPr>
        <w:t>UL NAS TRANSPORT</w:t>
      </w:r>
      <w:r w:rsidRPr="00DF2BBE">
        <w:t xml:space="preserve"> (step </w:t>
      </w:r>
      <w:r w:rsidRPr="00DF2BBE">
        <w:rPr>
          <w:lang w:eastAsia="zh-CN"/>
        </w:rPr>
        <w:t>2</w:t>
      </w:r>
      <w:r w:rsidRPr="00DF2BBE">
        <w:t xml:space="preserve">, step </w:t>
      </w:r>
      <w:r w:rsidRPr="00DF2BBE">
        <w:rPr>
          <w:lang w:eastAsia="zh-CN"/>
        </w:rPr>
        <w:t>4</w:t>
      </w:r>
      <w:r w:rsidRPr="00DF2BBE">
        <w:t>,</w:t>
      </w:r>
      <w:r w:rsidRPr="00DF2BBE">
        <w:rPr>
          <w:lang w:eastAsia="zh-CN"/>
        </w:rPr>
        <w:t xml:space="preserve"> </w:t>
      </w:r>
      <w:r w:rsidRPr="00DF2BBE">
        <w:t xml:space="preserve">step </w:t>
      </w:r>
      <w:r w:rsidRPr="00DF2BBE">
        <w:rPr>
          <w:lang w:eastAsia="zh-CN"/>
        </w:rPr>
        <w:t>14</w:t>
      </w:r>
      <w:r w:rsidRPr="00DF2BBE">
        <w:t xml:space="preserve">, step </w:t>
      </w:r>
      <w:r w:rsidRPr="00DF2BBE">
        <w:rPr>
          <w:lang w:eastAsia="zh-CN"/>
        </w:rPr>
        <w:t>16</w:t>
      </w:r>
      <w:r w:rsidRPr="00DF2BBE">
        <w:t xml:space="preserve">, Table </w:t>
      </w:r>
      <w:r w:rsidRPr="00DF2BBE">
        <w:rPr>
          <w:lang w:eastAsia="x-none"/>
        </w:rPr>
        <w:t>10.1.8.</w:t>
      </w:r>
      <w:r w:rsidRPr="00DF2BBE">
        <w:rPr>
          <w:lang w:eastAsia="zh-CN"/>
        </w:rPr>
        <w:t>3</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A4FF6" w:rsidRPr="00DF2BBE" w:rsidTr="00F21D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6A4FF6" w:rsidRPr="00DF2BBE" w:rsidRDefault="006A4FF6" w:rsidP="00F21D1F">
            <w:pPr>
              <w:pStyle w:val="TAL"/>
            </w:pPr>
            <w:r w:rsidRPr="00DF2BBE">
              <w:t>Derivation Path: TS 38.508-1 [4] table 4.7.1-10, condition INITIAL_PDU_REQUEST.</w:t>
            </w:r>
          </w:p>
        </w:tc>
      </w:tr>
      <w:tr w:rsidR="006A4FF6" w:rsidRPr="00DF2BBE" w:rsidTr="00F21D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H"/>
            </w:pPr>
            <w:r w:rsidRPr="00DF2BBE">
              <w:t>Condition</w:t>
            </w:r>
          </w:p>
        </w:tc>
      </w:tr>
      <w:tr w:rsidR="006A4FF6" w:rsidRPr="00DF2BBE" w:rsidTr="00F21D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L"/>
            </w:pPr>
            <w:r w:rsidRPr="00DF2BBE">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L"/>
            </w:pPr>
            <w:r w:rsidRPr="00DF2BBE">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4FF6" w:rsidRPr="00DF2BBE" w:rsidRDefault="006A4FF6" w:rsidP="00F21D1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4FF6" w:rsidRPr="00DF2BBE" w:rsidRDefault="006A4FF6" w:rsidP="00F21D1F">
            <w:pPr>
              <w:pStyle w:val="TAL"/>
            </w:pPr>
          </w:p>
        </w:tc>
      </w:tr>
    </w:tbl>
    <w:p w:rsidR="006A4FF6" w:rsidRPr="00DF2BBE" w:rsidRDefault="006A4FF6" w:rsidP="006A4FF6">
      <w:pPr>
        <w:rPr>
          <w:lang w:eastAsia="zh-CN"/>
        </w:rPr>
      </w:pPr>
    </w:p>
    <w:p w:rsidR="006A4FF6" w:rsidRPr="00DF2BBE" w:rsidRDefault="006A4FF6" w:rsidP="006A4FF6">
      <w:pPr>
        <w:pStyle w:val="TH"/>
      </w:pPr>
      <w:r w:rsidRPr="00DF2BBE">
        <w:t>Table 10.1.8.1.3.3-</w:t>
      </w:r>
      <w:r w:rsidRPr="00DF2BBE">
        <w:rPr>
          <w:lang w:eastAsia="zh-CN"/>
        </w:rPr>
        <w:t>2</w:t>
      </w:r>
      <w:r w:rsidRPr="00DF2BBE">
        <w:t xml:space="preserve">: PDU SESSION ESTABLISHMENT REJECT (step </w:t>
      </w:r>
      <w:r w:rsidRPr="00DF2BBE">
        <w:rPr>
          <w:lang w:eastAsia="zh-CN"/>
        </w:rPr>
        <w:t>3</w:t>
      </w:r>
      <w:r w:rsidRPr="00DF2BBE">
        <w:t xml:space="preserve">, step </w:t>
      </w:r>
      <w:r w:rsidRPr="00DF2BBE">
        <w:rPr>
          <w:lang w:eastAsia="zh-CN"/>
        </w:rPr>
        <w:t>9</w:t>
      </w:r>
      <w:r w:rsidRPr="00DF2BBE">
        <w:t xml:space="preserve">, Table </w:t>
      </w:r>
      <w:r w:rsidRPr="00DF2BBE">
        <w:rPr>
          <w:lang w:eastAsia="x-none"/>
        </w:rPr>
        <w:t>10.1.8.</w:t>
      </w:r>
      <w:r w:rsidRPr="00DF2BBE">
        <w:rPr>
          <w:lang w:eastAsia="zh-CN"/>
        </w:rPr>
        <w:t>3</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FF6" w:rsidRPr="00DF2BBE" w:rsidTr="00F21D1F">
        <w:trPr>
          <w:gridBefore w:val="1"/>
          <w:wBefore w:w="9" w:type="dxa"/>
        </w:trPr>
        <w:tc>
          <w:tcPr>
            <w:tcW w:w="9738" w:type="dxa"/>
            <w:gridSpan w:val="4"/>
          </w:tcPr>
          <w:p w:rsidR="006A4FF6" w:rsidRPr="00DF2BBE" w:rsidRDefault="006A4FF6" w:rsidP="00F21D1F">
            <w:pPr>
              <w:pStyle w:val="TAHCarNotBold"/>
            </w:pPr>
            <w:r w:rsidRPr="00DF2BBE">
              <w:t>Derivation path: TS 38.508-1 [4], Table 4.7.2-3</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jc w:val="center"/>
              <w:rPr>
                <w:rFonts w:ascii="Arial" w:hAnsi="Arial"/>
                <w:b/>
                <w:sz w:val="18"/>
              </w:rPr>
            </w:pPr>
            <w:r w:rsidRPr="00DF2BBE">
              <w:rPr>
                <w:rFonts w:ascii="Arial" w:hAnsi="Arial"/>
                <w:b/>
                <w:sz w:val="18"/>
              </w:rPr>
              <w:t>Information Element</w:t>
            </w:r>
          </w:p>
        </w:tc>
        <w:tc>
          <w:tcPr>
            <w:tcW w:w="2267"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Value/remark</w:t>
            </w:r>
          </w:p>
        </w:tc>
        <w:tc>
          <w:tcPr>
            <w:tcW w:w="1700"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Comment</w:t>
            </w:r>
          </w:p>
        </w:tc>
        <w:tc>
          <w:tcPr>
            <w:tcW w:w="1245"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Condition</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p>
        </w:tc>
        <w:tc>
          <w:tcPr>
            <w:tcW w:w="2267" w:type="dxa"/>
          </w:tcPr>
          <w:p w:rsidR="006A4FF6" w:rsidRPr="00DF2BBE" w:rsidRDefault="006A4FF6" w:rsidP="00F21D1F">
            <w:pPr>
              <w:keepNext/>
              <w:keepLines/>
              <w:spacing w:after="0"/>
              <w:rPr>
                <w:rFonts w:ascii="Arial" w:hAnsi="Arial"/>
                <w:sz w:val="18"/>
              </w:rPr>
            </w:pPr>
          </w:p>
        </w:tc>
        <w:tc>
          <w:tcPr>
            <w:tcW w:w="1700" w:type="dxa"/>
          </w:tcPr>
          <w:p w:rsidR="006A4FF6" w:rsidRPr="00DF2BBE" w:rsidRDefault="006A4FF6" w:rsidP="00F21D1F">
            <w:pPr>
              <w:keepNext/>
              <w:keepLines/>
              <w:spacing w:after="0"/>
              <w:rPr>
                <w:rFonts w:ascii="Arial" w:hAnsi="Arial"/>
                <w:sz w:val="18"/>
              </w:rPr>
            </w:pPr>
          </w:p>
        </w:tc>
        <w:tc>
          <w:tcPr>
            <w:tcW w:w="1245" w:type="dxa"/>
          </w:tcPr>
          <w:p w:rsidR="006A4FF6" w:rsidRPr="00DF2BBE" w:rsidRDefault="006A4FF6" w:rsidP="00F21D1F">
            <w:pPr>
              <w:keepNext/>
              <w:keepLines/>
              <w:spacing w:after="0"/>
              <w:rPr>
                <w:rFonts w:ascii="Arial" w:hAnsi="Arial"/>
                <w:sz w:val="18"/>
              </w:rPr>
            </w:pP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r w:rsidRPr="00DF2BBE">
              <w:rPr>
                <w:rFonts w:ascii="Arial" w:hAnsi="Arial"/>
                <w:sz w:val="18"/>
              </w:rPr>
              <w:t>5GSM cause</w:t>
            </w:r>
          </w:p>
        </w:tc>
        <w:tc>
          <w:tcPr>
            <w:tcW w:w="2267" w:type="dxa"/>
          </w:tcPr>
          <w:p w:rsidR="006A4FF6" w:rsidRPr="00DF2BBE" w:rsidRDefault="006A4FF6" w:rsidP="00F21D1F">
            <w:pPr>
              <w:keepNext/>
              <w:keepLines/>
              <w:spacing w:after="0"/>
              <w:rPr>
                <w:rFonts w:ascii="Arial" w:hAnsi="Arial"/>
                <w:sz w:val="18"/>
              </w:rPr>
            </w:pPr>
            <w:r w:rsidRPr="00DF2BBE">
              <w:rPr>
                <w:rFonts w:ascii="Arial" w:hAnsi="Arial"/>
                <w:sz w:val="18"/>
              </w:rPr>
              <w:t>‘0100</w:t>
            </w:r>
            <w:r w:rsidRPr="00DF2BBE">
              <w:rPr>
                <w:rFonts w:ascii="Arial" w:hAnsi="Arial"/>
                <w:sz w:val="18"/>
                <w:lang w:eastAsia="zh-CN"/>
              </w:rPr>
              <w:t xml:space="preserve"> </w:t>
            </w:r>
            <w:r w:rsidRPr="00DF2BBE">
              <w:rPr>
                <w:rFonts w:ascii="Arial" w:hAnsi="Arial"/>
                <w:sz w:val="18"/>
              </w:rPr>
              <w:t>0101’</w:t>
            </w:r>
          </w:p>
        </w:tc>
        <w:tc>
          <w:tcPr>
            <w:tcW w:w="1700" w:type="dxa"/>
          </w:tcPr>
          <w:p w:rsidR="006A4FF6" w:rsidRPr="00DF2BBE" w:rsidRDefault="006A4FF6" w:rsidP="00F21D1F">
            <w:pPr>
              <w:keepNext/>
              <w:keepLines/>
              <w:spacing w:after="0"/>
              <w:rPr>
                <w:rFonts w:ascii="Arial" w:hAnsi="Arial"/>
                <w:sz w:val="18"/>
              </w:rPr>
            </w:pPr>
            <w:r w:rsidRPr="00DF2BBE">
              <w:rPr>
                <w:rFonts w:ascii="Arial" w:hAnsi="Arial"/>
                <w:sz w:val="18"/>
              </w:rPr>
              <w:t>insufficient resources for specific slice</w:t>
            </w:r>
          </w:p>
        </w:tc>
        <w:tc>
          <w:tcPr>
            <w:tcW w:w="1245" w:type="dxa"/>
          </w:tcPr>
          <w:p w:rsidR="006A4FF6" w:rsidRPr="00DF2BBE" w:rsidRDefault="006A4FF6" w:rsidP="00F21D1F">
            <w:pPr>
              <w:keepNext/>
              <w:keepLines/>
              <w:spacing w:after="0"/>
              <w:rPr>
                <w:rFonts w:ascii="Arial" w:hAnsi="Arial"/>
                <w:sz w:val="18"/>
              </w:rPr>
            </w:pP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r w:rsidRPr="00DF2BBE">
              <w:rPr>
                <w:rFonts w:ascii="Arial" w:hAnsi="Arial"/>
                <w:sz w:val="18"/>
              </w:rPr>
              <w:t>Back-off timer value</w:t>
            </w:r>
          </w:p>
        </w:tc>
        <w:tc>
          <w:tcPr>
            <w:tcW w:w="2267" w:type="dxa"/>
          </w:tcPr>
          <w:p w:rsidR="006A4FF6" w:rsidRPr="00DF2BBE" w:rsidRDefault="006A4FF6" w:rsidP="00F21D1F">
            <w:pPr>
              <w:keepNext/>
              <w:keepLines/>
              <w:spacing w:after="0"/>
              <w:rPr>
                <w:rFonts w:ascii="Arial" w:hAnsi="Arial"/>
                <w:sz w:val="18"/>
              </w:rPr>
            </w:pPr>
            <w:r w:rsidRPr="00DF2BBE">
              <w:rPr>
                <w:rFonts w:ascii="Arial" w:hAnsi="Arial"/>
                <w:sz w:val="18"/>
              </w:rPr>
              <w:t>‘1010 0000’B</w:t>
            </w:r>
          </w:p>
        </w:tc>
        <w:tc>
          <w:tcPr>
            <w:tcW w:w="1700" w:type="dxa"/>
          </w:tcPr>
          <w:p w:rsidR="006A4FF6" w:rsidRPr="00DF2BBE" w:rsidRDefault="006A4FF6" w:rsidP="00F21D1F">
            <w:pPr>
              <w:keepNext/>
              <w:keepLines/>
              <w:spacing w:after="0"/>
              <w:rPr>
                <w:rFonts w:ascii="Arial" w:hAnsi="Arial"/>
                <w:sz w:val="18"/>
              </w:rPr>
            </w:pPr>
            <w:r w:rsidRPr="00DF2BBE">
              <w:rPr>
                <w:rFonts w:ascii="Arial" w:hAnsi="Arial"/>
                <w:sz w:val="18"/>
                <w:lang w:eastAsia="zh-CN"/>
              </w:rPr>
              <w:t>0</w:t>
            </w:r>
            <w:r w:rsidRPr="00DF2BBE">
              <w:rPr>
                <w:rFonts w:ascii="Arial" w:hAnsi="Arial"/>
                <w:sz w:val="18"/>
              </w:rPr>
              <w:t xml:space="preserve"> minutes</w:t>
            </w:r>
          </w:p>
        </w:tc>
        <w:tc>
          <w:tcPr>
            <w:tcW w:w="1245" w:type="dxa"/>
          </w:tcPr>
          <w:p w:rsidR="006A4FF6" w:rsidRPr="00DF2BBE" w:rsidRDefault="006A4FF6" w:rsidP="00F21D1F">
            <w:pPr>
              <w:keepNext/>
              <w:keepLines/>
              <w:spacing w:after="0"/>
              <w:rPr>
                <w:rFonts w:ascii="Arial" w:hAnsi="Arial"/>
                <w:sz w:val="18"/>
              </w:rPr>
            </w:pPr>
          </w:p>
        </w:tc>
      </w:tr>
    </w:tbl>
    <w:p w:rsidR="006A4FF6" w:rsidRPr="00DF2BBE" w:rsidRDefault="006A4FF6" w:rsidP="006A4FF6">
      <w:pPr>
        <w:rPr>
          <w:lang w:eastAsia="zh-CN"/>
        </w:rPr>
      </w:pPr>
    </w:p>
    <w:p w:rsidR="006A4FF6" w:rsidRPr="00DF2BBE" w:rsidRDefault="006A4FF6" w:rsidP="006A4FF6">
      <w:pPr>
        <w:pStyle w:val="TH"/>
      </w:pPr>
      <w:r w:rsidRPr="00DF2BBE">
        <w:lastRenderedPageBreak/>
        <w:t>Table</w:t>
      </w:r>
      <w:r w:rsidRPr="00DF2BBE">
        <w:rPr>
          <w:lang w:eastAsia="zh-CN"/>
        </w:rPr>
        <w:t xml:space="preserve"> </w:t>
      </w:r>
      <w:r w:rsidRPr="00DF2BBE">
        <w:t>10.1.8.1.3.3-</w:t>
      </w:r>
      <w:r w:rsidRPr="00DF2BBE">
        <w:rPr>
          <w:lang w:eastAsia="zh-CN"/>
        </w:rPr>
        <w:t>3</w:t>
      </w:r>
      <w:r w:rsidRPr="00DF2BBE">
        <w:t>:</w:t>
      </w:r>
      <w:r w:rsidRPr="00DF2BBE">
        <w:rPr>
          <w:iCs/>
        </w:rPr>
        <w:t xml:space="preserve"> PDU SESSION ESTABLISHMENT ACCEPT</w:t>
      </w:r>
      <w:r w:rsidRPr="00DF2BBE">
        <w:t xml:space="preserve"> (step </w:t>
      </w:r>
      <w:r w:rsidRPr="00DF2BBE">
        <w:rPr>
          <w:lang w:eastAsia="zh-CN"/>
        </w:rPr>
        <w:t>5</w:t>
      </w:r>
      <w:r w:rsidRPr="00DF2BBE">
        <w:t xml:space="preserve">, step </w:t>
      </w:r>
      <w:r w:rsidRPr="00DF2BBE">
        <w:rPr>
          <w:lang w:eastAsia="zh-CN"/>
        </w:rPr>
        <w:t>17</w:t>
      </w:r>
      <w:r w:rsidRPr="00DF2BBE">
        <w:t>,</w:t>
      </w:r>
      <w:r w:rsidRPr="00DF2BBE">
        <w:rPr>
          <w:lang w:eastAsia="zh-CN"/>
        </w:rPr>
        <w:t xml:space="preserve"> </w:t>
      </w:r>
      <w:r w:rsidRPr="00DF2BBE">
        <w:t xml:space="preserve">Table </w:t>
      </w:r>
      <w:r w:rsidRPr="00DF2BBE">
        <w:rPr>
          <w:lang w:eastAsia="x-none"/>
        </w:rPr>
        <w:t>10.1.8.</w:t>
      </w:r>
      <w:r w:rsidRPr="00DF2BBE">
        <w:rPr>
          <w:lang w:eastAsia="zh-CN"/>
        </w:rPr>
        <w:t>3</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FF6" w:rsidRPr="00DF2BBE" w:rsidTr="00F21D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6A4FF6" w:rsidRPr="00DF2BBE" w:rsidRDefault="006A4FF6" w:rsidP="00F21D1F">
            <w:pPr>
              <w:pStyle w:val="TAL"/>
            </w:pPr>
            <w:r w:rsidRPr="00DF2BBE">
              <w:t>Derivation path: TS 38.508-1 clause 4.7.2-2</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pStyle w:val="TAH"/>
            </w:pPr>
            <w:r w:rsidRPr="00DF2BBE">
              <w:t>Information Element</w:t>
            </w:r>
          </w:p>
        </w:tc>
        <w:tc>
          <w:tcPr>
            <w:tcW w:w="2267" w:type="dxa"/>
          </w:tcPr>
          <w:p w:rsidR="006A4FF6" w:rsidRPr="00DF2BBE" w:rsidRDefault="006A4FF6" w:rsidP="00F21D1F">
            <w:pPr>
              <w:pStyle w:val="TAH"/>
            </w:pPr>
            <w:r w:rsidRPr="00DF2BBE">
              <w:t>Value/remark</w:t>
            </w:r>
          </w:p>
        </w:tc>
        <w:tc>
          <w:tcPr>
            <w:tcW w:w="1700" w:type="dxa"/>
          </w:tcPr>
          <w:p w:rsidR="006A4FF6" w:rsidRPr="00DF2BBE" w:rsidRDefault="006A4FF6" w:rsidP="00F21D1F">
            <w:pPr>
              <w:pStyle w:val="TAH"/>
            </w:pPr>
            <w:r w:rsidRPr="00DF2BBE">
              <w:t>Comment</w:t>
            </w:r>
          </w:p>
        </w:tc>
        <w:tc>
          <w:tcPr>
            <w:tcW w:w="1245" w:type="dxa"/>
          </w:tcPr>
          <w:p w:rsidR="006A4FF6" w:rsidRPr="00DF2BBE" w:rsidRDefault="006A4FF6" w:rsidP="00F21D1F">
            <w:pPr>
              <w:pStyle w:val="TAH"/>
            </w:pPr>
            <w:r w:rsidRPr="00DF2BBE">
              <w:t>Condition</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pStyle w:val="TAL"/>
            </w:pPr>
            <w:r w:rsidRPr="00DF2BBE">
              <w:t>S-NSSAI</w:t>
            </w:r>
          </w:p>
        </w:tc>
        <w:tc>
          <w:tcPr>
            <w:tcW w:w="2267" w:type="dxa"/>
          </w:tcPr>
          <w:p w:rsidR="006A4FF6" w:rsidRPr="00DF2BBE" w:rsidRDefault="006A4FF6" w:rsidP="00F21D1F">
            <w:pPr>
              <w:pStyle w:val="TAL"/>
              <w:rPr>
                <w:lang w:eastAsia="zh-CN"/>
              </w:rPr>
            </w:pPr>
            <w:r w:rsidRPr="00DF2BBE">
              <w:rPr>
                <w:lang w:eastAsia="zh-CN"/>
              </w:rPr>
              <w:t>T</w:t>
            </w:r>
            <w:r w:rsidRPr="00DF2BBE">
              <w:t xml:space="preserve">he same S-NSSAI as the S-NSSAI of the PDU session which UE request at step </w:t>
            </w:r>
            <w:r w:rsidRPr="00DF2BBE">
              <w:rPr>
                <w:lang w:eastAsia="zh-CN"/>
              </w:rPr>
              <w:t>1</w:t>
            </w:r>
          </w:p>
        </w:tc>
        <w:tc>
          <w:tcPr>
            <w:tcW w:w="1700" w:type="dxa"/>
          </w:tcPr>
          <w:p w:rsidR="006A4FF6" w:rsidRPr="00DF2BBE" w:rsidRDefault="006A4FF6" w:rsidP="00F21D1F">
            <w:pPr>
              <w:pStyle w:val="TAL"/>
            </w:pPr>
          </w:p>
        </w:tc>
        <w:tc>
          <w:tcPr>
            <w:tcW w:w="1245" w:type="dxa"/>
          </w:tcPr>
          <w:p w:rsidR="006A4FF6" w:rsidRPr="00DF2BBE" w:rsidRDefault="006A4FF6" w:rsidP="00F21D1F">
            <w:pPr>
              <w:pStyle w:val="TAL"/>
            </w:pPr>
          </w:p>
        </w:tc>
      </w:tr>
    </w:tbl>
    <w:p w:rsidR="006A4FF6" w:rsidRPr="00DF2BBE" w:rsidRDefault="006A4FF6" w:rsidP="006A4FF6">
      <w:pPr>
        <w:rPr>
          <w:lang w:eastAsia="zh-CN"/>
        </w:rPr>
      </w:pPr>
    </w:p>
    <w:p w:rsidR="006A4FF6" w:rsidRPr="00DF2BBE" w:rsidRDefault="006A4FF6" w:rsidP="006A4FF6">
      <w:pPr>
        <w:pStyle w:val="TH"/>
      </w:pPr>
      <w:r w:rsidRPr="00DF2BBE">
        <w:t>Table 10.1.8.1.3.3-</w:t>
      </w:r>
      <w:r w:rsidRPr="00DF2BBE">
        <w:rPr>
          <w:lang w:eastAsia="zh-CN"/>
        </w:rPr>
        <w:t>4</w:t>
      </w:r>
      <w:r w:rsidRPr="00DF2BBE">
        <w:t xml:space="preserve">: PDU SESSION ESTABLISHMENT REJECT (step </w:t>
      </w:r>
      <w:r w:rsidRPr="00DF2BBE">
        <w:rPr>
          <w:lang w:eastAsia="zh-CN"/>
        </w:rPr>
        <w:t>15</w:t>
      </w:r>
      <w:r w:rsidRPr="00DF2BBE">
        <w:t xml:space="preserve">, Table </w:t>
      </w:r>
      <w:r w:rsidRPr="00DF2BBE">
        <w:rPr>
          <w:lang w:eastAsia="x-none"/>
        </w:rPr>
        <w:t>10.1.8.</w:t>
      </w:r>
      <w:r w:rsidRPr="00DF2BBE">
        <w:rPr>
          <w:lang w:eastAsia="zh-CN"/>
        </w:rPr>
        <w:t>3</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FF6" w:rsidRPr="00DF2BBE" w:rsidTr="00F21D1F">
        <w:trPr>
          <w:gridBefore w:val="1"/>
          <w:wBefore w:w="9" w:type="dxa"/>
        </w:trPr>
        <w:tc>
          <w:tcPr>
            <w:tcW w:w="9738" w:type="dxa"/>
            <w:gridSpan w:val="4"/>
          </w:tcPr>
          <w:p w:rsidR="006A4FF6" w:rsidRPr="00DF2BBE" w:rsidRDefault="006A4FF6" w:rsidP="00F21D1F">
            <w:pPr>
              <w:pStyle w:val="TAHCarNotBold"/>
            </w:pPr>
            <w:r w:rsidRPr="00DF2BBE">
              <w:t>Derivation path: TS 38.508-1 [4], Table 4.7.2-3</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jc w:val="center"/>
              <w:rPr>
                <w:rFonts w:ascii="Arial" w:hAnsi="Arial"/>
                <w:b/>
                <w:sz w:val="18"/>
              </w:rPr>
            </w:pPr>
            <w:r w:rsidRPr="00DF2BBE">
              <w:rPr>
                <w:rFonts w:ascii="Arial" w:hAnsi="Arial"/>
                <w:b/>
                <w:sz w:val="18"/>
              </w:rPr>
              <w:t>Information Element</w:t>
            </w:r>
          </w:p>
        </w:tc>
        <w:tc>
          <w:tcPr>
            <w:tcW w:w="2267"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Value/remark</w:t>
            </w:r>
          </w:p>
        </w:tc>
        <w:tc>
          <w:tcPr>
            <w:tcW w:w="1700"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Comment</w:t>
            </w:r>
          </w:p>
        </w:tc>
        <w:tc>
          <w:tcPr>
            <w:tcW w:w="1245"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Condition</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p>
        </w:tc>
        <w:tc>
          <w:tcPr>
            <w:tcW w:w="2267" w:type="dxa"/>
          </w:tcPr>
          <w:p w:rsidR="006A4FF6" w:rsidRPr="00DF2BBE" w:rsidRDefault="006A4FF6" w:rsidP="00F21D1F">
            <w:pPr>
              <w:keepNext/>
              <w:keepLines/>
              <w:spacing w:after="0"/>
              <w:rPr>
                <w:rFonts w:ascii="Arial" w:hAnsi="Arial"/>
                <w:sz w:val="18"/>
              </w:rPr>
            </w:pPr>
          </w:p>
        </w:tc>
        <w:tc>
          <w:tcPr>
            <w:tcW w:w="1700" w:type="dxa"/>
          </w:tcPr>
          <w:p w:rsidR="006A4FF6" w:rsidRPr="00DF2BBE" w:rsidRDefault="006A4FF6" w:rsidP="00F21D1F">
            <w:pPr>
              <w:keepNext/>
              <w:keepLines/>
              <w:spacing w:after="0"/>
              <w:rPr>
                <w:rFonts w:ascii="Arial" w:hAnsi="Arial"/>
                <w:sz w:val="18"/>
              </w:rPr>
            </w:pPr>
          </w:p>
        </w:tc>
        <w:tc>
          <w:tcPr>
            <w:tcW w:w="1245" w:type="dxa"/>
          </w:tcPr>
          <w:p w:rsidR="006A4FF6" w:rsidRPr="00DF2BBE" w:rsidRDefault="006A4FF6" w:rsidP="00F21D1F">
            <w:pPr>
              <w:keepNext/>
              <w:keepLines/>
              <w:spacing w:after="0"/>
              <w:rPr>
                <w:rFonts w:ascii="Arial" w:hAnsi="Arial"/>
                <w:sz w:val="18"/>
              </w:rPr>
            </w:pP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r w:rsidRPr="00DF2BBE">
              <w:rPr>
                <w:rFonts w:ascii="Arial" w:hAnsi="Arial"/>
                <w:sz w:val="18"/>
              </w:rPr>
              <w:t>5GSM cause</w:t>
            </w:r>
          </w:p>
        </w:tc>
        <w:tc>
          <w:tcPr>
            <w:tcW w:w="2267" w:type="dxa"/>
          </w:tcPr>
          <w:p w:rsidR="006A4FF6" w:rsidRPr="00DF2BBE" w:rsidRDefault="006A4FF6" w:rsidP="00F21D1F">
            <w:pPr>
              <w:keepNext/>
              <w:keepLines/>
              <w:spacing w:after="0"/>
              <w:rPr>
                <w:rFonts w:ascii="Arial" w:hAnsi="Arial"/>
                <w:sz w:val="18"/>
              </w:rPr>
            </w:pPr>
            <w:r w:rsidRPr="00DF2BBE">
              <w:rPr>
                <w:rFonts w:ascii="Arial" w:hAnsi="Arial"/>
                <w:sz w:val="18"/>
              </w:rPr>
              <w:t>‘0100</w:t>
            </w:r>
            <w:r w:rsidRPr="00DF2BBE">
              <w:rPr>
                <w:rFonts w:ascii="Arial" w:hAnsi="Arial"/>
                <w:sz w:val="18"/>
                <w:lang w:eastAsia="zh-CN"/>
              </w:rPr>
              <w:t xml:space="preserve"> </w:t>
            </w:r>
            <w:r w:rsidRPr="00DF2BBE">
              <w:rPr>
                <w:rFonts w:ascii="Arial" w:hAnsi="Arial"/>
                <w:sz w:val="18"/>
              </w:rPr>
              <w:t>0101’</w:t>
            </w:r>
          </w:p>
        </w:tc>
        <w:tc>
          <w:tcPr>
            <w:tcW w:w="1700" w:type="dxa"/>
          </w:tcPr>
          <w:p w:rsidR="006A4FF6" w:rsidRPr="00DF2BBE" w:rsidRDefault="006A4FF6" w:rsidP="00F21D1F">
            <w:pPr>
              <w:keepNext/>
              <w:keepLines/>
              <w:spacing w:after="0"/>
              <w:rPr>
                <w:rFonts w:ascii="Arial" w:hAnsi="Arial"/>
                <w:sz w:val="18"/>
              </w:rPr>
            </w:pPr>
            <w:r w:rsidRPr="00DF2BBE">
              <w:rPr>
                <w:rFonts w:ascii="Arial" w:hAnsi="Arial"/>
                <w:sz w:val="18"/>
              </w:rPr>
              <w:t>insufficient resources for specific slice</w:t>
            </w:r>
          </w:p>
        </w:tc>
        <w:tc>
          <w:tcPr>
            <w:tcW w:w="1245" w:type="dxa"/>
          </w:tcPr>
          <w:p w:rsidR="006A4FF6" w:rsidRPr="00DF2BBE" w:rsidRDefault="006A4FF6" w:rsidP="00F21D1F">
            <w:pPr>
              <w:keepNext/>
              <w:keepLines/>
              <w:spacing w:after="0"/>
              <w:rPr>
                <w:rFonts w:ascii="Arial" w:hAnsi="Arial"/>
                <w:sz w:val="18"/>
              </w:rPr>
            </w:pP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r w:rsidRPr="00DF2BBE">
              <w:rPr>
                <w:rFonts w:ascii="Arial" w:hAnsi="Arial"/>
                <w:sz w:val="18"/>
              </w:rPr>
              <w:t>Back-off timer value</w:t>
            </w:r>
          </w:p>
        </w:tc>
        <w:tc>
          <w:tcPr>
            <w:tcW w:w="2267" w:type="dxa"/>
          </w:tcPr>
          <w:p w:rsidR="006A4FF6" w:rsidRPr="00DF2BBE" w:rsidRDefault="006A4FF6" w:rsidP="00F21D1F">
            <w:pPr>
              <w:keepNext/>
              <w:keepLines/>
              <w:spacing w:after="0"/>
              <w:rPr>
                <w:rFonts w:ascii="Arial" w:hAnsi="Arial"/>
                <w:sz w:val="18"/>
                <w:lang w:eastAsia="zh-CN"/>
              </w:rPr>
            </w:pPr>
            <w:r w:rsidRPr="00DF2BBE">
              <w:rPr>
                <w:rFonts w:ascii="Arial" w:hAnsi="Arial"/>
                <w:sz w:val="18"/>
                <w:lang w:eastAsia="zh-CN"/>
              </w:rPr>
              <w:t>Not present</w:t>
            </w:r>
          </w:p>
        </w:tc>
        <w:tc>
          <w:tcPr>
            <w:tcW w:w="1700" w:type="dxa"/>
          </w:tcPr>
          <w:p w:rsidR="006A4FF6" w:rsidRPr="00DF2BBE" w:rsidRDefault="006A4FF6" w:rsidP="00F21D1F">
            <w:pPr>
              <w:keepNext/>
              <w:keepLines/>
              <w:spacing w:after="0"/>
              <w:rPr>
                <w:rFonts w:ascii="Arial" w:hAnsi="Arial"/>
                <w:sz w:val="18"/>
              </w:rPr>
            </w:pPr>
          </w:p>
        </w:tc>
        <w:tc>
          <w:tcPr>
            <w:tcW w:w="1245" w:type="dxa"/>
          </w:tcPr>
          <w:p w:rsidR="006A4FF6" w:rsidRPr="00DF2BBE" w:rsidRDefault="006A4FF6" w:rsidP="00F21D1F">
            <w:pPr>
              <w:keepNext/>
              <w:keepLines/>
              <w:spacing w:after="0"/>
              <w:rPr>
                <w:rFonts w:ascii="Arial" w:hAnsi="Arial"/>
                <w:sz w:val="18"/>
              </w:rPr>
            </w:pPr>
          </w:p>
        </w:tc>
      </w:tr>
    </w:tbl>
    <w:p w:rsidR="006A4FF6" w:rsidRPr="00DF2BBE" w:rsidRDefault="006A4FF6" w:rsidP="006A4FF6">
      <w:pPr>
        <w:rPr>
          <w:lang w:eastAsia="zh-CN"/>
        </w:rPr>
      </w:pPr>
    </w:p>
    <w:p w:rsidR="006A4FF6" w:rsidRPr="00DF2BBE" w:rsidRDefault="006A4FF6" w:rsidP="006A4FF6">
      <w:pPr>
        <w:pStyle w:val="TH"/>
      </w:pPr>
      <w:r w:rsidRPr="00DF2BBE">
        <w:t>Table 10.1.8.</w:t>
      </w:r>
      <w:r w:rsidRPr="00DF2BBE">
        <w:rPr>
          <w:lang w:eastAsia="zh-CN"/>
        </w:rPr>
        <w:t>3</w:t>
      </w:r>
      <w:r w:rsidRPr="00DF2BBE">
        <w:rPr>
          <w:snapToGrid w:val="0"/>
        </w:rPr>
        <w:t>.3</w:t>
      </w:r>
      <w:r w:rsidRPr="00DF2BBE">
        <w:rPr>
          <w:snapToGrid w:val="0"/>
          <w:lang w:eastAsia="zh-CN"/>
        </w:rPr>
        <w:t>.3</w:t>
      </w:r>
      <w:r w:rsidRPr="00DF2BBE">
        <w:t>-</w:t>
      </w:r>
      <w:r w:rsidRPr="00DF2BBE">
        <w:rPr>
          <w:lang w:eastAsia="zh-CN"/>
        </w:rPr>
        <w:t>5</w:t>
      </w:r>
      <w:r w:rsidRPr="00DF2BBE">
        <w:t>:</w:t>
      </w:r>
      <w:r w:rsidRPr="00DF2BBE">
        <w:rPr>
          <w:i/>
          <w:iCs/>
        </w:rPr>
        <w:t xml:space="preserve"> </w:t>
      </w:r>
      <w:r w:rsidRPr="00DF2BBE">
        <w:rPr>
          <w:iCs/>
        </w:rPr>
        <w:t>UL NAS TRANSPORT</w:t>
      </w:r>
      <w:r w:rsidRPr="00DF2BBE">
        <w:t xml:space="preserve"> (step </w:t>
      </w:r>
      <w:r w:rsidRPr="00DF2BBE">
        <w:rPr>
          <w:lang w:eastAsia="zh-CN"/>
        </w:rPr>
        <w:t>8</w:t>
      </w:r>
      <w:r w:rsidRPr="00DF2BBE">
        <w:t xml:space="preserve">, step </w:t>
      </w:r>
      <w:r w:rsidRPr="00DF2BBE">
        <w:rPr>
          <w:lang w:eastAsia="zh-CN"/>
        </w:rPr>
        <w:t>10</w:t>
      </w:r>
      <w:r w:rsidRPr="00DF2BBE">
        <w:t>,</w:t>
      </w:r>
      <w:r w:rsidRPr="00DF2BBE">
        <w:rPr>
          <w:lang w:eastAsia="zh-CN"/>
        </w:rPr>
        <w:t xml:space="preserve"> </w:t>
      </w:r>
      <w:r w:rsidRPr="00DF2BBE">
        <w:t xml:space="preserve">Table </w:t>
      </w:r>
      <w:r w:rsidRPr="00DF2BBE">
        <w:rPr>
          <w:lang w:eastAsia="x-none"/>
        </w:rPr>
        <w:t>10.1.8.</w:t>
      </w:r>
      <w:r w:rsidRPr="00DF2BBE">
        <w:rPr>
          <w:lang w:eastAsia="zh-CN"/>
        </w:rPr>
        <w:t>3</w:t>
      </w:r>
      <w:r w:rsidRPr="00DF2BBE">
        <w:rPr>
          <w:lang w:eastAsia="x-none"/>
        </w:rPr>
        <w:t>.3.2-</w:t>
      </w:r>
      <w:r w:rsidRPr="00DF2BBE">
        <w:rPr>
          <w:lang w:eastAsia="zh-CN"/>
        </w:rPr>
        <w:t>1</w:t>
      </w:r>
      <w:r w:rsidRPr="00DF2BBE">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6A4FF6" w:rsidRPr="00DF2BBE" w:rsidTr="006A4FF6">
        <w:tc>
          <w:tcPr>
            <w:tcW w:w="9738" w:type="dxa"/>
            <w:tcBorders>
              <w:top w:val="single" w:sz="4" w:space="0" w:color="auto"/>
              <w:left w:val="single" w:sz="4" w:space="0" w:color="auto"/>
              <w:bottom w:val="single" w:sz="4" w:space="0" w:color="auto"/>
              <w:right w:val="single" w:sz="4" w:space="0" w:color="auto"/>
            </w:tcBorders>
            <w:hideMark/>
          </w:tcPr>
          <w:p w:rsidR="006A4FF6" w:rsidRPr="00DF2BBE" w:rsidRDefault="006A4FF6" w:rsidP="00F21D1F">
            <w:pPr>
              <w:pStyle w:val="TAL"/>
            </w:pPr>
            <w:r w:rsidRPr="00DF2BBE">
              <w:t>Derivation Path: TS 38.508-1 [4] table 4.7.1-10, condition INITIAL_PDU_REQUEST.</w:t>
            </w:r>
          </w:p>
        </w:tc>
      </w:tr>
    </w:tbl>
    <w:p w:rsidR="006A4FF6" w:rsidRPr="00DF2BBE" w:rsidRDefault="006A4FF6" w:rsidP="006A4FF6">
      <w:pPr>
        <w:rPr>
          <w:lang w:eastAsia="zh-CN"/>
        </w:rPr>
      </w:pPr>
    </w:p>
    <w:p w:rsidR="008D26D2" w:rsidRDefault="0031584C">
      <w:pPr>
        <w:rPr>
          <w:rFonts w:eastAsia="Times New Roman"/>
          <w:b/>
          <w:color w:val="00B0F0"/>
          <w:sz w:val="32"/>
          <w:szCs w:val="36"/>
          <w:lang w:eastAsia="en-GB"/>
        </w:rPr>
      </w:pPr>
      <w:r>
        <w:rPr>
          <w:rFonts w:eastAsia="Times New Roman"/>
          <w:b/>
          <w:color w:val="00B0F0"/>
          <w:sz w:val="32"/>
          <w:szCs w:val="36"/>
          <w:lang w:eastAsia="en-GB"/>
        </w:rPr>
        <w:t>&lt;End of Changed Section&gt;</w:t>
      </w:r>
    </w:p>
    <w:sectPr w:rsidR="008D26D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70E" w:rsidRDefault="00EA770E">
      <w:pPr>
        <w:spacing w:after="0"/>
      </w:pPr>
      <w:r>
        <w:separator/>
      </w:r>
    </w:p>
  </w:endnote>
  <w:endnote w:type="continuationSeparator" w:id="0">
    <w:p w:rsidR="00EA770E" w:rsidRDefault="00EA77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70E" w:rsidRDefault="00EA770E">
      <w:pPr>
        <w:spacing w:after="0"/>
      </w:pPr>
      <w:r>
        <w:separator/>
      </w:r>
    </w:p>
  </w:footnote>
  <w:footnote w:type="continuationSeparator" w:id="0">
    <w:p w:rsidR="00EA770E" w:rsidRDefault="00EA770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3158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8D26D2">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31584C">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8D26D2">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iNTQ2ZmZlNmU3MWI5Njg5ZDYwZDVlNzJmMjdkZWIifQ=="/>
  </w:docVars>
  <w:rsids>
    <w:rsidRoot w:val="00022E4A"/>
    <w:rsid w:val="00001D1F"/>
    <w:rsid w:val="0000644D"/>
    <w:rsid w:val="00010906"/>
    <w:rsid w:val="00022E4A"/>
    <w:rsid w:val="00032DC2"/>
    <w:rsid w:val="0003477F"/>
    <w:rsid w:val="00042C20"/>
    <w:rsid w:val="000507B9"/>
    <w:rsid w:val="00050DAB"/>
    <w:rsid w:val="000524B9"/>
    <w:rsid w:val="00053B64"/>
    <w:rsid w:val="000542D7"/>
    <w:rsid w:val="00055361"/>
    <w:rsid w:val="0005618F"/>
    <w:rsid w:val="000578E0"/>
    <w:rsid w:val="00067B9C"/>
    <w:rsid w:val="00067F07"/>
    <w:rsid w:val="00080AC1"/>
    <w:rsid w:val="000812D1"/>
    <w:rsid w:val="0008387F"/>
    <w:rsid w:val="0008732F"/>
    <w:rsid w:val="00087EBA"/>
    <w:rsid w:val="00092030"/>
    <w:rsid w:val="000933C2"/>
    <w:rsid w:val="00093CAD"/>
    <w:rsid w:val="000964DE"/>
    <w:rsid w:val="000A56F0"/>
    <w:rsid w:val="000A6394"/>
    <w:rsid w:val="000A6437"/>
    <w:rsid w:val="000B7FED"/>
    <w:rsid w:val="000C038A"/>
    <w:rsid w:val="000C6598"/>
    <w:rsid w:val="000C7A7A"/>
    <w:rsid w:val="000D1DC1"/>
    <w:rsid w:val="000D44B3"/>
    <w:rsid w:val="000D4D79"/>
    <w:rsid w:val="000D6592"/>
    <w:rsid w:val="000E3891"/>
    <w:rsid w:val="000E699C"/>
    <w:rsid w:val="000E741F"/>
    <w:rsid w:val="000F5971"/>
    <w:rsid w:val="000F5A6A"/>
    <w:rsid w:val="00100393"/>
    <w:rsid w:val="00106020"/>
    <w:rsid w:val="00107C70"/>
    <w:rsid w:val="00112D16"/>
    <w:rsid w:val="001140F9"/>
    <w:rsid w:val="001144B2"/>
    <w:rsid w:val="001172B7"/>
    <w:rsid w:val="001202E4"/>
    <w:rsid w:val="00126A38"/>
    <w:rsid w:val="00130B30"/>
    <w:rsid w:val="00135DDD"/>
    <w:rsid w:val="00144B79"/>
    <w:rsid w:val="00145D43"/>
    <w:rsid w:val="00146B16"/>
    <w:rsid w:val="0015259B"/>
    <w:rsid w:val="001673C7"/>
    <w:rsid w:val="00167E96"/>
    <w:rsid w:val="00170C1B"/>
    <w:rsid w:val="00172605"/>
    <w:rsid w:val="00175845"/>
    <w:rsid w:val="001860E9"/>
    <w:rsid w:val="001904B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F0C"/>
    <w:rsid w:val="001C2F90"/>
    <w:rsid w:val="001C48C2"/>
    <w:rsid w:val="001C5A8E"/>
    <w:rsid w:val="001C5D88"/>
    <w:rsid w:val="001D3E2B"/>
    <w:rsid w:val="001E018D"/>
    <w:rsid w:val="001E16FC"/>
    <w:rsid w:val="001E236F"/>
    <w:rsid w:val="001E341A"/>
    <w:rsid w:val="001E38B4"/>
    <w:rsid w:val="001E41F3"/>
    <w:rsid w:val="001E7072"/>
    <w:rsid w:val="001E71F7"/>
    <w:rsid w:val="001F1C8D"/>
    <w:rsid w:val="001F4868"/>
    <w:rsid w:val="00204E6A"/>
    <w:rsid w:val="002160D7"/>
    <w:rsid w:val="00231B05"/>
    <w:rsid w:val="002322F4"/>
    <w:rsid w:val="002344C5"/>
    <w:rsid w:val="00241853"/>
    <w:rsid w:val="00243A89"/>
    <w:rsid w:val="00246FC4"/>
    <w:rsid w:val="00247536"/>
    <w:rsid w:val="0025732F"/>
    <w:rsid w:val="0026004D"/>
    <w:rsid w:val="002625FF"/>
    <w:rsid w:val="002640DD"/>
    <w:rsid w:val="00265F13"/>
    <w:rsid w:val="00273171"/>
    <w:rsid w:val="00273432"/>
    <w:rsid w:val="00274E4D"/>
    <w:rsid w:val="0027501E"/>
    <w:rsid w:val="00275453"/>
    <w:rsid w:val="00275D12"/>
    <w:rsid w:val="00276321"/>
    <w:rsid w:val="00284FEB"/>
    <w:rsid w:val="002860C4"/>
    <w:rsid w:val="00294207"/>
    <w:rsid w:val="002A1BD5"/>
    <w:rsid w:val="002A4CC4"/>
    <w:rsid w:val="002B5741"/>
    <w:rsid w:val="002B5D9D"/>
    <w:rsid w:val="002B6FC9"/>
    <w:rsid w:val="002B78CE"/>
    <w:rsid w:val="002C48A6"/>
    <w:rsid w:val="002C7CFE"/>
    <w:rsid w:val="002D0172"/>
    <w:rsid w:val="002D0615"/>
    <w:rsid w:val="002E3ADA"/>
    <w:rsid w:val="002E472E"/>
    <w:rsid w:val="002F32BE"/>
    <w:rsid w:val="002F70EB"/>
    <w:rsid w:val="003022BF"/>
    <w:rsid w:val="00303FF4"/>
    <w:rsid w:val="00305409"/>
    <w:rsid w:val="00313C42"/>
    <w:rsid w:val="00313E7D"/>
    <w:rsid w:val="00313F4F"/>
    <w:rsid w:val="0031584C"/>
    <w:rsid w:val="0033234D"/>
    <w:rsid w:val="00332CC3"/>
    <w:rsid w:val="00335950"/>
    <w:rsid w:val="0033720C"/>
    <w:rsid w:val="003421A1"/>
    <w:rsid w:val="00344489"/>
    <w:rsid w:val="00356B3A"/>
    <w:rsid w:val="00356DB2"/>
    <w:rsid w:val="003609EF"/>
    <w:rsid w:val="0036231A"/>
    <w:rsid w:val="00363E8C"/>
    <w:rsid w:val="00374DD4"/>
    <w:rsid w:val="0037584D"/>
    <w:rsid w:val="003902D5"/>
    <w:rsid w:val="00390D3C"/>
    <w:rsid w:val="0039254F"/>
    <w:rsid w:val="00396F5E"/>
    <w:rsid w:val="003A45BA"/>
    <w:rsid w:val="003B23A6"/>
    <w:rsid w:val="003B4399"/>
    <w:rsid w:val="003B7FD3"/>
    <w:rsid w:val="003C1A2E"/>
    <w:rsid w:val="003C23B3"/>
    <w:rsid w:val="003C4407"/>
    <w:rsid w:val="003C5E56"/>
    <w:rsid w:val="003C62B5"/>
    <w:rsid w:val="003C7DCA"/>
    <w:rsid w:val="003D4F29"/>
    <w:rsid w:val="003D65AD"/>
    <w:rsid w:val="003E1A36"/>
    <w:rsid w:val="003E33A7"/>
    <w:rsid w:val="003E3759"/>
    <w:rsid w:val="003F28C8"/>
    <w:rsid w:val="003F4F5C"/>
    <w:rsid w:val="003F6835"/>
    <w:rsid w:val="003F6988"/>
    <w:rsid w:val="003F7697"/>
    <w:rsid w:val="003F7E63"/>
    <w:rsid w:val="0040303F"/>
    <w:rsid w:val="00405510"/>
    <w:rsid w:val="0040752F"/>
    <w:rsid w:val="00410371"/>
    <w:rsid w:val="00411CCA"/>
    <w:rsid w:val="004161B3"/>
    <w:rsid w:val="004242F1"/>
    <w:rsid w:val="004269DB"/>
    <w:rsid w:val="0043187F"/>
    <w:rsid w:val="00431E36"/>
    <w:rsid w:val="00432449"/>
    <w:rsid w:val="00434875"/>
    <w:rsid w:val="00435208"/>
    <w:rsid w:val="0044086E"/>
    <w:rsid w:val="00441C08"/>
    <w:rsid w:val="00442525"/>
    <w:rsid w:val="00446A5E"/>
    <w:rsid w:val="004511EE"/>
    <w:rsid w:val="004528C0"/>
    <w:rsid w:val="004538B5"/>
    <w:rsid w:val="0045628B"/>
    <w:rsid w:val="004566F0"/>
    <w:rsid w:val="0045787E"/>
    <w:rsid w:val="00460650"/>
    <w:rsid w:val="0047301A"/>
    <w:rsid w:val="00484D1F"/>
    <w:rsid w:val="004876FC"/>
    <w:rsid w:val="004937F0"/>
    <w:rsid w:val="004959CE"/>
    <w:rsid w:val="00495BD1"/>
    <w:rsid w:val="004A11D0"/>
    <w:rsid w:val="004A1C6F"/>
    <w:rsid w:val="004A6EBE"/>
    <w:rsid w:val="004B4D91"/>
    <w:rsid w:val="004B4F77"/>
    <w:rsid w:val="004B75B7"/>
    <w:rsid w:val="004C1EAE"/>
    <w:rsid w:val="004C268E"/>
    <w:rsid w:val="004C282A"/>
    <w:rsid w:val="004C299D"/>
    <w:rsid w:val="004C3B6D"/>
    <w:rsid w:val="004C40CE"/>
    <w:rsid w:val="004C5F60"/>
    <w:rsid w:val="004C6699"/>
    <w:rsid w:val="004C6A36"/>
    <w:rsid w:val="004D17B4"/>
    <w:rsid w:val="004D5A98"/>
    <w:rsid w:val="004D5F28"/>
    <w:rsid w:val="004D61C7"/>
    <w:rsid w:val="004E0AFC"/>
    <w:rsid w:val="004E1C22"/>
    <w:rsid w:val="004E4C6D"/>
    <w:rsid w:val="004F101C"/>
    <w:rsid w:val="004F23A2"/>
    <w:rsid w:val="004F7ABD"/>
    <w:rsid w:val="00504418"/>
    <w:rsid w:val="00510DC7"/>
    <w:rsid w:val="0051580D"/>
    <w:rsid w:val="00523EE6"/>
    <w:rsid w:val="00525554"/>
    <w:rsid w:val="00527973"/>
    <w:rsid w:val="005411E5"/>
    <w:rsid w:val="00547111"/>
    <w:rsid w:val="00547120"/>
    <w:rsid w:val="00553410"/>
    <w:rsid w:val="0056199D"/>
    <w:rsid w:val="00563480"/>
    <w:rsid w:val="00564BCD"/>
    <w:rsid w:val="00566AAE"/>
    <w:rsid w:val="005708A3"/>
    <w:rsid w:val="005765D3"/>
    <w:rsid w:val="00581909"/>
    <w:rsid w:val="00582B17"/>
    <w:rsid w:val="00586BF4"/>
    <w:rsid w:val="00590AFF"/>
    <w:rsid w:val="00590F86"/>
    <w:rsid w:val="00592D74"/>
    <w:rsid w:val="005A055F"/>
    <w:rsid w:val="005A29C3"/>
    <w:rsid w:val="005A51BA"/>
    <w:rsid w:val="005A6467"/>
    <w:rsid w:val="005B24C1"/>
    <w:rsid w:val="005B24C9"/>
    <w:rsid w:val="005C1B71"/>
    <w:rsid w:val="005C3783"/>
    <w:rsid w:val="005C3829"/>
    <w:rsid w:val="005C5E3C"/>
    <w:rsid w:val="005C5F19"/>
    <w:rsid w:val="005E2C44"/>
    <w:rsid w:val="005E68E6"/>
    <w:rsid w:val="005E74E3"/>
    <w:rsid w:val="005F0C38"/>
    <w:rsid w:val="005F1697"/>
    <w:rsid w:val="005F2D90"/>
    <w:rsid w:val="005F4107"/>
    <w:rsid w:val="005F48E8"/>
    <w:rsid w:val="006000DF"/>
    <w:rsid w:val="00600E8D"/>
    <w:rsid w:val="0060197D"/>
    <w:rsid w:val="0061467F"/>
    <w:rsid w:val="00621188"/>
    <w:rsid w:val="006224E9"/>
    <w:rsid w:val="00622AA1"/>
    <w:rsid w:val="0062381D"/>
    <w:rsid w:val="006257ED"/>
    <w:rsid w:val="00633155"/>
    <w:rsid w:val="00634F18"/>
    <w:rsid w:val="00643204"/>
    <w:rsid w:val="0064552A"/>
    <w:rsid w:val="0064625D"/>
    <w:rsid w:val="00646FC9"/>
    <w:rsid w:val="006537BB"/>
    <w:rsid w:val="00657DAB"/>
    <w:rsid w:val="0066032B"/>
    <w:rsid w:val="00663000"/>
    <w:rsid w:val="006650D0"/>
    <w:rsid w:val="00665C47"/>
    <w:rsid w:val="00667440"/>
    <w:rsid w:val="00667E73"/>
    <w:rsid w:val="00676A84"/>
    <w:rsid w:val="00682D29"/>
    <w:rsid w:val="00683D79"/>
    <w:rsid w:val="006902F0"/>
    <w:rsid w:val="00691A88"/>
    <w:rsid w:val="00695808"/>
    <w:rsid w:val="006968C3"/>
    <w:rsid w:val="006A261F"/>
    <w:rsid w:val="006A2685"/>
    <w:rsid w:val="006A4FF6"/>
    <w:rsid w:val="006B1CE4"/>
    <w:rsid w:val="006B46FB"/>
    <w:rsid w:val="006B63A6"/>
    <w:rsid w:val="006B6AFB"/>
    <w:rsid w:val="006B71D1"/>
    <w:rsid w:val="006C3961"/>
    <w:rsid w:val="006C400E"/>
    <w:rsid w:val="006C5A2A"/>
    <w:rsid w:val="006C5D08"/>
    <w:rsid w:val="006C7B1F"/>
    <w:rsid w:val="006E21FB"/>
    <w:rsid w:val="006E3BEE"/>
    <w:rsid w:val="006E3FC1"/>
    <w:rsid w:val="006E4510"/>
    <w:rsid w:val="006E4A86"/>
    <w:rsid w:val="006F02DA"/>
    <w:rsid w:val="006F49AC"/>
    <w:rsid w:val="006F5C97"/>
    <w:rsid w:val="006F75A8"/>
    <w:rsid w:val="006F788C"/>
    <w:rsid w:val="00700C38"/>
    <w:rsid w:val="0070309D"/>
    <w:rsid w:val="00705A73"/>
    <w:rsid w:val="007125FD"/>
    <w:rsid w:val="00716D63"/>
    <w:rsid w:val="007176FF"/>
    <w:rsid w:val="00720DBD"/>
    <w:rsid w:val="007215A3"/>
    <w:rsid w:val="00724E5A"/>
    <w:rsid w:val="0072525F"/>
    <w:rsid w:val="00726F7A"/>
    <w:rsid w:val="007333A3"/>
    <w:rsid w:val="00736C74"/>
    <w:rsid w:val="0074590D"/>
    <w:rsid w:val="0075120F"/>
    <w:rsid w:val="00756782"/>
    <w:rsid w:val="00761DEC"/>
    <w:rsid w:val="00762882"/>
    <w:rsid w:val="00764551"/>
    <w:rsid w:val="00765CC7"/>
    <w:rsid w:val="0076717B"/>
    <w:rsid w:val="007708BE"/>
    <w:rsid w:val="00773BB0"/>
    <w:rsid w:val="00777795"/>
    <w:rsid w:val="00780086"/>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3048"/>
    <w:rsid w:val="007D6A07"/>
    <w:rsid w:val="007E31BC"/>
    <w:rsid w:val="007E40E9"/>
    <w:rsid w:val="007E78B0"/>
    <w:rsid w:val="007F0856"/>
    <w:rsid w:val="007F4281"/>
    <w:rsid w:val="007F7259"/>
    <w:rsid w:val="0080202E"/>
    <w:rsid w:val="00802D70"/>
    <w:rsid w:val="008040A8"/>
    <w:rsid w:val="00811C85"/>
    <w:rsid w:val="00812BB7"/>
    <w:rsid w:val="00821D60"/>
    <w:rsid w:val="00821F1D"/>
    <w:rsid w:val="00822C5E"/>
    <w:rsid w:val="0082789A"/>
    <w:rsid w:val="008279FA"/>
    <w:rsid w:val="00827C7C"/>
    <w:rsid w:val="00832C9F"/>
    <w:rsid w:val="00840E1E"/>
    <w:rsid w:val="00847BFD"/>
    <w:rsid w:val="00850EF0"/>
    <w:rsid w:val="008520C0"/>
    <w:rsid w:val="008527EB"/>
    <w:rsid w:val="00852CCE"/>
    <w:rsid w:val="008561EC"/>
    <w:rsid w:val="008578F1"/>
    <w:rsid w:val="008579A6"/>
    <w:rsid w:val="0086039B"/>
    <w:rsid w:val="008626E7"/>
    <w:rsid w:val="00870EE7"/>
    <w:rsid w:val="008739AE"/>
    <w:rsid w:val="00877A09"/>
    <w:rsid w:val="00882953"/>
    <w:rsid w:val="00884CC9"/>
    <w:rsid w:val="008863B9"/>
    <w:rsid w:val="00887CB4"/>
    <w:rsid w:val="00896E33"/>
    <w:rsid w:val="008A45A6"/>
    <w:rsid w:val="008A60A1"/>
    <w:rsid w:val="008B7F9A"/>
    <w:rsid w:val="008C23E3"/>
    <w:rsid w:val="008C241F"/>
    <w:rsid w:val="008C33DC"/>
    <w:rsid w:val="008C6BDA"/>
    <w:rsid w:val="008D0EBE"/>
    <w:rsid w:val="008D26D2"/>
    <w:rsid w:val="008D3B20"/>
    <w:rsid w:val="008D3CA0"/>
    <w:rsid w:val="008D5055"/>
    <w:rsid w:val="008E4BF7"/>
    <w:rsid w:val="008F0023"/>
    <w:rsid w:val="008F0877"/>
    <w:rsid w:val="008F21A3"/>
    <w:rsid w:val="008F325A"/>
    <w:rsid w:val="008F3789"/>
    <w:rsid w:val="008F686C"/>
    <w:rsid w:val="0090084D"/>
    <w:rsid w:val="009038B0"/>
    <w:rsid w:val="00906859"/>
    <w:rsid w:val="00912A34"/>
    <w:rsid w:val="00913B5A"/>
    <w:rsid w:val="009148DE"/>
    <w:rsid w:val="009179F4"/>
    <w:rsid w:val="00921F5E"/>
    <w:rsid w:val="00924A99"/>
    <w:rsid w:val="0092509C"/>
    <w:rsid w:val="009259AB"/>
    <w:rsid w:val="009268DF"/>
    <w:rsid w:val="00941E30"/>
    <w:rsid w:val="00945706"/>
    <w:rsid w:val="00955650"/>
    <w:rsid w:val="00956C90"/>
    <w:rsid w:val="00962F8D"/>
    <w:rsid w:val="00964126"/>
    <w:rsid w:val="0096651F"/>
    <w:rsid w:val="00975C95"/>
    <w:rsid w:val="009765B5"/>
    <w:rsid w:val="00977018"/>
    <w:rsid w:val="009777D9"/>
    <w:rsid w:val="0098112D"/>
    <w:rsid w:val="00982E35"/>
    <w:rsid w:val="00986363"/>
    <w:rsid w:val="00991B88"/>
    <w:rsid w:val="00993B79"/>
    <w:rsid w:val="0099484A"/>
    <w:rsid w:val="009965D8"/>
    <w:rsid w:val="009A5753"/>
    <w:rsid w:val="009A579D"/>
    <w:rsid w:val="009B09F4"/>
    <w:rsid w:val="009B27BD"/>
    <w:rsid w:val="009B47FE"/>
    <w:rsid w:val="009B7680"/>
    <w:rsid w:val="009C278A"/>
    <w:rsid w:val="009C4060"/>
    <w:rsid w:val="009C41C2"/>
    <w:rsid w:val="009C6FE0"/>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4C06"/>
    <w:rsid w:val="00A2196E"/>
    <w:rsid w:val="00A238D6"/>
    <w:rsid w:val="00A246B6"/>
    <w:rsid w:val="00A27DBE"/>
    <w:rsid w:val="00A32E9B"/>
    <w:rsid w:val="00A35C42"/>
    <w:rsid w:val="00A36DA1"/>
    <w:rsid w:val="00A45E19"/>
    <w:rsid w:val="00A47479"/>
    <w:rsid w:val="00A47E70"/>
    <w:rsid w:val="00A501AC"/>
    <w:rsid w:val="00A50CF0"/>
    <w:rsid w:val="00A518C9"/>
    <w:rsid w:val="00A529F0"/>
    <w:rsid w:val="00A538DC"/>
    <w:rsid w:val="00A55979"/>
    <w:rsid w:val="00A56524"/>
    <w:rsid w:val="00A57A49"/>
    <w:rsid w:val="00A57D06"/>
    <w:rsid w:val="00A67DFE"/>
    <w:rsid w:val="00A7072E"/>
    <w:rsid w:val="00A70764"/>
    <w:rsid w:val="00A7671C"/>
    <w:rsid w:val="00AA0487"/>
    <w:rsid w:val="00AA2CBC"/>
    <w:rsid w:val="00AA361B"/>
    <w:rsid w:val="00AB1E20"/>
    <w:rsid w:val="00AB79F7"/>
    <w:rsid w:val="00AC4382"/>
    <w:rsid w:val="00AC5774"/>
    <w:rsid w:val="00AC5820"/>
    <w:rsid w:val="00AD051E"/>
    <w:rsid w:val="00AD1CD8"/>
    <w:rsid w:val="00AD2D87"/>
    <w:rsid w:val="00AE73E0"/>
    <w:rsid w:val="00AE743A"/>
    <w:rsid w:val="00AF4A57"/>
    <w:rsid w:val="00AF5465"/>
    <w:rsid w:val="00B0449B"/>
    <w:rsid w:val="00B064DE"/>
    <w:rsid w:val="00B06CFC"/>
    <w:rsid w:val="00B06DE0"/>
    <w:rsid w:val="00B127CE"/>
    <w:rsid w:val="00B17A0F"/>
    <w:rsid w:val="00B217C0"/>
    <w:rsid w:val="00B22636"/>
    <w:rsid w:val="00B22708"/>
    <w:rsid w:val="00B22C47"/>
    <w:rsid w:val="00B244FB"/>
    <w:rsid w:val="00B258BB"/>
    <w:rsid w:val="00B27E75"/>
    <w:rsid w:val="00B37310"/>
    <w:rsid w:val="00B4012A"/>
    <w:rsid w:val="00B55412"/>
    <w:rsid w:val="00B57120"/>
    <w:rsid w:val="00B61DEE"/>
    <w:rsid w:val="00B64399"/>
    <w:rsid w:val="00B67B97"/>
    <w:rsid w:val="00B8013F"/>
    <w:rsid w:val="00B80A9A"/>
    <w:rsid w:val="00B878DF"/>
    <w:rsid w:val="00B92CD6"/>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B5E27"/>
    <w:rsid w:val="00BC1725"/>
    <w:rsid w:val="00BC322E"/>
    <w:rsid w:val="00BC75C1"/>
    <w:rsid w:val="00BD279D"/>
    <w:rsid w:val="00BD3184"/>
    <w:rsid w:val="00BD322B"/>
    <w:rsid w:val="00BD4490"/>
    <w:rsid w:val="00BD5607"/>
    <w:rsid w:val="00BD6BB8"/>
    <w:rsid w:val="00BE1CDD"/>
    <w:rsid w:val="00BE3A62"/>
    <w:rsid w:val="00BF15C1"/>
    <w:rsid w:val="00BF371D"/>
    <w:rsid w:val="00BF46D1"/>
    <w:rsid w:val="00BF5FD3"/>
    <w:rsid w:val="00C06A58"/>
    <w:rsid w:val="00C14BE9"/>
    <w:rsid w:val="00C1517D"/>
    <w:rsid w:val="00C1599F"/>
    <w:rsid w:val="00C17BF2"/>
    <w:rsid w:val="00C24CA8"/>
    <w:rsid w:val="00C27D21"/>
    <w:rsid w:val="00C33F12"/>
    <w:rsid w:val="00C34326"/>
    <w:rsid w:val="00C359F7"/>
    <w:rsid w:val="00C45D60"/>
    <w:rsid w:val="00C54ACE"/>
    <w:rsid w:val="00C550DD"/>
    <w:rsid w:val="00C5537E"/>
    <w:rsid w:val="00C55BDF"/>
    <w:rsid w:val="00C6120A"/>
    <w:rsid w:val="00C659EA"/>
    <w:rsid w:val="00C66BA2"/>
    <w:rsid w:val="00C729B7"/>
    <w:rsid w:val="00C72B4E"/>
    <w:rsid w:val="00C80AD4"/>
    <w:rsid w:val="00C80FE5"/>
    <w:rsid w:val="00C81D8C"/>
    <w:rsid w:val="00C82A31"/>
    <w:rsid w:val="00C82B21"/>
    <w:rsid w:val="00C90C4A"/>
    <w:rsid w:val="00C91351"/>
    <w:rsid w:val="00C92007"/>
    <w:rsid w:val="00C95985"/>
    <w:rsid w:val="00CA391B"/>
    <w:rsid w:val="00CA56FB"/>
    <w:rsid w:val="00CB4394"/>
    <w:rsid w:val="00CC0C95"/>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33A"/>
    <w:rsid w:val="00D22E65"/>
    <w:rsid w:val="00D24991"/>
    <w:rsid w:val="00D24B66"/>
    <w:rsid w:val="00D24C64"/>
    <w:rsid w:val="00D26BBC"/>
    <w:rsid w:val="00D3385D"/>
    <w:rsid w:val="00D4043C"/>
    <w:rsid w:val="00D50255"/>
    <w:rsid w:val="00D50D9C"/>
    <w:rsid w:val="00D51428"/>
    <w:rsid w:val="00D5187B"/>
    <w:rsid w:val="00D531B2"/>
    <w:rsid w:val="00D53311"/>
    <w:rsid w:val="00D60A03"/>
    <w:rsid w:val="00D65919"/>
    <w:rsid w:val="00D65E2E"/>
    <w:rsid w:val="00D66520"/>
    <w:rsid w:val="00D67417"/>
    <w:rsid w:val="00D701B0"/>
    <w:rsid w:val="00D70D7F"/>
    <w:rsid w:val="00D7271E"/>
    <w:rsid w:val="00D74129"/>
    <w:rsid w:val="00D824FC"/>
    <w:rsid w:val="00D86304"/>
    <w:rsid w:val="00D8703A"/>
    <w:rsid w:val="00DA022E"/>
    <w:rsid w:val="00DA030B"/>
    <w:rsid w:val="00DA1B7F"/>
    <w:rsid w:val="00DA2C3D"/>
    <w:rsid w:val="00DA6726"/>
    <w:rsid w:val="00DB0127"/>
    <w:rsid w:val="00DB1971"/>
    <w:rsid w:val="00DB425D"/>
    <w:rsid w:val="00DB5116"/>
    <w:rsid w:val="00DB75D1"/>
    <w:rsid w:val="00DC4FDB"/>
    <w:rsid w:val="00DC5FD1"/>
    <w:rsid w:val="00DC73A7"/>
    <w:rsid w:val="00DC7E22"/>
    <w:rsid w:val="00DD0680"/>
    <w:rsid w:val="00DD1523"/>
    <w:rsid w:val="00DD30A6"/>
    <w:rsid w:val="00DD4E73"/>
    <w:rsid w:val="00DE0011"/>
    <w:rsid w:val="00DE1142"/>
    <w:rsid w:val="00DE1773"/>
    <w:rsid w:val="00DE34CF"/>
    <w:rsid w:val="00DE4C89"/>
    <w:rsid w:val="00DE4D62"/>
    <w:rsid w:val="00DE5CE0"/>
    <w:rsid w:val="00E00098"/>
    <w:rsid w:val="00E055D1"/>
    <w:rsid w:val="00E06A03"/>
    <w:rsid w:val="00E06B8D"/>
    <w:rsid w:val="00E12C8C"/>
    <w:rsid w:val="00E13F3D"/>
    <w:rsid w:val="00E14F26"/>
    <w:rsid w:val="00E155A8"/>
    <w:rsid w:val="00E159AC"/>
    <w:rsid w:val="00E21F55"/>
    <w:rsid w:val="00E27A49"/>
    <w:rsid w:val="00E30405"/>
    <w:rsid w:val="00E323CA"/>
    <w:rsid w:val="00E34898"/>
    <w:rsid w:val="00E368B2"/>
    <w:rsid w:val="00E42FF0"/>
    <w:rsid w:val="00E44C64"/>
    <w:rsid w:val="00E564E7"/>
    <w:rsid w:val="00E56D34"/>
    <w:rsid w:val="00E57FD5"/>
    <w:rsid w:val="00E606E5"/>
    <w:rsid w:val="00E63A82"/>
    <w:rsid w:val="00E70674"/>
    <w:rsid w:val="00E757C6"/>
    <w:rsid w:val="00E766DC"/>
    <w:rsid w:val="00E87BF0"/>
    <w:rsid w:val="00E87C74"/>
    <w:rsid w:val="00E919F5"/>
    <w:rsid w:val="00EA1B45"/>
    <w:rsid w:val="00EA2B81"/>
    <w:rsid w:val="00EA34B0"/>
    <w:rsid w:val="00EA42A0"/>
    <w:rsid w:val="00EA770E"/>
    <w:rsid w:val="00EB0449"/>
    <w:rsid w:val="00EB09B7"/>
    <w:rsid w:val="00EB1670"/>
    <w:rsid w:val="00EB1745"/>
    <w:rsid w:val="00EB607E"/>
    <w:rsid w:val="00EC43F4"/>
    <w:rsid w:val="00EC5F54"/>
    <w:rsid w:val="00ED76AA"/>
    <w:rsid w:val="00ED77E9"/>
    <w:rsid w:val="00EE26D2"/>
    <w:rsid w:val="00EE7D7C"/>
    <w:rsid w:val="00EF21CE"/>
    <w:rsid w:val="00EF4CA4"/>
    <w:rsid w:val="00EF54E1"/>
    <w:rsid w:val="00F0705D"/>
    <w:rsid w:val="00F07808"/>
    <w:rsid w:val="00F1441B"/>
    <w:rsid w:val="00F14706"/>
    <w:rsid w:val="00F15704"/>
    <w:rsid w:val="00F1782B"/>
    <w:rsid w:val="00F25D44"/>
    <w:rsid w:val="00F25D98"/>
    <w:rsid w:val="00F27057"/>
    <w:rsid w:val="00F300FB"/>
    <w:rsid w:val="00F30D06"/>
    <w:rsid w:val="00F359FF"/>
    <w:rsid w:val="00F36513"/>
    <w:rsid w:val="00F3671F"/>
    <w:rsid w:val="00F46A4F"/>
    <w:rsid w:val="00F47278"/>
    <w:rsid w:val="00F54500"/>
    <w:rsid w:val="00F60B34"/>
    <w:rsid w:val="00F6398A"/>
    <w:rsid w:val="00F64389"/>
    <w:rsid w:val="00F86331"/>
    <w:rsid w:val="00F87687"/>
    <w:rsid w:val="00F921AC"/>
    <w:rsid w:val="00F960B0"/>
    <w:rsid w:val="00F978BC"/>
    <w:rsid w:val="00FA13DF"/>
    <w:rsid w:val="00FA475E"/>
    <w:rsid w:val="00FA67A5"/>
    <w:rsid w:val="00FB1F8D"/>
    <w:rsid w:val="00FB20AE"/>
    <w:rsid w:val="00FB247E"/>
    <w:rsid w:val="00FB5F02"/>
    <w:rsid w:val="00FB6386"/>
    <w:rsid w:val="00FB64E5"/>
    <w:rsid w:val="00FC0CE6"/>
    <w:rsid w:val="00FC505B"/>
    <w:rsid w:val="00FE6106"/>
    <w:rsid w:val="00FE6DBD"/>
    <w:rsid w:val="00FE6DE6"/>
    <w:rsid w:val="00FF0534"/>
    <w:rsid w:val="28C6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E891E"/>
  <w15:docId w15:val="{58A9DD0D-B3F0-4247-8144-A73EFD1DD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FF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3">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2">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3">
    <w:name w:val="修订1"/>
    <w:hidden/>
    <w:uiPriority w:val="99"/>
    <w:semiHidden/>
    <w:qFormat/>
    <w:rPr>
      <w:rFonts w:ascii="Times New Roman" w:hAnsi="Times New Roman"/>
      <w:lang w:val="en-GB" w:eastAsia="en-US"/>
    </w:rPr>
  </w:style>
  <w:style w:type="character" w:customStyle="1" w:styleId="CRCoverPageZchn">
    <w:name w:val="CR Cover Page Zchn"/>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paragraph" w:customStyle="1" w:styleId="TAHCarNotBold">
    <w:name w:val="TAH Car + Not Bold"/>
    <w:basedOn w:val="a"/>
    <w:qFormat/>
    <w:rsid w:val="006A4FF6"/>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0DC19-5D19-4F5E-A6BD-789BA9C7F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3174</Words>
  <Characters>18098</Characters>
  <Application>Microsoft Office Word</Application>
  <DocSecurity>0</DocSecurity>
  <Lines>150</Lines>
  <Paragraphs>42</Paragraphs>
  <ScaleCrop>false</ScaleCrop>
  <Company>3GPP Support Team</Company>
  <LinksUpToDate>false</LinksUpToDate>
  <CharactersWithSpaces>21230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晓忠 陈</cp:lastModifiedBy>
  <cp:revision>3</cp:revision>
  <cp:lastPrinted>1900-12-31T16:00:00Z</cp:lastPrinted>
  <dcterms:created xsi:type="dcterms:W3CDTF">2023-05-25T05:09:00Z</dcterms:created>
  <dcterms:modified xsi:type="dcterms:W3CDTF">2023-05-25T05:10:00Z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FEBD4A8DABA644DAA8832A6933D2CF4C</vt:lpwstr>
  </property>
</Properties>
</file>