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C5857" w14:textId="4A0D8F98" w:rsidR="008E542D" w:rsidRDefault="00A619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FE1CBE">
        <w:rPr>
          <w:b/>
          <w:noProof/>
          <w:sz w:val="24"/>
        </w:rPr>
        <w:t>3GPP TSG-RAN5 Meeting #99</w:t>
      </w:r>
      <w:r>
        <w:rPr>
          <w:b/>
          <w:i/>
          <w:sz w:val="28"/>
        </w:rPr>
        <w:tab/>
        <w:t>R5-2</w:t>
      </w:r>
      <w:r w:rsidR="00873D65">
        <w:rPr>
          <w:b/>
          <w:i/>
          <w:sz w:val="28"/>
        </w:rPr>
        <w:t>3</w:t>
      </w:r>
      <w:r w:rsidR="007974E8">
        <w:rPr>
          <w:b/>
          <w:i/>
          <w:sz w:val="28"/>
        </w:rPr>
        <w:t>3368</w:t>
      </w:r>
    </w:p>
    <w:p w14:paraId="5F65F60B" w14:textId="6A22839A" w:rsidR="008E542D" w:rsidRPr="00F0494E" w:rsidRDefault="00FE61BC" w:rsidP="00F0494E">
      <w:pPr>
        <w:pStyle w:val="CRCoverPage"/>
        <w:outlineLvl w:val="0"/>
        <w:rPr>
          <w:b/>
          <w:noProof/>
          <w:sz w:val="24"/>
        </w:rPr>
      </w:pPr>
      <w:r w:rsidRPr="00FE1CBE">
        <w:rPr>
          <w:b/>
          <w:noProof/>
          <w:sz w:val="24"/>
          <w:lang w:eastAsia="ja-JP"/>
        </w:rPr>
        <w:t>Incheon, Korea (Republic Of), 22nd May 2023 - 26th May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8E542D" w14:paraId="4F83DA91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CE82C" w14:textId="77777777" w:rsidR="008E542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i/>
                <w:sz w:val="14"/>
                <w:lang w:val="en-US"/>
              </w:rPr>
              <w:t>4</w:t>
            </w:r>
            <w:r>
              <w:rPr>
                <w:i/>
                <w:sz w:val="14"/>
              </w:rPr>
              <w:t>.0</w:t>
            </w:r>
          </w:p>
        </w:tc>
      </w:tr>
      <w:tr w:rsidR="008E542D" w14:paraId="0611FCC4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CCD0" w14:textId="77777777" w:rsidR="008E542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8E542D" w14:paraId="2DC02776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B1A9D54" w14:textId="77777777" w:rsidR="008E542D" w:rsidRDefault="008E54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7128D36" w14:textId="77777777" w:rsidR="008E542D" w:rsidRDefault="008E54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42D" w14:paraId="529BEFC6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6A159" w14:textId="77777777" w:rsidR="008E542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8B81C" w14:textId="53E12ABC" w:rsidR="008E542D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F0494E">
              <w:t>CA_n</w:t>
            </w:r>
            <w:r w:rsidR="000412B5">
              <w:t>41</w:t>
            </w:r>
            <w:r w:rsidR="00A03620">
              <w:t>A-n66A-n71A,</w:t>
            </w:r>
            <w:r w:rsidR="00FC161D">
              <w:t xml:space="preserve"> BCS0</w:t>
            </w:r>
            <w:r w:rsidR="00553CC1">
              <w:t>, no UL</w:t>
            </w:r>
            <w:r w:rsidR="00BE2BCE">
              <w:t xml:space="preserve"> CA</w:t>
            </w:r>
            <w:r w:rsidR="00553CC1">
              <w:t>,</w:t>
            </w:r>
            <w:r w:rsidR="00370E17">
              <w:t xml:space="preserve"> PC3</w:t>
            </w:r>
            <w:r w:rsidR="0025582D">
              <w:t>.</w:t>
            </w:r>
          </w:p>
        </w:tc>
      </w:tr>
      <w:tr w:rsidR="008E542D" w14:paraId="55A1377E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34A6475" w14:textId="77777777" w:rsidR="008E542D" w:rsidRDefault="008E54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7FCBB11" w14:textId="77777777" w:rsidR="008E542D" w:rsidRDefault="008E54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42D" w14:paraId="6758AC8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ABF15" w14:textId="77777777" w:rsidR="008E542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76E14817" w14:textId="5CC1995E" w:rsidR="008E542D" w:rsidRDefault="00D00FF1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B9794CA" w14:textId="77777777" w:rsidR="008E542D" w:rsidRDefault="008E54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33DBBB" w14:textId="77777777" w:rsidR="008E542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1604F" w14:textId="664D6317" w:rsidR="008E542D" w:rsidRDefault="00CA65A8">
            <w:pPr>
              <w:pStyle w:val="CRCoverPage"/>
              <w:spacing w:after="0"/>
              <w:ind w:left="100"/>
            </w:pPr>
            <w:r>
              <w:t>2023-0</w:t>
            </w:r>
            <w:r w:rsidR="004646F1">
              <w:t>5</w:t>
            </w:r>
            <w:r>
              <w:t>-2</w:t>
            </w:r>
            <w:r w:rsidR="00764173">
              <w:t>3</w:t>
            </w:r>
          </w:p>
        </w:tc>
      </w:tr>
    </w:tbl>
    <w:p w14:paraId="4FE0DF83" w14:textId="77777777" w:rsidR="008E542D" w:rsidRDefault="008E542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84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  <w:gridCol w:w="99"/>
        <w:gridCol w:w="146"/>
      </w:tblGrid>
      <w:tr w:rsidR="008E542D" w14:paraId="780F6F8B" w14:textId="77777777">
        <w:trPr>
          <w:gridAfter w:val="2"/>
          <w:wAfter w:w="245" w:type="dxa"/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EB7E35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557405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0C99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2851BE9B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A0E9B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DF496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219AC49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</w:tcPr>
          <w:p w14:paraId="03372F1F" w14:textId="77777777" w:rsidR="008E542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717630B" w14:textId="77777777" w:rsidR="008E542D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3F9256" w14:textId="3250EA10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CDDC908" w14:textId="77777777" w:rsidR="008E542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75FEF1" w14:textId="7BBD902C" w:rsidR="008E542D" w:rsidRDefault="00FE22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C21E86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2AB91E91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DF32971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898685" w14:textId="77777777" w:rsidR="008E542D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FA497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10B58" w14:textId="77777777" w:rsidR="008E542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7D1E8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09597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14E6116B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AD66457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DD411E8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FC2E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6A40429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06B3E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B5EF4E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0FEE1AEF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93704FF" w14:textId="77777777" w:rsidR="008E542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EC77D49" w14:textId="77777777" w:rsidR="008E542D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1E1A6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7ED29" w14:textId="77777777" w:rsidR="008E542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20E84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3C8E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E344CFF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C8C0955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4ED8CB" w14:textId="77777777" w:rsidR="008E542D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DFD88F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83C69B" w14:textId="77777777" w:rsidR="008E542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670E4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9BE886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1F40C524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77AB743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D5835F" w14:textId="77777777" w:rsidR="008E542D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D9B1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2C6EC" w14:textId="77777777" w:rsidR="008E542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62D3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A17CE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29326DF2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2D7C428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8CF058" w14:textId="77777777" w:rsidR="008E542D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D5A8E" w14:textId="295E14F7" w:rsidR="008E542D" w:rsidRDefault="00234F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7B35B" w14:textId="77777777" w:rsidR="008E542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68859F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AFD4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298AB11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EB0B3C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BECE0F6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EFBC8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78E0D42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F828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55E6D6D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E5264BC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5E7750F" w14:textId="77777777" w:rsidR="008E542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B8277AC" w14:textId="77777777" w:rsidR="008E542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35D64E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6B397E" w14:textId="77777777" w:rsidR="008E542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89515E" w14:textId="08ECDEB4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35EA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F8E7717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9EF721E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F99901" w14:textId="77777777" w:rsidR="008E542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6F865E" w14:textId="5EDC999F" w:rsidR="008E542D" w:rsidRDefault="00C85B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2972B" w14:textId="77777777" w:rsidR="008E542D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EE305B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1BD78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68DA08B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77B922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AA207F4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518012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4F1AD2E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810C7C0" w14:textId="77777777"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254BE5F" w14:textId="77777777" w:rsidR="008E542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8184676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653F1C4" w14:textId="77777777" w:rsidR="008E542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6E97F6" w14:textId="2B0E0555" w:rsidR="008E542D" w:rsidRDefault="00344472">
            <w:pPr>
              <w:pStyle w:val="CRCoverPage"/>
              <w:spacing w:after="0"/>
              <w:rPr>
                <w:b/>
                <w:caps/>
              </w:rPr>
            </w:pPr>
            <w:r>
              <w:t>CA_n41A-n66A-n71A, BCS0, no UL CA, PC3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C89535" w14:textId="77777777" w:rsidR="008E542D" w:rsidRDefault="008E542D">
            <w:pPr>
              <w:pStyle w:val="CRCoverPage"/>
              <w:spacing w:after="0"/>
            </w:pPr>
          </w:p>
        </w:tc>
      </w:tr>
      <w:tr w:rsidR="008E542D" w14:paraId="1F758BA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6CC051E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BED06BF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28A5BA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56AB05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B659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4F37CC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7C57AB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C3C2392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2D79F8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D088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122C9F9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16EB0AE" w14:textId="77777777"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C06FA72" w14:textId="77777777" w:rsidR="008E542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52C2AF9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1D64ACF" w14:textId="77777777" w:rsidR="008E542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0A7B6" w14:textId="0FA3D9C8" w:rsidR="008E542D" w:rsidRDefault="00CB489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EDA04" w14:textId="77777777" w:rsidR="008E542D" w:rsidRDefault="008E542D">
            <w:pPr>
              <w:pStyle w:val="CRCoverPage"/>
              <w:spacing w:after="0"/>
            </w:pPr>
          </w:p>
        </w:tc>
      </w:tr>
      <w:tr w:rsidR="008E542D" w14:paraId="3E37340C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7CEC43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39809324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99ACE3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A4E03" w14:textId="77777777" w:rsidR="008E542D" w:rsidRDefault="008E542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C93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66D48DDE" w14:textId="77777777" w:rsidR="008E542D" w:rsidRDefault="008E542D">
      <w:pPr>
        <w:pStyle w:val="CRCoverPage"/>
        <w:rPr>
          <w:lang w:val="en-US"/>
        </w:rPr>
      </w:pPr>
    </w:p>
    <w:bookmarkEnd w:id="0"/>
    <w:p w14:paraId="02D2A33C" w14:textId="50C4A419" w:rsidR="008E542D" w:rsidRDefault="008E542D" w:rsidP="00BE1991">
      <w:pPr>
        <w:pStyle w:val="CRCoverPage"/>
        <w:rPr>
          <w:i/>
          <w:iCs/>
          <w:color w:val="FF0000"/>
          <w:lang w:val="en-US"/>
        </w:rPr>
      </w:pPr>
    </w:p>
    <w:sectPr w:rsidR="008E542D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61C8F" w14:textId="77777777" w:rsidR="00623184" w:rsidRDefault="00623184">
      <w:pPr>
        <w:spacing w:after="0"/>
      </w:pPr>
      <w:r>
        <w:separator/>
      </w:r>
    </w:p>
  </w:endnote>
  <w:endnote w:type="continuationSeparator" w:id="0">
    <w:p w14:paraId="36E49FFB" w14:textId="77777777" w:rsidR="00623184" w:rsidRDefault="006231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80B1B" w14:textId="77777777" w:rsidR="008E542D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F5067" w14:textId="77777777" w:rsidR="00623184" w:rsidRDefault="00623184">
      <w:pPr>
        <w:spacing w:after="0"/>
      </w:pPr>
      <w:r>
        <w:separator/>
      </w:r>
    </w:p>
  </w:footnote>
  <w:footnote w:type="continuationSeparator" w:id="0">
    <w:p w14:paraId="6C149488" w14:textId="77777777" w:rsidR="00623184" w:rsidRDefault="006231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4E87F" w14:textId="77777777" w:rsidR="008E542D" w:rsidRDefault="008E542D">
    <w:pPr>
      <w:pStyle w:val="Header"/>
    </w:pPr>
  </w:p>
  <w:p w14:paraId="7FE809E7" w14:textId="77777777" w:rsidR="008E542D" w:rsidRDefault="008E54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77184414">
    <w:abstractNumId w:val="3"/>
  </w:num>
  <w:num w:numId="2" w16cid:durableId="1443181990">
    <w:abstractNumId w:val="5"/>
  </w:num>
  <w:num w:numId="3" w16cid:durableId="957838377">
    <w:abstractNumId w:val="1"/>
  </w:num>
  <w:num w:numId="4" w16cid:durableId="960961160">
    <w:abstractNumId w:val="4"/>
  </w:num>
  <w:num w:numId="5" w16cid:durableId="1067731658">
    <w:abstractNumId w:val="14"/>
  </w:num>
  <w:num w:numId="6" w16cid:durableId="193200443">
    <w:abstractNumId w:val="2"/>
  </w:num>
  <w:num w:numId="7" w16cid:durableId="1573931340">
    <w:abstractNumId w:val="10"/>
  </w:num>
  <w:num w:numId="8" w16cid:durableId="503863831">
    <w:abstractNumId w:val="7"/>
  </w:num>
  <w:num w:numId="9" w16cid:durableId="1793673126">
    <w:abstractNumId w:val="13"/>
  </w:num>
  <w:num w:numId="10" w16cid:durableId="882211393">
    <w:abstractNumId w:val="15"/>
  </w:num>
  <w:num w:numId="11" w16cid:durableId="1615013641">
    <w:abstractNumId w:val="16"/>
  </w:num>
  <w:num w:numId="12" w16cid:durableId="195626650">
    <w:abstractNumId w:val="8"/>
  </w:num>
  <w:num w:numId="13" w16cid:durableId="1511292854">
    <w:abstractNumId w:val="9"/>
  </w:num>
  <w:num w:numId="14" w16cid:durableId="1666277734">
    <w:abstractNumId w:val="6"/>
  </w:num>
  <w:num w:numId="15" w16cid:durableId="860977466">
    <w:abstractNumId w:val="12"/>
  </w:num>
  <w:num w:numId="16" w16cid:durableId="849956064">
    <w:abstractNumId w:val="0"/>
  </w:num>
  <w:num w:numId="17" w16cid:durableId="1975443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3E65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2B5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00E7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1650"/>
    <w:rsid w:val="00223E31"/>
    <w:rsid w:val="002347A2"/>
    <w:rsid w:val="00234F92"/>
    <w:rsid w:val="00243E1C"/>
    <w:rsid w:val="0024670C"/>
    <w:rsid w:val="00246B77"/>
    <w:rsid w:val="00251602"/>
    <w:rsid w:val="0025582D"/>
    <w:rsid w:val="002567DD"/>
    <w:rsid w:val="002576FD"/>
    <w:rsid w:val="002639E9"/>
    <w:rsid w:val="002667B5"/>
    <w:rsid w:val="0027477D"/>
    <w:rsid w:val="00281064"/>
    <w:rsid w:val="00282E44"/>
    <w:rsid w:val="002864B7"/>
    <w:rsid w:val="00286A1F"/>
    <w:rsid w:val="002929E0"/>
    <w:rsid w:val="00294E94"/>
    <w:rsid w:val="00296416"/>
    <w:rsid w:val="00296681"/>
    <w:rsid w:val="00297F79"/>
    <w:rsid w:val="00297FE9"/>
    <w:rsid w:val="002A0D2E"/>
    <w:rsid w:val="002A1AC4"/>
    <w:rsid w:val="002A349A"/>
    <w:rsid w:val="002A4CF6"/>
    <w:rsid w:val="002A4E3E"/>
    <w:rsid w:val="002A50EF"/>
    <w:rsid w:val="002A55C3"/>
    <w:rsid w:val="002A59BD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2DD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7AF5"/>
    <w:rsid w:val="00331C9E"/>
    <w:rsid w:val="003323F7"/>
    <w:rsid w:val="00335B4E"/>
    <w:rsid w:val="00337579"/>
    <w:rsid w:val="00344472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0E17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D23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46F1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3CC1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6D27"/>
    <w:rsid w:val="005C7963"/>
    <w:rsid w:val="005D0C9B"/>
    <w:rsid w:val="005D2E01"/>
    <w:rsid w:val="005D60C0"/>
    <w:rsid w:val="005E3AF3"/>
    <w:rsid w:val="005E5572"/>
    <w:rsid w:val="005E609A"/>
    <w:rsid w:val="005F0415"/>
    <w:rsid w:val="005F0A97"/>
    <w:rsid w:val="005F1314"/>
    <w:rsid w:val="005F20D4"/>
    <w:rsid w:val="005F3934"/>
    <w:rsid w:val="005F3DD5"/>
    <w:rsid w:val="005F6EBB"/>
    <w:rsid w:val="00601776"/>
    <w:rsid w:val="00603594"/>
    <w:rsid w:val="00606A23"/>
    <w:rsid w:val="006076B4"/>
    <w:rsid w:val="006119B4"/>
    <w:rsid w:val="00613D56"/>
    <w:rsid w:val="006141AA"/>
    <w:rsid w:val="00614A42"/>
    <w:rsid w:val="00614FDF"/>
    <w:rsid w:val="00615E4E"/>
    <w:rsid w:val="00616CBF"/>
    <w:rsid w:val="00620F63"/>
    <w:rsid w:val="00623184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4A64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0757C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73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4E8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3D65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E542D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35AF5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9F5CC3"/>
    <w:rsid w:val="00A00841"/>
    <w:rsid w:val="00A00CC3"/>
    <w:rsid w:val="00A03620"/>
    <w:rsid w:val="00A0661A"/>
    <w:rsid w:val="00A10F02"/>
    <w:rsid w:val="00A1194B"/>
    <w:rsid w:val="00A164B4"/>
    <w:rsid w:val="00A1651B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2817"/>
    <w:rsid w:val="00A535CC"/>
    <w:rsid w:val="00A53724"/>
    <w:rsid w:val="00A562F9"/>
    <w:rsid w:val="00A6196B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05F22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0D27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02FB"/>
    <w:rsid w:val="00BD13AE"/>
    <w:rsid w:val="00BD153C"/>
    <w:rsid w:val="00BE1991"/>
    <w:rsid w:val="00BE1E62"/>
    <w:rsid w:val="00BE2BCE"/>
    <w:rsid w:val="00BF2FAD"/>
    <w:rsid w:val="00C00E9B"/>
    <w:rsid w:val="00C05FF9"/>
    <w:rsid w:val="00C062D0"/>
    <w:rsid w:val="00C1096E"/>
    <w:rsid w:val="00C1271E"/>
    <w:rsid w:val="00C1570B"/>
    <w:rsid w:val="00C17BE3"/>
    <w:rsid w:val="00C21BEB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85BC2"/>
    <w:rsid w:val="00C903F3"/>
    <w:rsid w:val="00C90D18"/>
    <w:rsid w:val="00C93F40"/>
    <w:rsid w:val="00C943C2"/>
    <w:rsid w:val="00C94B24"/>
    <w:rsid w:val="00CA2661"/>
    <w:rsid w:val="00CA3D0C"/>
    <w:rsid w:val="00CA64F9"/>
    <w:rsid w:val="00CA65A8"/>
    <w:rsid w:val="00CB1F4C"/>
    <w:rsid w:val="00CB4893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0FF1"/>
    <w:rsid w:val="00D01B10"/>
    <w:rsid w:val="00D06254"/>
    <w:rsid w:val="00D114E6"/>
    <w:rsid w:val="00D128CB"/>
    <w:rsid w:val="00D15DBB"/>
    <w:rsid w:val="00D16F4F"/>
    <w:rsid w:val="00D21A8C"/>
    <w:rsid w:val="00D22EC8"/>
    <w:rsid w:val="00D234CA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3A91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494E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1829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2BDD"/>
    <w:rsid w:val="00FA4FA2"/>
    <w:rsid w:val="00FA6502"/>
    <w:rsid w:val="00FA749C"/>
    <w:rsid w:val="00FB1D62"/>
    <w:rsid w:val="00FB2696"/>
    <w:rsid w:val="00FB3DC3"/>
    <w:rsid w:val="00FC1192"/>
    <w:rsid w:val="00FC161D"/>
    <w:rsid w:val="00FC2164"/>
    <w:rsid w:val="00FC3AD0"/>
    <w:rsid w:val="00FC3D1B"/>
    <w:rsid w:val="00FC4013"/>
    <w:rsid w:val="00FD0C02"/>
    <w:rsid w:val="00FD6745"/>
    <w:rsid w:val="00FE2210"/>
    <w:rsid w:val="00FE35B5"/>
    <w:rsid w:val="00FE581B"/>
    <w:rsid w:val="00FE5BD0"/>
    <w:rsid w:val="00FE61BC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5998212"/>
  <w15:docId w15:val="{C85A558F-0BA6-48EC-BAB2-81836C0FC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234C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104</Words>
  <Characters>595</Characters>
  <Application>Microsoft Office Word</Application>
  <DocSecurity>0</DocSecurity>
  <Lines>4</Lines>
  <Paragraphs>1</Paragraphs>
  <ScaleCrop>false</ScaleCrop>
  <Company>ETSI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Niclas Weiler</cp:lastModifiedBy>
  <cp:revision>3</cp:revision>
  <cp:lastPrinted>2020-02-05T15:54:00Z</cp:lastPrinted>
  <dcterms:created xsi:type="dcterms:W3CDTF">2023-05-24T02:20:00Z</dcterms:created>
  <dcterms:modified xsi:type="dcterms:W3CDTF">2023-05-24T02:20:00Z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