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F3469" w:rsidR="001E41F3" w:rsidRDefault="005724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24B9" w:rsidRDefault="005724B9" w:rsidP="005724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24B9" w:rsidRDefault="005724B9" w:rsidP="00572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D187B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2023-10-02</w:t>
            </w:r>
            <w:r>
              <w:rPr>
                <w:noProof/>
              </w:rPr>
              <w:fldChar w:fldCharType="end"/>
            </w:r>
          </w:p>
        </w:tc>
      </w:tr>
      <w:tr w:rsidR="005724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24B9" w:rsidRDefault="005724B9" w:rsidP="00572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24B9" w:rsidRDefault="005724B9" w:rsidP="005724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724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24B9" w:rsidRDefault="005724B9" w:rsidP="005724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24B9" w:rsidRDefault="005724B9" w:rsidP="005724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724B9" w:rsidRPr="007C2097" w:rsidRDefault="005724B9" w:rsidP="005724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24B9" w14:paraId="7FBEB8E7" w14:textId="77777777" w:rsidTr="00547111">
        <w:tc>
          <w:tcPr>
            <w:tcW w:w="1843" w:type="dxa"/>
          </w:tcPr>
          <w:p w14:paraId="44A3A604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2CD2A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</w:t>
            </w:r>
            <w:proofErr w:type="gramStart"/>
            <w:r w:rsidRPr="00C078E4">
              <w:t xml:space="preserve">measurement </w:t>
            </w:r>
            <w:r>
              <w:t xml:space="preserve"> </w:t>
            </w:r>
            <w:r w:rsidRPr="00C078E4">
              <w:rPr>
                <w:noProof/>
              </w:rPr>
              <w:t>is</w:t>
            </w:r>
            <w:proofErr w:type="gramEnd"/>
            <w:r w:rsidRPr="00C078E4">
              <w:rPr>
                <w:noProof/>
              </w:rPr>
              <w:t xml:space="preserve">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724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5E4DF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7B0A2DAD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B09CF">
              <w:rPr>
                <w:noProof/>
              </w:rPr>
              <w:t xml:space="preserve">38.533 </w:t>
            </w:r>
            <w:r w:rsidRPr="00675DA0">
              <w:rPr>
                <w:noProof/>
              </w:rPr>
              <w:t>4.6.5.1+6.6.6.1</w:t>
            </w:r>
            <w:r w:rsidRPr="004B09CF">
              <w:rPr>
                <w:noProof/>
              </w:rPr>
              <w:t xml:space="preserve"> TT</w:t>
            </w:r>
            <w:r>
              <w:rPr>
                <w:noProof/>
              </w:rPr>
              <w:t>”</w:t>
            </w:r>
          </w:p>
        </w:tc>
      </w:tr>
      <w:tr w:rsidR="00572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08ACC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724B9" w14:paraId="034AF533" w14:textId="77777777" w:rsidTr="00547111">
        <w:tc>
          <w:tcPr>
            <w:tcW w:w="2694" w:type="dxa"/>
            <w:gridSpan w:val="2"/>
          </w:tcPr>
          <w:p w14:paraId="39D9EB5B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0FC48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72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</w:tr>
      <w:tr w:rsidR="00572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2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4B9" w:rsidRPr="008863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4B9" w:rsidRPr="008863B9" w:rsidRDefault="005724B9" w:rsidP="00572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E0C56" w14:textId="77777777" w:rsidR="005724B9" w:rsidRPr="00271513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78AC0F43" w14:textId="77777777" w:rsidR="005724B9" w:rsidRPr="00271513" w:rsidRDefault="005724B9" w:rsidP="005724B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7BD288B4" w14:textId="77777777" w:rsidR="005724B9" w:rsidRPr="00271513" w:rsidRDefault="005724B9" w:rsidP="005724B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4.6.5.1+6.6.6.1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56D35BE6" w14:textId="77777777" w:rsidR="005724B9" w:rsidRPr="004F0AE4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1736B" w14:textId="77777777" w:rsidR="00BC0B09" w:rsidRDefault="00BC0B09">
      <w:r>
        <w:separator/>
      </w:r>
    </w:p>
  </w:endnote>
  <w:endnote w:type="continuationSeparator" w:id="0">
    <w:p w14:paraId="5C05BE23" w14:textId="77777777" w:rsidR="00BC0B09" w:rsidRDefault="00BC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FB24" w14:textId="77777777" w:rsidR="00BC0B09" w:rsidRDefault="00BC0B09">
      <w:r>
        <w:separator/>
      </w:r>
    </w:p>
  </w:footnote>
  <w:footnote w:type="continuationSeparator" w:id="0">
    <w:p w14:paraId="146FB8C0" w14:textId="77777777" w:rsidR="00BC0B09" w:rsidRDefault="00BC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B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B0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2020-02-03T08:32:00Z</dcterms:created>
  <dcterms:modified xsi:type="dcterms:W3CDTF">2023-02-17T18:47:00Z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R5-230723</vt:lpwstr>
  </property>
  <property fmtid="{D5CDD505-2E9C-101B-9397-08002B2CF9AE}" pid="10" name="Spec#">
    <vt:lpwstr>38.903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