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2FDDE30"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AB6D1E" w:rsidRPr="00AB6D1E">
        <w:rPr>
          <w:b/>
          <w:noProof/>
          <w:sz w:val="24"/>
        </w:rPr>
        <w:t>230144</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17202AC3" w:rsidR="00EE4C03" w:rsidRPr="00410371" w:rsidRDefault="00AB6D1E" w:rsidP="004431CA">
            <w:pPr>
              <w:pStyle w:val="CRCoverPage"/>
              <w:spacing w:after="0"/>
              <w:rPr>
                <w:noProof/>
              </w:rPr>
            </w:pPr>
            <w:r w:rsidRPr="00AB6D1E">
              <w:rPr>
                <w:b/>
                <w:noProof/>
                <w:sz w:val="28"/>
              </w:rPr>
              <w:t>0324</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2FAB48C2" w:rsidR="00EE4C03" w:rsidRDefault="00696BAF" w:rsidP="004431CA">
            <w:pPr>
              <w:pStyle w:val="CRCoverPage"/>
              <w:spacing w:after="0"/>
              <w:ind w:left="100"/>
              <w:rPr>
                <w:noProof/>
              </w:rPr>
            </w:pPr>
            <w:r w:rsidRPr="00696BAF">
              <w:rPr>
                <w:noProof/>
              </w:rPr>
              <w:t xml:space="preserve">Correction of clause </w:t>
            </w:r>
            <w:r w:rsidR="006937F4">
              <w:rPr>
                <w:noProof/>
              </w:rPr>
              <w:t>6.4</w:t>
            </w:r>
            <w:r w:rsidRPr="00696BAF">
              <w:rPr>
                <w:noProof/>
              </w:rPr>
              <w:t xml:space="preserve"> - </w:t>
            </w:r>
            <w:r w:rsidR="006937F4" w:rsidRPr="006937F4">
              <w:rPr>
                <w:noProof/>
              </w:rPr>
              <w:t>MBMS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7349AD9E" w:rsidR="00EE4C03" w:rsidRPr="0075085C" w:rsidRDefault="00AB6D1E" w:rsidP="004431CA">
            <w:pPr>
              <w:pStyle w:val="CRCoverPage"/>
              <w:spacing w:after="0"/>
              <w:ind w:left="100"/>
              <w:rPr>
                <w:noProof/>
                <w:highlight w:val="yellow"/>
              </w:rPr>
            </w:pPr>
            <w:r w:rsidRPr="00AB6D1E">
              <w:rPr>
                <w:noProof/>
              </w:rPr>
              <w:t>TEI14_Test, MCPTT-ConTest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655785F" w:rsidR="00EE4C03" w:rsidRDefault="00AB6D1E" w:rsidP="004431CA">
            <w:pPr>
              <w:pStyle w:val="CRCoverPage"/>
              <w:spacing w:after="0"/>
              <w:ind w:left="100"/>
              <w:rPr>
                <w:noProof/>
              </w:rPr>
            </w:pPr>
            <w:r w:rsidRPr="00AB6D1E">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1C7E1C"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0E3CC" w14:textId="28F88857" w:rsidR="00AB3A96" w:rsidRPr="00AB3A96" w:rsidRDefault="00AB3A96" w:rsidP="00AB3A96">
            <w:pPr>
              <w:pStyle w:val="ListParagraph"/>
              <w:numPr>
                <w:ilvl w:val="0"/>
                <w:numId w:val="22"/>
              </w:numPr>
              <w:rPr>
                <w:rFonts w:ascii="Arial" w:eastAsia="Times New Roman" w:hAnsi="Arial"/>
                <w:noProof/>
                <w:sz w:val="20"/>
                <w:szCs w:val="20"/>
                <w:lang w:val="en-GB" w:eastAsia="en-US"/>
              </w:rPr>
            </w:pPr>
            <w:r w:rsidRPr="00AB3A96">
              <w:rPr>
                <w:rFonts w:ascii="Arial" w:eastAsia="Times New Roman" w:hAnsi="Arial"/>
                <w:noProof/>
                <w:sz w:val="20"/>
                <w:szCs w:val="20"/>
                <w:lang w:val="en-GB" w:eastAsia="en-US"/>
              </w:rPr>
              <w:t>The names of generic procedures in 36.579-1 clause 5.4 have been changed to be applica</w:t>
            </w:r>
            <w:r w:rsidR="00911C3B">
              <w:rPr>
                <w:rFonts w:ascii="Arial" w:eastAsia="Times New Roman" w:hAnsi="Arial"/>
                <w:noProof/>
                <w:sz w:val="20"/>
                <w:szCs w:val="20"/>
                <w:lang w:val="en-GB" w:eastAsia="en-US"/>
              </w:rPr>
              <w:t>b</w:t>
            </w:r>
            <w:r w:rsidRPr="00AB3A96">
              <w:rPr>
                <w:rFonts w:ascii="Arial" w:eastAsia="Times New Roman" w:hAnsi="Arial"/>
                <w:noProof/>
                <w:sz w:val="20"/>
                <w:szCs w:val="20"/>
                <w:lang w:val="en-GB" w:eastAsia="en-US"/>
              </w:rPr>
              <w:t>le for MCVideo and MCData too.</w:t>
            </w:r>
          </w:p>
          <w:p w14:paraId="0C79A5E1" w14:textId="77777777" w:rsidR="00B15DD6" w:rsidRDefault="00B15DD6" w:rsidP="00B15DD6">
            <w:pPr>
              <w:pStyle w:val="CRCoverPage"/>
              <w:numPr>
                <w:ilvl w:val="0"/>
                <w:numId w:val="22"/>
              </w:numPr>
              <w:spacing w:after="0"/>
              <w:rPr>
                <w:noProof/>
              </w:rPr>
            </w:pPr>
            <w:r w:rsidRPr="00067830">
              <w:rPr>
                <w:noProof/>
              </w:rPr>
              <w:t>Inconsistent wording of test steps and MMIs</w:t>
            </w:r>
          </w:p>
          <w:p w14:paraId="7AD06043" w14:textId="31DD679B" w:rsidR="00151595" w:rsidRDefault="00B15DD6" w:rsidP="00B15DD6">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0BC55" w14:textId="77777777" w:rsidR="00AB3A96" w:rsidRPr="00AB3A96" w:rsidRDefault="00AB3A96" w:rsidP="00AB3A96">
            <w:pPr>
              <w:pStyle w:val="ListParagraph"/>
              <w:numPr>
                <w:ilvl w:val="0"/>
                <w:numId w:val="31"/>
              </w:numPr>
              <w:rPr>
                <w:rFonts w:ascii="Arial" w:eastAsia="Times New Roman" w:hAnsi="Arial"/>
                <w:noProof/>
                <w:sz w:val="20"/>
                <w:szCs w:val="20"/>
                <w:lang w:val="en-GB" w:eastAsia="en-US"/>
              </w:rPr>
            </w:pPr>
            <w:r w:rsidRPr="00AB3A96">
              <w:rPr>
                <w:rFonts w:ascii="Arial" w:eastAsia="Times New Roman" w:hAnsi="Arial"/>
                <w:noProof/>
                <w:sz w:val="20"/>
                <w:szCs w:val="20"/>
                <w:lang w:val="en-GB" w:eastAsia="en-US"/>
              </w:rPr>
              <w:t>Refernces to procedures of 36.579-1 clause 5.4 corrected.</w:t>
            </w:r>
          </w:p>
          <w:p w14:paraId="0E7458F0" w14:textId="77777777" w:rsidR="00B15DD6" w:rsidRDefault="00B15DD6" w:rsidP="00B15DD6">
            <w:pPr>
              <w:pStyle w:val="CRCoverPage"/>
              <w:numPr>
                <w:ilvl w:val="0"/>
                <w:numId w:val="31"/>
              </w:numPr>
              <w:spacing w:after="0"/>
              <w:rPr>
                <w:noProof/>
              </w:rPr>
            </w:pPr>
            <w:r w:rsidRPr="00067830">
              <w:rPr>
                <w:noProof/>
              </w:rPr>
              <w:t>Hormonised wording of test steps and MMIs</w:t>
            </w:r>
          </w:p>
          <w:p w14:paraId="79D688A2" w14:textId="20849D1F" w:rsidR="00151595" w:rsidRDefault="00B15DD6" w:rsidP="00B15DD6">
            <w:pPr>
              <w:pStyle w:val="CRCoverPage"/>
              <w:numPr>
                <w:ilvl w:val="0"/>
                <w:numId w:val="31"/>
              </w:numPr>
              <w:spacing w:after="0"/>
              <w:rPr>
                <w:noProof/>
              </w:rPr>
            </w:pPr>
            <w:r>
              <w:rPr>
                <w:noProof/>
              </w:rPr>
              <w:t>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32E0BCD2" w:rsidR="00EE4C03" w:rsidRDefault="006937F4" w:rsidP="004431CA">
            <w:pPr>
              <w:pStyle w:val="CRCoverPage"/>
              <w:spacing w:after="0"/>
              <w:ind w:left="100"/>
              <w:rPr>
                <w:noProof/>
              </w:rPr>
            </w:pPr>
            <w:r>
              <w:rPr>
                <w:noProof/>
              </w:rPr>
              <w:t>6.4</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B6F7716" w:rsidR="00EE4C03" w:rsidRDefault="001C7E1C"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4E3831ED"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4658E815" w:rsidR="00EE4C03" w:rsidRDefault="00AB3A96" w:rsidP="004431CA">
            <w:pPr>
              <w:pStyle w:val="CRCoverPage"/>
              <w:spacing w:after="0"/>
              <w:ind w:left="99"/>
              <w:rPr>
                <w:noProof/>
              </w:rPr>
            </w:pPr>
            <w:r>
              <w:rPr>
                <w:noProof/>
              </w:rPr>
              <w:t xml:space="preserve">TS 36.579-1 CR </w:t>
            </w:r>
            <w:r w:rsidR="00F00AB7" w:rsidRPr="00F00AB7">
              <w:rPr>
                <w:noProof/>
              </w:rPr>
              <w:t>0291</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8F8E768" w14:textId="77777777" w:rsidR="006937F4" w:rsidRPr="006937F4" w:rsidRDefault="006937F4" w:rsidP="006937F4">
      <w:pPr>
        <w:keepNext/>
        <w:keepLines/>
        <w:spacing w:before="180"/>
        <w:ind w:left="1134" w:hanging="1134"/>
        <w:outlineLvl w:val="1"/>
        <w:rPr>
          <w:rFonts w:ascii="Arial" w:hAnsi="Arial"/>
          <w:sz w:val="32"/>
        </w:rPr>
      </w:pPr>
      <w:bookmarkStart w:id="31" w:name="_Toc21006054"/>
      <w:bookmarkStart w:id="32" w:name="_Toc36037727"/>
      <w:bookmarkStart w:id="33" w:name="_Toc43837580"/>
      <w:bookmarkStart w:id="34" w:name="_Toc60995692"/>
      <w:bookmarkStart w:id="35" w:name="_Toc69159820"/>
      <w:bookmarkStart w:id="36" w:name="_Toc76583183"/>
      <w:bookmarkStart w:id="37" w:name="_Toc83808735"/>
      <w:bookmarkStart w:id="38" w:name="_Toc91233564"/>
      <w:bookmarkStart w:id="39" w:name="_Toc100349043"/>
      <w:bookmarkStart w:id="40" w:name="_Toc106787199"/>
      <w:bookmarkStart w:id="41" w:name="_Toc124350100"/>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6937F4">
        <w:rPr>
          <w:rFonts w:ascii="Arial" w:hAnsi="Arial"/>
          <w:sz w:val="32"/>
        </w:rPr>
        <w:lastRenderedPageBreak/>
        <w:t>6.4</w:t>
      </w:r>
      <w:r w:rsidRPr="006937F4">
        <w:rPr>
          <w:rFonts w:ascii="Arial" w:hAnsi="Arial"/>
          <w:sz w:val="32"/>
        </w:rPr>
        <w:tab/>
        <w:t>MBMS</w:t>
      </w:r>
      <w:bookmarkEnd w:id="31"/>
      <w:bookmarkEnd w:id="32"/>
      <w:bookmarkEnd w:id="33"/>
      <w:bookmarkEnd w:id="34"/>
      <w:bookmarkEnd w:id="35"/>
      <w:bookmarkEnd w:id="36"/>
      <w:bookmarkEnd w:id="37"/>
      <w:bookmarkEnd w:id="38"/>
      <w:bookmarkEnd w:id="39"/>
      <w:bookmarkEnd w:id="40"/>
      <w:bookmarkEnd w:id="41"/>
    </w:p>
    <w:p w14:paraId="3FD251C7" w14:textId="77777777" w:rsidR="006937F4" w:rsidRPr="006937F4" w:rsidRDefault="006937F4" w:rsidP="006937F4">
      <w:pPr>
        <w:keepNext/>
        <w:keepLines/>
        <w:spacing w:before="120"/>
        <w:ind w:left="1134" w:hanging="1134"/>
        <w:outlineLvl w:val="2"/>
        <w:rPr>
          <w:rFonts w:ascii="Arial" w:hAnsi="Arial"/>
          <w:sz w:val="28"/>
        </w:rPr>
      </w:pPr>
      <w:bookmarkStart w:id="43" w:name="_Toc21006055"/>
      <w:bookmarkStart w:id="44" w:name="_Toc36037728"/>
      <w:bookmarkStart w:id="45" w:name="_Toc43837581"/>
      <w:bookmarkStart w:id="46" w:name="_Toc60995693"/>
      <w:bookmarkStart w:id="47" w:name="_Toc69159821"/>
      <w:bookmarkStart w:id="48" w:name="_Toc76583184"/>
      <w:bookmarkStart w:id="49" w:name="_Toc83808736"/>
      <w:bookmarkStart w:id="50" w:name="_Toc91233565"/>
      <w:bookmarkStart w:id="51" w:name="_Toc100349044"/>
      <w:bookmarkStart w:id="52" w:name="_Toc106787200"/>
      <w:bookmarkStart w:id="53" w:name="_Toc124350101"/>
      <w:r w:rsidRPr="006937F4">
        <w:rPr>
          <w:rFonts w:ascii="Arial" w:hAnsi="Arial"/>
          <w:sz w:val="28"/>
        </w:rPr>
        <w:t>6.4.1</w:t>
      </w:r>
      <w:r w:rsidRPr="006937F4">
        <w:rPr>
          <w:rFonts w:ascii="Arial" w:hAnsi="Arial"/>
          <w:sz w:val="28"/>
        </w:rPr>
        <w:tab/>
        <w:t>On-network / MBMS / MBMS Bearer Announcement / MBMS Bearer Listening Status / Transition to MBMS from Unicast / MBMS Floor Control / Transition to Unicast from MBMS</w:t>
      </w:r>
      <w:bookmarkEnd w:id="43"/>
      <w:bookmarkEnd w:id="44"/>
      <w:bookmarkEnd w:id="45"/>
      <w:bookmarkEnd w:id="46"/>
      <w:bookmarkEnd w:id="47"/>
      <w:bookmarkEnd w:id="48"/>
      <w:bookmarkEnd w:id="49"/>
      <w:bookmarkEnd w:id="50"/>
      <w:bookmarkEnd w:id="51"/>
      <w:bookmarkEnd w:id="52"/>
      <w:bookmarkEnd w:id="53"/>
    </w:p>
    <w:p w14:paraId="029826B3" w14:textId="77777777" w:rsidR="006937F4" w:rsidRPr="006937F4" w:rsidRDefault="006937F4" w:rsidP="006937F4">
      <w:pPr>
        <w:keepNext/>
        <w:keepLines/>
        <w:spacing w:before="120"/>
        <w:ind w:left="1985" w:hanging="1985"/>
        <w:rPr>
          <w:rFonts w:ascii="Arial" w:hAnsi="Arial"/>
        </w:rPr>
      </w:pPr>
      <w:r w:rsidRPr="006937F4">
        <w:rPr>
          <w:rFonts w:ascii="Arial" w:hAnsi="Arial"/>
        </w:rPr>
        <w:t>6.4.1.1</w:t>
      </w:r>
      <w:r w:rsidRPr="006937F4">
        <w:rPr>
          <w:rFonts w:ascii="Arial" w:hAnsi="Arial"/>
        </w:rPr>
        <w:tab/>
        <w:t>Test Purpose (TP)</w:t>
      </w:r>
    </w:p>
    <w:p w14:paraId="2211479E" w14:textId="77777777" w:rsidR="006937F4" w:rsidRPr="006937F4" w:rsidRDefault="006937F4" w:rsidP="006937F4">
      <w:pPr>
        <w:keepNext/>
        <w:keepLines/>
        <w:spacing w:before="120"/>
        <w:ind w:left="1985" w:hanging="1985"/>
        <w:rPr>
          <w:rFonts w:ascii="Arial" w:hAnsi="Arial"/>
        </w:rPr>
      </w:pPr>
      <w:r w:rsidRPr="006937F4">
        <w:rPr>
          <w:rFonts w:ascii="Arial" w:hAnsi="Arial"/>
        </w:rPr>
        <w:t>(1)</w:t>
      </w:r>
    </w:p>
    <w:p w14:paraId="0BF540C9"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having established an MCPTT </w:t>
      </w:r>
      <w:r w:rsidRPr="006937F4">
        <w:rPr>
          <w:rFonts w:ascii="Courier New" w:hAnsi="Courier New"/>
          <w:sz w:val="16"/>
          <w:lang w:eastAsia="ko-KR"/>
        </w:rPr>
        <w:t xml:space="preserve">On-demand Pre-arranged Group Call with </w:t>
      </w:r>
      <w:r w:rsidRPr="006937F4">
        <w:rPr>
          <w:rFonts w:ascii="Courier New" w:hAnsi="Courier New"/>
          <w:sz w:val="16"/>
        </w:rPr>
        <w:t>Automatic Commencement Mode }</w:t>
      </w:r>
    </w:p>
    <w:p w14:paraId="5AC314F7"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09083F8B"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UE (MCPTT Client) receives MBMS bearer announcements via SIP MESSAGE messages }</w:t>
      </w:r>
    </w:p>
    <w:p w14:paraId="1C7A7BFC"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responds by sending a SIP 200 (OK) to the SIP MESSAGE message </w:t>
      </w:r>
      <w:r w:rsidRPr="006937F4">
        <w:rPr>
          <w:rFonts w:ascii="Courier New" w:hAnsi="Courier New"/>
          <w:b/>
          <w:sz w:val="16"/>
        </w:rPr>
        <w:t>and</w:t>
      </w:r>
      <w:r w:rsidRPr="006937F4">
        <w:rPr>
          <w:rFonts w:ascii="Courier New" w:hAnsi="Courier New"/>
          <w:sz w:val="16"/>
        </w:rPr>
        <w:t xml:space="preserve"> the UE (MCPTT Client) sends an MBMS listening status message via SIP MESSAGE }</w:t>
      </w:r>
    </w:p>
    <w:p w14:paraId="21F326C6"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08234490"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09F87E" w14:textId="77777777" w:rsidR="006937F4" w:rsidRPr="006937F4" w:rsidRDefault="006937F4" w:rsidP="006937F4">
      <w:pPr>
        <w:keepNext/>
        <w:keepLines/>
        <w:spacing w:before="120"/>
        <w:ind w:left="1985" w:hanging="1985"/>
        <w:rPr>
          <w:rFonts w:ascii="Arial" w:hAnsi="Arial"/>
        </w:rPr>
      </w:pPr>
      <w:r w:rsidRPr="006937F4">
        <w:rPr>
          <w:rFonts w:ascii="Arial" w:hAnsi="Arial"/>
        </w:rPr>
        <w:t>(2)</w:t>
      </w:r>
    </w:p>
    <w:p w14:paraId="358ECBBF"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having established an MCPTT </w:t>
      </w:r>
      <w:r w:rsidRPr="006937F4">
        <w:rPr>
          <w:rFonts w:ascii="Courier New" w:hAnsi="Courier New"/>
          <w:sz w:val="16"/>
          <w:lang w:eastAsia="ko-KR"/>
        </w:rPr>
        <w:t xml:space="preserve">On-demand Pre-arranged Group Call with </w:t>
      </w:r>
      <w:r w:rsidRPr="006937F4">
        <w:rPr>
          <w:rFonts w:ascii="Courier New" w:hAnsi="Courier New"/>
          <w:sz w:val="16"/>
        </w:rPr>
        <w:t>Automatic Commencement Mode }</w:t>
      </w:r>
    </w:p>
    <w:p w14:paraId="422B2D49"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0D752DA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UE (MCPTT Client) receives MBMS subchannel control messages }</w:t>
      </w:r>
    </w:p>
    <w:p w14:paraId="63642060"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responds by sending an MBMS listening status message via SIP MESSAGE }</w:t>
      </w:r>
    </w:p>
    <w:p w14:paraId="133AE722"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55C1B82D"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3725D" w14:textId="77777777" w:rsidR="006937F4" w:rsidRPr="006937F4" w:rsidRDefault="006937F4" w:rsidP="006937F4">
      <w:pPr>
        <w:keepNext/>
        <w:keepLines/>
        <w:spacing w:before="120"/>
        <w:ind w:left="1985" w:hanging="1985"/>
        <w:rPr>
          <w:rFonts w:ascii="Arial" w:hAnsi="Arial"/>
        </w:rPr>
      </w:pPr>
      <w:r w:rsidRPr="006937F4">
        <w:rPr>
          <w:rFonts w:ascii="Arial" w:hAnsi="Arial"/>
        </w:rPr>
        <w:t>(3)</w:t>
      </w:r>
    </w:p>
    <w:p w14:paraId="7C070F5B"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listening to the MBMS subchannel during an ongoing MCPTT </w:t>
      </w:r>
      <w:r w:rsidRPr="006937F4">
        <w:rPr>
          <w:rFonts w:ascii="Courier New" w:hAnsi="Courier New"/>
          <w:sz w:val="16"/>
          <w:lang w:eastAsia="ko-KR"/>
        </w:rPr>
        <w:t>On-demand Pre-arranged Group Call</w:t>
      </w:r>
      <w:r w:rsidRPr="006937F4">
        <w:rPr>
          <w:rFonts w:ascii="Courier New" w:hAnsi="Courier New"/>
          <w:sz w:val="16"/>
        </w:rPr>
        <w:t xml:space="preserve"> }</w:t>
      </w:r>
    </w:p>
    <w:p w14:paraId="35E51164"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2FD90292"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MCPTT User (MCPTT Client) engages in communication with the invited MCPTT User(s) }</w:t>
      </w:r>
    </w:p>
    <w:p w14:paraId="33445B54"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respects the floor control imposed by the MCPTT Server on the MBMS subchannel (Floor Taken and Floor Idle) </w:t>
      </w:r>
      <w:r w:rsidRPr="006937F4">
        <w:rPr>
          <w:rFonts w:ascii="Courier New" w:hAnsi="Courier New"/>
          <w:b/>
          <w:sz w:val="16"/>
        </w:rPr>
        <w:t>and</w:t>
      </w:r>
      <w:r w:rsidRPr="006937F4">
        <w:rPr>
          <w:rFonts w:ascii="Courier New" w:hAnsi="Courier New"/>
          <w:sz w:val="16"/>
        </w:rPr>
        <w:t xml:space="preserve"> continues to respect floor control imposed by the MCPTT Server via unicast (Floor Ack and Floor Release)}</w:t>
      </w:r>
    </w:p>
    <w:p w14:paraId="60707982"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55F261D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9F76DA" w14:textId="77777777" w:rsidR="006937F4" w:rsidRPr="006937F4" w:rsidRDefault="006937F4" w:rsidP="006937F4">
      <w:pPr>
        <w:keepNext/>
        <w:keepLines/>
        <w:spacing w:before="120"/>
        <w:ind w:left="1985" w:hanging="1985"/>
        <w:rPr>
          <w:rFonts w:ascii="Arial" w:hAnsi="Arial"/>
        </w:rPr>
      </w:pPr>
      <w:r w:rsidRPr="006937F4">
        <w:rPr>
          <w:rFonts w:ascii="Arial" w:hAnsi="Arial"/>
        </w:rPr>
        <w:t>(4)</w:t>
      </w:r>
    </w:p>
    <w:p w14:paraId="569F6090"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no longer listening to the MBMS subchannel during an ongoing MCPTT </w:t>
      </w:r>
      <w:r w:rsidRPr="006937F4">
        <w:rPr>
          <w:rFonts w:ascii="Courier New" w:hAnsi="Courier New"/>
          <w:sz w:val="16"/>
          <w:lang w:eastAsia="ko-KR"/>
        </w:rPr>
        <w:t>On-demand Pre-arranged Group Call</w:t>
      </w:r>
      <w:r w:rsidRPr="006937F4">
        <w:rPr>
          <w:rFonts w:ascii="Courier New" w:hAnsi="Courier New"/>
          <w:sz w:val="16"/>
        </w:rPr>
        <w:t xml:space="preserve"> }</w:t>
      </w:r>
    </w:p>
    <w:p w14:paraId="3B484636"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5EBA4D8C"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MCPTT User (MCPTT Client) engages in communication with the invited MCPTT User(s) }</w:t>
      </w:r>
    </w:p>
    <w:p w14:paraId="2C3DDC16"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respects floor control imposed by the MCPTT Server via unicast (Floor Idle)}</w:t>
      </w:r>
    </w:p>
    <w:p w14:paraId="5C3104DE"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5F94A06C"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DB3F07" w14:textId="77777777" w:rsidR="006937F4" w:rsidRPr="006937F4" w:rsidRDefault="006937F4" w:rsidP="006937F4">
      <w:pPr>
        <w:keepNext/>
        <w:keepLines/>
        <w:spacing w:before="120"/>
        <w:ind w:left="1985" w:hanging="1985"/>
        <w:rPr>
          <w:rFonts w:ascii="Arial" w:hAnsi="Arial"/>
        </w:rPr>
      </w:pPr>
      <w:r w:rsidRPr="006937F4">
        <w:rPr>
          <w:rFonts w:ascii="Arial" w:hAnsi="Arial"/>
        </w:rPr>
        <w:t>(5)</w:t>
      </w:r>
    </w:p>
    <w:p w14:paraId="6D0DC9AE"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having established an MCPTT </w:t>
      </w:r>
      <w:r w:rsidRPr="006937F4">
        <w:rPr>
          <w:rFonts w:ascii="Courier New" w:hAnsi="Courier New"/>
          <w:sz w:val="16"/>
          <w:lang w:eastAsia="ko-KR"/>
        </w:rPr>
        <w:t xml:space="preserve">On-demand Pre-arranged Group Call with </w:t>
      </w:r>
      <w:r w:rsidRPr="006937F4">
        <w:rPr>
          <w:rFonts w:ascii="Courier New" w:hAnsi="Courier New"/>
          <w:sz w:val="16"/>
        </w:rPr>
        <w:t>Automatic Commencement Mode }</w:t>
      </w:r>
    </w:p>
    <w:p w14:paraId="44FF05C2"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068CAC89"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UE (MCPTT Client) receives an explicit MuSiK download message }</w:t>
      </w:r>
    </w:p>
    <w:p w14:paraId="5DC3BB1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sends a 200 OK response to accept the key and associates the key with the group}</w:t>
      </w:r>
    </w:p>
    <w:p w14:paraId="38EC56F7"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5DD108C3"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A022C" w14:textId="77777777" w:rsidR="006937F4" w:rsidRPr="006937F4" w:rsidRDefault="006937F4" w:rsidP="006937F4">
      <w:pPr>
        <w:keepNext/>
        <w:keepLines/>
        <w:spacing w:before="120"/>
        <w:ind w:left="1985" w:hanging="1985"/>
        <w:rPr>
          <w:rFonts w:ascii="Arial" w:hAnsi="Arial"/>
        </w:rPr>
      </w:pPr>
      <w:r w:rsidRPr="006937F4">
        <w:rPr>
          <w:rFonts w:ascii="Arial" w:hAnsi="Arial"/>
        </w:rPr>
        <w:t>6.4.1.2</w:t>
      </w:r>
      <w:r w:rsidRPr="006937F4">
        <w:rPr>
          <w:rFonts w:ascii="Arial" w:hAnsi="Arial"/>
        </w:rPr>
        <w:tab/>
        <w:t>Conformance requirements</w:t>
      </w:r>
    </w:p>
    <w:p w14:paraId="2D4229F4" w14:textId="77777777" w:rsidR="006937F4" w:rsidRPr="006937F4" w:rsidRDefault="006937F4" w:rsidP="006937F4">
      <w:r w:rsidRPr="006937F4">
        <w:t>References: The conformance requirements covered in the current TC are specified in: TS 24.379, clause 14.3.3.2, TS 24.380, clauses 10.3.2, 10.3.3, 10.3.4, 6.2.4.3.5, 6.2.4.5.3, 6.2.4.4.2, 6.2.4.3.2. Unless otherwise stated, these are Rel-13 requirements.</w:t>
      </w:r>
    </w:p>
    <w:p w14:paraId="5E50328E" w14:textId="77777777" w:rsidR="006937F4" w:rsidRPr="006937F4" w:rsidRDefault="006937F4" w:rsidP="006937F4">
      <w:r w:rsidRPr="006937F4">
        <w:t>[TS 24.379, clause 14.3.3.2]</w:t>
      </w:r>
    </w:p>
    <w:p w14:paraId="45B06546" w14:textId="77777777" w:rsidR="006937F4" w:rsidRPr="006937F4" w:rsidRDefault="006937F4" w:rsidP="006937F4">
      <w:pPr>
        <w:rPr>
          <w:rFonts w:eastAsia="SimSun"/>
        </w:rPr>
      </w:pPr>
      <w:r w:rsidRPr="006937F4">
        <w:lastRenderedPageBreak/>
        <w:t>When the MCPTT client wants to report the MBMS bearer listening status, the MCPTT client:</w:t>
      </w:r>
    </w:p>
    <w:p w14:paraId="1B2A19A8" w14:textId="77777777" w:rsidR="006937F4" w:rsidRPr="006937F4" w:rsidRDefault="006937F4" w:rsidP="006937F4">
      <w:pPr>
        <w:keepLines/>
        <w:ind w:left="1135" w:hanging="851"/>
        <w:rPr>
          <w:rFonts w:eastAsia="SimSun"/>
        </w:rPr>
      </w:pPr>
      <w:r w:rsidRPr="006937F4">
        <w:rPr>
          <w:rFonts w:eastAsia="SimSun"/>
        </w:rPr>
        <w:t>NOTE 1:</w:t>
      </w:r>
      <w:r w:rsidRPr="006937F4">
        <w:rPr>
          <w:rFonts w:eastAsia="SimSun"/>
        </w:rPr>
        <w:tab/>
        <w:t xml:space="preserve">The </w:t>
      </w:r>
      <w:r w:rsidRPr="006937F4">
        <w:rPr>
          <w:lang w:eastAsia="ko-KR"/>
        </w:rPr>
        <w:t>application/vnd.3gpp.mcptt-mbms-usage-info+xml can contain both the listening status "listening" and "not listening" at the same time.</w:t>
      </w:r>
    </w:p>
    <w:p w14:paraId="3926F2BC" w14:textId="77777777" w:rsidR="006937F4" w:rsidRPr="006937F4" w:rsidRDefault="006937F4" w:rsidP="006937F4">
      <w:pPr>
        <w:ind w:left="568" w:hanging="284"/>
        <w:rPr>
          <w:rFonts w:eastAsia="SimSun"/>
        </w:rPr>
      </w:pPr>
      <w:r w:rsidRPr="006937F4">
        <w:t>1)</w:t>
      </w:r>
      <w:r w:rsidRPr="006937F4">
        <w:tab/>
        <w:t xml:space="preserve">shall </w:t>
      </w:r>
      <w:r w:rsidRPr="006937F4">
        <w:rPr>
          <w:rFonts w:eastAsia="SimSun"/>
        </w:rPr>
        <w:t xml:space="preserve">generate a SIP MESSAGE request in accordance with 3GPP TS 24.229 [4] and </w:t>
      </w:r>
      <w:r w:rsidRPr="006937F4">
        <w:rPr>
          <w:lang w:eastAsia="ko-KR"/>
        </w:rPr>
        <w:t>IETF RFC 3428 [33]</w:t>
      </w:r>
      <w:r w:rsidRPr="006937F4">
        <w:rPr>
          <w:rFonts w:eastAsia="SimSun"/>
        </w:rPr>
        <w:t>; and</w:t>
      </w:r>
    </w:p>
    <w:p w14:paraId="263AF2AF" w14:textId="77777777" w:rsidR="006937F4" w:rsidRPr="006937F4" w:rsidRDefault="006937F4" w:rsidP="006937F4">
      <w:pPr>
        <w:ind w:left="568" w:hanging="284"/>
        <w:rPr>
          <w:rFonts w:eastAsia="SimSun"/>
        </w:rPr>
      </w:pPr>
      <w:r w:rsidRPr="006937F4">
        <w:rPr>
          <w:rFonts w:eastAsia="SimSun"/>
        </w:rPr>
        <w:t>2)</w:t>
      </w:r>
      <w:r w:rsidRPr="006937F4">
        <w:rPr>
          <w:rFonts w:eastAsia="SimSun"/>
        </w:rPr>
        <w:tab/>
        <w:t>the SIP MESSAGE request:</w:t>
      </w:r>
    </w:p>
    <w:p w14:paraId="3E7CFBFD" w14:textId="77777777" w:rsidR="006937F4" w:rsidRPr="006937F4" w:rsidRDefault="006937F4" w:rsidP="006937F4">
      <w:pPr>
        <w:ind w:left="851" w:hanging="284"/>
        <w:rPr>
          <w:lang w:eastAsia="ko-KR"/>
        </w:rPr>
      </w:pPr>
      <w:r w:rsidRPr="006937F4">
        <w:rPr>
          <w:rFonts w:eastAsia="SimSun"/>
        </w:rPr>
        <w:t>a)</w:t>
      </w:r>
      <w:r w:rsidRPr="006937F4">
        <w:rPr>
          <w:rFonts w:eastAsia="SimSun"/>
        </w:rPr>
        <w:tab/>
        <w:t xml:space="preserve">shall include in the Request-URI the </w:t>
      </w:r>
      <w:r w:rsidRPr="006937F4">
        <w:rPr>
          <w:lang w:eastAsia="ko-KR"/>
        </w:rPr>
        <w:t>MBMS public service identity of the participating MCPTT function received in the P-Asserted-Identity header field of the announcement message;</w:t>
      </w:r>
    </w:p>
    <w:p w14:paraId="5BDBFFA3" w14:textId="77777777" w:rsidR="006937F4" w:rsidRPr="006937F4" w:rsidRDefault="006937F4" w:rsidP="006937F4">
      <w:pPr>
        <w:ind w:left="851" w:hanging="284"/>
        <w:rPr>
          <w:rFonts w:eastAsia="SimSun"/>
        </w:rPr>
      </w:pPr>
      <w:r w:rsidRPr="006937F4">
        <w:rPr>
          <w:rFonts w:eastAsia="SimSun"/>
        </w:rPr>
        <w:t>b)</w:t>
      </w:r>
      <w:r w:rsidRPr="006937F4">
        <w:rPr>
          <w:rFonts w:eastAsia="SimSun"/>
        </w:rPr>
        <w:tab/>
        <w:t>shall include an Accept-Contact header field with the g.3gpp.icsi-ref media-feature tag with the value of "urn:urn-7:3gpp-service.ims.icsi.mcptt" along with parameters "require" and "explicit" according to IETF RFC 3841 [6];</w:t>
      </w:r>
    </w:p>
    <w:p w14:paraId="21EAEB2E" w14:textId="77777777" w:rsidR="006937F4" w:rsidRPr="006937F4" w:rsidRDefault="006937F4" w:rsidP="006937F4">
      <w:pPr>
        <w:ind w:left="851" w:hanging="284"/>
        <w:rPr>
          <w:rFonts w:eastAsia="SimSun"/>
        </w:rPr>
      </w:pPr>
      <w:r w:rsidRPr="006937F4">
        <w:rPr>
          <w:rFonts w:eastAsia="SimSun"/>
        </w:rPr>
        <w:t>c)</w:t>
      </w:r>
      <w:r w:rsidRPr="006937F4">
        <w:rPr>
          <w:rFonts w:eastAsia="SimSun"/>
        </w:rPr>
        <w:tab/>
        <w:t>should include a public user identity in the P-Preferred-Identity header field</w:t>
      </w:r>
      <w:r w:rsidRPr="006937F4">
        <w:t xml:space="preserve"> as specified in 3GPP TS 24.229 [4]</w:t>
      </w:r>
      <w:r w:rsidRPr="006937F4">
        <w:rPr>
          <w:rFonts w:eastAsia="SimSun"/>
        </w:rPr>
        <w:t>;</w:t>
      </w:r>
    </w:p>
    <w:p w14:paraId="4C4D0AD1" w14:textId="77777777" w:rsidR="006937F4" w:rsidRPr="006937F4" w:rsidRDefault="006937F4" w:rsidP="006937F4">
      <w:pPr>
        <w:ind w:left="851" w:hanging="284"/>
        <w:rPr>
          <w:lang w:eastAsia="ko-KR"/>
        </w:rPr>
      </w:pPr>
      <w:r w:rsidRPr="006937F4">
        <w:rPr>
          <w:lang w:eastAsia="ko-KR"/>
        </w:rPr>
        <w:t>d)</w:t>
      </w:r>
      <w:r w:rsidRPr="006937F4">
        <w:rPr>
          <w:lang w:eastAsia="ko-KR"/>
        </w:rPr>
        <w:tab/>
        <w:t>shall include a P-Preferred-Service header field with the value "urn:urn-7:3gpp-service.ims.icsi.mcptt";</w:t>
      </w:r>
    </w:p>
    <w:p w14:paraId="42A4DC3A" w14:textId="77777777" w:rsidR="006937F4" w:rsidRPr="006937F4" w:rsidRDefault="006937F4" w:rsidP="006937F4">
      <w:pPr>
        <w:ind w:left="851" w:hanging="284"/>
        <w:rPr>
          <w:lang w:eastAsia="ko-KR"/>
        </w:rPr>
      </w:pPr>
      <w:r w:rsidRPr="006937F4">
        <w:rPr>
          <w:lang w:eastAsia="ko-KR"/>
        </w:rPr>
        <w:t>e)</w:t>
      </w:r>
      <w:r w:rsidRPr="006937F4">
        <w:rPr>
          <w:lang w:eastAsia="ko-KR"/>
        </w:rPr>
        <w:tab/>
        <w:t>shall include an application/vnd.3gpp.mcptt-mbms-usage-info+xml MIME body with the &lt;version&gt; element set to "1";</w:t>
      </w:r>
    </w:p>
    <w:p w14:paraId="49A170EA" w14:textId="77777777" w:rsidR="006937F4" w:rsidRPr="006937F4" w:rsidRDefault="006937F4" w:rsidP="006937F4">
      <w:pPr>
        <w:ind w:left="851" w:hanging="284"/>
        <w:rPr>
          <w:lang w:eastAsia="ko-KR"/>
        </w:rPr>
      </w:pPr>
      <w:r w:rsidRPr="006937F4">
        <w:rPr>
          <w:lang w:eastAsia="ko-KR"/>
        </w:rPr>
        <w:t>f)</w:t>
      </w:r>
      <w:r w:rsidRPr="006937F4">
        <w:rPr>
          <w:lang w:eastAsia="ko-KR"/>
        </w:rPr>
        <w:tab/>
        <w:t>if the MCPTT client is listening to the MBMS bearer, the application/vnd.3gpp.mcptt-mbms-usage-info+xml MIME body:</w:t>
      </w:r>
    </w:p>
    <w:p w14:paraId="5175A4A9" w14:textId="77777777"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"listening";</w:t>
      </w:r>
    </w:p>
    <w:p w14:paraId="293AD790" w14:textId="77777777" w:rsidR="006937F4" w:rsidRPr="006937F4" w:rsidRDefault="006937F4" w:rsidP="006937F4">
      <w:pPr>
        <w:ind w:left="1135" w:hanging="284"/>
        <w:rPr>
          <w:rFonts w:eastAsia="SimSun"/>
        </w:rPr>
      </w:pPr>
      <w:r w:rsidRPr="006937F4">
        <w:rPr>
          <w:rFonts w:eastAsia="SimSun"/>
        </w:rPr>
        <w:t>ii)</w:t>
      </w:r>
      <w:r w:rsidRPr="006937F4">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516C85EE" w14:textId="77777777"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 and</w:t>
      </w:r>
    </w:p>
    <w:p w14:paraId="4B5AD467" w14:textId="77777777"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listening to the general purpose MBMS subchannel, shall include the &lt;general-purpose&gt; element set to "true";</w:t>
      </w:r>
    </w:p>
    <w:p w14:paraId="76933E32" w14:textId="77777777" w:rsidR="006937F4" w:rsidRPr="006937F4" w:rsidRDefault="006937F4" w:rsidP="006937F4">
      <w:pPr>
        <w:ind w:left="851" w:hanging="284"/>
        <w:rPr>
          <w:lang w:eastAsia="ko-KR"/>
        </w:rPr>
      </w:pPr>
      <w:r w:rsidRPr="006937F4">
        <w:rPr>
          <w:rFonts w:eastAsia="SimSun"/>
        </w:rPr>
        <w:t>g)</w:t>
      </w:r>
      <w:r w:rsidRPr="006937F4">
        <w:rPr>
          <w:rFonts w:eastAsia="SimSun"/>
        </w:rPr>
        <w:tab/>
      </w:r>
      <w:r w:rsidRPr="006937F4">
        <w:rPr>
          <w:lang w:eastAsia="ko-KR"/>
        </w:rPr>
        <w:t>if the MCPTT client is not listening, the application/vnd.3gpp.mcptt-mbms-usage-info+xml MIME body:</w:t>
      </w:r>
    </w:p>
    <w:p w14:paraId="09C5E8A6" w14:textId="77777777"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"not-listening";</w:t>
      </w:r>
    </w:p>
    <w:p w14:paraId="087ACBC0" w14:textId="77777777"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w:t>
      </w:r>
    </w:p>
    <w:p w14:paraId="69E73500" w14:textId="77777777" w:rsidR="006937F4" w:rsidRPr="006937F4" w:rsidRDefault="006937F4" w:rsidP="006937F4">
      <w:pPr>
        <w:ind w:left="1135" w:hanging="284"/>
        <w:rPr>
          <w:rFonts w:eastAsia="SimSun"/>
        </w:rPr>
      </w:pPr>
      <w:r w:rsidRPr="006937F4">
        <w:rPr>
          <w:rFonts w:eastAsia="SimSun"/>
        </w:rPr>
        <w:t>iii)</w:t>
      </w:r>
      <w:r w:rsidRPr="006937F4">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65E9404D" w14:textId="77777777"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no longer listening to general purpose MBMS subchannel, shall include the &lt;general-purpose&gt; element set to "false"; and</w:t>
      </w:r>
    </w:p>
    <w:p w14:paraId="4054BB1D" w14:textId="77777777" w:rsidR="006937F4" w:rsidRPr="006937F4" w:rsidRDefault="006937F4" w:rsidP="006937F4">
      <w:pPr>
        <w:keepLines/>
        <w:ind w:left="1135" w:hanging="851"/>
        <w:rPr>
          <w:lang w:eastAsia="ko-KR"/>
        </w:rPr>
      </w:pPr>
      <w:r w:rsidRPr="006937F4">
        <w:rPr>
          <w:rFonts w:eastAsia="SimSun"/>
        </w:rPr>
        <w:t>NOTE 2:</w:t>
      </w:r>
      <w:r w:rsidRPr="006937F4">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6937F4">
        <w:rPr>
          <w:lang w:eastAsia="ko-KR"/>
        </w:rPr>
        <w:t>.</w:t>
      </w:r>
    </w:p>
    <w:p w14:paraId="0D9B2C04" w14:textId="77777777" w:rsidR="006937F4" w:rsidRPr="006937F4" w:rsidRDefault="006937F4" w:rsidP="006937F4">
      <w:pPr>
        <w:ind w:left="851" w:hanging="284"/>
      </w:pPr>
      <w:r w:rsidRPr="006937F4">
        <w:t>h)</w:t>
      </w:r>
      <w:r w:rsidRPr="006937F4">
        <w:tab/>
        <w:t>shall include an application/vnd.3gpp.mcptt-info+xml MIME body with the &lt;mcptt-request-uri&gt; set to the MCPTT ID; and</w:t>
      </w:r>
    </w:p>
    <w:p w14:paraId="14F45F2F" w14:textId="77777777" w:rsidR="006937F4" w:rsidRPr="006937F4" w:rsidRDefault="006937F4" w:rsidP="006937F4">
      <w:pPr>
        <w:ind w:left="568" w:hanging="284"/>
        <w:rPr>
          <w:rFonts w:eastAsia="SimSun"/>
        </w:rPr>
      </w:pPr>
      <w:r w:rsidRPr="006937F4">
        <w:rPr>
          <w:rFonts w:eastAsia="SimSun"/>
        </w:rPr>
        <w:t>3)</w:t>
      </w:r>
      <w:r w:rsidRPr="006937F4">
        <w:rPr>
          <w:rFonts w:eastAsia="SimSun"/>
        </w:rPr>
        <w:tab/>
        <w:t>shall send the SIP MESSAGE request according to 3GPP TS 24.229 [4].</w:t>
      </w:r>
    </w:p>
    <w:p w14:paraId="7DF45DB8" w14:textId="77777777" w:rsidR="006937F4" w:rsidRPr="006937F4" w:rsidRDefault="006937F4" w:rsidP="006937F4">
      <w:r w:rsidRPr="006937F4">
        <w:t>[TS 24.380, clause 10.3.2]</w:t>
      </w:r>
    </w:p>
    <w:p w14:paraId="22BC5F45" w14:textId="77777777" w:rsidR="006937F4" w:rsidRPr="006937F4" w:rsidRDefault="006937F4" w:rsidP="006937F4">
      <w:r w:rsidRPr="006937F4">
        <w:t>When receiving a Map Group To Bearer message over the general purpose MBMS subchannel, the MBMS interface in the MCPTT client:</w:t>
      </w:r>
    </w:p>
    <w:p w14:paraId="2F9FA49F" w14:textId="77777777" w:rsidR="006937F4" w:rsidRPr="006937F4" w:rsidRDefault="006937F4" w:rsidP="006937F4">
      <w:pPr>
        <w:ind w:left="568" w:hanging="284"/>
      </w:pPr>
      <w:r w:rsidRPr="006937F4">
        <w:t>1.</w:t>
      </w:r>
      <w:r w:rsidRPr="006937F4">
        <w:tab/>
        <w:t>shall associate the TMGI in the TMGI field, the MBMS subchannel for audio and for floor control with the MCPTT group identity in the MCPTT Group ID field.</w:t>
      </w:r>
    </w:p>
    <w:p w14:paraId="1A7B3757" w14:textId="77777777" w:rsidR="006937F4" w:rsidRPr="006937F4" w:rsidRDefault="006937F4" w:rsidP="006937F4">
      <w:r w:rsidRPr="006937F4">
        <w:lastRenderedPageBreak/>
        <w:t>[TS 24.380, clause 10.3.3]</w:t>
      </w:r>
    </w:p>
    <w:p w14:paraId="0406B457" w14:textId="77777777" w:rsidR="006937F4" w:rsidRPr="006937F4" w:rsidRDefault="006937F4" w:rsidP="006937F4">
      <w:r w:rsidRPr="006937F4">
        <w:t>If the MBMS interface receives RTP media packets or floor control messages over the MBMS subchannel, the MBMS interface in the MCPTT client:</w:t>
      </w:r>
    </w:p>
    <w:p w14:paraId="104115C5" w14:textId="77777777" w:rsidR="006937F4" w:rsidRPr="006937F4" w:rsidRDefault="006937F4" w:rsidP="006937F4">
      <w:pPr>
        <w:ind w:left="568" w:hanging="284"/>
      </w:pPr>
      <w:r w:rsidRPr="006937F4">
        <w:t>1.</w:t>
      </w:r>
      <w:r w:rsidRPr="006937F4">
        <w:tab/>
        <w:t>if there is an association between the TMGI, the MBMS subchannel for audio and for floor control to an ongoing conversation in a group session:</w:t>
      </w:r>
    </w:p>
    <w:p w14:paraId="2BECE7D5" w14:textId="77777777" w:rsidR="006937F4" w:rsidRPr="006937F4" w:rsidRDefault="006937F4" w:rsidP="006937F4">
      <w:pPr>
        <w:ind w:left="851" w:hanging="284"/>
      </w:pPr>
      <w:r w:rsidRPr="006937F4">
        <w:t>a.</w:t>
      </w:r>
      <w:r w:rsidRPr="006937F4">
        <w:tab/>
        <w:t>shall forward the received floor control messages to the floor participant in the conversation; and</w:t>
      </w:r>
    </w:p>
    <w:p w14:paraId="3A8691DF" w14:textId="77777777" w:rsidR="006937F4" w:rsidRPr="006937F4" w:rsidRDefault="006937F4" w:rsidP="006937F4">
      <w:pPr>
        <w:ind w:left="851" w:hanging="284"/>
      </w:pPr>
      <w:r w:rsidRPr="006937F4">
        <w:t>b.</w:t>
      </w:r>
      <w:r w:rsidRPr="006937F4">
        <w:tab/>
        <w:t>if the received RTP medias contains a different SSRC value than the SSRC value used by the MCPTT client, shall forward the received RTP packets to the media mixer in the conversation; and</w:t>
      </w:r>
    </w:p>
    <w:p w14:paraId="5796FA64" w14:textId="77777777" w:rsidR="006937F4" w:rsidRPr="006937F4" w:rsidRDefault="006937F4" w:rsidP="006937F4">
      <w:pPr>
        <w:ind w:left="568" w:hanging="284"/>
      </w:pPr>
      <w:r w:rsidRPr="006937F4">
        <w:t>2.</w:t>
      </w:r>
      <w:r w:rsidRPr="006937F4">
        <w:tab/>
        <w:t>if there is no such association:</w:t>
      </w:r>
    </w:p>
    <w:p w14:paraId="5610BB1F" w14:textId="77777777" w:rsidR="006937F4" w:rsidRPr="006937F4" w:rsidRDefault="006937F4" w:rsidP="006937F4">
      <w:pPr>
        <w:ind w:left="851" w:hanging="284"/>
      </w:pPr>
      <w:r w:rsidRPr="006937F4">
        <w:t>a.</w:t>
      </w:r>
      <w:r w:rsidRPr="006937F4">
        <w:tab/>
        <w:t>shall ignore the received floor control message or received RTP media packet.</w:t>
      </w:r>
    </w:p>
    <w:p w14:paraId="5AE78A92" w14:textId="77777777" w:rsidR="006937F4" w:rsidRPr="006937F4" w:rsidRDefault="006937F4" w:rsidP="006937F4">
      <w:r w:rsidRPr="006937F4">
        <w:t>[TS 24.380, clause 10.3.4]</w:t>
      </w:r>
    </w:p>
    <w:p w14:paraId="7FBBFBF8" w14:textId="77777777" w:rsidR="006937F4" w:rsidRPr="006937F4" w:rsidRDefault="006937F4" w:rsidP="006937F4">
      <w:r w:rsidRPr="006937F4">
        <w:t>When receiving the Unmap Group To Bearer message over a MBMS subchannel, the MBMS interface in the MCPTT client:</w:t>
      </w:r>
    </w:p>
    <w:p w14:paraId="69BE5FBD" w14:textId="77777777" w:rsidR="006937F4" w:rsidRPr="006937F4" w:rsidRDefault="006937F4" w:rsidP="006937F4">
      <w:pPr>
        <w:ind w:left="568" w:hanging="284"/>
      </w:pPr>
      <w:r w:rsidRPr="006937F4">
        <w:t>1.</w:t>
      </w:r>
      <w:r w:rsidRPr="006937F4">
        <w:tab/>
        <w:t>shall remove the association between the TMGI, the MBMS subchannel for audio and for floor control from the conversation in the group session identified by the MCPTT Group ID field, if such an association exists.</w:t>
      </w:r>
    </w:p>
    <w:p w14:paraId="476BBF3C" w14:textId="77777777" w:rsidR="006937F4" w:rsidRPr="006937F4" w:rsidRDefault="006937F4" w:rsidP="006937F4">
      <w:r w:rsidRPr="006937F4">
        <w:t>[TS 24.380, clause 6.2.4.3.5]</w:t>
      </w:r>
    </w:p>
    <w:p w14:paraId="0B943804" w14:textId="77777777" w:rsidR="006937F4" w:rsidRPr="006937F4" w:rsidRDefault="006937F4" w:rsidP="006937F4">
      <w:r w:rsidRPr="006937F4">
        <w:t>Upon receiving an indication from the user to request permission to send media, the floor participant:</w:t>
      </w:r>
    </w:p>
    <w:p w14:paraId="5035B56A" w14:textId="77777777" w:rsidR="006937F4" w:rsidRPr="006937F4" w:rsidRDefault="006937F4" w:rsidP="006937F4">
      <w:pPr>
        <w:ind w:left="568" w:hanging="284"/>
      </w:pPr>
      <w:r w:rsidRPr="006937F4">
        <w:t>1.</w:t>
      </w:r>
      <w:r w:rsidRPr="006937F4">
        <w:tab/>
        <w:t>shall send the Floor Request message toward the floor control server; The Floor Request message:</w:t>
      </w:r>
    </w:p>
    <w:p w14:paraId="377D73AF" w14:textId="77777777" w:rsidR="006937F4" w:rsidRPr="006937F4" w:rsidRDefault="006937F4" w:rsidP="006937F4">
      <w:pPr>
        <w:ind w:left="851" w:hanging="284"/>
      </w:pPr>
      <w:r w:rsidRPr="006937F4">
        <w:t>a.</w:t>
      </w:r>
      <w:r w:rsidRPr="006937F4">
        <w:tab/>
        <w:t>if a different priority than the normal priority is required, shall include the Floor Priority field with the priority not higher than negotiated with the floor control server as specified in subclause 14.3.3; and</w:t>
      </w:r>
    </w:p>
    <w:p w14:paraId="62CBC1AF" w14:textId="77777777" w:rsidR="006937F4" w:rsidRPr="006937F4" w:rsidRDefault="006937F4" w:rsidP="006937F4">
      <w:pPr>
        <w:ind w:left="851" w:hanging="284"/>
      </w:pPr>
      <w:r w:rsidRPr="006937F4">
        <w:t>b.</w:t>
      </w:r>
      <w:r w:rsidRPr="006937F4">
        <w:tab/>
        <w:t>if the floor request is a broadcast group call, system call, emergency call or an imminent peril call, shall include a Floor Indicator field indicating the relevant call types;</w:t>
      </w:r>
    </w:p>
    <w:p w14:paraId="3DD250DC" w14:textId="77777777" w:rsidR="006937F4" w:rsidRPr="006937F4" w:rsidRDefault="006937F4" w:rsidP="006937F4">
      <w:pPr>
        <w:ind w:left="568" w:hanging="284"/>
      </w:pPr>
      <w:r w:rsidRPr="006937F4">
        <w:t>2.</w:t>
      </w:r>
      <w:r w:rsidRPr="006937F4">
        <w:tab/>
        <w:t>shall start timer T101 (Floor Request) and initialise counter C101 (Floor Request) to 1; and</w:t>
      </w:r>
    </w:p>
    <w:p w14:paraId="4874CC2E" w14:textId="77777777" w:rsidR="006937F4" w:rsidRPr="006937F4" w:rsidRDefault="006937F4" w:rsidP="006937F4">
      <w:pPr>
        <w:ind w:left="568" w:hanging="284"/>
      </w:pPr>
      <w:r w:rsidRPr="006937F4">
        <w:t>3.</w:t>
      </w:r>
      <w:r w:rsidRPr="006937F4">
        <w:tab/>
        <w:t>shall enter the 'U: pending Request' state.</w:t>
      </w:r>
    </w:p>
    <w:p w14:paraId="43C9ECC2" w14:textId="77777777" w:rsidR="006937F4" w:rsidRPr="006937F4" w:rsidRDefault="006937F4" w:rsidP="006937F4">
      <w:r w:rsidRPr="006937F4">
        <w:t>[TS 24.380, clause 6.2.4.5.3]</w:t>
      </w:r>
    </w:p>
    <w:p w14:paraId="348CA578" w14:textId="77777777" w:rsidR="006937F4" w:rsidRPr="006937F4" w:rsidRDefault="006937F4" w:rsidP="006937F4">
      <w:r w:rsidRPr="006937F4">
        <w:t>Upon receiving an indication from the user to release the permission to send RTP media, the floor participant:</w:t>
      </w:r>
    </w:p>
    <w:p w14:paraId="12B4C204" w14:textId="77777777" w:rsidR="006937F4" w:rsidRPr="006937F4" w:rsidRDefault="006937F4" w:rsidP="006937F4">
      <w:pPr>
        <w:ind w:left="568" w:hanging="284"/>
      </w:pPr>
      <w:r w:rsidRPr="006937F4">
        <w:t>1.</w:t>
      </w:r>
      <w:r w:rsidRPr="006937F4">
        <w:tab/>
        <w:t>shall send a Floor Release message towards the floor control server The Floor Release message:</w:t>
      </w:r>
    </w:p>
    <w:p w14:paraId="3B83C9A0" w14:textId="77777777" w:rsidR="006937F4" w:rsidRPr="006937F4" w:rsidRDefault="006937F4" w:rsidP="006937F4">
      <w:pPr>
        <w:ind w:left="851" w:hanging="284"/>
      </w:pPr>
      <w:r w:rsidRPr="006937F4">
        <w:t>a.</w:t>
      </w:r>
      <w:r w:rsidRPr="006937F4">
        <w:tab/>
        <w:t>may include the first bit in the subtype of the Floor Release message set to '1' (acknowledgement is required) as specified in subclause 8.2.2;</w:t>
      </w:r>
    </w:p>
    <w:p w14:paraId="49DAE57A" w14:textId="77777777" w:rsidR="006937F4" w:rsidRPr="006937F4" w:rsidRDefault="006937F4" w:rsidP="006937F4">
      <w:pPr>
        <w:keepLines/>
        <w:ind w:left="1135" w:hanging="851"/>
      </w:pPr>
      <w:r w:rsidRPr="006937F4">
        <w:t>NOTE:</w:t>
      </w:r>
      <w:r w:rsidRPr="006937F4">
        <w:tab/>
        <w:t>It is an implementation option to handle the receipt of the Floor Ack message and what action to take if the Floor Ack message is not received.</w:t>
      </w:r>
    </w:p>
    <w:p w14:paraId="6DA257CD" w14:textId="77777777" w:rsidR="006937F4" w:rsidRPr="006937F4" w:rsidRDefault="006937F4" w:rsidP="006937F4">
      <w:pPr>
        <w:ind w:left="851" w:hanging="284"/>
      </w:pPr>
      <w:r w:rsidRPr="006937F4">
        <w:t>b.</w:t>
      </w:r>
      <w:r w:rsidRPr="006937F4">
        <w:tab/>
        <w:t>if the session is a broadcast call and if the session was established as a normal call, shall include the Floor Indicator with the A-bit set to '1' (Normal call); and</w:t>
      </w:r>
    </w:p>
    <w:p w14:paraId="080F558D" w14:textId="77777777" w:rsidR="006937F4" w:rsidRPr="006937F4" w:rsidRDefault="006937F4" w:rsidP="006937F4">
      <w:pPr>
        <w:ind w:left="851" w:hanging="284"/>
      </w:pPr>
      <w:r w:rsidRPr="006937F4">
        <w:t>c.</w:t>
      </w:r>
      <w:r w:rsidRPr="006937F4">
        <w:tab/>
        <w:t>if the Floor Granted message included the G-bit set to '1' (Dual floor), shall include the Floor Indicator with the G-bit set to '1' (Dual floor);</w:t>
      </w:r>
    </w:p>
    <w:p w14:paraId="4F51C249" w14:textId="77777777" w:rsidR="006937F4" w:rsidRPr="006937F4" w:rsidRDefault="006937F4" w:rsidP="006937F4">
      <w:pPr>
        <w:ind w:left="568" w:hanging="284"/>
      </w:pPr>
      <w:r w:rsidRPr="006937F4">
        <w:t>2.</w:t>
      </w:r>
      <w:r w:rsidRPr="006937F4">
        <w:tab/>
        <w:t>shall remove the indication that the participant is overriding without revoke if this indication is stored;</w:t>
      </w:r>
    </w:p>
    <w:p w14:paraId="0E974FFA" w14:textId="77777777" w:rsidR="006937F4" w:rsidRPr="006937F4" w:rsidRDefault="006937F4" w:rsidP="006937F4">
      <w:pPr>
        <w:ind w:left="568" w:hanging="284"/>
      </w:pPr>
      <w:r w:rsidRPr="006937F4">
        <w:t>3.</w:t>
      </w:r>
      <w:r w:rsidRPr="006937F4">
        <w:tab/>
        <w:t>shall remove the indication that the participant is overridden without revoke if this indication is stored;</w:t>
      </w:r>
    </w:p>
    <w:p w14:paraId="5DE3DB0C" w14:textId="77777777" w:rsidR="006937F4" w:rsidRPr="006937F4" w:rsidRDefault="006937F4" w:rsidP="006937F4">
      <w:pPr>
        <w:ind w:left="568" w:hanging="284"/>
      </w:pPr>
      <w:r w:rsidRPr="006937F4">
        <w:t>4.</w:t>
      </w:r>
      <w:r w:rsidRPr="006937F4">
        <w:tab/>
        <w:t>shall start timer T100 (Floor Release) and initialize counter C100 (Floor Release) to 1; and</w:t>
      </w:r>
    </w:p>
    <w:p w14:paraId="0957422A" w14:textId="77777777" w:rsidR="006937F4" w:rsidRPr="006937F4" w:rsidRDefault="006937F4" w:rsidP="006937F4">
      <w:pPr>
        <w:ind w:left="568" w:hanging="284"/>
      </w:pPr>
      <w:r w:rsidRPr="006937F4">
        <w:t>5.</w:t>
      </w:r>
      <w:r w:rsidRPr="006937F4">
        <w:tab/>
        <w:t>shall enter the 'U: pending Release' state.</w:t>
      </w:r>
    </w:p>
    <w:p w14:paraId="739200D3" w14:textId="77777777" w:rsidR="006937F4" w:rsidRPr="006937F4" w:rsidRDefault="006937F4" w:rsidP="006937F4">
      <w:r w:rsidRPr="006937F4">
        <w:t>[TS 24.380, clause 6.2.4.4.2]</w:t>
      </w:r>
    </w:p>
    <w:p w14:paraId="43368800" w14:textId="77777777" w:rsidR="006937F4" w:rsidRPr="006937F4" w:rsidRDefault="006937F4" w:rsidP="006937F4">
      <w:r w:rsidRPr="006937F4">
        <w:lastRenderedPageBreak/>
        <w:t>Upon receiving a Floor Granted message from the floor control server or a floor granted indication in an SIP 200 (OK) response in the application and signalling layer, the floor participant:</w:t>
      </w:r>
    </w:p>
    <w:p w14:paraId="1E0C50D4" w14:textId="77777777" w:rsidR="006937F4" w:rsidRPr="006937F4" w:rsidRDefault="006937F4" w:rsidP="006937F4">
      <w:pPr>
        <w:ind w:left="568" w:hanging="284"/>
      </w:pPr>
      <w:r w:rsidRPr="006937F4">
        <w:t>1.</w:t>
      </w:r>
      <w:r w:rsidRPr="006937F4">
        <w:tab/>
        <w:t>if the first bit in the subtype of the Floor Granted message is set to '1' (Acknowledgment is required) as described in subclause 8.3.2, shall send a Floor Ack message. The Floor Ack message:</w:t>
      </w:r>
    </w:p>
    <w:p w14:paraId="59858CE9" w14:textId="77777777" w:rsidR="006937F4" w:rsidRPr="006937F4" w:rsidRDefault="006937F4" w:rsidP="006937F4">
      <w:pPr>
        <w:ind w:left="851" w:hanging="284"/>
      </w:pPr>
      <w:r w:rsidRPr="006937F4">
        <w:t>a.</w:t>
      </w:r>
      <w:r w:rsidRPr="006937F4">
        <w:tab/>
        <w:t>shall include the Message Type field set to '1' (Floor Granted); and</w:t>
      </w:r>
    </w:p>
    <w:p w14:paraId="737BB3D0" w14:textId="77777777" w:rsidR="006937F4" w:rsidRPr="006937F4" w:rsidRDefault="006937F4" w:rsidP="006937F4">
      <w:pPr>
        <w:ind w:left="851" w:hanging="284"/>
      </w:pPr>
      <w:r w:rsidRPr="006937F4">
        <w:t>b.</w:t>
      </w:r>
      <w:r w:rsidRPr="006937F4">
        <w:tab/>
        <w:t>shall include the Source field set to '0' (the floor participant is the source);</w:t>
      </w:r>
    </w:p>
    <w:p w14:paraId="6BAE255A" w14:textId="77777777" w:rsidR="006937F4" w:rsidRPr="006937F4" w:rsidRDefault="006937F4" w:rsidP="006937F4">
      <w:pPr>
        <w:ind w:left="568" w:hanging="284"/>
      </w:pPr>
      <w:r w:rsidRPr="006937F4">
        <w:t>2.</w:t>
      </w:r>
      <w:r w:rsidRPr="006937F4">
        <w:tab/>
        <w:t>shall provide floor granted notification to the user, if not already done;</w:t>
      </w:r>
    </w:p>
    <w:p w14:paraId="12DBD207" w14:textId="77777777" w:rsidR="006937F4" w:rsidRPr="006937F4" w:rsidRDefault="006937F4" w:rsidP="006937F4">
      <w:pPr>
        <w:keepLines/>
        <w:ind w:left="1135" w:hanging="851"/>
      </w:pPr>
      <w:r w:rsidRPr="006937F4">
        <w:t>NOTE:</w:t>
      </w:r>
      <w:r w:rsidRPr="006937F4">
        <w:tab/>
        <w:t>Providing the floor granted notification to the user prior to receiving the Floor Granted message is an implementation option.</w:t>
      </w:r>
    </w:p>
    <w:p w14:paraId="1615126A" w14:textId="77777777" w:rsidR="006937F4" w:rsidRPr="006937F4" w:rsidRDefault="006937F4" w:rsidP="006937F4">
      <w:pPr>
        <w:ind w:left="568" w:hanging="284"/>
      </w:pPr>
      <w:r w:rsidRPr="006937F4">
        <w:t>3.</w:t>
      </w:r>
      <w:r w:rsidRPr="006937F4">
        <w:tab/>
        <w:t>if the Floor Indicator field is included and the B-bit is set to '1' (Broadcast group call), shall provide a notification to the user indicating the type of call;</w:t>
      </w:r>
    </w:p>
    <w:p w14:paraId="41702501" w14:textId="77777777" w:rsidR="006937F4" w:rsidRPr="006937F4" w:rsidRDefault="006937F4" w:rsidP="006937F4">
      <w:pPr>
        <w:ind w:left="568" w:hanging="284"/>
      </w:pPr>
      <w:r w:rsidRPr="006937F4">
        <w:t>4.</w:t>
      </w:r>
      <w:r w:rsidRPr="006937F4">
        <w:tab/>
        <w:t>if the G-bit in the Floor Indicator is set to '1' (Dual floor) shall store an indication that the participant is overriding without revoke;</w:t>
      </w:r>
    </w:p>
    <w:p w14:paraId="06486F8F" w14:textId="77777777" w:rsidR="006937F4" w:rsidRPr="006937F4" w:rsidRDefault="006937F4" w:rsidP="006937F4">
      <w:pPr>
        <w:ind w:left="568" w:hanging="284"/>
      </w:pPr>
      <w:r w:rsidRPr="006937F4">
        <w:t>5.</w:t>
      </w:r>
      <w:r w:rsidRPr="006937F4">
        <w:tab/>
        <w:t>shall stop the optional timer T103 (End of RTP media), if running;</w:t>
      </w:r>
    </w:p>
    <w:p w14:paraId="23EC6C69" w14:textId="77777777" w:rsidR="006937F4" w:rsidRPr="006937F4" w:rsidRDefault="006937F4" w:rsidP="006937F4">
      <w:pPr>
        <w:ind w:left="568" w:hanging="284"/>
      </w:pPr>
      <w:r w:rsidRPr="006937F4">
        <w:t>6.</w:t>
      </w:r>
      <w:r w:rsidRPr="006937F4">
        <w:tab/>
        <w:t>shall stop timer T101 (Floor Request); and</w:t>
      </w:r>
    </w:p>
    <w:p w14:paraId="4007B91C" w14:textId="77777777" w:rsidR="006937F4" w:rsidRPr="006937F4" w:rsidRDefault="006937F4" w:rsidP="006937F4">
      <w:pPr>
        <w:ind w:left="568" w:hanging="284"/>
      </w:pPr>
      <w:r w:rsidRPr="006937F4">
        <w:t>7.</w:t>
      </w:r>
      <w:r w:rsidRPr="006937F4">
        <w:tab/>
        <w:t>shall enter the 'U: has permission' state.</w:t>
      </w:r>
    </w:p>
    <w:p w14:paraId="03552D29" w14:textId="77777777" w:rsidR="006937F4" w:rsidRPr="006937F4" w:rsidRDefault="006937F4" w:rsidP="006937F4">
      <w:r w:rsidRPr="006937F4">
        <w:t>[TS 24.380, clause 6.2.4.3.2]</w:t>
      </w:r>
    </w:p>
    <w:p w14:paraId="75B22408" w14:textId="77777777" w:rsidR="006937F4" w:rsidRPr="006937F4" w:rsidRDefault="006937F4" w:rsidP="006937F4">
      <w:r w:rsidRPr="006937F4">
        <w:t>Upon receiving a Floor Idle message, the participant:</w:t>
      </w:r>
    </w:p>
    <w:p w14:paraId="4E1D3235" w14:textId="77777777" w:rsidR="006937F4" w:rsidRPr="006937F4" w:rsidRDefault="006937F4" w:rsidP="006937F4">
      <w:pPr>
        <w:ind w:left="568" w:hanging="284"/>
      </w:pPr>
      <w:r w:rsidRPr="006937F4">
        <w:t>1.</w:t>
      </w:r>
      <w:r w:rsidRPr="006937F4">
        <w:tab/>
        <w:t>if the first bit in the subtype of the Floor Idle message is set to '1' (Acknowledgment is required) as described in subclause 8.3.2, shall send a Floor Ack message. The Floor Ack message:</w:t>
      </w:r>
    </w:p>
    <w:p w14:paraId="511BEA01" w14:textId="77777777" w:rsidR="006937F4" w:rsidRPr="006937F4" w:rsidRDefault="006937F4" w:rsidP="006937F4">
      <w:pPr>
        <w:ind w:left="851" w:hanging="284"/>
      </w:pPr>
      <w:r w:rsidRPr="006937F4">
        <w:t>a.</w:t>
      </w:r>
      <w:r w:rsidRPr="006937F4">
        <w:tab/>
        <w:t>shall include the Message Type field set to '5' (Floor Idle); and</w:t>
      </w:r>
    </w:p>
    <w:p w14:paraId="36ECFE88" w14:textId="77777777" w:rsidR="006937F4" w:rsidRPr="006937F4" w:rsidRDefault="006937F4" w:rsidP="006937F4">
      <w:pPr>
        <w:ind w:left="851" w:hanging="284"/>
      </w:pPr>
      <w:r w:rsidRPr="006937F4">
        <w:t>b.</w:t>
      </w:r>
      <w:r w:rsidRPr="006937F4">
        <w:tab/>
        <w:t>shall include the Source field set to '0' (the floor participant is the source);</w:t>
      </w:r>
    </w:p>
    <w:p w14:paraId="3CED7CE6" w14:textId="77777777" w:rsidR="006937F4" w:rsidRPr="006937F4" w:rsidRDefault="006937F4" w:rsidP="006937F4">
      <w:pPr>
        <w:ind w:left="568" w:hanging="284"/>
      </w:pPr>
      <w:r w:rsidRPr="006937F4">
        <w:t>2.</w:t>
      </w:r>
      <w:r w:rsidRPr="006937F4">
        <w:tab/>
        <w:t>may provide floor idle notification to the user, if it has not already done so;</w:t>
      </w:r>
    </w:p>
    <w:p w14:paraId="7DDD670E" w14:textId="77777777" w:rsidR="006937F4" w:rsidRPr="006937F4" w:rsidRDefault="006937F4" w:rsidP="006937F4">
      <w:pPr>
        <w:ind w:left="568" w:hanging="284"/>
      </w:pPr>
      <w:r w:rsidRPr="006937F4">
        <w:t>3.</w:t>
      </w:r>
      <w:r w:rsidRPr="006937F4">
        <w:tab/>
        <w:t>shall stop the optional timer T103 (End of RTP media), if it is running; and</w:t>
      </w:r>
    </w:p>
    <w:p w14:paraId="31C78CAE" w14:textId="77777777" w:rsidR="006937F4" w:rsidRPr="006937F4" w:rsidRDefault="006937F4" w:rsidP="006937F4">
      <w:pPr>
        <w:ind w:left="568" w:hanging="284"/>
      </w:pPr>
      <w:r w:rsidRPr="006937F4">
        <w:t>4.</w:t>
      </w:r>
      <w:r w:rsidRPr="006937F4">
        <w:tab/>
        <w:t>shall remain in the 'U: has no permission' state.</w:t>
      </w:r>
    </w:p>
    <w:p w14:paraId="4F6CCE25" w14:textId="77777777" w:rsidR="006937F4" w:rsidRPr="006937F4" w:rsidRDefault="006937F4" w:rsidP="006937F4">
      <w:pPr>
        <w:keepNext/>
        <w:keepLines/>
        <w:spacing w:before="120"/>
        <w:ind w:left="1985" w:hanging="1985"/>
        <w:rPr>
          <w:rFonts w:ascii="Arial" w:hAnsi="Arial"/>
        </w:rPr>
      </w:pPr>
      <w:r w:rsidRPr="006937F4">
        <w:rPr>
          <w:rFonts w:ascii="Arial" w:hAnsi="Arial"/>
        </w:rPr>
        <w:t>6.4.1.3</w:t>
      </w:r>
      <w:r w:rsidRPr="006937F4">
        <w:rPr>
          <w:rFonts w:ascii="Arial" w:hAnsi="Arial"/>
        </w:rPr>
        <w:tab/>
        <w:t>Test description</w:t>
      </w:r>
    </w:p>
    <w:p w14:paraId="1C2D409A" w14:textId="77777777" w:rsidR="006937F4" w:rsidRPr="006937F4" w:rsidRDefault="006937F4" w:rsidP="006937F4">
      <w:pPr>
        <w:keepNext/>
        <w:keepLines/>
        <w:spacing w:before="120"/>
        <w:ind w:left="1985" w:hanging="1985"/>
        <w:rPr>
          <w:rFonts w:ascii="Arial" w:hAnsi="Arial"/>
        </w:rPr>
      </w:pPr>
      <w:r w:rsidRPr="006937F4">
        <w:rPr>
          <w:rFonts w:ascii="Arial" w:hAnsi="Arial"/>
        </w:rPr>
        <w:t>6.4.1.3.1</w:t>
      </w:r>
      <w:r w:rsidRPr="006937F4">
        <w:rPr>
          <w:rFonts w:ascii="Arial" w:hAnsi="Arial"/>
        </w:rPr>
        <w:tab/>
        <w:t>Pre-test conditions</w:t>
      </w:r>
    </w:p>
    <w:p w14:paraId="0F1421A6" w14:textId="77777777" w:rsidR="006937F4" w:rsidRPr="006937F4" w:rsidRDefault="006937F4" w:rsidP="006937F4">
      <w:pPr>
        <w:keepNext/>
        <w:keepLines/>
        <w:spacing w:before="120"/>
        <w:ind w:left="1985" w:hanging="1985"/>
        <w:rPr>
          <w:rFonts w:ascii="Arial" w:hAnsi="Arial"/>
        </w:rPr>
      </w:pPr>
      <w:r w:rsidRPr="006937F4">
        <w:rPr>
          <w:rFonts w:ascii="Arial" w:hAnsi="Arial"/>
        </w:rPr>
        <w:t>System Simulator:</w:t>
      </w:r>
    </w:p>
    <w:p w14:paraId="125B9EA5" w14:textId="77777777" w:rsidR="006937F4" w:rsidRPr="006937F4" w:rsidRDefault="006937F4" w:rsidP="006937F4">
      <w:pPr>
        <w:ind w:left="568" w:hanging="284"/>
      </w:pPr>
      <w:r w:rsidRPr="006937F4">
        <w:t>-</w:t>
      </w:r>
      <w:r w:rsidRPr="006937F4">
        <w:tab/>
        <w:t>Void</w:t>
      </w:r>
    </w:p>
    <w:p w14:paraId="5FE1E267" w14:textId="77777777" w:rsidR="006937F4" w:rsidRPr="006937F4" w:rsidRDefault="006937F4" w:rsidP="006937F4">
      <w:pPr>
        <w:keepNext/>
        <w:keepLines/>
        <w:spacing w:before="120"/>
        <w:ind w:left="1985" w:hanging="1985"/>
        <w:rPr>
          <w:rFonts w:ascii="Arial" w:hAnsi="Arial"/>
        </w:rPr>
      </w:pPr>
      <w:r w:rsidRPr="006937F4">
        <w:rPr>
          <w:rFonts w:ascii="Arial" w:hAnsi="Arial"/>
        </w:rPr>
        <w:t>IUT:</w:t>
      </w:r>
    </w:p>
    <w:p w14:paraId="77B767AD" w14:textId="77777777" w:rsidR="006937F4" w:rsidRPr="006937F4" w:rsidRDefault="006937F4" w:rsidP="006937F4">
      <w:pPr>
        <w:ind w:left="568" w:hanging="284"/>
      </w:pPr>
      <w:r w:rsidRPr="006937F4">
        <w:t>-</w:t>
      </w:r>
      <w:r w:rsidRPr="006937F4">
        <w:tab/>
        <w:t>Void</w:t>
      </w:r>
    </w:p>
    <w:p w14:paraId="52114504" w14:textId="77777777" w:rsidR="006937F4" w:rsidRPr="006937F4" w:rsidRDefault="006937F4" w:rsidP="006937F4">
      <w:pPr>
        <w:keepNext/>
        <w:keepLines/>
        <w:spacing w:before="120"/>
        <w:ind w:left="1985" w:hanging="1985"/>
        <w:rPr>
          <w:rFonts w:ascii="Arial" w:hAnsi="Arial"/>
        </w:rPr>
      </w:pPr>
      <w:r w:rsidRPr="006937F4">
        <w:rPr>
          <w:rFonts w:ascii="Arial" w:hAnsi="Arial"/>
        </w:rPr>
        <w:t>Preamble:</w:t>
      </w:r>
    </w:p>
    <w:p w14:paraId="7B919D51" w14:textId="77777777" w:rsidR="006937F4" w:rsidRPr="006937F4" w:rsidRDefault="006937F4" w:rsidP="006937F4">
      <w:pPr>
        <w:ind w:left="568" w:hanging="284"/>
      </w:pPr>
      <w:r w:rsidRPr="006937F4">
        <w:t>-</w:t>
      </w:r>
      <w:r w:rsidRPr="006937F4">
        <w:tab/>
        <w:t>A pre-activated MBMS bearer exists</w:t>
      </w:r>
    </w:p>
    <w:p w14:paraId="1C4D17BA" w14:textId="77777777" w:rsidR="006937F4" w:rsidRPr="006937F4" w:rsidRDefault="006937F4" w:rsidP="006937F4">
      <w:pPr>
        <w:keepNext/>
        <w:keepLines/>
        <w:spacing w:before="120"/>
        <w:ind w:left="1985" w:hanging="1985"/>
        <w:rPr>
          <w:rFonts w:ascii="Arial" w:hAnsi="Arial"/>
        </w:rPr>
      </w:pPr>
      <w:r w:rsidRPr="006937F4">
        <w:rPr>
          <w:rFonts w:ascii="Arial" w:hAnsi="Arial"/>
        </w:rPr>
        <w:lastRenderedPageBreak/>
        <w:t>6.4.1.3.2</w:t>
      </w:r>
      <w:r w:rsidRPr="006937F4">
        <w:rPr>
          <w:rFonts w:ascii="Arial" w:hAnsi="Arial"/>
        </w:rPr>
        <w:tab/>
        <w:t>Test procedure sequence</w:t>
      </w:r>
    </w:p>
    <w:p w14:paraId="5493F23E" w14:textId="77777777" w:rsidR="006937F4" w:rsidRPr="006937F4" w:rsidRDefault="006937F4" w:rsidP="006937F4">
      <w:pPr>
        <w:keepNext/>
        <w:keepLines/>
        <w:spacing w:before="60"/>
        <w:jc w:val="center"/>
        <w:rPr>
          <w:rFonts w:ascii="Arial" w:hAnsi="Arial"/>
          <w:b/>
        </w:rPr>
      </w:pPr>
      <w:r w:rsidRPr="006937F4">
        <w:rPr>
          <w:rFonts w:ascii="Arial" w:hAnsi="Arial"/>
          <w:b/>
        </w:rPr>
        <w:t>Table 6.4.1.3.2-1: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69"/>
        <w:gridCol w:w="709"/>
        <w:gridCol w:w="2977"/>
        <w:gridCol w:w="567"/>
        <w:gridCol w:w="850"/>
        <w:tblGridChange w:id="54">
          <w:tblGrid>
            <w:gridCol w:w="704"/>
            <w:gridCol w:w="3969"/>
            <w:gridCol w:w="567"/>
            <w:gridCol w:w="3119"/>
            <w:gridCol w:w="567"/>
            <w:gridCol w:w="300"/>
            <w:gridCol w:w="550"/>
          </w:tblGrid>
        </w:tblGridChange>
      </w:tblGrid>
      <w:tr w:rsidR="000C299D" w:rsidRPr="006937F4" w14:paraId="48751011" w14:textId="77777777" w:rsidTr="000C299D">
        <w:tc>
          <w:tcPr>
            <w:tcW w:w="704" w:type="dxa"/>
            <w:tcBorders>
              <w:top w:val="single" w:sz="4" w:space="0" w:color="auto"/>
              <w:left w:val="single" w:sz="4" w:space="0" w:color="auto"/>
              <w:bottom w:val="nil"/>
              <w:right w:val="single" w:sz="4" w:space="0" w:color="auto"/>
            </w:tcBorders>
            <w:hideMark/>
          </w:tcPr>
          <w:p w14:paraId="4AC10CCA"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lastRenderedPageBreak/>
              <w:t>St</w:t>
            </w:r>
          </w:p>
        </w:tc>
        <w:tc>
          <w:tcPr>
            <w:tcW w:w="3969" w:type="dxa"/>
            <w:tcBorders>
              <w:top w:val="single" w:sz="4" w:space="0" w:color="auto"/>
              <w:left w:val="single" w:sz="4" w:space="0" w:color="auto"/>
              <w:bottom w:val="nil"/>
              <w:right w:val="single" w:sz="4" w:space="0" w:color="auto"/>
            </w:tcBorders>
            <w:hideMark/>
          </w:tcPr>
          <w:p w14:paraId="6B147A2C"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9FCD31"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Message Sequence</w:t>
            </w:r>
          </w:p>
        </w:tc>
        <w:tc>
          <w:tcPr>
            <w:tcW w:w="567" w:type="dxa"/>
            <w:tcBorders>
              <w:top w:val="single" w:sz="4" w:space="0" w:color="auto"/>
              <w:left w:val="single" w:sz="4" w:space="0" w:color="auto"/>
              <w:bottom w:val="nil"/>
              <w:right w:val="single" w:sz="4" w:space="0" w:color="auto"/>
            </w:tcBorders>
            <w:hideMark/>
          </w:tcPr>
          <w:p w14:paraId="0C8F9729"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TP</w:t>
            </w:r>
          </w:p>
        </w:tc>
        <w:tc>
          <w:tcPr>
            <w:tcW w:w="850" w:type="dxa"/>
            <w:tcBorders>
              <w:top w:val="single" w:sz="4" w:space="0" w:color="auto"/>
              <w:left w:val="single" w:sz="4" w:space="0" w:color="auto"/>
              <w:bottom w:val="nil"/>
              <w:right w:val="single" w:sz="4" w:space="0" w:color="auto"/>
            </w:tcBorders>
            <w:hideMark/>
          </w:tcPr>
          <w:p w14:paraId="7BA6C8DF"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Verdict</w:t>
            </w:r>
          </w:p>
        </w:tc>
      </w:tr>
      <w:tr w:rsidR="000C299D" w:rsidRPr="006937F4" w14:paraId="04CD2B4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nil"/>
              <w:left w:val="single" w:sz="4" w:space="0" w:color="auto"/>
              <w:bottom w:val="single" w:sz="4" w:space="0" w:color="auto"/>
              <w:right w:val="single" w:sz="4" w:space="0" w:color="auto"/>
            </w:tcBorders>
            <w:tcPrChange w:id="56" w:author="MCC160" w:date="2023-01-23T15:08:00Z">
              <w:tcPr>
                <w:tcW w:w="704" w:type="dxa"/>
                <w:tcBorders>
                  <w:top w:val="nil"/>
                  <w:left w:val="single" w:sz="4" w:space="0" w:color="auto"/>
                  <w:bottom w:val="single" w:sz="4" w:space="0" w:color="auto"/>
                  <w:right w:val="single" w:sz="4" w:space="0" w:color="auto"/>
                </w:tcBorders>
              </w:tcPr>
            </w:tcPrChange>
          </w:tcPr>
          <w:p w14:paraId="4DF63C29" w14:textId="77777777" w:rsidR="006937F4" w:rsidRPr="006937F4" w:rsidRDefault="006937F4" w:rsidP="006937F4">
            <w:pPr>
              <w:keepNext/>
              <w:keepLines/>
              <w:spacing w:after="0"/>
              <w:jc w:val="center"/>
              <w:rPr>
                <w:rFonts w:ascii="Arial" w:hAnsi="Arial" w:cs="Arial"/>
                <w:b/>
                <w:sz w:val="18"/>
                <w:szCs w:val="18"/>
              </w:rPr>
            </w:pPr>
          </w:p>
        </w:tc>
        <w:tc>
          <w:tcPr>
            <w:tcW w:w="3969" w:type="dxa"/>
            <w:tcBorders>
              <w:top w:val="nil"/>
              <w:left w:val="single" w:sz="4" w:space="0" w:color="auto"/>
              <w:bottom w:val="single" w:sz="4" w:space="0" w:color="auto"/>
              <w:right w:val="single" w:sz="4" w:space="0" w:color="auto"/>
            </w:tcBorders>
            <w:tcPrChange w:id="57" w:author="MCC160" w:date="2023-01-23T15:08:00Z">
              <w:tcPr>
                <w:tcW w:w="3969" w:type="dxa"/>
                <w:tcBorders>
                  <w:top w:val="nil"/>
                  <w:left w:val="single" w:sz="4" w:space="0" w:color="auto"/>
                  <w:bottom w:val="single" w:sz="4" w:space="0" w:color="auto"/>
                  <w:right w:val="single" w:sz="4" w:space="0" w:color="auto"/>
                </w:tcBorders>
              </w:tcPr>
            </w:tcPrChange>
          </w:tcPr>
          <w:p w14:paraId="7A6EBE84" w14:textId="77777777" w:rsidR="006937F4" w:rsidRPr="006937F4" w:rsidRDefault="006937F4" w:rsidP="006937F4">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Change w:id="5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58FD50D"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U - S</w:t>
            </w:r>
          </w:p>
        </w:tc>
        <w:tc>
          <w:tcPr>
            <w:tcW w:w="2977" w:type="dxa"/>
            <w:tcBorders>
              <w:top w:val="single" w:sz="4" w:space="0" w:color="auto"/>
              <w:left w:val="single" w:sz="4" w:space="0" w:color="auto"/>
              <w:bottom w:val="single" w:sz="4" w:space="0" w:color="auto"/>
              <w:right w:val="single" w:sz="4" w:space="0" w:color="auto"/>
            </w:tcBorders>
            <w:hideMark/>
            <w:tcPrChange w:id="5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9ED1A60"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Message</w:t>
            </w:r>
          </w:p>
        </w:tc>
        <w:tc>
          <w:tcPr>
            <w:tcW w:w="567" w:type="dxa"/>
            <w:tcBorders>
              <w:top w:val="nil"/>
              <w:left w:val="single" w:sz="4" w:space="0" w:color="auto"/>
              <w:bottom w:val="single" w:sz="4" w:space="0" w:color="auto"/>
              <w:right w:val="single" w:sz="4" w:space="0" w:color="auto"/>
            </w:tcBorders>
            <w:tcPrChange w:id="60" w:author="MCC160" w:date="2023-01-23T15:08:00Z">
              <w:tcPr>
                <w:tcW w:w="867" w:type="dxa"/>
                <w:gridSpan w:val="2"/>
                <w:tcBorders>
                  <w:top w:val="nil"/>
                  <w:left w:val="single" w:sz="4" w:space="0" w:color="auto"/>
                  <w:bottom w:val="single" w:sz="4" w:space="0" w:color="auto"/>
                  <w:right w:val="single" w:sz="4" w:space="0" w:color="auto"/>
                </w:tcBorders>
              </w:tcPr>
            </w:tcPrChange>
          </w:tcPr>
          <w:p w14:paraId="1819E018" w14:textId="77777777" w:rsidR="006937F4" w:rsidRPr="006937F4" w:rsidRDefault="006937F4" w:rsidP="006937F4">
            <w:pPr>
              <w:keepNext/>
              <w:keepLines/>
              <w:spacing w:after="0"/>
              <w:jc w:val="center"/>
              <w:rPr>
                <w:rFonts w:ascii="Arial" w:hAnsi="Arial" w:cs="Arial"/>
                <w:b/>
                <w:sz w:val="18"/>
                <w:szCs w:val="18"/>
              </w:rPr>
            </w:pPr>
          </w:p>
        </w:tc>
        <w:tc>
          <w:tcPr>
            <w:tcW w:w="850" w:type="dxa"/>
            <w:tcBorders>
              <w:top w:val="nil"/>
              <w:left w:val="single" w:sz="4" w:space="0" w:color="auto"/>
              <w:bottom w:val="single" w:sz="4" w:space="0" w:color="auto"/>
              <w:right w:val="single" w:sz="4" w:space="0" w:color="auto"/>
            </w:tcBorders>
            <w:tcPrChange w:id="61" w:author="MCC160" w:date="2023-01-23T15:08:00Z">
              <w:tcPr>
                <w:tcW w:w="550" w:type="dxa"/>
                <w:tcBorders>
                  <w:top w:val="nil"/>
                  <w:left w:val="single" w:sz="4" w:space="0" w:color="auto"/>
                  <w:bottom w:val="single" w:sz="4" w:space="0" w:color="auto"/>
                  <w:right w:val="single" w:sz="4" w:space="0" w:color="auto"/>
                </w:tcBorders>
              </w:tcPr>
            </w:tcPrChange>
          </w:tcPr>
          <w:p w14:paraId="33B6BF14" w14:textId="77777777" w:rsidR="006937F4" w:rsidRPr="006937F4" w:rsidRDefault="006937F4" w:rsidP="006937F4">
            <w:pPr>
              <w:keepNext/>
              <w:keepLines/>
              <w:spacing w:after="0"/>
              <w:jc w:val="center"/>
              <w:rPr>
                <w:rFonts w:ascii="Arial" w:hAnsi="Arial" w:cs="Arial"/>
                <w:b/>
                <w:sz w:val="18"/>
                <w:szCs w:val="18"/>
              </w:rPr>
            </w:pPr>
          </w:p>
        </w:tc>
      </w:tr>
      <w:tr w:rsidR="000C299D" w:rsidRPr="006937F4" w14:paraId="5E9160F7"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E00E694"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1</w:t>
            </w:r>
          </w:p>
        </w:tc>
        <w:tc>
          <w:tcPr>
            <w:tcW w:w="3969" w:type="dxa"/>
            <w:tcBorders>
              <w:top w:val="single" w:sz="4" w:space="0" w:color="auto"/>
              <w:left w:val="single" w:sz="4" w:space="0" w:color="auto"/>
              <w:bottom w:val="single" w:sz="4" w:space="0" w:color="auto"/>
              <w:right w:val="single" w:sz="4" w:space="0" w:color="auto"/>
            </w:tcBorders>
            <w:hideMark/>
            <w:tcPrChange w:id="6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78C6EBA" w14:textId="77777777" w:rsidR="00781A70" w:rsidRDefault="00781A70" w:rsidP="00781A70">
            <w:pPr>
              <w:pStyle w:val="TAL"/>
              <w:rPr>
                <w:ins w:id="65" w:author="MCC160" w:date="2023-01-21T17:18:00Z"/>
                <w:rFonts w:eastAsia="Calibri"/>
              </w:rPr>
            </w:pPr>
            <w:ins w:id="66" w:author="MCC160" w:date="2023-01-21T17:18:00Z">
              <w:r w:rsidRPr="004B04F4">
                <w:rPr>
                  <w:rFonts w:eastAsia="Calibri"/>
                </w:rPr>
                <w:t xml:space="preserve">Make the UE (MCPTT client) request the establishment of a group call with automatic commencement mode and </w:t>
              </w:r>
              <w:r>
                <w:rPr>
                  <w:rFonts w:eastAsia="Calibri"/>
                </w:rPr>
                <w:t xml:space="preserve">without </w:t>
              </w:r>
              <w:r w:rsidRPr="004B04F4">
                <w:rPr>
                  <w:rFonts w:eastAsia="Calibri"/>
                </w:rPr>
                <w:t>implicit floor request.</w:t>
              </w:r>
            </w:ins>
          </w:p>
          <w:p w14:paraId="139A9BAD" w14:textId="4F699A1F" w:rsidR="006937F4" w:rsidRPr="006937F4" w:rsidDel="00781A70" w:rsidRDefault="006937F4">
            <w:pPr>
              <w:pStyle w:val="TAL"/>
              <w:rPr>
                <w:del w:id="67" w:author="MCC160" w:date="2023-01-21T17:18:00Z"/>
                <w:rFonts w:eastAsia="Calibri"/>
              </w:rPr>
              <w:pPrChange w:id="68" w:author="MCC160" w:date="2023-01-21T17:20:00Z">
                <w:pPr>
                  <w:keepNext/>
                  <w:keepLines/>
                  <w:spacing w:after="0"/>
                </w:pPr>
              </w:pPrChange>
            </w:pPr>
            <w:del w:id="69" w:author="MCC160" w:date="2023-01-21T17:18:00Z">
              <w:r w:rsidRPr="006937F4" w:rsidDel="00781A70">
                <w:rPr>
                  <w:rFonts w:eastAsia="Calibri"/>
                </w:rPr>
                <w:delText>Make the MCPTT User request the establishment of an MCPTT on-demand pre-arranged group call, automatic commencement mode, with explicit request for floor control (implicit floor control).</w:delText>
              </w:r>
            </w:del>
          </w:p>
          <w:p w14:paraId="2D530282" w14:textId="0953EDA2" w:rsidR="006937F4" w:rsidRPr="006937F4" w:rsidRDefault="006937F4">
            <w:pPr>
              <w:pStyle w:val="TAL"/>
              <w:pPrChange w:id="70" w:author="MCC160" w:date="2023-01-21T17:20:00Z">
                <w:pPr>
                  <w:keepNext/>
                  <w:keepLines/>
                  <w:spacing w:after="0"/>
                </w:pPr>
              </w:pPrChange>
            </w:pPr>
            <w:del w:id="71" w:author="MCC160" w:date="2023-01-21T17:18:00Z">
              <w:r w:rsidRPr="006937F4" w:rsidDel="00781A70">
                <w:rPr>
                  <w:rFonts w:eastAsia="Calibri"/>
                </w:rPr>
                <w:delText>NOTE: This is expected to be done via a suitable implementation dependent MMI.</w:delText>
              </w:r>
            </w:del>
            <w:ins w:id="72" w:author="MCC160" w:date="2023-01-21T17:18:00Z">
              <w:r w:rsidR="00781A70">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Change w:id="7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493F3B7"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Change w:id="7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AF9A00E"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7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57DF420"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7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C0B74E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631C7015"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A41DED7"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3969" w:type="dxa"/>
            <w:tcBorders>
              <w:top w:val="single" w:sz="4" w:space="0" w:color="auto"/>
              <w:left w:val="single" w:sz="4" w:space="0" w:color="auto"/>
              <w:bottom w:val="single" w:sz="4" w:space="0" w:color="auto"/>
              <w:right w:val="single" w:sz="4" w:space="0" w:color="auto"/>
            </w:tcBorders>
            <w:hideMark/>
            <w:tcPrChange w:id="7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1C0EA24B" w14:textId="49873E00" w:rsidR="006937F4" w:rsidRPr="006937F4" w:rsidRDefault="006937F4">
            <w:pPr>
              <w:pStyle w:val="TAL"/>
              <w:pPrChange w:id="80" w:author="MCC160" w:date="2023-01-21T17:20:00Z">
                <w:pPr>
                  <w:keepNext/>
                  <w:keepLines/>
                  <w:spacing w:after="0"/>
                </w:pPr>
              </w:pPrChange>
            </w:pPr>
            <w:r w:rsidRPr="006937F4">
              <w:rPr>
                <w:rFonts w:eastAsia="Calibri"/>
              </w:rPr>
              <w:t xml:space="preserve">EXCEPTION: The E-UTRA/EPC actions which are related to the MCPTT call establishment are described in TS 36.579-1 [2], </w:t>
            </w:r>
            <w:del w:id="81" w:author="MCC160" w:date="2023-01-21T17:12:00Z">
              <w:r w:rsidRPr="006937F4" w:rsidDel="00781A70">
                <w:rPr>
                  <w:rFonts w:eastAsia="Calibri"/>
                </w:rPr>
                <w:delText>sub</w:delText>
              </w:r>
            </w:del>
            <w:r w:rsidRPr="006937F4">
              <w:rPr>
                <w:rFonts w:eastAsia="Calibri"/>
              </w:rPr>
              <w:t>clause 5.4.3 '</w:t>
            </w:r>
            <w:del w:id="82" w:author="MCC160" w:date="2023-01-21T17:12:00Z">
              <w:r w:rsidRPr="006937F4" w:rsidDel="00781A70">
                <w:rPr>
                  <w:rFonts w:eastAsia="Calibri"/>
                </w:rPr>
                <w:delText xml:space="preserve">Generic Test Procedure for </w:delText>
              </w:r>
            </w:del>
            <w:r w:rsidRPr="006937F4">
              <w:rPr>
                <w:rFonts w:eastAsia="Calibri"/>
              </w:rPr>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8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874D5F5"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Change w:id="8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541197B"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8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D7B58B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8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007B7A1"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5B3170A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5504B23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2</w:t>
            </w:r>
          </w:p>
        </w:tc>
        <w:tc>
          <w:tcPr>
            <w:tcW w:w="3969" w:type="dxa"/>
            <w:tcBorders>
              <w:top w:val="single" w:sz="4" w:space="0" w:color="auto"/>
              <w:left w:val="single" w:sz="4" w:space="0" w:color="auto"/>
              <w:bottom w:val="single" w:sz="4" w:space="0" w:color="auto"/>
              <w:right w:val="single" w:sz="4" w:space="0" w:color="auto"/>
            </w:tcBorders>
            <w:hideMark/>
            <w:tcPrChange w:id="8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036BB7B" w14:textId="4FEA3B14" w:rsidR="006937F4" w:rsidRPr="006937F4" w:rsidRDefault="006937F4">
            <w:pPr>
              <w:pStyle w:val="TAL"/>
              <w:pPrChange w:id="90" w:author="MCC160" w:date="2023-01-21T17:20:00Z">
                <w:pPr>
                  <w:keepNext/>
                  <w:keepLines/>
                  <w:spacing w:after="0"/>
                </w:pPr>
              </w:pPrChange>
            </w:pPr>
            <w:r w:rsidRPr="006937F4">
              <w:rPr>
                <w:rFonts w:eastAsia="Calibri"/>
              </w:rPr>
              <w:t>The UE (</w:t>
            </w:r>
            <w:r w:rsidRPr="006937F4">
              <w:rPr>
                <w:rFonts w:eastAsia="Calibri"/>
                <w:lang w:eastAsia="ko-KR"/>
              </w:rPr>
              <w:t xml:space="preserve">MCPTT client) sends an initial SIP INVITE request </w:t>
            </w:r>
            <w:r w:rsidRPr="006937F4">
              <w:rPr>
                <w:rFonts w:eastAsia="Calibri"/>
              </w:rPr>
              <w:t xml:space="preserve">requesting the establishment of </w:t>
            </w:r>
            <w:del w:id="91" w:author="MCC160" w:date="2023-01-21T19:14:00Z">
              <w:r w:rsidRPr="006937F4" w:rsidDel="00672FFA">
                <w:rPr>
                  <w:rFonts w:eastAsia="Calibri"/>
                </w:rPr>
                <w:delText xml:space="preserve">an MCPTT on-demand pre-arranged </w:delText>
              </w:r>
            </w:del>
            <w:ins w:id="92" w:author="MCC160" w:date="2023-01-21T19:14:00Z">
              <w:r w:rsidR="00672FFA">
                <w:rPr>
                  <w:rFonts w:eastAsia="Calibri"/>
                </w:rPr>
                <w:t xml:space="preserve">a </w:t>
              </w:r>
            </w:ins>
            <w:r w:rsidRPr="006937F4">
              <w:rPr>
                <w:rFonts w:eastAsia="Calibri"/>
              </w:rPr>
              <w:t>group call</w:t>
            </w:r>
            <w:del w:id="93" w:author="MCC160" w:date="2023-01-21T19:14:00Z">
              <w:r w:rsidRPr="006937F4" w:rsidDel="00672FFA">
                <w:rPr>
                  <w:rFonts w:eastAsia="Calibri"/>
                </w:rPr>
                <w:delText>,</w:delText>
              </w:r>
            </w:del>
            <w:ins w:id="94" w:author="MCC160" w:date="2023-01-21T19:14:00Z">
              <w:r w:rsidR="00672FFA">
                <w:rPr>
                  <w:rFonts w:eastAsia="Calibri"/>
                </w:rPr>
                <w:t xml:space="preserve"> with</w:t>
              </w:r>
            </w:ins>
            <w:r w:rsidRPr="006937F4">
              <w:rPr>
                <w:rFonts w:eastAsia="Calibri"/>
              </w:rPr>
              <w:t xml:space="preserve"> automatic commencement mode</w:t>
            </w:r>
            <w:ins w:id="95" w:author="MCC160" w:date="2023-01-21T19:14:00Z">
              <w:r w:rsidR="00672FFA">
                <w:rPr>
                  <w:rFonts w:eastAsia="Calibri"/>
                </w:rPr>
                <w:t xml:space="preserve"> and floor control,</w:t>
              </w:r>
            </w:ins>
            <w:del w:id="96" w:author="MCC160" w:date="2023-01-21T19:14:00Z">
              <w:r w:rsidRPr="006937F4" w:rsidDel="00672FFA">
                <w:rPr>
                  <w:rFonts w:eastAsia="Calibri"/>
                </w:rPr>
                <w:delText xml:space="preserve">, </w:delText>
              </w:r>
              <w:r w:rsidRPr="006937F4" w:rsidDel="00672FFA">
                <w:rPr>
                  <w:rFonts w:eastAsia="Calibri"/>
                  <w:lang w:eastAsia="ko-KR"/>
                </w:rPr>
                <w:delText>applying End-to-end communication security with Floor Control</w:delText>
              </w:r>
            </w:del>
          </w:p>
        </w:tc>
        <w:tc>
          <w:tcPr>
            <w:tcW w:w="709" w:type="dxa"/>
            <w:tcBorders>
              <w:top w:val="single" w:sz="4" w:space="0" w:color="auto"/>
              <w:left w:val="single" w:sz="4" w:space="0" w:color="auto"/>
              <w:bottom w:val="single" w:sz="4" w:space="0" w:color="auto"/>
              <w:right w:val="single" w:sz="4" w:space="0" w:color="auto"/>
            </w:tcBorders>
            <w:hideMark/>
            <w:tcPrChange w:id="9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EC3380C"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9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24A0072"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SIP INVITE</w:t>
            </w:r>
          </w:p>
        </w:tc>
        <w:tc>
          <w:tcPr>
            <w:tcW w:w="567" w:type="dxa"/>
            <w:tcBorders>
              <w:top w:val="single" w:sz="4" w:space="0" w:color="auto"/>
              <w:left w:val="single" w:sz="4" w:space="0" w:color="auto"/>
              <w:bottom w:val="single" w:sz="4" w:space="0" w:color="auto"/>
              <w:right w:val="single" w:sz="4" w:space="0" w:color="auto"/>
            </w:tcBorders>
            <w:hideMark/>
            <w:tcPrChange w:id="9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BFFF852"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10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5E632A3"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649364F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0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2BC9868"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3</w:t>
            </w:r>
          </w:p>
        </w:tc>
        <w:tc>
          <w:tcPr>
            <w:tcW w:w="3969" w:type="dxa"/>
            <w:tcBorders>
              <w:top w:val="single" w:sz="4" w:space="0" w:color="auto"/>
              <w:left w:val="single" w:sz="4" w:space="0" w:color="auto"/>
              <w:bottom w:val="single" w:sz="4" w:space="0" w:color="auto"/>
              <w:right w:val="single" w:sz="4" w:space="0" w:color="auto"/>
            </w:tcBorders>
            <w:hideMark/>
            <w:tcPrChange w:id="10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82F9569" w14:textId="753CCEFA" w:rsidR="006937F4" w:rsidRPr="006937F4" w:rsidRDefault="006937F4">
            <w:pPr>
              <w:pStyle w:val="TAL"/>
              <w:pPrChange w:id="104" w:author="MCC160" w:date="2023-01-21T17:20:00Z">
                <w:pPr>
                  <w:keepNext/>
                  <w:keepLines/>
                  <w:spacing w:after="0"/>
                </w:pPr>
              </w:pPrChange>
            </w:pPr>
            <w:r w:rsidRPr="006937F4">
              <w:rPr>
                <w:rFonts w:eastAsia="Calibri"/>
              </w:rPr>
              <w:t xml:space="preserve">The SS sends </w:t>
            </w:r>
            <w:ins w:id="105" w:author="MCC160" w:date="2023-01-21T19:15:00Z">
              <w:r w:rsidR="00672FFA">
                <w:rPr>
                  <w:rFonts w:eastAsia="Calibri"/>
                </w:rPr>
                <w:t xml:space="preserve">a </w:t>
              </w:r>
            </w:ins>
            <w:r w:rsidRPr="006937F4">
              <w:rPr>
                <w:rFonts w:eastAsia="Calibri"/>
              </w:rPr>
              <w:t>SIP 100 Trying</w:t>
            </w:r>
          </w:p>
        </w:tc>
        <w:tc>
          <w:tcPr>
            <w:tcW w:w="709" w:type="dxa"/>
            <w:tcBorders>
              <w:top w:val="single" w:sz="4" w:space="0" w:color="auto"/>
              <w:left w:val="single" w:sz="4" w:space="0" w:color="auto"/>
              <w:bottom w:val="single" w:sz="4" w:space="0" w:color="auto"/>
              <w:right w:val="single" w:sz="4" w:space="0" w:color="auto"/>
            </w:tcBorders>
            <w:hideMark/>
            <w:tcPrChange w:id="10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483CFD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&lt;--</w:t>
            </w:r>
          </w:p>
        </w:tc>
        <w:tc>
          <w:tcPr>
            <w:tcW w:w="2977" w:type="dxa"/>
            <w:tcBorders>
              <w:top w:val="single" w:sz="4" w:space="0" w:color="auto"/>
              <w:left w:val="single" w:sz="4" w:space="0" w:color="auto"/>
              <w:bottom w:val="single" w:sz="4" w:space="0" w:color="auto"/>
              <w:right w:val="single" w:sz="4" w:space="0" w:color="auto"/>
            </w:tcBorders>
            <w:hideMark/>
            <w:tcPrChange w:id="10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FCA0848"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SIP 100 Trying</w:t>
            </w:r>
          </w:p>
        </w:tc>
        <w:tc>
          <w:tcPr>
            <w:tcW w:w="567" w:type="dxa"/>
            <w:tcBorders>
              <w:top w:val="single" w:sz="4" w:space="0" w:color="auto"/>
              <w:left w:val="single" w:sz="4" w:space="0" w:color="auto"/>
              <w:bottom w:val="single" w:sz="4" w:space="0" w:color="auto"/>
              <w:right w:val="single" w:sz="4" w:space="0" w:color="auto"/>
            </w:tcBorders>
            <w:hideMark/>
            <w:tcPrChange w:id="10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4AC9870"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10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60B1D7"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4439AF1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1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594313E"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4</w:t>
            </w:r>
          </w:p>
        </w:tc>
        <w:tc>
          <w:tcPr>
            <w:tcW w:w="3969" w:type="dxa"/>
            <w:tcBorders>
              <w:top w:val="single" w:sz="4" w:space="0" w:color="auto"/>
              <w:left w:val="single" w:sz="4" w:space="0" w:color="auto"/>
              <w:bottom w:val="single" w:sz="4" w:space="0" w:color="auto"/>
              <w:right w:val="single" w:sz="4" w:space="0" w:color="auto"/>
            </w:tcBorders>
            <w:hideMark/>
            <w:tcPrChange w:id="11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131DA23" w14:textId="5B45AA4D" w:rsidR="006937F4" w:rsidRPr="006937F4" w:rsidRDefault="006937F4">
            <w:pPr>
              <w:pStyle w:val="TAL"/>
              <w:pPrChange w:id="113" w:author="MCC160" w:date="2023-01-21T17:20:00Z">
                <w:pPr>
                  <w:keepNext/>
                  <w:keepLines/>
                  <w:spacing w:after="0"/>
                </w:pPr>
              </w:pPrChange>
            </w:pPr>
            <w:r w:rsidRPr="006937F4">
              <w:rPr>
                <w:rFonts w:eastAsia="Calibri"/>
              </w:rPr>
              <w:t xml:space="preserve">The SS sends </w:t>
            </w:r>
            <w:ins w:id="114" w:author="MCC160" w:date="2023-01-21T19:15:00Z">
              <w:r w:rsidR="00672FFA">
                <w:rPr>
                  <w:rFonts w:eastAsia="Calibri"/>
                </w:rPr>
                <w:t xml:space="preserve">a </w:t>
              </w:r>
            </w:ins>
            <w:r w:rsidRPr="006937F4">
              <w:rPr>
                <w:rFonts w:eastAsia="Calibri"/>
              </w:rPr>
              <w:t>SIP 180 Ringing</w:t>
            </w:r>
          </w:p>
        </w:tc>
        <w:tc>
          <w:tcPr>
            <w:tcW w:w="709" w:type="dxa"/>
            <w:tcBorders>
              <w:top w:val="single" w:sz="4" w:space="0" w:color="auto"/>
              <w:left w:val="single" w:sz="4" w:space="0" w:color="auto"/>
              <w:bottom w:val="single" w:sz="4" w:space="0" w:color="auto"/>
              <w:right w:val="single" w:sz="4" w:space="0" w:color="auto"/>
            </w:tcBorders>
            <w:hideMark/>
            <w:tcPrChange w:id="11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08A368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&lt;--</w:t>
            </w:r>
          </w:p>
        </w:tc>
        <w:tc>
          <w:tcPr>
            <w:tcW w:w="2977" w:type="dxa"/>
            <w:tcBorders>
              <w:top w:val="single" w:sz="4" w:space="0" w:color="auto"/>
              <w:left w:val="single" w:sz="4" w:space="0" w:color="auto"/>
              <w:bottom w:val="single" w:sz="4" w:space="0" w:color="auto"/>
              <w:right w:val="single" w:sz="4" w:space="0" w:color="auto"/>
            </w:tcBorders>
            <w:hideMark/>
            <w:tcPrChange w:id="11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15B7DCA"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SIP 180 Ringing</w:t>
            </w:r>
          </w:p>
        </w:tc>
        <w:tc>
          <w:tcPr>
            <w:tcW w:w="567" w:type="dxa"/>
            <w:tcBorders>
              <w:top w:val="single" w:sz="4" w:space="0" w:color="auto"/>
              <w:left w:val="single" w:sz="4" w:space="0" w:color="auto"/>
              <w:bottom w:val="single" w:sz="4" w:space="0" w:color="auto"/>
              <w:right w:val="single" w:sz="4" w:space="0" w:color="auto"/>
            </w:tcBorders>
            <w:hideMark/>
            <w:tcPrChange w:id="11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DF57B8F"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11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91FA3C"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1F3E62E7"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2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3FF7A71"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5</w:t>
            </w:r>
          </w:p>
        </w:tc>
        <w:tc>
          <w:tcPr>
            <w:tcW w:w="3969" w:type="dxa"/>
            <w:tcBorders>
              <w:top w:val="single" w:sz="4" w:space="0" w:color="auto"/>
              <w:left w:val="single" w:sz="4" w:space="0" w:color="auto"/>
              <w:bottom w:val="single" w:sz="4" w:space="0" w:color="auto"/>
              <w:right w:val="single" w:sz="4" w:space="0" w:color="auto"/>
            </w:tcBorders>
            <w:hideMark/>
            <w:tcPrChange w:id="12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B0946E0" w14:textId="3C776525" w:rsidR="006937F4" w:rsidRPr="006937F4" w:rsidRDefault="006937F4">
            <w:pPr>
              <w:pStyle w:val="TAL"/>
              <w:pPrChange w:id="122" w:author="MCC160" w:date="2023-01-21T17:20:00Z">
                <w:pPr>
                  <w:keepNext/>
                  <w:keepLines/>
                  <w:spacing w:after="0"/>
                </w:pPr>
              </w:pPrChange>
            </w:pPr>
            <w:r w:rsidRPr="006937F4">
              <w:rPr>
                <w:rFonts w:eastAsia="Calibri"/>
              </w:rPr>
              <w:t xml:space="preserve">The SS sends a </w:t>
            </w:r>
            <w:r w:rsidRPr="006937F4">
              <w:rPr>
                <w:rFonts w:eastAsia="Calibri"/>
                <w:lang w:eastAsia="ko-KR"/>
              </w:rPr>
              <w:t>SIP 200 (OK)</w:t>
            </w:r>
            <w:ins w:id="123" w:author="MCC160" w:date="2023-01-21T19:15:00Z">
              <w:r w:rsidR="00672FFA">
                <w:rPr>
                  <w:rFonts w:eastAsia="Calibri"/>
                  <w:lang w:eastAsia="ko-KR"/>
                </w:rPr>
                <w:t>.</w:t>
              </w:r>
            </w:ins>
            <w:del w:id="124" w:author="MCC160" w:date="2023-01-21T19:15:00Z">
              <w:r w:rsidRPr="006937F4" w:rsidDel="00672FFA">
                <w:rPr>
                  <w:rFonts w:eastAsia="Calibri"/>
                  <w:lang w:eastAsia="ko-KR"/>
                </w:rPr>
                <w:delText xml:space="preserve"> message indicating that it has accepted the SIP INVITE request</w:delText>
              </w:r>
            </w:del>
          </w:p>
        </w:tc>
        <w:tc>
          <w:tcPr>
            <w:tcW w:w="709" w:type="dxa"/>
            <w:tcBorders>
              <w:top w:val="single" w:sz="4" w:space="0" w:color="auto"/>
              <w:left w:val="single" w:sz="4" w:space="0" w:color="auto"/>
              <w:bottom w:val="single" w:sz="4" w:space="0" w:color="auto"/>
              <w:right w:val="single" w:sz="4" w:space="0" w:color="auto"/>
            </w:tcBorders>
            <w:hideMark/>
            <w:tcPrChange w:id="12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DF0C2B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&lt;--</w:t>
            </w:r>
          </w:p>
        </w:tc>
        <w:tc>
          <w:tcPr>
            <w:tcW w:w="2977" w:type="dxa"/>
            <w:tcBorders>
              <w:top w:val="single" w:sz="4" w:space="0" w:color="auto"/>
              <w:left w:val="single" w:sz="4" w:space="0" w:color="auto"/>
              <w:bottom w:val="single" w:sz="4" w:space="0" w:color="auto"/>
              <w:right w:val="single" w:sz="4" w:space="0" w:color="auto"/>
            </w:tcBorders>
            <w:hideMark/>
            <w:tcPrChange w:id="12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86B8B73"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12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0D19CD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12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7B74D8"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446D921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3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76508FE"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6</w:t>
            </w:r>
          </w:p>
        </w:tc>
        <w:tc>
          <w:tcPr>
            <w:tcW w:w="3969" w:type="dxa"/>
            <w:tcBorders>
              <w:top w:val="single" w:sz="4" w:space="0" w:color="auto"/>
              <w:left w:val="single" w:sz="4" w:space="0" w:color="auto"/>
              <w:bottom w:val="single" w:sz="4" w:space="0" w:color="auto"/>
              <w:right w:val="single" w:sz="4" w:space="0" w:color="auto"/>
            </w:tcBorders>
            <w:hideMark/>
            <w:tcPrChange w:id="13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A16C048" w14:textId="61E412FB" w:rsidR="006937F4" w:rsidRPr="006937F4" w:rsidRDefault="006937F4">
            <w:pPr>
              <w:pStyle w:val="TAL"/>
              <w:pPrChange w:id="132" w:author="MCC160" w:date="2023-01-21T17:20:00Z">
                <w:pPr>
                  <w:keepNext/>
                  <w:keepLines/>
                  <w:spacing w:after="0"/>
                </w:pPr>
              </w:pPrChange>
            </w:pPr>
            <w:r w:rsidRPr="006937F4">
              <w:rPr>
                <w:rFonts w:eastAsia="Calibri"/>
              </w:rPr>
              <w:t>The UE (</w:t>
            </w:r>
            <w:r w:rsidRPr="006937F4">
              <w:rPr>
                <w:rFonts w:eastAsia="Calibri"/>
                <w:lang w:eastAsia="ko-KR"/>
              </w:rPr>
              <w:t>MCPTT client) sends a S</w:t>
            </w:r>
            <w:r w:rsidRPr="006937F4">
              <w:rPr>
                <w:rFonts w:eastAsia="Calibri"/>
              </w:rPr>
              <w:t>IP ACK</w:t>
            </w:r>
            <w:ins w:id="133" w:author="MCC160" w:date="2023-01-21T19:15:00Z">
              <w:r w:rsidR="00672FFA">
                <w:rPr>
                  <w:rFonts w:eastAsia="Calibri"/>
                </w:rPr>
                <w:t>.</w:t>
              </w:r>
            </w:ins>
            <w:del w:id="134" w:author="MCC160" w:date="2023-01-21T19:15:00Z">
              <w:r w:rsidRPr="006937F4" w:rsidDel="00672FFA">
                <w:rPr>
                  <w:rFonts w:eastAsia="Calibri"/>
                </w:rPr>
                <w:delText xml:space="preserve"> in response to the SIP 200 (OK)</w:delText>
              </w:r>
            </w:del>
          </w:p>
        </w:tc>
        <w:tc>
          <w:tcPr>
            <w:tcW w:w="709" w:type="dxa"/>
            <w:tcBorders>
              <w:top w:val="single" w:sz="4" w:space="0" w:color="auto"/>
              <w:left w:val="single" w:sz="4" w:space="0" w:color="auto"/>
              <w:bottom w:val="single" w:sz="4" w:space="0" w:color="auto"/>
              <w:right w:val="single" w:sz="4" w:space="0" w:color="auto"/>
            </w:tcBorders>
            <w:hideMark/>
            <w:tcPrChange w:id="13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5DB52F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--&gt;</w:t>
            </w:r>
          </w:p>
        </w:tc>
        <w:tc>
          <w:tcPr>
            <w:tcW w:w="2977" w:type="dxa"/>
            <w:tcBorders>
              <w:top w:val="single" w:sz="4" w:space="0" w:color="auto"/>
              <w:left w:val="single" w:sz="4" w:space="0" w:color="auto"/>
              <w:bottom w:val="single" w:sz="4" w:space="0" w:color="auto"/>
              <w:right w:val="single" w:sz="4" w:space="0" w:color="auto"/>
            </w:tcBorders>
            <w:hideMark/>
            <w:tcPrChange w:id="13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A0B7CAB"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SIP ACK</w:t>
            </w:r>
          </w:p>
        </w:tc>
        <w:tc>
          <w:tcPr>
            <w:tcW w:w="567" w:type="dxa"/>
            <w:tcBorders>
              <w:top w:val="single" w:sz="4" w:space="0" w:color="auto"/>
              <w:left w:val="single" w:sz="4" w:space="0" w:color="auto"/>
              <w:bottom w:val="single" w:sz="4" w:space="0" w:color="auto"/>
              <w:right w:val="single" w:sz="4" w:space="0" w:color="auto"/>
            </w:tcBorders>
            <w:hideMark/>
            <w:tcPrChange w:id="13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5BA6DE8"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13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C17498E"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3FFA23D7"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4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A8B7851"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7</w:t>
            </w:r>
          </w:p>
        </w:tc>
        <w:tc>
          <w:tcPr>
            <w:tcW w:w="3969" w:type="dxa"/>
            <w:tcBorders>
              <w:top w:val="single" w:sz="4" w:space="0" w:color="auto"/>
              <w:left w:val="single" w:sz="4" w:space="0" w:color="auto"/>
              <w:bottom w:val="single" w:sz="4" w:space="0" w:color="auto"/>
              <w:right w:val="single" w:sz="4" w:space="0" w:color="auto"/>
            </w:tcBorders>
            <w:hideMark/>
            <w:tcPrChange w:id="14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13939917" w14:textId="0F20AB0F" w:rsidR="006937F4" w:rsidRPr="006937F4" w:rsidRDefault="006937F4">
            <w:pPr>
              <w:pStyle w:val="TAL"/>
              <w:rPr>
                <w:rFonts w:eastAsia="Calibri"/>
              </w:rPr>
              <w:pPrChange w:id="142" w:author="MCC160" w:date="2023-01-21T17:20:00Z">
                <w:pPr>
                  <w:keepNext/>
                  <w:keepLines/>
                  <w:spacing w:after="0"/>
                </w:pPr>
              </w:pPrChange>
            </w:pPr>
            <w:r w:rsidRPr="006937F4">
              <w:rPr>
                <w:rFonts w:eastAsia="Calibri"/>
              </w:rPr>
              <w:t>The UE (</w:t>
            </w:r>
            <w:r w:rsidRPr="006937F4">
              <w:rPr>
                <w:rFonts w:eastAsia="Calibri"/>
                <w:lang w:eastAsia="ko-KR"/>
              </w:rPr>
              <w:t xml:space="preserve">MCPTT client) </w:t>
            </w:r>
            <w:r w:rsidRPr="006937F4">
              <w:rPr>
                <w:rFonts w:eastAsia="Calibri"/>
              </w:rPr>
              <w:t xml:space="preserve">notifies the user that the call has been </w:t>
            </w:r>
            <w:del w:id="143" w:author="MCC160" w:date="2023-01-21T19:15:00Z">
              <w:r w:rsidRPr="006937F4" w:rsidDel="00672FFA">
                <w:rPr>
                  <w:rFonts w:eastAsia="Calibri"/>
                </w:rPr>
                <w:delText xml:space="preserve">successfully </w:delText>
              </w:r>
            </w:del>
            <w:r w:rsidRPr="006937F4">
              <w:rPr>
                <w:rFonts w:eastAsia="Calibri"/>
              </w:rPr>
              <w:t>established</w:t>
            </w:r>
            <w:ins w:id="144" w:author="MCC160" w:date="2023-01-21T17:19:00Z">
              <w:r w:rsidR="00781A70">
                <w:rPr>
                  <w:rFonts w:eastAsia="Calibri"/>
                </w:rPr>
                <w:t>.</w:t>
              </w:r>
            </w:ins>
          </w:p>
          <w:p w14:paraId="2064BCC8" w14:textId="16F6D931" w:rsidR="006937F4" w:rsidRPr="006937F4" w:rsidRDefault="00781A70">
            <w:pPr>
              <w:pStyle w:val="TAL"/>
              <w:pPrChange w:id="145" w:author="MCC160" w:date="2023-01-21T17:20:00Z">
                <w:pPr>
                  <w:keepNext/>
                  <w:keepLines/>
                  <w:spacing w:after="0"/>
                </w:pPr>
              </w:pPrChange>
            </w:pPr>
            <w:ins w:id="146" w:author="MCC160" w:date="2023-01-21T17:19:00Z">
              <w:r>
                <w:rPr>
                  <w:rFonts w:eastAsia="Calibri"/>
                </w:rPr>
                <w:t>(</w:t>
              </w:r>
            </w:ins>
            <w:r w:rsidR="006937F4" w:rsidRPr="006937F4">
              <w:rPr>
                <w:rFonts w:eastAsia="Calibri"/>
              </w:rPr>
              <w:t>NOTE</w:t>
            </w:r>
            <w:ins w:id="147" w:author="MCC160" w:date="2023-01-21T17:19:00Z">
              <w:r>
                <w:rPr>
                  <w:rFonts w:eastAsia="Calibri"/>
                </w:rPr>
                <w:t xml:space="preserve"> 1)</w:t>
              </w:r>
            </w:ins>
            <w:del w:id="148" w:author="MCC160" w:date="2023-01-21T17:19:00Z">
              <w:r w:rsidR="006937F4" w:rsidRPr="006937F4" w:rsidDel="00781A70">
                <w:rPr>
                  <w:rFonts w:eastAsia="Calibri"/>
                </w:rPr>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14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3AB0BB0"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Change w:id="15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3EC4044"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15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96A6F07"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15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3326931"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033FFBD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5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A3DBAEF"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8</w:t>
            </w:r>
          </w:p>
        </w:tc>
        <w:tc>
          <w:tcPr>
            <w:tcW w:w="3969" w:type="dxa"/>
            <w:tcBorders>
              <w:top w:val="single" w:sz="4" w:space="0" w:color="auto"/>
              <w:left w:val="single" w:sz="4" w:space="0" w:color="auto"/>
              <w:bottom w:val="single" w:sz="4" w:space="0" w:color="auto"/>
              <w:right w:val="single" w:sz="4" w:space="0" w:color="auto"/>
            </w:tcBorders>
            <w:hideMark/>
            <w:tcPrChange w:id="15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5C59ED3" w14:textId="77777777" w:rsidR="00781A70" w:rsidRDefault="00781A70" w:rsidP="00781A70">
            <w:pPr>
              <w:pStyle w:val="TAL"/>
              <w:rPr>
                <w:ins w:id="156" w:author="MCC160" w:date="2023-01-21T17:20:00Z"/>
                <w:rFonts w:eastAsia="Calibri"/>
              </w:rPr>
            </w:pPr>
            <w:ins w:id="157" w:author="MCC160" w:date="2023-01-21T17:20:00Z">
              <w:r w:rsidRPr="00277ED8">
                <w:rPr>
                  <w:rFonts w:eastAsia="Calibri"/>
                </w:rPr>
                <w:t>Make the UE (MCPTT client) request the floor.</w:t>
              </w:r>
            </w:ins>
          </w:p>
          <w:p w14:paraId="2D394CC6" w14:textId="42F5B339" w:rsidR="006937F4" w:rsidRPr="006937F4" w:rsidDel="00781A70" w:rsidRDefault="00781A70">
            <w:pPr>
              <w:pStyle w:val="TAL"/>
              <w:rPr>
                <w:del w:id="158" w:author="MCC160" w:date="2023-01-21T17:21:00Z"/>
                <w:rFonts w:eastAsia="Calibri"/>
              </w:rPr>
              <w:pPrChange w:id="159" w:author="MCC160" w:date="2023-01-21T17:21:00Z">
                <w:pPr>
                  <w:keepNext/>
                  <w:keepLines/>
                  <w:spacing w:after="0"/>
                </w:pPr>
              </w:pPrChange>
            </w:pPr>
            <w:ins w:id="160" w:author="MCC160" w:date="2023-01-21T17:20:00Z">
              <w:r>
                <w:rPr>
                  <w:rFonts w:eastAsia="Calibri"/>
                </w:rPr>
                <w:t>(NOTE 1)</w:t>
              </w:r>
            </w:ins>
            <w:del w:id="161" w:author="MCC160" w:date="2023-01-21T17:21:00Z">
              <w:r w:rsidR="006937F4" w:rsidRPr="006937F4" w:rsidDel="00781A70">
                <w:rPr>
                  <w:rFonts w:eastAsia="Calibri"/>
                </w:rPr>
                <w:delText>Make the MCPTT User request to speak (e.g. pressing the PTT button).</w:delText>
              </w:r>
            </w:del>
          </w:p>
          <w:p w14:paraId="0A431BC7" w14:textId="21BBE375" w:rsidR="006937F4" w:rsidRPr="006937F4" w:rsidRDefault="006937F4">
            <w:pPr>
              <w:pStyle w:val="TAL"/>
              <w:pPrChange w:id="162" w:author="MCC160" w:date="2023-01-21T17:21:00Z">
                <w:pPr>
                  <w:keepNext/>
                  <w:keepLines/>
                  <w:spacing w:after="0"/>
                </w:pPr>
              </w:pPrChange>
            </w:pPr>
            <w:del w:id="163" w:author="MCC160" w:date="2023-01-21T17:21:00Z">
              <w:r w:rsidRPr="006937F4" w:rsidDel="00781A70">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16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B8D5E95"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Change w:id="16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9726A4D"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16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564BC3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16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495D604"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14:paraId="480185D5"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9" w:author="MCC160" w:date="2023-01-21T19:17:00Z"/>
        </w:trPr>
        <w:tc>
          <w:tcPr>
            <w:tcW w:w="704" w:type="dxa"/>
            <w:tcBorders>
              <w:top w:val="single" w:sz="4" w:space="0" w:color="auto"/>
              <w:left w:val="single" w:sz="4" w:space="0" w:color="auto"/>
              <w:bottom w:val="single" w:sz="4" w:space="0" w:color="auto"/>
              <w:right w:val="single" w:sz="4" w:space="0" w:color="auto"/>
            </w:tcBorders>
            <w:tcPrChange w:id="170" w:author="MCC160" w:date="2023-01-23T15:08:00Z">
              <w:tcPr>
                <w:tcW w:w="704" w:type="dxa"/>
                <w:tcBorders>
                  <w:top w:val="single" w:sz="4" w:space="0" w:color="auto"/>
                  <w:left w:val="single" w:sz="4" w:space="0" w:color="auto"/>
                  <w:bottom w:val="single" w:sz="4" w:space="0" w:color="auto"/>
                  <w:right w:val="single" w:sz="4" w:space="0" w:color="auto"/>
                </w:tcBorders>
              </w:tcPr>
            </w:tcPrChange>
          </w:tcPr>
          <w:p w14:paraId="5D03EB30" w14:textId="1215A14B" w:rsidR="00672FFA" w:rsidRPr="006937F4" w:rsidRDefault="00672FFA" w:rsidP="006937F4">
            <w:pPr>
              <w:keepNext/>
              <w:keepLines/>
              <w:spacing w:after="0"/>
              <w:jc w:val="center"/>
              <w:rPr>
                <w:ins w:id="171" w:author="MCC160" w:date="2023-01-21T19:17:00Z"/>
                <w:rFonts w:ascii="Arial" w:eastAsia="Calibri" w:hAnsi="Arial"/>
                <w:sz w:val="18"/>
                <w:szCs w:val="22"/>
              </w:rPr>
            </w:pPr>
            <w:ins w:id="172" w:author="MCC160" w:date="2023-01-21T19:18:00Z">
              <w:r>
                <w:rPr>
                  <w:rFonts w:ascii="Arial" w:eastAsia="Calibri" w:hAnsi="Arial"/>
                  <w:sz w:val="18"/>
                  <w:szCs w:val="22"/>
                </w:rPr>
                <w:t>9</w:t>
              </w:r>
            </w:ins>
          </w:p>
        </w:tc>
        <w:tc>
          <w:tcPr>
            <w:tcW w:w="3969" w:type="dxa"/>
            <w:tcBorders>
              <w:top w:val="single" w:sz="4" w:space="0" w:color="auto"/>
              <w:left w:val="single" w:sz="4" w:space="0" w:color="auto"/>
              <w:bottom w:val="single" w:sz="4" w:space="0" w:color="auto"/>
              <w:right w:val="single" w:sz="4" w:space="0" w:color="auto"/>
            </w:tcBorders>
            <w:tcPrChange w:id="173" w:author="MCC160" w:date="2023-01-23T15:08:00Z">
              <w:tcPr>
                <w:tcW w:w="3969" w:type="dxa"/>
                <w:tcBorders>
                  <w:top w:val="single" w:sz="4" w:space="0" w:color="auto"/>
                  <w:left w:val="single" w:sz="4" w:space="0" w:color="auto"/>
                  <w:bottom w:val="single" w:sz="4" w:space="0" w:color="auto"/>
                  <w:right w:val="single" w:sz="4" w:space="0" w:color="auto"/>
                </w:tcBorders>
              </w:tcPr>
            </w:tcPrChange>
          </w:tcPr>
          <w:p w14:paraId="7A626C12" w14:textId="6E7F6AE9" w:rsidR="00672FFA" w:rsidRPr="00277ED8" w:rsidRDefault="00080B2D" w:rsidP="00781A70">
            <w:pPr>
              <w:pStyle w:val="TAL"/>
              <w:rPr>
                <w:ins w:id="174" w:author="MCC160" w:date="2023-01-21T19:17:00Z"/>
                <w:rFonts w:eastAsia="Calibri"/>
              </w:rPr>
            </w:pPr>
            <w:ins w:id="175" w:author="MCC160" w:date="2023-01-21T20:09:00Z">
              <w:r>
                <w:rPr>
                  <w:rFonts w:eastAsia="Calibri"/>
                </w:rPr>
                <w:t>The p</w:t>
              </w:r>
            </w:ins>
            <w:ins w:id="176" w:author="MCC160" w:date="2023-01-21T19:18:00Z">
              <w:r w:rsidR="00672FFA" w:rsidRPr="00672FFA">
                <w:rPr>
                  <w:rFonts w:eastAsia="Calibri"/>
                </w:rPr>
                <w:t>rocedure 'MCPTT Floor Release – Floor Idle' as described in TS 36.579-1 [2] Table 5.3A.15.3-1</w:t>
              </w:r>
            </w:ins>
            <w:ins w:id="177" w:author="MCC160" w:date="2023-01-21T19:53:00Z">
              <w:r w:rsidR="00FF6C0B">
                <w:rPr>
                  <w:rFonts w:eastAsia="Calibri"/>
                </w:rPr>
                <w:t xml:space="preserve"> is performed</w:t>
              </w:r>
            </w:ins>
            <w:ins w:id="178" w:author="MCC160" w:date="2023-01-21T19:18:00Z">
              <w:r w:rsidR="00672FFA">
                <w:rPr>
                  <w:rFonts w:eastAsia="Calibri"/>
                </w:rPr>
                <w:t>.</w:t>
              </w:r>
            </w:ins>
          </w:p>
        </w:tc>
        <w:tc>
          <w:tcPr>
            <w:tcW w:w="709" w:type="dxa"/>
            <w:tcBorders>
              <w:top w:val="single" w:sz="4" w:space="0" w:color="auto"/>
              <w:left w:val="single" w:sz="4" w:space="0" w:color="auto"/>
              <w:bottom w:val="single" w:sz="4" w:space="0" w:color="auto"/>
              <w:right w:val="single" w:sz="4" w:space="0" w:color="auto"/>
            </w:tcBorders>
            <w:tcPrChange w:id="179"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2CD8F45D" w14:textId="198EAFD7" w:rsidR="00672FFA" w:rsidRPr="006937F4" w:rsidRDefault="00672FFA" w:rsidP="006937F4">
            <w:pPr>
              <w:keepNext/>
              <w:keepLines/>
              <w:spacing w:after="0"/>
              <w:jc w:val="center"/>
              <w:rPr>
                <w:ins w:id="180" w:author="MCC160" w:date="2023-01-21T19:17:00Z"/>
                <w:rFonts w:ascii="Arial" w:eastAsia="Calibri" w:hAnsi="Arial"/>
                <w:sz w:val="18"/>
                <w:szCs w:val="22"/>
              </w:rPr>
            </w:pPr>
            <w:ins w:id="181" w:author="MCC160" w:date="2023-01-21T19:19:00Z">
              <w:r>
                <w:rPr>
                  <w:rFonts w:ascii="Arial" w:eastAsia="Calibri" w:hAnsi="Arial"/>
                  <w:sz w:val="18"/>
                  <w:szCs w:val="22"/>
                </w:rPr>
                <w:t>-</w:t>
              </w:r>
            </w:ins>
          </w:p>
        </w:tc>
        <w:tc>
          <w:tcPr>
            <w:tcW w:w="2977" w:type="dxa"/>
            <w:tcBorders>
              <w:top w:val="single" w:sz="4" w:space="0" w:color="auto"/>
              <w:left w:val="single" w:sz="4" w:space="0" w:color="auto"/>
              <w:bottom w:val="single" w:sz="4" w:space="0" w:color="auto"/>
              <w:right w:val="single" w:sz="4" w:space="0" w:color="auto"/>
            </w:tcBorders>
            <w:tcPrChange w:id="182"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14:paraId="1A235726" w14:textId="514D8182" w:rsidR="00672FFA" w:rsidRPr="006937F4" w:rsidRDefault="00672FFA" w:rsidP="006937F4">
            <w:pPr>
              <w:keepNext/>
              <w:keepLines/>
              <w:spacing w:after="0"/>
              <w:rPr>
                <w:ins w:id="183" w:author="MCC160" w:date="2023-01-21T19:17:00Z"/>
                <w:rFonts w:ascii="Arial" w:eastAsia="Calibri" w:hAnsi="Arial"/>
                <w:sz w:val="18"/>
              </w:rPr>
            </w:pPr>
            <w:ins w:id="184" w:author="MCC160" w:date="2023-01-21T19:19:00Z">
              <w:r>
                <w:rPr>
                  <w:rFonts w:ascii="Arial" w:eastAsia="Calibri" w:hAnsi="Arial"/>
                  <w:sz w:val="18"/>
                </w:rPr>
                <w:t>-</w:t>
              </w:r>
            </w:ins>
          </w:p>
        </w:tc>
        <w:tc>
          <w:tcPr>
            <w:tcW w:w="567" w:type="dxa"/>
            <w:tcBorders>
              <w:top w:val="single" w:sz="4" w:space="0" w:color="auto"/>
              <w:left w:val="single" w:sz="4" w:space="0" w:color="auto"/>
              <w:bottom w:val="single" w:sz="4" w:space="0" w:color="auto"/>
              <w:right w:val="single" w:sz="4" w:space="0" w:color="auto"/>
            </w:tcBorders>
            <w:tcPrChange w:id="185"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58D30B98" w14:textId="186F1179" w:rsidR="00672FFA" w:rsidRPr="006937F4" w:rsidRDefault="00672FFA" w:rsidP="006937F4">
            <w:pPr>
              <w:keepNext/>
              <w:keepLines/>
              <w:spacing w:after="0"/>
              <w:jc w:val="center"/>
              <w:rPr>
                <w:ins w:id="186" w:author="MCC160" w:date="2023-01-21T19:17:00Z"/>
                <w:rFonts w:ascii="Arial" w:eastAsia="Calibri" w:hAnsi="Arial"/>
                <w:sz w:val="18"/>
                <w:szCs w:val="22"/>
              </w:rPr>
            </w:pPr>
            <w:ins w:id="187" w:author="MCC160" w:date="2023-01-21T19:19:00Z">
              <w:r>
                <w:rPr>
                  <w:rFonts w:ascii="Arial" w:eastAsia="Calibri" w:hAnsi="Arial"/>
                  <w:sz w:val="18"/>
                  <w:szCs w:val="22"/>
                </w:rPr>
                <w:t>-</w:t>
              </w:r>
            </w:ins>
          </w:p>
        </w:tc>
        <w:tc>
          <w:tcPr>
            <w:tcW w:w="850" w:type="dxa"/>
            <w:tcBorders>
              <w:top w:val="single" w:sz="4" w:space="0" w:color="auto"/>
              <w:left w:val="single" w:sz="4" w:space="0" w:color="auto"/>
              <w:bottom w:val="single" w:sz="4" w:space="0" w:color="auto"/>
              <w:right w:val="single" w:sz="4" w:space="0" w:color="auto"/>
            </w:tcBorders>
            <w:tcPrChange w:id="188"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3370A84D" w14:textId="419C74E0" w:rsidR="00672FFA" w:rsidRPr="006937F4" w:rsidRDefault="00672FFA" w:rsidP="006937F4">
            <w:pPr>
              <w:keepNext/>
              <w:keepLines/>
              <w:spacing w:after="0"/>
              <w:jc w:val="center"/>
              <w:rPr>
                <w:ins w:id="189" w:author="MCC160" w:date="2023-01-21T19:17:00Z"/>
                <w:rFonts w:ascii="Arial" w:eastAsia="Calibri" w:hAnsi="Arial"/>
                <w:sz w:val="18"/>
                <w:szCs w:val="22"/>
              </w:rPr>
            </w:pPr>
            <w:ins w:id="190" w:author="MCC160" w:date="2023-01-21T19:19:00Z">
              <w:r>
                <w:rPr>
                  <w:rFonts w:ascii="Arial" w:eastAsia="Calibri" w:hAnsi="Arial"/>
                  <w:sz w:val="18"/>
                  <w:szCs w:val="22"/>
                </w:rPr>
                <w:t>-</w:t>
              </w:r>
            </w:ins>
          </w:p>
        </w:tc>
      </w:tr>
      <w:tr w:rsidR="000C299D" w:rsidRPr="006937F4" w14:paraId="04E72B8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2" w:author="MCC160" w:date="2023-01-21T19:19:00Z"/>
        </w:trPr>
        <w:tc>
          <w:tcPr>
            <w:tcW w:w="704" w:type="dxa"/>
            <w:tcBorders>
              <w:top w:val="single" w:sz="4" w:space="0" w:color="auto"/>
              <w:left w:val="single" w:sz="4" w:space="0" w:color="auto"/>
              <w:bottom w:val="single" w:sz="4" w:space="0" w:color="auto"/>
              <w:right w:val="single" w:sz="4" w:space="0" w:color="auto"/>
            </w:tcBorders>
            <w:tcPrChange w:id="193" w:author="MCC160" w:date="2023-01-23T15:08:00Z">
              <w:tcPr>
                <w:tcW w:w="704" w:type="dxa"/>
                <w:tcBorders>
                  <w:top w:val="single" w:sz="4" w:space="0" w:color="auto"/>
                  <w:left w:val="single" w:sz="4" w:space="0" w:color="auto"/>
                  <w:bottom w:val="single" w:sz="4" w:space="0" w:color="auto"/>
                  <w:right w:val="single" w:sz="4" w:space="0" w:color="auto"/>
                </w:tcBorders>
              </w:tcPr>
            </w:tcPrChange>
          </w:tcPr>
          <w:p w14:paraId="3F082CC0" w14:textId="078445C5" w:rsidR="0038172E" w:rsidRDefault="0038172E" w:rsidP="006937F4">
            <w:pPr>
              <w:keepNext/>
              <w:keepLines/>
              <w:spacing w:after="0"/>
              <w:jc w:val="center"/>
              <w:rPr>
                <w:ins w:id="194" w:author="MCC160" w:date="2023-01-21T19:19:00Z"/>
                <w:rFonts w:ascii="Arial" w:eastAsia="Calibri" w:hAnsi="Arial"/>
                <w:sz w:val="18"/>
                <w:szCs w:val="22"/>
              </w:rPr>
            </w:pPr>
            <w:ins w:id="195" w:author="MCC160" w:date="2023-01-21T19:20:00Z">
              <w:r>
                <w:rPr>
                  <w:rFonts w:ascii="Arial" w:eastAsia="Calibri" w:hAnsi="Arial"/>
                  <w:sz w:val="18"/>
                  <w:szCs w:val="22"/>
                </w:rPr>
                <w:t>10-11</w:t>
              </w:r>
            </w:ins>
          </w:p>
        </w:tc>
        <w:tc>
          <w:tcPr>
            <w:tcW w:w="3969" w:type="dxa"/>
            <w:tcBorders>
              <w:top w:val="single" w:sz="4" w:space="0" w:color="auto"/>
              <w:left w:val="single" w:sz="4" w:space="0" w:color="auto"/>
              <w:bottom w:val="single" w:sz="4" w:space="0" w:color="auto"/>
              <w:right w:val="single" w:sz="4" w:space="0" w:color="auto"/>
            </w:tcBorders>
            <w:tcPrChange w:id="196" w:author="MCC160" w:date="2023-01-23T15:08:00Z">
              <w:tcPr>
                <w:tcW w:w="3969" w:type="dxa"/>
                <w:tcBorders>
                  <w:top w:val="single" w:sz="4" w:space="0" w:color="auto"/>
                  <w:left w:val="single" w:sz="4" w:space="0" w:color="auto"/>
                  <w:bottom w:val="single" w:sz="4" w:space="0" w:color="auto"/>
                  <w:right w:val="single" w:sz="4" w:space="0" w:color="auto"/>
                </w:tcBorders>
              </w:tcPr>
            </w:tcPrChange>
          </w:tcPr>
          <w:p w14:paraId="37A99080" w14:textId="747D2F90" w:rsidR="0038172E" w:rsidRDefault="0038172E" w:rsidP="00781A70">
            <w:pPr>
              <w:pStyle w:val="TAL"/>
              <w:rPr>
                <w:ins w:id="197" w:author="MCC160" w:date="2023-01-21T19:19:00Z"/>
                <w:rFonts w:eastAsia="Calibri"/>
              </w:rPr>
            </w:pPr>
            <w:ins w:id="198" w:author="MCC160" w:date="2023-01-21T19:20:00Z">
              <w:r>
                <w:rPr>
                  <w:rFonts w:eastAsia="Calibri"/>
                </w:rPr>
                <w:t>Void</w:t>
              </w:r>
            </w:ins>
          </w:p>
        </w:tc>
        <w:tc>
          <w:tcPr>
            <w:tcW w:w="709" w:type="dxa"/>
            <w:tcBorders>
              <w:top w:val="single" w:sz="4" w:space="0" w:color="auto"/>
              <w:left w:val="single" w:sz="4" w:space="0" w:color="auto"/>
              <w:bottom w:val="single" w:sz="4" w:space="0" w:color="auto"/>
              <w:right w:val="single" w:sz="4" w:space="0" w:color="auto"/>
            </w:tcBorders>
            <w:tcPrChange w:id="199"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7F1954AA" w14:textId="703F1E9F" w:rsidR="0038172E" w:rsidRDefault="0038172E" w:rsidP="006937F4">
            <w:pPr>
              <w:keepNext/>
              <w:keepLines/>
              <w:spacing w:after="0"/>
              <w:jc w:val="center"/>
              <w:rPr>
                <w:ins w:id="200" w:author="MCC160" w:date="2023-01-21T19:19:00Z"/>
                <w:rFonts w:ascii="Arial" w:eastAsia="Calibri" w:hAnsi="Arial"/>
                <w:sz w:val="18"/>
                <w:szCs w:val="22"/>
              </w:rPr>
            </w:pPr>
            <w:ins w:id="201" w:author="MCC160" w:date="2023-01-21T19:20:00Z">
              <w:r>
                <w:rPr>
                  <w:rFonts w:ascii="Arial" w:eastAsia="Calibri" w:hAnsi="Arial"/>
                  <w:sz w:val="18"/>
                  <w:szCs w:val="22"/>
                </w:rPr>
                <w:t>-</w:t>
              </w:r>
            </w:ins>
          </w:p>
        </w:tc>
        <w:tc>
          <w:tcPr>
            <w:tcW w:w="2977" w:type="dxa"/>
            <w:tcBorders>
              <w:top w:val="single" w:sz="4" w:space="0" w:color="auto"/>
              <w:left w:val="single" w:sz="4" w:space="0" w:color="auto"/>
              <w:bottom w:val="single" w:sz="4" w:space="0" w:color="auto"/>
              <w:right w:val="single" w:sz="4" w:space="0" w:color="auto"/>
            </w:tcBorders>
            <w:tcPrChange w:id="202"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14:paraId="09D1F99E" w14:textId="23A7B070" w:rsidR="0038172E" w:rsidRDefault="0038172E" w:rsidP="006937F4">
            <w:pPr>
              <w:keepNext/>
              <w:keepLines/>
              <w:spacing w:after="0"/>
              <w:rPr>
                <w:ins w:id="203" w:author="MCC160" w:date="2023-01-21T19:19:00Z"/>
                <w:rFonts w:ascii="Arial" w:eastAsia="Calibri" w:hAnsi="Arial"/>
                <w:sz w:val="18"/>
              </w:rPr>
            </w:pPr>
            <w:ins w:id="204" w:author="MCC160" w:date="2023-01-21T19:20:00Z">
              <w:r>
                <w:rPr>
                  <w:rFonts w:ascii="Arial" w:eastAsia="Calibri" w:hAnsi="Arial"/>
                  <w:sz w:val="18"/>
                </w:rPr>
                <w:t>-</w:t>
              </w:r>
            </w:ins>
          </w:p>
        </w:tc>
        <w:tc>
          <w:tcPr>
            <w:tcW w:w="567" w:type="dxa"/>
            <w:tcBorders>
              <w:top w:val="single" w:sz="4" w:space="0" w:color="auto"/>
              <w:left w:val="single" w:sz="4" w:space="0" w:color="auto"/>
              <w:bottom w:val="single" w:sz="4" w:space="0" w:color="auto"/>
              <w:right w:val="single" w:sz="4" w:space="0" w:color="auto"/>
            </w:tcBorders>
            <w:tcPrChange w:id="205"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5761DF9D" w14:textId="1C322880" w:rsidR="0038172E" w:rsidRDefault="0038172E" w:rsidP="006937F4">
            <w:pPr>
              <w:keepNext/>
              <w:keepLines/>
              <w:spacing w:after="0"/>
              <w:jc w:val="center"/>
              <w:rPr>
                <w:ins w:id="206" w:author="MCC160" w:date="2023-01-21T19:19:00Z"/>
                <w:rFonts w:ascii="Arial" w:eastAsia="Calibri" w:hAnsi="Arial"/>
                <w:sz w:val="18"/>
                <w:szCs w:val="22"/>
              </w:rPr>
            </w:pPr>
            <w:ins w:id="207" w:author="MCC160" w:date="2023-01-21T19:20:00Z">
              <w:r>
                <w:rPr>
                  <w:rFonts w:ascii="Arial" w:eastAsia="Calibri" w:hAnsi="Arial"/>
                  <w:sz w:val="18"/>
                  <w:szCs w:val="22"/>
                </w:rPr>
                <w:t>-</w:t>
              </w:r>
            </w:ins>
          </w:p>
        </w:tc>
        <w:tc>
          <w:tcPr>
            <w:tcW w:w="850" w:type="dxa"/>
            <w:tcBorders>
              <w:top w:val="single" w:sz="4" w:space="0" w:color="auto"/>
              <w:left w:val="single" w:sz="4" w:space="0" w:color="auto"/>
              <w:bottom w:val="single" w:sz="4" w:space="0" w:color="auto"/>
              <w:right w:val="single" w:sz="4" w:space="0" w:color="auto"/>
            </w:tcBorders>
            <w:tcPrChange w:id="208"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60CC733C" w14:textId="5A7A517A" w:rsidR="0038172E" w:rsidRDefault="0038172E" w:rsidP="006937F4">
            <w:pPr>
              <w:keepNext/>
              <w:keepLines/>
              <w:spacing w:after="0"/>
              <w:jc w:val="center"/>
              <w:rPr>
                <w:ins w:id="209" w:author="MCC160" w:date="2023-01-21T19:19:00Z"/>
                <w:rFonts w:ascii="Arial" w:eastAsia="Calibri" w:hAnsi="Arial"/>
                <w:sz w:val="18"/>
                <w:szCs w:val="22"/>
              </w:rPr>
            </w:pPr>
            <w:ins w:id="210" w:author="MCC160" w:date="2023-01-21T19:20:00Z">
              <w:r>
                <w:rPr>
                  <w:rFonts w:ascii="Arial" w:eastAsia="Calibri" w:hAnsi="Arial"/>
                  <w:sz w:val="18"/>
                  <w:szCs w:val="22"/>
                </w:rPr>
                <w:t>-</w:t>
              </w:r>
            </w:ins>
          </w:p>
        </w:tc>
      </w:tr>
      <w:tr w:rsidR="000C299D" w:rsidRPr="006937F4" w:rsidDel="0038172E" w14:paraId="08E447F9"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12"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21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8AE5821" w14:textId="6FD427F0" w:rsidR="006937F4" w:rsidRPr="006937F4" w:rsidDel="0038172E" w:rsidRDefault="006937F4" w:rsidP="006937F4">
            <w:pPr>
              <w:keepNext/>
              <w:keepLines/>
              <w:spacing w:after="0"/>
              <w:jc w:val="center"/>
              <w:rPr>
                <w:del w:id="214" w:author="MCC160" w:date="2023-01-21T19:20:00Z"/>
                <w:rFonts w:ascii="Arial" w:hAnsi="Arial"/>
                <w:sz w:val="18"/>
              </w:rPr>
            </w:pPr>
            <w:del w:id="215" w:author="MCC160" w:date="2023-01-21T19:20:00Z">
              <w:r w:rsidRPr="006937F4" w:rsidDel="0038172E">
                <w:rPr>
                  <w:rFonts w:ascii="Arial" w:hAnsi="Arial"/>
                  <w:sz w:val="18"/>
                </w:rPr>
                <w:delText>9</w:delText>
              </w:r>
            </w:del>
          </w:p>
        </w:tc>
        <w:tc>
          <w:tcPr>
            <w:tcW w:w="3969" w:type="dxa"/>
            <w:tcBorders>
              <w:top w:val="single" w:sz="4" w:space="0" w:color="auto"/>
              <w:left w:val="single" w:sz="4" w:space="0" w:color="auto"/>
              <w:bottom w:val="single" w:sz="4" w:space="0" w:color="auto"/>
              <w:right w:val="single" w:sz="4" w:space="0" w:color="auto"/>
            </w:tcBorders>
            <w:hideMark/>
            <w:tcPrChange w:id="21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377B3B8" w14:textId="5ABF0021" w:rsidR="006937F4" w:rsidRPr="006937F4" w:rsidDel="0038172E" w:rsidRDefault="006937F4">
            <w:pPr>
              <w:pStyle w:val="TAL"/>
              <w:rPr>
                <w:del w:id="217" w:author="MCC160" w:date="2023-01-21T19:20:00Z"/>
              </w:rPr>
              <w:pPrChange w:id="218" w:author="MCC160" w:date="2023-01-21T17:20:00Z">
                <w:pPr>
                  <w:keepNext/>
                  <w:keepLines/>
                  <w:spacing w:after="0"/>
                </w:pPr>
              </w:pPrChange>
            </w:pPr>
            <w:del w:id="219" w:author="MCC160" w:date="2023-01-21T19:20:00Z">
              <w:r w:rsidRPr="006937F4" w:rsidDel="0038172E">
                <w:delText>The UE (MCPTT client) sends a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22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2368080" w14:textId="593D845B" w:rsidR="006937F4" w:rsidRPr="006937F4" w:rsidDel="0038172E" w:rsidRDefault="006937F4" w:rsidP="006937F4">
            <w:pPr>
              <w:keepNext/>
              <w:keepLines/>
              <w:spacing w:after="0"/>
              <w:jc w:val="center"/>
              <w:rPr>
                <w:del w:id="221" w:author="MCC160" w:date="2023-01-21T19:20:00Z"/>
                <w:rFonts w:ascii="Arial" w:hAnsi="Arial"/>
                <w:sz w:val="18"/>
              </w:rPr>
            </w:pPr>
            <w:del w:id="222" w:author="MCC160" w:date="2023-01-21T19:20:00Z">
              <w:r w:rsidRPr="006937F4" w:rsidDel="0038172E">
                <w:rPr>
                  <w:rFonts w:ascii="Arial"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2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FEC5C21" w14:textId="5D60D1E9" w:rsidR="006937F4" w:rsidRPr="006937F4" w:rsidDel="0038172E" w:rsidRDefault="006937F4" w:rsidP="006937F4">
            <w:pPr>
              <w:keepNext/>
              <w:keepLines/>
              <w:spacing w:after="0"/>
              <w:rPr>
                <w:del w:id="224" w:author="MCC160" w:date="2023-01-21T19:20:00Z"/>
                <w:rFonts w:ascii="Arial" w:hAnsi="Arial"/>
                <w:sz w:val="18"/>
              </w:rPr>
            </w:pPr>
            <w:del w:id="225" w:author="MCC160" w:date="2023-01-21T19:20:00Z">
              <w:r w:rsidRPr="006937F4" w:rsidDel="0038172E">
                <w:rPr>
                  <w:rFonts w:ascii="Arial" w:hAnsi="Arial"/>
                  <w:sz w:val="18"/>
                </w:rPr>
                <w:delText>Floor Release</w:delText>
              </w:r>
            </w:del>
          </w:p>
        </w:tc>
        <w:tc>
          <w:tcPr>
            <w:tcW w:w="567" w:type="dxa"/>
            <w:tcBorders>
              <w:top w:val="single" w:sz="4" w:space="0" w:color="auto"/>
              <w:left w:val="single" w:sz="4" w:space="0" w:color="auto"/>
              <w:bottom w:val="single" w:sz="4" w:space="0" w:color="auto"/>
              <w:right w:val="single" w:sz="4" w:space="0" w:color="auto"/>
            </w:tcBorders>
            <w:hideMark/>
            <w:tcPrChange w:id="22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9974F95" w14:textId="4ECB5DBC" w:rsidR="006937F4" w:rsidRPr="006937F4" w:rsidDel="0038172E" w:rsidRDefault="006937F4" w:rsidP="006937F4">
            <w:pPr>
              <w:keepNext/>
              <w:keepLines/>
              <w:spacing w:after="0"/>
              <w:jc w:val="center"/>
              <w:rPr>
                <w:del w:id="227" w:author="MCC160" w:date="2023-01-21T19:20:00Z"/>
                <w:rFonts w:ascii="Arial" w:hAnsi="Arial"/>
                <w:sz w:val="18"/>
              </w:rPr>
            </w:pPr>
            <w:del w:id="228" w:author="MCC160" w:date="2023-01-21T19:20:00Z">
              <w:r w:rsidRPr="006937F4" w:rsidDel="0038172E">
                <w:rPr>
                  <w:rFonts w:ascii="Arial" w:eastAsia="Calibri" w:hAnsi="Arial"/>
                  <w:sz w:val="18"/>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2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CD4DFC5" w14:textId="729FD57D" w:rsidR="006937F4" w:rsidRPr="006937F4" w:rsidDel="0038172E" w:rsidRDefault="006937F4" w:rsidP="006937F4">
            <w:pPr>
              <w:keepNext/>
              <w:keepLines/>
              <w:spacing w:after="0"/>
              <w:jc w:val="center"/>
              <w:rPr>
                <w:del w:id="230" w:author="MCC160" w:date="2023-01-21T19:20:00Z"/>
                <w:rFonts w:ascii="Arial" w:hAnsi="Arial"/>
                <w:sz w:val="18"/>
              </w:rPr>
            </w:pPr>
            <w:del w:id="231" w:author="MCC160" w:date="2023-01-21T19:20:00Z">
              <w:r w:rsidRPr="006937F4" w:rsidDel="0038172E">
                <w:rPr>
                  <w:rFonts w:ascii="Arial" w:eastAsia="Calibri" w:hAnsi="Arial"/>
                  <w:sz w:val="18"/>
                  <w:szCs w:val="22"/>
                </w:rPr>
                <w:delText>-</w:delText>
              </w:r>
            </w:del>
          </w:p>
        </w:tc>
      </w:tr>
      <w:tr w:rsidR="000C299D" w:rsidRPr="006937F4" w:rsidDel="0038172E" w14:paraId="60F6D29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33"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23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FB1A957" w14:textId="29556B57" w:rsidR="006937F4" w:rsidRPr="006937F4" w:rsidDel="0038172E" w:rsidRDefault="006937F4" w:rsidP="006937F4">
            <w:pPr>
              <w:keepNext/>
              <w:keepLines/>
              <w:spacing w:after="0"/>
              <w:jc w:val="center"/>
              <w:rPr>
                <w:del w:id="235" w:author="MCC160" w:date="2023-01-21T19:20:00Z"/>
                <w:rFonts w:ascii="Arial" w:hAnsi="Arial"/>
                <w:sz w:val="18"/>
              </w:rPr>
            </w:pPr>
            <w:del w:id="236" w:author="MCC160" w:date="2023-01-21T19:20:00Z">
              <w:r w:rsidRPr="006937F4" w:rsidDel="0038172E">
                <w:rPr>
                  <w:rFonts w:ascii="Arial" w:hAnsi="Arial"/>
                  <w:sz w:val="18"/>
                </w:rPr>
                <w:delText>-</w:delText>
              </w:r>
            </w:del>
          </w:p>
        </w:tc>
        <w:tc>
          <w:tcPr>
            <w:tcW w:w="3969" w:type="dxa"/>
            <w:tcBorders>
              <w:top w:val="single" w:sz="4" w:space="0" w:color="auto"/>
              <w:left w:val="single" w:sz="4" w:space="0" w:color="auto"/>
              <w:bottom w:val="single" w:sz="4" w:space="0" w:color="auto"/>
              <w:right w:val="single" w:sz="4" w:space="0" w:color="auto"/>
            </w:tcBorders>
            <w:hideMark/>
            <w:tcPrChange w:id="23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DBA5D46" w14:textId="7137146D" w:rsidR="006937F4" w:rsidRPr="006937F4" w:rsidDel="0038172E" w:rsidRDefault="006937F4">
            <w:pPr>
              <w:pStyle w:val="TAL"/>
              <w:rPr>
                <w:del w:id="238" w:author="MCC160" w:date="2023-01-21T19:20:00Z"/>
              </w:rPr>
              <w:pPrChange w:id="239" w:author="MCC160" w:date="2023-01-21T17:20:00Z">
                <w:pPr>
                  <w:keepNext/>
                  <w:keepLines/>
                  <w:spacing w:after="0"/>
                </w:pPr>
              </w:pPrChange>
            </w:pPr>
            <w:del w:id="240" w:author="MCC160" w:date="2023-01-21T19:20:00Z">
              <w:r w:rsidRPr="006937F4" w:rsidDel="0038172E">
                <w:delText>EXCEPTION: Step 10a1 describes behaviour that depends on the UE implementation; the "lower case letter" identifies a step sequence that take place if the UE requests an acknowledgement to the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24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1992B35" w14:textId="45A2CB31" w:rsidR="006937F4" w:rsidRPr="006937F4" w:rsidDel="0038172E" w:rsidRDefault="006937F4" w:rsidP="006937F4">
            <w:pPr>
              <w:keepNext/>
              <w:keepLines/>
              <w:spacing w:after="0"/>
              <w:jc w:val="center"/>
              <w:rPr>
                <w:del w:id="242" w:author="MCC160" w:date="2023-01-21T19:20:00Z"/>
                <w:rFonts w:ascii="Arial" w:hAnsi="Arial"/>
                <w:sz w:val="18"/>
              </w:rPr>
            </w:pPr>
            <w:del w:id="243" w:author="MCC160" w:date="2023-01-21T19:20:00Z">
              <w:r w:rsidRPr="006937F4" w:rsidDel="0038172E">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24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C1B75DA" w14:textId="40AE498E" w:rsidR="006937F4" w:rsidRPr="006937F4" w:rsidDel="0038172E" w:rsidRDefault="006937F4" w:rsidP="006937F4">
            <w:pPr>
              <w:keepNext/>
              <w:keepLines/>
              <w:spacing w:after="0"/>
              <w:rPr>
                <w:del w:id="245" w:author="MCC160" w:date="2023-01-21T19:20:00Z"/>
                <w:rFonts w:ascii="Arial" w:hAnsi="Arial"/>
                <w:sz w:val="18"/>
              </w:rPr>
            </w:pPr>
            <w:del w:id="246" w:author="MCC160" w:date="2023-01-21T19:20:00Z">
              <w:r w:rsidRPr="006937F4" w:rsidDel="0038172E">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2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4853816" w14:textId="724DDEF7" w:rsidR="006937F4" w:rsidRPr="006937F4" w:rsidDel="0038172E" w:rsidRDefault="006937F4" w:rsidP="006937F4">
            <w:pPr>
              <w:keepNext/>
              <w:keepLines/>
              <w:spacing w:after="0"/>
              <w:jc w:val="center"/>
              <w:rPr>
                <w:del w:id="248" w:author="MCC160" w:date="2023-01-21T19:20:00Z"/>
                <w:rFonts w:ascii="Arial" w:hAnsi="Arial"/>
                <w:sz w:val="18"/>
              </w:rPr>
            </w:pPr>
            <w:del w:id="249" w:author="MCC160" w:date="2023-01-21T19:20:00Z">
              <w:r w:rsidRPr="006937F4" w:rsidDel="0038172E">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5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5C582A0" w14:textId="471C0478" w:rsidR="006937F4" w:rsidRPr="006937F4" w:rsidDel="0038172E" w:rsidRDefault="006937F4" w:rsidP="006937F4">
            <w:pPr>
              <w:keepNext/>
              <w:keepLines/>
              <w:spacing w:after="0"/>
              <w:jc w:val="center"/>
              <w:rPr>
                <w:del w:id="251" w:author="MCC160" w:date="2023-01-21T19:20:00Z"/>
                <w:rFonts w:ascii="Arial" w:hAnsi="Arial"/>
                <w:sz w:val="18"/>
              </w:rPr>
            </w:pPr>
            <w:del w:id="252" w:author="MCC160" w:date="2023-01-21T19:20:00Z">
              <w:r w:rsidRPr="006937F4" w:rsidDel="0038172E">
                <w:rPr>
                  <w:rFonts w:ascii="Arial" w:hAnsi="Arial"/>
                  <w:sz w:val="18"/>
                </w:rPr>
                <w:delText>-</w:delText>
              </w:r>
            </w:del>
          </w:p>
        </w:tc>
      </w:tr>
      <w:tr w:rsidR="000C299D" w:rsidRPr="006937F4" w:rsidDel="0038172E" w14:paraId="4D2268E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54"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25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850131E" w14:textId="589DB4E0" w:rsidR="006937F4" w:rsidRPr="006937F4" w:rsidDel="0038172E" w:rsidRDefault="006937F4" w:rsidP="006937F4">
            <w:pPr>
              <w:keepNext/>
              <w:keepLines/>
              <w:spacing w:after="0"/>
              <w:jc w:val="center"/>
              <w:rPr>
                <w:del w:id="256" w:author="MCC160" w:date="2023-01-21T19:20:00Z"/>
                <w:rFonts w:ascii="Arial" w:hAnsi="Arial"/>
                <w:sz w:val="18"/>
              </w:rPr>
            </w:pPr>
            <w:del w:id="257" w:author="MCC160" w:date="2023-01-21T19:20:00Z">
              <w:r w:rsidRPr="006937F4" w:rsidDel="0038172E">
                <w:rPr>
                  <w:rFonts w:ascii="Arial" w:hAnsi="Arial"/>
                  <w:sz w:val="18"/>
                </w:rPr>
                <w:delText>10a1</w:delText>
              </w:r>
            </w:del>
          </w:p>
        </w:tc>
        <w:tc>
          <w:tcPr>
            <w:tcW w:w="3969" w:type="dxa"/>
            <w:tcBorders>
              <w:top w:val="single" w:sz="4" w:space="0" w:color="auto"/>
              <w:left w:val="single" w:sz="4" w:space="0" w:color="auto"/>
              <w:bottom w:val="single" w:sz="4" w:space="0" w:color="auto"/>
              <w:right w:val="single" w:sz="4" w:space="0" w:color="auto"/>
            </w:tcBorders>
            <w:hideMark/>
            <w:tcPrChange w:id="25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2FA25BE" w14:textId="0B96D553" w:rsidR="006937F4" w:rsidRPr="006937F4" w:rsidDel="0038172E" w:rsidRDefault="006937F4">
            <w:pPr>
              <w:pStyle w:val="TAL"/>
              <w:rPr>
                <w:del w:id="259" w:author="MCC160" w:date="2023-01-21T19:20:00Z"/>
              </w:rPr>
              <w:pPrChange w:id="260" w:author="MCC160" w:date="2023-01-21T17:20:00Z">
                <w:pPr>
                  <w:keepNext/>
                  <w:keepLines/>
                  <w:spacing w:after="0"/>
                </w:pPr>
              </w:pPrChange>
            </w:pPr>
            <w:del w:id="261" w:author="MCC160" w:date="2023-01-21T19:20:00Z">
              <w:r w:rsidRPr="006937F4" w:rsidDel="0038172E">
                <w:delText>The SS sends a Floor Ack message in response to the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26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1869435" w14:textId="0E074796" w:rsidR="006937F4" w:rsidRPr="006937F4" w:rsidDel="0038172E" w:rsidRDefault="006937F4" w:rsidP="006937F4">
            <w:pPr>
              <w:keepNext/>
              <w:keepLines/>
              <w:spacing w:after="0"/>
              <w:jc w:val="center"/>
              <w:rPr>
                <w:del w:id="263" w:author="MCC160" w:date="2023-01-21T19:20:00Z"/>
                <w:rFonts w:ascii="Arial" w:hAnsi="Arial"/>
                <w:sz w:val="18"/>
              </w:rPr>
            </w:pPr>
            <w:del w:id="264" w:author="MCC160" w:date="2023-01-21T19:20:00Z">
              <w:r w:rsidRPr="006937F4" w:rsidDel="0038172E">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6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2F09936" w14:textId="0CC32885" w:rsidR="006937F4" w:rsidRPr="006937F4" w:rsidDel="0038172E" w:rsidRDefault="006937F4" w:rsidP="006937F4">
            <w:pPr>
              <w:keepNext/>
              <w:keepLines/>
              <w:spacing w:after="0"/>
              <w:rPr>
                <w:del w:id="266" w:author="MCC160" w:date="2023-01-21T19:20:00Z"/>
                <w:rFonts w:ascii="Arial" w:hAnsi="Arial"/>
                <w:sz w:val="18"/>
              </w:rPr>
            </w:pPr>
            <w:del w:id="267" w:author="MCC160" w:date="2023-01-21T19:20:00Z">
              <w:r w:rsidRPr="006937F4" w:rsidDel="0038172E">
                <w:rPr>
                  <w:rFonts w:ascii="Arial" w:hAnsi="Arial"/>
                  <w:sz w:val="18"/>
                </w:rPr>
                <w:delText>Floor Ack</w:delText>
              </w:r>
            </w:del>
          </w:p>
        </w:tc>
        <w:tc>
          <w:tcPr>
            <w:tcW w:w="567" w:type="dxa"/>
            <w:tcBorders>
              <w:top w:val="single" w:sz="4" w:space="0" w:color="auto"/>
              <w:left w:val="single" w:sz="4" w:space="0" w:color="auto"/>
              <w:bottom w:val="single" w:sz="4" w:space="0" w:color="auto"/>
              <w:right w:val="single" w:sz="4" w:space="0" w:color="auto"/>
            </w:tcBorders>
            <w:hideMark/>
            <w:tcPrChange w:id="26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33282EF" w14:textId="3DA01A16" w:rsidR="006937F4" w:rsidRPr="006937F4" w:rsidDel="0038172E" w:rsidRDefault="006937F4" w:rsidP="006937F4">
            <w:pPr>
              <w:keepNext/>
              <w:keepLines/>
              <w:spacing w:after="0"/>
              <w:jc w:val="center"/>
              <w:rPr>
                <w:del w:id="269" w:author="MCC160" w:date="2023-01-21T19:20:00Z"/>
                <w:rFonts w:ascii="Arial" w:hAnsi="Arial"/>
                <w:sz w:val="18"/>
              </w:rPr>
            </w:pPr>
            <w:del w:id="270" w:author="MCC160" w:date="2023-01-21T19:20:00Z">
              <w:r w:rsidRPr="006937F4" w:rsidDel="0038172E">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7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3D5EE41" w14:textId="4F664F75" w:rsidR="006937F4" w:rsidRPr="006937F4" w:rsidDel="0038172E" w:rsidRDefault="006937F4" w:rsidP="006937F4">
            <w:pPr>
              <w:keepNext/>
              <w:keepLines/>
              <w:spacing w:after="0"/>
              <w:jc w:val="center"/>
              <w:rPr>
                <w:del w:id="272" w:author="MCC160" w:date="2023-01-21T19:20:00Z"/>
                <w:rFonts w:ascii="Arial" w:hAnsi="Arial"/>
                <w:sz w:val="18"/>
              </w:rPr>
            </w:pPr>
            <w:del w:id="273" w:author="MCC160" w:date="2023-01-21T19:20:00Z">
              <w:r w:rsidRPr="006937F4" w:rsidDel="0038172E">
                <w:rPr>
                  <w:rFonts w:ascii="Arial" w:hAnsi="Arial"/>
                  <w:sz w:val="18"/>
                </w:rPr>
                <w:delText>-</w:delText>
              </w:r>
            </w:del>
          </w:p>
        </w:tc>
      </w:tr>
      <w:tr w:rsidR="000C299D" w:rsidRPr="006937F4" w:rsidDel="0038172E" w14:paraId="46655834"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75"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27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2A18A5B" w14:textId="7173B0CD" w:rsidR="006937F4" w:rsidRPr="006937F4" w:rsidDel="0038172E" w:rsidRDefault="006937F4" w:rsidP="006937F4">
            <w:pPr>
              <w:keepNext/>
              <w:keepLines/>
              <w:spacing w:after="0"/>
              <w:jc w:val="center"/>
              <w:rPr>
                <w:del w:id="277" w:author="MCC160" w:date="2023-01-21T19:20:00Z"/>
                <w:rFonts w:ascii="Arial" w:hAnsi="Arial"/>
                <w:sz w:val="18"/>
              </w:rPr>
            </w:pPr>
            <w:del w:id="278" w:author="MCC160" w:date="2023-01-21T19:20:00Z">
              <w:r w:rsidRPr="006937F4" w:rsidDel="0038172E">
                <w:rPr>
                  <w:rFonts w:ascii="Arial" w:hAnsi="Arial"/>
                  <w:sz w:val="18"/>
                </w:rPr>
                <w:delText>11</w:delText>
              </w:r>
            </w:del>
          </w:p>
        </w:tc>
        <w:tc>
          <w:tcPr>
            <w:tcW w:w="3969" w:type="dxa"/>
            <w:tcBorders>
              <w:top w:val="single" w:sz="4" w:space="0" w:color="auto"/>
              <w:left w:val="single" w:sz="4" w:space="0" w:color="auto"/>
              <w:bottom w:val="single" w:sz="4" w:space="0" w:color="auto"/>
              <w:right w:val="single" w:sz="4" w:space="0" w:color="auto"/>
            </w:tcBorders>
            <w:hideMark/>
            <w:tcPrChange w:id="27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A459CE0" w14:textId="4349102A" w:rsidR="006937F4" w:rsidRPr="006937F4" w:rsidDel="0038172E" w:rsidRDefault="006937F4">
            <w:pPr>
              <w:pStyle w:val="TAL"/>
              <w:rPr>
                <w:del w:id="280" w:author="MCC160" w:date="2023-01-21T19:20:00Z"/>
              </w:rPr>
              <w:pPrChange w:id="281" w:author="MCC160" w:date="2023-01-21T17:20:00Z">
                <w:pPr>
                  <w:keepNext/>
                  <w:keepLines/>
                  <w:spacing w:after="0"/>
                </w:pPr>
              </w:pPrChange>
            </w:pPr>
            <w:del w:id="282" w:author="MCC160" w:date="2023-01-21T19:20:00Z">
              <w:r w:rsidRPr="006937F4" w:rsidDel="0038172E">
                <w:delText>The SS sends a Floor Idle message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Change w:id="28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BA012B8" w14:textId="7E62C9BB" w:rsidR="006937F4" w:rsidRPr="006937F4" w:rsidDel="0038172E" w:rsidRDefault="006937F4" w:rsidP="006937F4">
            <w:pPr>
              <w:keepNext/>
              <w:keepLines/>
              <w:spacing w:after="0"/>
              <w:jc w:val="center"/>
              <w:rPr>
                <w:del w:id="284" w:author="MCC160" w:date="2023-01-21T19:20:00Z"/>
                <w:rFonts w:ascii="Arial" w:hAnsi="Arial"/>
                <w:sz w:val="18"/>
              </w:rPr>
            </w:pPr>
            <w:del w:id="285" w:author="MCC160" w:date="2023-01-21T19:20:00Z">
              <w:r w:rsidRPr="006937F4" w:rsidDel="0038172E">
                <w:rPr>
                  <w:rFonts w:ascii="Arial" w:hAnsi="Arial"/>
                  <w:sz w:val="18"/>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8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6FAF269" w14:textId="32B4F9BC" w:rsidR="006937F4" w:rsidRPr="006937F4" w:rsidDel="0038172E" w:rsidRDefault="006937F4" w:rsidP="006937F4">
            <w:pPr>
              <w:keepNext/>
              <w:keepLines/>
              <w:spacing w:after="0"/>
              <w:rPr>
                <w:del w:id="287" w:author="MCC160" w:date="2023-01-21T19:20:00Z"/>
                <w:rFonts w:ascii="Arial" w:hAnsi="Arial"/>
                <w:sz w:val="18"/>
              </w:rPr>
            </w:pPr>
            <w:del w:id="288" w:author="MCC160" w:date="2023-01-21T19:20:00Z">
              <w:r w:rsidRPr="006937F4" w:rsidDel="0038172E">
                <w:rPr>
                  <w:rFonts w:ascii="Arial" w:hAnsi="Arial"/>
                  <w:sz w:val="18"/>
                </w:rPr>
                <w:delText>Floor Idle</w:delText>
              </w:r>
            </w:del>
          </w:p>
        </w:tc>
        <w:tc>
          <w:tcPr>
            <w:tcW w:w="567" w:type="dxa"/>
            <w:tcBorders>
              <w:top w:val="single" w:sz="4" w:space="0" w:color="auto"/>
              <w:left w:val="single" w:sz="4" w:space="0" w:color="auto"/>
              <w:bottom w:val="single" w:sz="4" w:space="0" w:color="auto"/>
              <w:right w:val="single" w:sz="4" w:space="0" w:color="auto"/>
            </w:tcBorders>
            <w:hideMark/>
            <w:tcPrChange w:id="28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432909D" w14:textId="437ED73D" w:rsidR="006937F4" w:rsidRPr="006937F4" w:rsidDel="0038172E" w:rsidRDefault="006937F4" w:rsidP="006937F4">
            <w:pPr>
              <w:keepNext/>
              <w:keepLines/>
              <w:spacing w:after="0"/>
              <w:jc w:val="center"/>
              <w:rPr>
                <w:del w:id="290" w:author="MCC160" w:date="2023-01-21T19:20:00Z"/>
                <w:rFonts w:ascii="Arial" w:hAnsi="Arial"/>
                <w:sz w:val="18"/>
              </w:rPr>
            </w:pPr>
            <w:del w:id="291" w:author="MCC160" w:date="2023-01-21T19:20:00Z">
              <w:r w:rsidRPr="006937F4" w:rsidDel="0038172E">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9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E2DB82" w14:textId="4354B80F" w:rsidR="006937F4" w:rsidRPr="006937F4" w:rsidDel="0038172E" w:rsidRDefault="006937F4" w:rsidP="006937F4">
            <w:pPr>
              <w:keepNext/>
              <w:keepLines/>
              <w:spacing w:after="0"/>
              <w:jc w:val="center"/>
              <w:rPr>
                <w:del w:id="293" w:author="MCC160" w:date="2023-01-21T19:20:00Z"/>
                <w:rFonts w:ascii="Arial" w:hAnsi="Arial"/>
                <w:sz w:val="18"/>
              </w:rPr>
            </w:pPr>
            <w:del w:id="294" w:author="MCC160" w:date="2023-01-21T19:20:00Z">
              <w:r w:rsidRPr="006937F4" w:rsidDel="0038172E">
                <w:rPr>
                  <w:rFonts w:ascii="Arial" w:hAnsi="Arial"/>
                  <w:sz w:val="18"/>
                </w:rPr>
                <w:delText>-</w:delText>
              </w:r>
            </w:del>
          </w:p>
        </w:tc>
      </w:tr>
      <w:tr w:rsidR="000C299D" w:rsidRPr="006937F4" w14:paraId="14FD2C9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9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8082889" w14:textId="77777777" w:rsidR="006937F4" w:rsidRPr="006937F4" w:rsidRDefault="006937F4" w:rsidP="006937F4">
            <w:pPr>
              <w:keepNext/>
              <w:keepLines/>
              <w:spacing w:after="0"/>
              <w:jc w:val="center"/>
              <w:rPr>
                <w:rFonts w:ascii="Arial" w:hAnsi="Arial"/>
                <w:sz w:val="18"/>
              </w:rPr>
            </w:pPr>
            <w:r w:rsidRPr="006937F4">
              <w:rPr>
                <w:rFonts w:ascii="Arial" w:hAnsi="Arial"/>
                <w:sz w:val="18"/>
              </w:rPr>
              <w:lastRenderedPageBreak/>
              <w:t>12</w:t>
            </w:r>
          </w:p>
        </w:tc>
        <w:tc>
          <w:tcPr>
            <w:tcW w:w="3969" w:type="dxa"/>
            <w:tcBorders>
              <w:top w:val="single" w:sz="4" w:space="0" w:color="auto"/>
              <w:left w:val="single" w:sz="4" w:space="0" w:color="auto"/>
              <w:bottom w:val="single" w:sz="4" w:space="0" w:color="auto"/>
              <w:right w:val="single" w:sz="4" w:space="0" w:color="auto"/>
            </w:tcBorders>
            <w:hideMark/>
            <w:tcPrChange w:id="29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C07F35A" w14:textId="2B4FE671" w:rsidR="006937F4" w:rsidRDefault="006937F4">
            <w:pPr>
              <w:pStyle w:val="TAL"/>
              <w:rPr>
                <w:ins w:id="298" w:author="MCC160" w:date="2023-01-21T19:21:00Z"/>
              </w:rPr>
            </w:pPr>
            <w:r w:rsidRPr="006937F4">
              <w:t xml:space="preserve">The SS pre-activates an MBMS bearer and sends </w:t>
            </w:r>
            <w:ins w:id="299" w:author="MCC160" w:date="2023-01-21T19:21:00Z">
              <w:r w:rsidR="0038172E">
                <w:t xml:space="preserve">a </w:t>
              </w:r>
              <w:r w:rsidR="0038172E" w:rsidRPr="0038172E">
                <w:t xml:space="preserve">SIP MESSAGE </w:t>
              </w:r>
            </w:ins>
            <w:ins w:id="300" w:author="MCC160" w:date="2023-01-22T10:36:00Z">
              <w:r w:rsidR="000A3A94">
                <w:t>containing</w:t>
              </w:r>
            </w:ins>
            <w:ins w:id="301" w:author="MCC160" w:date="2023-01-21T19:21:00Z">
              <w:r w:rsidR="0038172E">
                <w:t xml:space="preserve"> </w:t>
              </w:r>
            </w:ins>
            <w:r w:rsidRPr="006937F4">
              <w:t xml:space="preserve">an MBMS bearer announcement message </w:t>
            </w:r>
            <w:del w:id="302" w:author="MCC160" w:date="2023-01-21T19:21:00Z">
              <w:r w:rsidRPr="006937F4" w:rsidDel="0038172E">
                <w:delText xml:space="preserve">via SIP MESSAGE </w:delText>
              </w:r>
            </w:del>
            <w:r w:rsidRPr="006937F4">
              <w:t>to announce the availability of an MBMS bearer.</w:t>
            </w:r>
          </w:p>
          <w:p w14:paraId="0DC47C75" w14:textId="77777777" w:rsidR="0038172E" w:rsidRPr="006937F4" w:rsidRDefault="0038172E">
            <w:pPr>
              <w:pStyle w:val="TAL"/>
              <w:pPrChange w:id="303" w:author="MCC160" w:date="2023-01-21T17:20:00Z">
                <w:pPr>
                  <w:keepNext/>
                  <w:keepLines/>
                  <w:spacing w:after="0"/>
                </w:pPr>
              </w:pPrChange>
            </w:pPr>
          </w:p>
          <w:p w14:paraId="480F8688" w14:textId="507BFD42" w:rsidR="006937F4" w:rsidRPr="006937F4" w:rsidRDefault="006937F4">
            <w:pPr>
              <w:pStyle w:val="TAL"/>
              <w:pPrChange w:id="304" w:author="MCC160" w:date="2023-01-21T17:20:00Z">
                <w:pPr>
                  <w:keepNext/>
                  <w:keepLines/>
                  <w:spacing w:after="0"/>
                </w:pPr>
              </w:pPrChange>
            </w:pPr>
            <w:r w:rsidRPr="006937F4">
              <w:t xml:space="preserve">NOTE: The related E-UTRA/EPC actions are described in TS 36.579-1 [2], </w:t>
            </w:r>
            <w:del w:id="305" w:author="MCC160" w:date="2023-01-21T17:15:00Z">
              <w:r w:rsidRPr="006937F4" w:rsidDel="00781A70">
                <w:delText>sub</w:delText>
              </w:r>
            </w:del>
            <w:r w:rsidRPr="006937F4">
              <w:t xml:space="preserve">clause 5.4.12 </w:t>
            </w:r>
            <w:del w:id="306" w:author="MCC160" w:date="2023-01-21T17:15:00Z">
              <w:r w:rsidRPr="006937F4" w:rsidDel="00781A70">
                <w:delText xml:space="preserve">Generic Test Procedure for </w:delText>
              </w:r>
            </w:del>
            <w:del w:id="307" w:author="MCC160" w:date="2023-01-23T13:32:00Z">
              <w:r w:rsidRPr="006937F4" w:rsidDel="000B003C">
                <w:delText xml:space="preserve">MCPTT </w:delText>
              </w:r>
            </w:del>
            <w:ins w:id="308" w:author="MCC160" w:date="2023-01-23T13:32: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30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6A8EA2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31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92B6601"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Change w:id="31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0F5290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31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33C44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62D11643"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31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FA34B3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13</w:t>
            </w:r>
          </w:p>
        </w:tc>
        <w:tc>
          <w:tcPr>
            <w:tcW w:w="3969" w:type="dxa"/>
            <w:tcBorders>
              <w:top w:val="single" w:sz="4" w:space="0" w:color="auto"/>
              <w:left w:val="single" w:sz="4" w:space="0" w:color="auto"/>
              <w:bottom w:val="single" w:sz="4" w:space="0" w:color="auto"/>
              <w:right w:val="single" w:sz="4" w:space="0" w:color="auto"/>
            </w:tcBorders>
            <w:hideMark/>
            <w:tcPrChange w:id="31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6890140" w14:textId="3D894D70" w:rsidR="006937F4" w:rsidRPr="006937F4" w:rsidRDefault="006937F4">
            <w:pPr>
              <w:pStyle w:val="TAL"/>
              <w:pPrChange w:id="316" w:author="MCC160" w:date="2023-01-21T17:20:00Z">
                <w:pPr>
                  <w:keepNext/>
                  <w:keepLines/>
                  <w:spacing w:after="0"/>
                </w:pPr>
              </w:pPrChange>
            </w:pPr>
            <w:r w:rsidRPr="006937F4">
              <w:t xml:space="preserve">Check: Does the UE (MCPTT client) </w:t>
            </w:r>
            <w:ins w:id="317" w:author="MCC160" w:date="2023-01-21T19:42:00Z">
              <w:r w:rsidR="00485945">
                <w:t>r</w:t>
              </w:r>
              <w:r w:rsidR="00485945" w:rsidRPr="00485945">
                <w:t xml:space="preserve">espond with a </w:t>
              </w:r>
            </w:ins>
            <w:del w:id="318" w:author="MCC160" w:date="2023-01-21T19:42:00Z">
              <w:r w:rsidRPr="006937F4" w:rsidDel="00485945">
                <w:delText xml:space="preserve">send a </w:delText>
              </w:r>
            </w:del>
            <w:r w:rsidRPr="006937F4">
              <w:t>SIP 200 (OK)</w:t>
            </w:r>
            <w:del w:id="319" w:author="MCC160" w:date="2023-01-21T20:00:00Z">
              <w:r w:rsidRPr="006937F4" w:rsidDel="00FF6C0B">
                <w:delText xml:space="preserve"> message</w:delText>
              </w:r>
            </w:del>
            <w:del w:id="320" w:author="MCC160" w:date="2023-01-21T19:21:00Z">
              <w:r w:rsidRPr="006937F4" w:rsidDel="0038172E">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32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101DBA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32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F54629F"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32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358362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32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A21EEC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18CDA041"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32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A4FF25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hideMark/>
            <w:tcPrChange w:id="32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811B473" w14:textId="6D24228F" w:rsidR="006937F4" w:rsidRPr="006937F4" w:rsidRDefault="006937F4">
            <w:pPr>
              <w:pStyle w:val="TAL"/>
              <w:pPrChange w:id="328" w:author="MCC160" w:date="2023-01-21T17:20:00Z">
                <w:pPr>
                  <w:keepNext/>
                  <w:keepLines/>
                  <w:spacing w:after="0"/>
                </w:pPr>
              </w:pPrChange>
            </w:pPr>
            <w:r w:rsidRPr="006937F4">
              <w:t xml:space="preserve">Check: Does the UE (MCPTT </w:t>
            </w:r>
            <w:del w:id="329" w:author="MCC160" w:date="2023-01-21T18:11:00Z">
              <w:r w:rsidRPr="006937F4" w:rsidDel="00976330">
                <w:delText>C</w:delText>
              </w:r>
            </w:del>
            <w:ins w:id="330" w:author="MCC160" w:date="2023-01-21T18:11:00Z">
              <w:r w:rsidR="00976330">
                <w:t>c</w:t>
              </w:r>
            </w:ins>
            <w:r w:rsidRPr="006937F4">
              <w:t xml:space="preserve">lient) send </w:t>
            </w:r>
            <w:ins w:id="331" w:author="MCC160" w:date="2023-01-21T19:22:00Z">
              <w:r w:rsidR="0038172E">
                <w:t xml:space="preserve">a </w:t>
              </w:r>
              <w:r w:rsidR="0038172E" w:rsidRPr="0038172E">
                <w:t xml:space="preserve">SIP MESSAGE </w:t>
              </w:r>
            </w:ins>
            <w:ins w:id="332" w:author="MCC160" w:date="2023-01-22T10:36:00Z">
              <w:r w:rsidR="000A3A94">
                <w:t>containing</w:t>
              </w:r>
            </w:ins>
            <w:ins w:id="333" w:author="MCC160" w:date="2023-01-21T19:22:00Z">
              <w:r w:rsidR="0038172E">
                <w:t xml:space="preserve"> </w:t>
              </w:r>
            </w:ins>
            <w:r w:rsidRPr="006937F4">
              <w:t>an MBMS Bearer listening status report</w:t>
            </w:r>
            <w:del w:id="334" w:author="MCC160" w:date="2023-01-21T19:22:00Z">
              <w:r w:rsidRPr="006937F4" w:rsidDel="0038172E">
                <w:delText xml:space="preserve"> via a</w:delText>
              </w:r>
            </w:del>
            <w:del w:id="335" w:author="MCC160" w:date="2023-01-21T19:41:00Z">
              <w:r w:rsidRPr="006937F4" w:rsidDel="00485945">
                <w:delText xml:space="preserve"> </w:delText>
              </w:r>
            </w:del>
            <w:del w:id="336" w:author="MCC160" w:date="2023-01-21T19:21:00Z">
              <w:r w:rsidRPr="006937F4" w:rsidDel="0038172E">
                <w:delText>SIP MESSAGE message</w:delText>
              </w:r>
            </w:del>
            <w:del w:id="337" w:author="MCC160" w:date="2023-01-21T17:52:00Z">
              <w:r w:rsidRPr="006937F4" w:rsidDel="005D4754">
                <w:delText xml:space="preserve"> to the SS</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33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A44716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33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EBE424C"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Change w:id="34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4022FF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34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2F6956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4B942A35"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34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389945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hideMark/>
            <w:tcPrChange w:id="34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00B8B77" w14:textId="7BE6896B" w:rsidR="006937F4" w:rsidRPr="006937F4" w:rsidRDefault="006937F4">
            <w:pPr>
              <w:pStyle w:val="TAL"/>
              <w:pPrChange w:id="345" w:author="MCC160" w:date="2023-01-21T17:20:00Z">
                <w:pPr>
                  <w:keepNext/>
                  <w:keepLines/>
                  <w:spacing w:after="0"/>
                </w:pPr>
              </w:pPrChange>
            </w:pPr>
            <w:r w:rsidRPr="006937F4">
              <w:t xml:space="preserve">The SS responds </w:t>
            </w:r>
            <w:del w:id="346" w:author="MCC160" w:date="2023-01-21T19:54:00Z">
              <w:r w:rsidRPr="006937F4" w:rsidDel="00FF6C0B">
                <w:delText xml:space="preserve">to the SIP MESSAGE message </w:delText>
              </w:r>
            </w:del>
            <w:r w:rsidRPr="006937F4">
              <w:t>with a SIP 200 (OK)</w:t>
            </w:r>
            <w:del w:id="347" w:author="MCC160" w:date="2023-01-21T20:00:00Z">
              <w:r w:rsidRPr="006937F4" w:rsidDel="00FF6C0B">
                <w:delText xml:space="preserve"> message</w:delText>
              </w:r>
            </w:del>
            <w:ins w:id="348" w:author="MCC160" w:date="2023-01-21T19:54:00Z">
              <w:r w:rsidR="00FF6C0B">
                <w:t>.</w:t>
              </w:r>
            </w:ins>
          </w:p>
        </w:tc>
        <w:tc>
          <w:tcPr>
            <w:tcW w:w="709" w:type="dxa"/>
            <w:tcBorders>
              <w:top w:val="single" w:sz="4" w:space="0" w:color="auto"/>
              <w:left w:val="single" w:sz="4" w:space="0" w:color="auto"/>
              <w:bottom w:val="single" w:sz="4" w:space="0" w:color="auto"/>
              <w:right w:val="single" w:sz="4" w:space="0" w:color="auto"/>
            </w:tcBorders>
            <w:hideMark/>
            <w:tcPrChange w:id="34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5F23C3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35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8FD81C5"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35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068305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35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813684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12D9058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35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E2418D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hideMark/>
            <w:tcPrChange w:id="35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8334136" w14:textId="77777777" w:rsidR="004A2F54" w:rsidRDefault="004A2F54" w:rsidP="004A2F54">
            <w:pPr>
              <w:pStyle w:val="TAL"/>
              <w:rPr>
                <w:ins w:id="356" w:author="MCC160" w:date="2023-01-21T17:21:00Z"/>
                <w:rFonts w:eastAsia="Calibri"/>
              </w:rPr>
            </w:pPr>
            <w:ins w:id="357" w:author="MCC160" w:date="2023-01-21T17:21:00Z">
              <w:r w:rsidRPr="00277ED8">
                <w:rPr>
                  <w:rFonts w:eastAsia="Calibri"/>
                </w:rPr>
                <w:t>Make the UE (MCPTT client) request the floor.</w:t>
              </w:r>
            </w:ins>
          </w:p>
          <w:p w14:paraId="19DA6F17" w14:textId="1C31B159" w:rsidR="006937F4" w:rsidRPr="006937F4" w:rsidDel="004A2F54" w:rsidRDefault="004A2F54">
            <w:pPr>
              <w:pStyle w:val="TAL"/>
              <w:rPr>
                <w:del w:id="358" w:author="MCC160" w:date="2023-01-21T17:21:00Z"/>
              </w:rPr>
              <w:pPrChange w:id="359" w:author="MCC160" w:date="2023-01-21T17:21:00Z">
                <w:pPr>
                  <w:keepNext/>
                  <w:keepLines/>
                  <w:spacing w:after="0"/>
                </w:pPr>
              </w:pPrChange>
            </w:pPr>
            <w:ins w:id="360" w:author="MCC160" w:date="2023-01-21T17:21:00Z">
              <w:r>
                <w:rPr>
                  <w:rFonts w:eastAsia="Calibri"/>
                </w:rPr>
                <w:t>(NOTE 1)</w:t>
              </w:r>
            </w:ins>
            <w:del w:id="361" w:author="MCC160" w:date="2023-01-21T17:21:00Z">
              <w:r w:rsidR="006937F4" w:rsidRPr="006937F4" w:rsidDel="004A2F54">
                <w:delText>Make the MCPTT User request to speak (e.g. pressing the PTT button).</w:delText>
              </w:r>
            </w:del>
          </w:p>
          <w:p w14:paraId="6BE47D8D" w14:textId="396D7082" w:rsidR="006937F4" w:rsidRPr="006937F4" w:rsidRDefault="006937F4">
            <w:pPr>
              <w:pStyle w:val="TAL"/>
              <w:pPrChange w:id="362" w:author="MCC160" w:date="2023-01-21T17:21:00Z">
                <w:pPr>
                  <w:keepNext/>
                  <w:keepLines/>
                  <w:spacing w:after="0"/>
                </w:pPr>
              </w:pPrChange>
            </w:pPr>
            <w:del w:id="363" w:author="MCC160" w:date="2023-01-21T17:21:00Z">
              <w:r w:rsidRPr="006937F4"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36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7B16CE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36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CABBC4D" w14:textId="77777777" w:rsidR="006937F4" w:rsidRPr="006937F4" w:rsidRDefault="006937F4" w:rsidP="006937F4">
            <w:pPr>
              <w:keepNext/>
              <w:keepLines/>
              <w:spacing w:after="0"/>
              <w:rPr>
                <w:rFonts w:ascii="Arial" w:hAnsi="Arial"/>
                <w:sz w:val="18"/>
              </w:rPr>
            </w:pPr>
            <w:r w:rsidRPr="006937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36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3639C6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36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F7411B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0C0B1E5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36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AB5062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17</w:t>
            </w:r>
          </w:p>
        </w:tc>
        <w:tc>
          <w:tcPr>
            <w:tcW w:w="3969" w:type="dxa"/>
            <w:tcBorders>
              <w:top w:val="single" w:sz="4" w:space="0" w:color="auto"/>
              <w:left w:val="single" w:sz="4" w:space="0" w:color="auto"/>
              <w:bottom w:val="single" w:sz="4" w:space="0" w:color="auto"/>
              <w:right w:val="single" w:sz="4" w:space="0" w:color="auto"/>
            </w:tcBorders>
            <w:hideMark/>
            <w:tcPrChange w:id="37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DB9A2F0" w14:textId="7D2F2538" w:rsidR="006937F4" w:rsidRPr="006937F4" w:rsidRDefault="006937F4">
            <w:pPr>
              <w:pStyle w:val="TAL"/>
              <w:pPrChange w:id="371" w:author="MCC160" w:date="2023-01-21T17:20:00Z">
                <w:pPr>
                  <w:keepNext/>
                  <w:keepLines/>
                  <w:spacing w:after="0"/>
                </w:pPr>
              </w:pPrChange>
            </w:pPr>
            <w:r w:rsidRPr="006937F4">
              <w:t>The UE (MCPTT client) sends a Floor Request message</w:t>
            </w:r>
            <w:ins w:id="372" w:author="MCC160" w:date="2023-01-21T19:22:00Z">
              <w:r w:rsidR="0038172E">
                <w:t>.</w:t>
              </w:r>
            </w:ins>
          </w:p>
        </w:tc>
        <w:tc>
          <w:tcPr>
            <w:tcW w:w="709" w:type="dxa"/>
            <w:tcBorders>
              <w:top w:val="single" w:sz="4" w:space="0" w:color="auto"/>
              <w:left w:val="single" w:sz="4" w:space="0" w:color="auto"/>
              <w:bottom w:val="single" w:sz="4" w:space="0" w:color="auto"/>
              <w:right w:val="single" w:sz="4" w:space="0" w:color="auto"/>
            </w:tcBorders>
            <w:hideMark/>
            <w:tcPrChange w:id="37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5ACC7C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37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079CBA0" w14:textId="77777777" w:rsidR="006937F4" w:rsidRPr="006937F4" w:rsidRDefault="006937F4" w:rsidP="006937F4">
            <w:pPr>
              <w:keepNext/>
              <w:keepLines/>
              <w:spacing w:after="0"/>
              <w:rPr>
                <w:rFonts w:ascii="Arial" w:hAnsi="Arial"/>
                <w:sz w:val="18"/>
              </w:rPr>
            </w:pPr>
            <w:r w:rsidRPr="006937F4">
              <w:rPr>
                <w:rFonts w:ascii="Arial" w:hAnsi="Arial"/>
                <w:sz w:val="18"/>
              </w:rPr>
              <w:t>Floor Request</w:t>
            </w:r>
          </w:p>
        </w:tc>
        <w:tc>
          <w:tcPr>
            <w:tcW w:w="567" w:type="dxa"/>
            <w:tcBorders>
              <w:top w:val="single" w:sz="4" w:space="0" w:color="auto"/>
              <w:left w:val="single" w:sz="4" w:space="0" w:color="auto"/>
              <w:bottom w:val="single" w:sz="4" w:space="0" w:color="auto"/>
              <w:right w:val="single" w:sz="4" w:space="0" w:color="auto"/>
            </w:tcBorders>
            <w:hideMark/>
            <w:tcPrChange w:id="37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B85B64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37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3ADC27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040DC90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37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196A1E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18</w:t>
            </w:r>
          </w:p>
        </w:tc>
        <w:tc>
          <w:tcPr>
            <w:tcW w:w="3969" w:type="dxa"/>
            <w:tcBorders>
              <w:top w:val="single" w:sz="4" w:space="0" w:color="auto"/>
              <w:left w:val="single" w:sz="4" w:space="0" w:color="auto"/>
              <w:bottom w:val="single" w:sz="4" w:space="0" w:color="auto"/>
              <w:right w:val="single" w:sz="4" w:space="0" w:color="auto"/>
            </w:tcBorders>
            <w:hideMark/>
            <w:tcPrChange w:id="37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ACEEA26" w14:textId="7FFE377D" w:rsidR="006937F4" w:rsidRDefault="006937F4">
            <w:pPr>
              <w:pStyle w:val="TAL"/>
              <w:rPr>
                <w:ins w:id="380" w:author="MCC160" w:date="2023-01-21T19:22:00Z"/>
              </w:rPr>
            </w:pPr>
            <w:r w:rsidRPr="006937F4">
              <w:t xml:space="preserve">The SS decides that a MBMS subchannel shall be used for </w:t>
            </w:r>
            <w:del w:id="381" w:author="MCC160" w:date="2023-01-22T10:37:00Z">
              <w:r w:rsidRPr="006937F4" w:rsidDel="000A3A94">
                <w:delText xml:space="preserve">a </w:delText>
              </w:r>
            </w:del>
            <w:ins w:id="382" w:author="MCC160" w:date="2023-01-22T10:37:00Z">
              <w:r w:rsidR="000A3A94">
                <w:t>the</w:t>
              </w:r>
              <w:r w:rsidR="000A3A94" w:rsidRPr="006937F4">
                <w:t xml:space="preserve"> </w:t>
              </w:r>
            </w:ins>
            <w:r w:rsidRPr="006937F4">
              <w:t>conversation and sends a Map Group To Bearer message over the general purpose MBMS subchannel.</w:t>
            </w:r>
          </w:p>
          <w:p w14:paraId="002C4003" w14:textId="77777777" w:rsidR="0038172E" w:rsidRPr="006937F4" w:rsidRDefault="0038172E">
            <w:pPr>
              <w:pStyle w:val="TAL"/>
              <w:pPrChange w:id="383" w:author="MCC160" w:date="2023-01-21T17:20:00Z">
                <w:pPr>
                  <w:keepNext/>
                  <w:keepLines/>
                  <w:spacing w:after="0"/>
                </w:pPr>
              </w:pPrChange>
            </w:pPr>
          </w:p>
          <w:p w14:paraId="5EF9809B" w14:textId="4A9B053B" w:rsidR="006937F4" w:rsidRPr="006937F4" w:rsidRDefault="006937F4">
            <w:pPr>
              <w:pStyle w:val="TAL"/>
              <w:pPrChange w:id="384" w:author="MCC160" w:date="2023-01-21T17:20:00Z">
                <w:pPr>
                  <w:keepNext/>
                  <w:keepLines/>
                  <w:spacing w:after="0"/>
                </w:pPr>
              </w:pPrChange>
            </w:pPr>
            <w:r w:rsidRPr="006937F4">
              <w:t xml:space="preserve">NOTE: The related E-UTRA/EPC actions are described in TS 36.579-1 [2], </w:t>
            </w:r>
            <w:del w:id="385" w:author="MCC160" w:date="2023-01-21T17:12:00Z">
              <w:r w:rsidRPr="006937F4" w:rsidDel="00781A70">
                <w:delText>sub</w:delText>
              </w:r>
            </w:del>
            <w:r w:rsidRPr="006937F4">
              <w:t xml:space="preserve">clause 5.4.12 </w:t>
            </w:r>
            <w:del w:id="386" w:author="MCC160" w:date="2023-01-21T17:13:00Z">
              <w:r w:rsidRPr="006937F4" w:rsidDel="00781A70">
                <w:delText xml:space="preserve">Generic Test Procedure for </w:delText>
              </w:r>
            </w:del>
            <w:del w:id="387" w:author="MCC160" w:date="2023-01-23T13:32:00Z">
              <w:r w:rsidRPr="006937F4" w:rsidDel="000B003C">
                <w:delText xml:space="preserve">MCPTT </w:delText>
              </w:r>
            </w:del>
            <w:ins w:id="388" w:author="MCC160" w:date="2023-01-23T13:32: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38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4C79B1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39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8969B74" w14:textId="77777777" w:rsidR="006937F4" w:rsidRPr="006937F4" w:rsidRDefault="006937F4" w:rsidP="006937F4">
            <w:pPr>
              <w:keepNext/>
              <w:keepLines/>
              <w:spacing w:after="0"/>
              <w:rPr>
                <w:rFonts w:ascii="Arial" w:hAnsi="Arial"/>
                <w:sz w:val="18"/>
              </w:rPr>
            </w:pPr>
            <w:r w:rsidRPr="006937F4">
              <w:rPr>
                <w:rFonts w:ascii="Arial" w:hAnsi="Arial"/>
                <w:sz w:val="18"/>
              </w:rPr>
              <w:t>Map Group To Bearer</w:t>
            </w:r>
          </w:p>
        </w:tc>
        <w:tc>
          <w:tcPr>
            <w:tcW w:w="567" w:type="dxa"/>
            <w:tcBorders>
              <w:top w:val="single" w:sz="4" w:space="0" w:color="auto"/>
              <w:left w:val="single" w:sz="4" w:space="0" w:color="auto"/>
              <w:bottom w:val="single" w:sz="4" w:space="0" w:color="auto"/>
              <w:right w:val="single" w:sz="4" w:space="0" w:color="auto"/>
            </w:tcBorders>
            <w:hideMark/>
            <w:tcPrChange w:id="39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4D6648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39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FDBF33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09F9795A"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39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FE6527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19</w:t>
            </w:r>
          </w:p>
        </w:tc>
        <w:tc>
          <w:tcPr>
            <w:tcW w:w="3969" w:type="dxa"/>
            <w:tcBorders>
              <w:top w:val="single" w:sz="4" w:space="0" w:color="auto"/>
              <w:left w:val="single" w:sz="4" w:space="0" w:color="auto"/>
              <w:bottom w:val="single" w:sz="4" w:space="0" w:color="auto"/>
              <w:right w:val="single" w:sz="4" w:space="0" w:color="auto"/>
            </w:tcBorders>
            <w:hideMark/>
            <w:tcPrChange w:id="39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1F72E52" w14:textId="6C95438C" w:rsidR="006937F4" w:rsidRPr="006937F4" w:rsidRDefault="006937F4">
            <w:pPr>
              <w:pStyle w:val="TAL"/>
              <w:pPrChange w:id="396" w:author="MCC160" w:date="2023-01-21T17:20:00Z">
                <w:pPr>
                  <w:keepNext/>
                  <w:keepLines/>
                  <w:spacing w:after="0"/>
                </w:pPr>
              </w:pPrChange>
            </w:pPr>
            <w:r w:rsidRPr="006937F4">
              <w:t xml:space="preserve">Check: Does the UE (MCPTT </w:t>
            </w:r>
            <w:del w:id="397" w:author="MCC160" w:date="2023-01-21T18:11:00Z">
              <w:r w:rsidRPr="006937F4" w:rsidDel="00976330">
                <w:delText>C</w:delText>
              </w:r>
            </w:del>
            <w:ins w:id="398" w:author="MCC160" w:date="2023-01-21T18:11:00Z">
              <w:r w:rsidR="00976330">
                <w:t>c</w:t>
              </w:r>
            </w:ins>
            <w:r w:rsidRPr="006937F4">
              <w:t xml:space="preserve">lient) respond to the Map Group To Bearer message by sending </w:t>
            </w:r>
            <w:ins w:id="399" w:author="MCC160" w:date="2023-01-21T19:23:00Z">
              <w:r w:rsidR="0038172E">
                <w:t>a S</w:t>
              </w:r>
              <w:r w:rsidR="0038172E" w:rsidRPr="0038172E">
                <w:t>IP MESSAGE</w:t>
              </w:r>
              <w:r w:rsidR="0038172E">
                <w:t xml:space="preserve"> </w:t>
              </w:r>
            </w:ins>
            <w:ins w:id="400" w:author="MCC160" w:date="2023-01-22T10:37:00Z">
              <w:r w:rsidR="000A3A94">
                <w:t>containing</w:t>
              </w:r>
            </w:ins>
            <w:ins w:id="401" w:author="MCC160" w:date="2023-01-21T19:23:00Z">
              <w:r w:rsidR="0038172E">
                <w:t xml:space="preserve"> </w:t>
              </w:r>
            </w:ins>
            <w:r w:rsidRPr="006937F4">
              <w:t>an MBMS Bearer listening status report</w:t>
            </w:r>
            <w:ins w:id="402" w:author="MCC160" w:date="2023-01-21T19:23:00Z">
              <w:r w:rsidR="0038172E">
                <w:t>?</w:t>
              </w:r>
            </w:ins>
            <w:del w:id="403" w:author="MCC160" w:date="2023-01-21T19:23:00Z">
              <w:r w:rsidRPr="006937F4" w:rsidDel="0038172E">
                <w:delText xml:space="preserve"> via a SIP MESSAGE message?</w:delText>
              </w:r>
            </w:del>
          </w:p>
        </w:tc>
        <w:tc>
          <w:tcPr>
            <w:tcW w:w="709" w:type="dxa"/>
            <w:tcBorders>
              <w:top w:val="single" w:sz="4" w:space="0" w:color="auto"/>
              <w:left w:val="single" w:sz="4" w:space="0" w:color="auto"/>
              <w:bottom w:val="single" w:sz="4" w:space="0" w:color="auto"/>
              <w:right w:val="single" w:sz="4" w:space="0" w:color="auto"/>
            </w:tcBorders>
            <w:hideMark/>
            <w:tcPrChange w:id="40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2B8E05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40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9847B85"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Change w:id="40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A83837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Change w:id="40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25675F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7ADCAB1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0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2B130A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20</w:t>
            </w:r>
          </w:p>
        </w:tc>
        <w:tc>
          <w:tcPr>
            <w:tcW w:w="3969" w:type="dxa"/>
            <w:tcBorders>
              <w:top w:val="single" w:sz="4" w:space="0" w:color="auto"/>
              <w:left w:val="single" w:sz="4" w:space="0" w:color="auto"/>
              <w:bottom w:val="single" w:sz="4" w:space="0" w:color="auto"/>
              <w:right w:val="single" w:sz="4" w:space="0" w:color="auto"/>
            </w:tcBorders>
            <w:hideMark/>
            <w:tcPrChange w:id="41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2A3A6DF" w14:textId="4AF02C5E" w:rsidR="006937F4" w:rsidRPr="006937F4" w:rsidRDefault="006937F4">
            <w:pPr>
              <w:pStyle w:val="TAL"/>
              <w:pPrChange w:id="411" w:author="MCC160" w:date="2023-01-21T17:20:00Z">
                <w:pPr>
                  <w:keepNext/>
                  <w:keepLines/>
                  <w:spacing w:after="0"/>
                </w:pPr>
              </w:pPrChange>
            </w:pPr>
            <w:r w:rsidRPr="006937F4">
              <w:t xml:space="preserve">The SS responds </w:t>
            </w:r>
            <w:del w:id="412" w:author="MCC160" w:date="2023-01-21T20:01:00Z">
              <w:r w:rsidRPr="006937F4" w:rsidDel="00D91A57">
                <w:delText xml:space="preserve">to the SIP MESSAGE message </w:delText>
              </w:r>
            </w:del>
            <w:r w:rsidRPr="006937F4">
              <w:t>with a SIP 200 (OK)</w:t>
            </w:r>
            <w:del w:id="413" w:author="MCC160" w:date="2023-01-21T20:01:00Z">
              <w:r w:rsidRPr="006937F4" w:rsidDel="00D91A57">
                <w:delText xml:space="preserve"> message</w:delText>
              </w:r>
            </w:del>
            <w:ins w:id="414" w:author="MCC160" w:date="2023-01-21T19:43:00Z">
              <w:r w:rsidR="00485945">
                <w:t>.</w:t>
              </w:r>
            </w:ins>
          </w:p>
        </w:tc>
        <w:tc>
          <w:tcPr>
            <w:tcW w:w="709" w:type="dxa"/>
            <w:tcBorders>
              <w:top w:val="single" w:sz="4" w:space="0" w:color="auto"/>
              <w:left w:val="single" w:sz="4" w:space="0" w:color="auto"/>
              <w:bottom w:val="single" w:sz="4" w:space="0" w:color="auto"/>
              <w:right w:val="single" w:sz="4" w:space="0" w:color="auto"/>
            </w:tcBorders>
            <w:hideMark/>
            <w:tcPrChange w:id="41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B4581B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41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48D447C"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41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A89132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41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B08B4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41EBC6DD"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2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E9B777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21</w:t>
            </w:r>
          </w:p>
        </w:tc>
        <w:tc>
          <w:tcPr>
            <w:tcW w:w="3969" w:type="dxa"/>
            <w:tcBorders>
              <w:top w:val="single" w:sz="4" w:space="0" w:color="auto"/>
              <w:left w:val="single" w:sz="4" w:space="0" w:color="auto"/>
              <w:bottom w:val="single" w:sz="4" w:space="0" w:color="auto"/>
              <w:right w:val="single" w:sz="4" w:space="0" w:color="auto"/>
            </w:tcBorders>
            <w:hideMark/>
            <w:tcPrChange w:id="42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D4273AF" w14:textId="25A91001" w:rsidR="006937F4" w:rsidRPr="006937F4" w:rsidRDefault="006937F4">
            <w:pPr>
              <w:pStyle w:val="TAL"/>
              <w:pPrChange w:id="422" w:author="MCC160" w:date="2023-01-21T17:20:00Z">
                <w:pPr>
                  <w:keepNext/>
                  <w:keepLines/>
                  <w:spacing w:after="0"/>
                </w:pPr>
              </w:pPrChange>
            </w:pPr>
            <w:r w:rsidRPr="006937F4">
              <w:t xml:space="preserve">The SS sends a Floor Granted message with </w:t>
            </w:r>
            <w:ins w:id="423" w:author="MCC160" w:date="2023-01-21T19:24:00Z">
              <w:r w:rsidR="0038172E">
                <w:t>request for</w:t>
              </w:r>
            </w:ins>
            <w:del w:id="424" w:author="MCC160" w:date="2023-01-21T19:24:00Z">
              <w:r w:rsidRPr="006937F4" w:rsidDel="0038172E">
                <w:delText>an</w:delText>
              </w:r>
            </w:del>
            <w:r w:rsidRPr="006937F4">
              <w:t xml:space="preserve"> acknowledgement </w:t>
            </w:r>
            <w:del w:id="425" w:author="MCC160" w:date="2023-01-21T19:24:00Z">
              <w:r w:rsidRPr="006937F4" w:rsidDel="0038172E">
                <w:delText xml:space="preserve">required </w:delText>
              </w:r>
            </w:del>
            <w:r w:rsidRPr="006937F4">
              <w:t>using unicast messaging</w:t>
            </w:r>
            <w:ins w:id="426" w:author="MCC160" w:date="2023-01-21T19:24:00Z">
              <w:r w:rsidR="0038172E">
                <w:t>.</w:t>
              </w:r>
            </w:ins>
            <w:del w:id="427" w:author="MCC160" w:date="2023-01-21T19:24:00Z">
              <w:r w:rsidRPr="006937F4" w:rsidDel="0038172E">
                <w:delText xml:space="preserve"> to the MCPTT </w:delText>
              </w:r>
            </w:del>
            <w:del w:id="428" w:author="MCC160" w:date="2023-01-21T18:11:00Z">
              <w:r w:rsidRPr="006937F4" w:rsidDel="00976330">
                <w:delText>C</w:delText>
              </w:r>
            </w:del>
            <w:del w:id="429" w:author="MCC160" w:date="2023-01-21T19:24:00Z">
              <w:r w:rsidRPr="006937F4" w:rsidDel="0038172E">
                <w:delText xml:space="preserve">lient </w:delText>
              </w:r>
            </w:del>
          </w:p>
        </w:tc>
        <w:tc>
          <w:tcPr>
            <w:tcW w:w="709" w:type="dxa"/>
            <w:tcBorders>
              <w:top w:val="single" w:sz="4" w:space="0" w:color="auto"/>
              <w:left w:val="single" w:sz="4" w:space="0" w:color="auto"/>
              <w:bottom w:val="single" w:sz="4" w:space="0" w:color="auto"/>
              <w:right w:val="single" w:sz="4" w:space="0" w:color="auto"/>
            </w:tcBorders>
            <w:hideMark/>
            <w:tcPrChange w:id="43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95CD29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43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908F3A2" w14:textId="77777777" w:rsidR="006937F4" w:rsidRPr="006937F4" w:rsidRDefault="006937F4" w:rsidP="006937F4">
            <w:pPr>
              <w:keepNext/>
              <w:keepLines/>
              <w:spacing w:after="0"/>
              <w:rPr>
                <w:rFonts w:ascii="Arial" w:hAnsi="Arial"/>
                <w:sz w:val="18"/>
              </w:rPr>
            </w:pPr>
            <w:r w:rsidRPr="006937F4">
              <w:rPr>
                <w:rFonts w:ascii="Arial" w:hAnsi="Arial"/>
                <w:sz w:val="18"/>
              </w:rPr>
              <w:t>Floor Granted</w:t>
            </w:r>
          </w:p>
        </w:tc>
        <w:tc>
          <w:tcPr>
            <w:tcW w:w="567" w:type="dxa"/>
            <w:tcBorders>
              <w:top w:val="single" w:sz="4" w:space="0" w:color="auto"/>
              <w:left w:val="single" w:sz="4" w:space="0" w:color="auto"/>
              <w:bottom w:val="single" w:sz="4" w:space="0" w:color="auto"/>
              <w:right w:val="single" w:sz="4" w:space="0" w:color="auto"/>
            </w:tcBorders>
            <w:hideMark/>
            <w:tcPrChange w:id="43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777477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43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FDBA9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302699C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3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D38D2D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22</w:t>
            </w:r>
          </w:p>
        </w:tc>
        <w:tc>
          <w:tcPr>
            <w:tcW w:w="3969" w:type="dxa"/>
            <w:tcBorders>
              <w:top w:val="single" w:sz="4" w:space="0" w:color="auto"/>
              <w:left w:val="single" w:sz="4" w:space="0" w:color="auto"/>
              <w:bottom w:val="single" w:sz="4" w:space="0" w:color="auto"/>
              <w:right w:val="single" w:sz="4" w:space="0" w:color="auto"/>
            </w:tcBorders>
            <w:hideMark/>
            <w:tcPrChange w:id="43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7FE6C88" w14:textId="720C484B" w:rsidR="006937F4" w:rsidRPr="006937F4" w:rsidRDefault="006937F4">
            <w:pPr>
              <w:pStyle w:val="TAL"/>
              <w:pPrChange w:id="437" w:author="MCC160" w:date="2023-01-21T17:20:00Z">
                <w:pPr>
                  <w:keepNext/>
                  <w:keepLines/>
                  <w:spacing w:after="0"/>
                </w:pPr>
              </w:pPrChange>
            </w:pPr>
            <w:r w:rsidRPr="006937F4">
              <w:t xml:space="preserve">Check: Does the UE (MCPTT client) </w:t>
            </w:r>
            <w:del w:id="438" w:author="MCC160" w:date="2023-01-21T19:43:00Z">
              <w:r w:rsidRPr="006937F4" w:rsidDel="00485945">
                <w:delText xml:space="preserve">send </w:delText>
              </w:r>
            </w:del>
            <w:ins w:id="439" w:author="MCC160" w:date="2023-01-21T19:43:00Z">
              <w:r w:rsidR="00485945">
                <w:t>respond with</w:t>
              </w:r>
              <w:r w:rsidR="00485945" w:rsidRPr="006937F4">
                <w:t xml:space="preserve"> </w:t>
              </w:r>
            </w:ins>
            <w:r w:rsidRPr="006937F4">
              <w:t>a Floor Ack message</w:t>
            </w:r>
            <w:del w:id="440" w:author="MCC160" w:date="2023-01-21T19:24:00Z">
              <w:r w:rsidRPr="006937F4" w:rsidDel="0038172E">
                <w:delText xml:space="preserve"> in response to the Floor Granted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44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6968E1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44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8D6361D"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Change w:id="44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CE6D8F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Change w:id="44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1F55A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39779B2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4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53E534A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22a1</w:t>
            </w:r>
          </w:p>
        </w:tc>
        <w:tc>
          <w:tcPr>
            <w:tcW w:w="3969" w:type="dxa"/>
            <w:tcBorders>
              <w:top w:val="single" w:sz="4" w:space="0" w:color="auto"/>
              <w:left w:val="single" w:sz="4" w:space="0" w:color="auto"/>
              <w:bottom w:val="single" w:sz="4" w:space="0" w:color="auto"/>
              <w:right w:val="single" w:sz="4" w:space="0" w:color="auto"/>
            </w:tcBorders>
            <w:hideMark/>
            <w:tcPrChange w:id="44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1B223667" w14:textId="68C4A6E6" w:rsidR="006937F4" w:rsidRPr="006937F4" w:rsidRDefault="006937F4">
            <w:pPr>
              <w:pStyle w:val="TAL"/>
              <w:pPrChange w:id="448" w:author="MCC160" w:date="2023-01-21T17:20:00Z">
                <w:pPr>
                  <w:keepNext/>
                  <w:keepLines/>
                  <w:spacing w:after="0"/>
                </w:pPr>
              </w:pPrChange>
            </w:pPr>
            <w:r w:rsidRPr="006937F4">
              <w:t xml:space="preserve">The SS sends a </w:t>
            </w:r>
            <w:ins w:id="449" w:author="MCC160" w:date="2023-01-21T19:24:00Z">
              <w:r w:rsidR="0038172E" w:rsidRPr="0038172E">
                <w:t xml:space="preserve">SIP MESSAGE </w:t>
              </w:r>
            </w:ins>
            <w:ins w:id="450" w:author="MCC160" w:date="2023-01-22T10:38:00Z">
              <w:r w:rsidR="000A3A94">
                <w:t>containing a</w:t>
              </w:r>
            </w:ins>
            <w:ins w:id="451" w:author="MCC160" w:date="2023-01-21T19:25:00Z">
              <w:r w:rsidR="0038172E">
                <w:t xml:space="preserve"> </w:t>
              </w:r>
            </w:ins>
            <w:r w:rsidRPr="006937F4">
              <w:t xml:space="preserve">MuSiK download message </w:t>
            </w:r>
            <w:del w:id="452" w:author="MCC160" w:date="2023-01-21T19:25:00Z">
              <w:r w:rsidRPr="006937F4" w:rsidDel="0038172E">
                <w:delText xml:space="preserve">via SIP MESSAGE </w:delText>
              </w:r>
            </w:del>
            <w:r w:rsidRPr="006937F4">
              <w:t>to set the explicit MuSiK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45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A8DBC5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45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A7E8AC0"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Change w:id="45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39DD65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45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934CBB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6BA8C31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5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C87C3B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22a2</w:t>
            </w:r>
          </w:p>
        </w:tc>
        <w:tc>
          <w:tcPr>
            <w:tcW w:w="3969" w:type="dxa"/>
            <w:tcBorders>
              <w:top w:val="single" w:sz="4" w:space="0" w:color="auto"/>
              <w:left w:val="single" w:sz="4" w:space="0" w:color="auto"/>
              <w:bottom w:val="single" w:sz="4" w:space="0" w:color="auto"/>
              <w:right w:val="single" w:sz="4" w:space="0" w:color="auto"/>
            </w:tcBorders>
            <w:hideMark/>
            <w:tcPrChange w:id="45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F6C2530" w14:textId="6CCA0E45" w:rsidR="006937F4" w:rsidRPr="006937F4" w:rsidRDefault="006937F4">
            <w:pPr>
              <w:pStyle w:val="TAL"/>
              <w:pPrChange w:id="460" w:author="MCC160" w:date="2023-01-21T17:20:00Z">
                <w:pPr>
                  <w:keepNext/>
                  <w:keepLines/>
                  <w:spacing w:after="0"/>
                </w:pPr>
              </w:pPrChange>
            </w:pPr>
            <w:r w:rsidRPr="006937F4">
              <w:t xml:space="preserve">Check: Does the UE (MCPTT client) </w:t>
            </w:r>
            <w:del w:id="461" w:author="MCC160" w:date="2023-01-21T19:43:00Z">
              <w:r w:rsidRPr="006937F4" w:rsidDel="00485945">
                <w:delText xml:space="preserve">send </w:delText>
              </w:r>
            </w:del>
            <w:ins w:id="462" w:author="MCC160" w:date="2023-01-21T19:43:00Z">
              <w:r w:rsidR="00485945">
                <w:t>respond with</w:t>
              </w:r>
              <w:r w:rsidR="00485945" w:rsidRPr="006937F4">
                <w:t xml:space="preserve"> </w:t>
              </w:r>
            </w:ins>
            <w:r w:rsidRPr="006937F4">
              <w:t>a SIP 200 (OK)</w:t>
            </w:r>
            <w:del w:id="463" w:author="MCC160" w:date="2023-01-21T20:01:00Z">
              <w:r w:rsidRPr="006937F4" w:rsidDel="00D91A57">
                <w:delText xml:space="preserve"> message</w:delText>
              </w:r>
            </w:del>
            <w:del w:id="464" w:author="MCC160" w:date="2023-01-21T19:25:00Z">
              <w:r w:rsidRPr="006937F4" w:rsidDel="0038172E">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46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2DB76E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46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86C8AC7"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46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714C37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Change w:id="46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9C926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1820A5B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7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451557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hideMark/>
            <w:tcPrChange w:id="47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F48D034" w14:textId="645EBEF7" w:rsidR="006937F4" w:rsidRPr="006937F4" w:rsidRDefault="006937F4">
            <w:pPr>
              <w:pStyle w:val="TAL"/>
              <w:pPrChange w:id="472" w:author="MCC160" w:date="2023-01-21T17:20:00Z">
                <w:pPr>
                  <w:keepNext/>
                  <w:keepLines/>
                  <w:spacing w:after="0"/>
                </w:pPr>
              </w:pPrChange>
            </w:pPr>
            <w:r w:rsidRPr="006937F4">
              <w:t>The SS sends a Floor Taken (by client A) message</w:t>
            </w:r>
            <w:del w:id="473" w:author="MCC160" w:date="2023-01-21T19:25:00Z">
              <w:r w:rsidRPr="006937F4" w:rsidDel="0038172E">
                <w:delText xml:space="preserve"> with no acknowledgement required</w:delText>
              </w:r>
            </w:del>
            <w:r w:rsidRPr="006937F4">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47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768658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47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B0B0790" w14:textId="77777777" w:rsidR="006937F4" w:rsidRPr="006937F4" w:rsidRDefault="006937F4" w:rsidP="006937F4">
            <w:pPr>
              <w:keepNext/>
              <w:keepLines/>
              <w:spacing w:after="0"/>
              <w:rPr>
                <w:rFonts w:ascii="Arial" w:hAnsi="Arial"/>
                <w:sz w:val="18"/>
              </w:rPr>
            </w:pPr>
            <w:r w:rsidRPr="006937F4">
              <w:rPr>
                <w:rFonts w:ascii="Arial" w:hAnsi="Arial"/>
                <w:sz w:val="18"/>
              </w:rPr>
              <w:t>Floor Taken</w:t>
            </w:r>
          </w:p>
        </w:tc>
        <w:tc>
          <w:tcPr>
            <w:tcW w:w="567" w:type="dxa"/>
            <w:tcBorders>
              <w:top w:val="single" w:sz="4" w:space="0" w:color="auto"/>
              <w:left w:val="single" w:sz="4" w:space="0" w:color="auto"/>
              <w:bottom w:val="single" w:sz="4" w:space="0" w:color="auto"/>
              <w:right w:val="single" w:sz="4" w:space="0" w:color="auto"/>
            </w:tcBorders>
            <w:hideMark/>
            <w:tcPrChange w:id="47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12E094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47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26232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361D33F3"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7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782C0E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24</w:t>
            </w:r>
          </w:p>
        </w:tc>
        <w:tc>
          <w:tcPr>
            <w:tcW w:w="3969" w:type="dxa"/>
            <w:tcBorders>
              <w:top w:val="single" w:sz="4" w:space="0" w:color="auto"/>
              <w:left w:val="single" w:sz="4" w:space="0" w:color="auto"/>
              <w:bottom w:val="single" w:sz="4" w:space="0" w:color="auto"/>
              <w:right w:val="single" w:sz="4" w:space="0" w:color="auto"/>
            </w:tcBorders>
            <w:hideMark/>
            <w:tcPrChange w:id="48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AD74D69" w14:textId="77777777" w:rsidR="004A2F54" w:rsidRDefault="004A2F54" w:rsidP="004A2F54">
            <w:pPr>
              <w:pStyle w:val="TAL"/>
              <w:rPr>
                <w:ins w:id="481" w:author="MCC160" w:date="2023-01-21T17:22:00Z"/>
              </w:rPr>
            </w:pPr>
            <w:ins w:id="482" w:author="MCC160" w:date="2023-01-21T17:22:00Z">
              <w:r w:rsidRPr="00277ED8">
                <w:t>Make the UE (MCPTT client) release the floor.</w:t>
              </w:r>
            </w:ins>
          </w:p>
          <w:p w14:paraId="2E2EA905" w14:textId="1C575D22" w:rsidR="006937F4" w:rsidRPr="006937F4" w:rsidDel="004A2F54" w:rsidRDefault="004A2F54">
            <w:pPr>
              <w:pStyle w:val="TAL"/>
              <w:rPr>
                <w:del w:id="483" w:author="MCC160" w:date="2023-01-21T17:22:00Z"/>
              </w:rPr>
              <w:pPrChange w:id="484" w:author="MCC160" w:date="2023-01-21T17:22:00Z">
                <w:pPr>
                  <w:keepNext/>
                  <w:keepLines/>
                  <w:spacing w:after="0"/>
                </w:pPr>
              </w:pPrChange>
            </w:pPr>
            <w:ins w:id="485" w:author="MCC160" w:date="2023-01-21T17:22:00Z">
              <w:r>
                <w:t>(NOTE 1)</w:t>
              </w:r>
            </w:ins>
            <w:del w:id="486" w:author="MCC160" w:date="2023-01-21T17:22:00Z">
              <w:r w:rsidR="006937F4" w:rsidRPr="006937F4" w:rsidDel="004A2F54">
                <w:delText>Make the MCPTT User indicate end of talking (e.g. releasing the PTT button).</w:delText>
              </w:r>
            </w:del>
          </w:p>
          <w:p w14:paraId="4F16F583" w14:textId="5E9CAAC8" w:rsidR="006937F4" w:rsidRPr="006937F4" w:rsidRDefault="006937F4">
            <w:pPr>
              <w:pStyle w:val="TAL"/>
              <w:pPrChange w:id="487" w:author="MCC160" w:date="2023-01-21T17:22:00Z">
                <w:pPr>
                  <w:keepNext/>
                  <w:keepLines/>
                  <w:spacing w:after="0"/>
                </w:pPr>
              </w:pPrChange>
            </w:pPr>
            <w:del w:id="488" w:author="MCC160" w:date="2023-01-21T17:22:00Z">
              <w:r w:rsidRPr="006937F4"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Change w:id="489"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3ED5947B" w14:textId="77777777" w:rsidR="006937F4" w:rsidRPr="006937F4" w:rsidRDefault="006937F4" w:rsidP="006937F4">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Change w:id="490"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14:paraId="22AE101F" w14:textId="77777777" w:rsidR="006937F4" w:rsidRPr="006937F4" w:rsidRDefault="006937F4" w:rsidP="006937F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Change w:id="491"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0AAD3C26" w14:textId="77777777" w:rsidR="006937F4" w:rsidRPr="006937F4" w:rsidRDefault="006937F4" w:rsidP="006937F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Change w:id="492"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32E92AD6" w14:textId="77777777" w:rsidR="006937F4" w:rsidRPr="006937F4" w:rsidRDefault="006937F4" w:rsidP="006937F4">
            <w:pPr>
              <w:keepNext/>
              <w:keepLines/>
              <w:spacing w:after="0"/>
              <w:jc w:val="center"/>
              <w:rPr>
                <w:rFonts w:ascii="Arial" w:hAnsi="Arial"/>
                <w:sz w:val="18"/>
              </w:rPr>
            </w:pPr>
          </w:p>
        </w:tc>
      </w:tr>
      <w:tr w:rsidR="000C299D" w:rsidRPr="006937F4" w14:paraId="5F1A5017"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9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95ED3D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25</w:t>
            </w:r>
          </w:p>
        </w:tc>
        <w:tc>
          <w:tcPr>
            <w:tcW w:w="3969" w:type="dxa"/>
            <w:tcBorders>
              <w:top w:val="single" w:sz="4" w:space="0" w:color="auto"/>
              <w:left w:val="single" w:sz="4" w:space="0" w:color="auto"/>
              <w:bottom w:val="single" w:sz="4" w:space="0" w:color="auto"/>
              <w:right w:val="single" w:sz="4" w:space="0" w:color="auto"/>
            </w:tcBorders>
            <w:hideMark/>
            <w:tcPrChange w:id="49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5F08091" w14:textId="77777777" w:rsidR="006937F4" w:rsidRPr="006937F4" w:rsidRDefault="006937F4">
            <w:pPr>
              <w:pStyle w:val="TAL"/>
              <w:pPrChange w:id="496" w:author="MCC160" w:date="2023-01-21T17:20:00Z">
                <w:pPr>
                  <w:keepNext/>
                  <w:keepLines/>
                  <w:spacing w:after="0"/>
                </w:pPr>
              </w:pPrChange>
            </w:pPr>
            <w:r w:rsidRPr="006937F4">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Change w:id="49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68128B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49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404FAB5" w14:textId="77777777" w:rsidR="006937F4" w:rsidRPr="006937F4" w:rsidRDefault="006937F4" w:rsidP="006937F4">
            <w:pPr>
              <w:keepNext/>
              <w:keepLines/>
              <w:spacing w:after="0"/>
              <w:rPr>
                <w:rFonts w:ascii="Arial" w:hAnsi="Arial"/>
                <w:sz w:val="18"/>
              </w:rPr>
            </w:pPr>
            <w:r w:rsidRPr="006937F4">
              <w:rPr>
                <w:rFonts w:ascii="Arial" w:hAnsi="Arial"/>
                <w:sz w:val="18"/>
              </w:rPr>
              <w:t>Floor Release</w:t>
            </w:r>
          </w:p>
        </w:tc>
        <w:tc>
          <w:tcPr>
            <w:tcW w:w="567" w:type="dxa"/>
            <w:tcBorders>
              <w:top w:val="single" w:sz="4" w:space="0" w:color="auto"/>
              <w:left w:val="single" w:sz="4" w:space="0" w:color="auto"/>
              <w:bottom w:val="single" w:sz="4" w:space="0" w:color="auto"/>
              <w:right w:val="single" w:sz="4" w:space="0" w:color="auto"/>
            </w:tcBorders>
            <w:hideMark/>
            <w:tcPrChange w:id="49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E12CAF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Change w:id="50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20258E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4BEC5A3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0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F7F7406"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3969" w:type="dxa"/>
            <w:tcBorders>
              <w:top w:val="single" w:sz="4" w:space="0" w:color="auto"/>
              <w:left w:val="single" w:sz="4" w:space="0" w:color="auto"/>
              <w:bottom w:val="single" w:sz="4" w:space="0" w:color="auto"/>
              <w:right w:val="single" w:sz="4" w:space="0" w:color="auto"/>
            </w:tcBorders>
            <w:hideMark/>
            <w:tcPrChange w:id="50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792D2B6" w14:textId="77777777" w:rsidR="006937F4" w:rsidRPr="006937F4" w:rsidRDefault="006937F4">
            <w:pPr>
              <w:pStyle w:val="TAL"/>
              <w:pPrChange w:id="504" w:author="MCC160" w:date="2023-01-21T17:20:00Z">
                <w:pPr>
                  <w:keepNext/>
                  <w:keepLines/>
                  <w:spacing w:after="0"/>
                </w:pPr>
              </w:pPrChange>
            </w:pPr>
            <w:r w:rsidRPr="006937F4">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Change w:id="50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6AA635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50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1B2B90F" w14:textId="77777777" w:rsidR="006937F4" w:rsidRPr="006937F4" w:rsidRDefault="006937F4" w:rsidP="006937F4">
            <w:pPr>
              <w:keepNext/>
              <w:keepLines/>
              <w:spacing w:after="0"/>
              <w:rPr>
                <w:rFonts w:ascii="Arial" w:hAnsi="Arial"/>
                <w:sz w:val="18"/>
              </w:rPr>
            </w:pPr>
            <w:r w:rsidRPr="006937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50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07238D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50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8FC238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51FB0B4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1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54EF90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26a1</w:t>
            </w:r>
          </w:p>
        </w:tc>
        <w:tc>
          <w:tcPr>
            <w:tcW w:w="3969" w:type="dxa"/>
            <w:tcBorders>
              <w:top w:val="single" w:sz="4" w:space="0" w:color="auto"/>
              <w:left w:val="single" w:sz="4" w:space="0" w:color="auto"/>
              <w:bottom w:val="single" w:sz="4" w:space="0" w:color="auto"/>
              <w:right w:val="single" w:sz="4" w:space="0" w:color="auto"/>
            </w:tcBorders>
            <w:hideMark/>
            <w:tcPrChange w:id="51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1B56395" w14:textId="6538FE61" w:rsidR="006937F4" w:rsidRPr="006937F4" w:rsidRDefault="006937F4">
            <w:pPr>
              <w:pStyle w:val="TAL"/>
              <w:pPrChange w:id="512" w:author="MCC160" w:date="2023-01-21T17:20:00Z">
                <w:pPr>
                  <w:keepNext/>
                  <w:keepLines/>
                  <w:spacing w:after="0"/>
                </w:pPr>
              </w:pPrChange>
            </w:pPr>
            <w:r w:rsidRPr="006937F4">
              <w:t xml:space="preserve">The SS </w:t>
            </w:r>
            <w:del w:id="513" w:author="MCC160" w:date="2023-01-21T19:55:00Z">
              <w:r w:rsidRPr="006937F4" w:rsidDel="00FF6C0B">
                <w:delText xml:space="preserve">sends </w:delText>
              </w:r>
            </w:del>
            <w:ins w:id="514" w:author="MCC160" w:date="2023-01-21T19:55:00Z">
              <w:r w:rsidR="00FF6C0B">
                <w:t>responds with</w:t>
              </w:r>
              <w:r w:rsidR="00FF6C0B" w:rsidRPr="006937F4">
                <w:t xml:space="preserve"> </w:t>
              </w:r>
            </w:ins>
            <w:r w:rsidRPr="006937F4">
              <w:t xml:space="preserve">a Floor Ack message </w:t>
            </w:r>
            <w:del w:id="515" w:author="MCC160" w:date="2023-01-21T19:30:00Z">
              <w:r w:rsidRPr="006937F4" w:rsidDel="00C97FBB">
                <w:delText xml:space="preserve">in response to the Floor Release message </w:delText>
              </w:r>
            </w:del>
            <w:r w:rsidRPr="006937F4">
              <w:t>using unicast messaging</w:t>
            </w:r>
          </w:p>
        </w:tc>
        <w:tc>
          <w:tcPr>
            <w:tcW w:w="709" w:type="dxa"/>
            <w:tcBorders>
              <w:top w:val="single" w:sz="4" w:space="0" w:color="auto"/>
              <w:left w:val="single" w:sz="4" w:space="0" w:color="auto"/>
              <w:bottom w:val="single" w:sz="4" w:space="0" w:color="auto"/>
              <w:right w:val="single" w:sz="4" w:space="0" w:color="auto"/>
            </w:tcBorders>
            <w:hideMark/>
            <w:tcPrChange w:id="51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6BA084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51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9DC214D"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Change w:id="51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CF6567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51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1602F1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5C5AE0A1"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2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6EC63A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27</w:t>
            </w:r>
          </w:p>
        </w:tc>
        <w:tc>
          <w:tcPr>
            <w:tcW w:w="3969" w:type="dxa"/>
            <w:tcBorders>
              <w:top w:val="single" w:sz="4" w:space="0" w:color="auto"/>
              <w:left w:val="single" w:sz="4" w:space="0" w:color="auto"/>
              <w:bottom w:val="single" w:sz="4" w:space="0" w:color="auto"/>
              <w:right w:val="single" w:sz="4" w:space="0" w:color="auto"/>
            </w:tcBorders>
            <w:hideMark/>
            <w:tcPrChange w:id="52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5B8EF97" w14:textId="0A49F381" w:rsidR="006937F4" w:rsidRPr="006937F4" w:rsidRDefault="006937F4">
            <w:pPr>
              <w:pStyle w:val="TAL"/>
              <w:pPrChange w:id="523" w:author="MCC160" w:date="2023-01-21T17:20:00Z">
                <w:pPr>
                  <w:keepNext/>
                  <w:keepLines/>
                  <w:spacing w:after="0"/>
                </w:pPr>
              </w:pPrChange>
            </w:pPr>
            <w:r w:rsidRPr="006937F4">
              <w:t xml:space="preserve">The SS sends a Floor Idle message with </w:t>
            </w:r>
            <w:ins w:id="524" w:author="MCC160" w:date="2023-01-21T19:30:00Z">
              <w:r w:rsidR="00C97FBB">
                <w:t xml:space="preserve">request for </w:t>
              </w:r>
            </w:ins>
            <w:r w:rsidRPr="006937F4">
              <w:t xml:space="preserve">acknowledgement </w:t>
            </w:r>
            <w:del w:id="525" w:author="MCC160" w:date="2023-01-21T19:31:00Z">
              <w:r w:rsidRPr="006937F4" w:rsidDel="00C97FBB">
                <w:delText xml:space="preserve">required </w:delText>
              </w:r>
            </w:del>
            <w:r w:rsidRPr="006937F4">
              <w:t>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52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2CC447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52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16BE73E" w14:textId="77777777" w:rsidR="006937F4" w:rsidRPr="006937F4" w:rsidRDefault="006937F4" w:rsidP="006937F4">
            <w:pPr>
              <w:keepNext/>
              <w:keepLines/>
              <w:spacing w:after="0"/>
              <w:rPr>
                <w:rFonts w:ascii="Arial" w:hAnsi="Arial"/>
                <w:sz w:val="18"/>
              </w:rPr>
            </w:pPr>
            <w:r w:rsidRPr="006937F4">
              <w:rPr>
                <w:rFonts w:ascii="Arial" w:hAnsi="Arial"/>
                <w:sz w:val="18"/>
              </w:rPr>
              <w:t>Floor Idle</w:t>
            </w:r>
          </w:p>
        </w:tc>
        <w:tc>
          <w:tcPr>
            <w:tcW w:w="567" w:type="dxa"/>
            <w:tcBorders>
              <w:top w:val="single" w:sz="4" w:space="0" w:color="auto"/>
              <w:left w:val="single" w:sz="4" w:space="0" w:color="auto"/>
              <w:bottom w:val="single" w:sz="4" w:space="0" w:color="auto"/>
              <w:right w:val="single" w:sz="4" w:space="0" w:color="auto"/>
            </w:tcBorders>
            <w:hideMark/>
            <w:tcPrChange w:id="52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393171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52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E9472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0F3A520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3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568754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28</w:t>
            </w:r>
          </w:p>
        </w:tc>
        <w:tc>
          <w:tcPr>
            <w:tcW w:w="3969" w:type="dxa"/>
            <w:tcBorders>
              <w:top w:val="single" w:sz="4" w:space="0" w:color="auto"/>
              <w:left w:val="single" w:sz="4" w:space="0" w:color="auto"/>
              <w:bottom w:val="single" w:sz="4" w:space="0" w:color="auto"/>
              <w:right w:val="single" w:sz="4" w:space="0" w:color="auto"/>
            </w:tcBorders>
            <w:hideMark/>
            <w:tcPrChange w:id="53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368EBA2" w14:textId="570AD19D" w:rsidR="006937F4" w:rsidRPr="006937F4" w:rsidRDefault="006937F4">
            <w:pPr>
              <w:pStyle w:val="TAL"/>
              <w:pPrChange w:id="533" w:author="MCC160" w:date="2023-01-21T17:20:00Z">
                <w:pPr>
                  <w:keepNext/>
                  <w:keepLines/>
                  <w:spacing w:after="0"/>
                </w:pPr>
              </w:pPrChange>
            </w:pPr>
            <w:r w:rsidRPr="006937F4">
              <w:t xml:space="preserve">Check: Does the UE (MCPTT </w:t>
            </w:r>
            <w:del w:id="534" w:author="MCC160" w:date="2023-01-21T17:22:00Z">
              <w:r w:rsidRPr="006937F4" w:rsidDel="004A2F54">
                <w:delText>C</w:delText>
              </w:r>
            </w:del>
            <w:ins w:id="535" w:author="MCC160" w:date="2023-01-21T17:22:00Z">
              <w:r w:rsidR="004A2F54">
                <w:t>c</w:t>
              </w:r>
            </w:ins>
            <w:r w:rsidRPr="006937F4">
              <w:t xml:space="preserve">lient) respond </w:t>
            </w:r>
            <w:del w:id="536" w:author="MCC160" w:date="2023-01-21T19:56:00Z">
              <w:r w:rsidRPr="006937F4" w:rsidDel="00FF6C0B">
                <w:delText xml:space="preserve">to the Floor Idle message </w:delText>
              </w:r>
            </w:del>
            <w:ins w:id="537" w:author="MCC160" w:date="2023-01-21T19:31:00Z">
              <w:r w:rsidR="00C97FBB" w:rsidRPr="006937F4">
                <w:t>with a Floor Ack message</w:t>
              </w:r>
              <w:r w:rsidR="00C97FBB">
                <w:t xml:space="preserve"> </w:t>
              </w:r>
            </w:ins>
            <w:ins w:id="538" w:author="MCC160" w:date="2023-01-21T19:32:00Z">
              <w:r w:rsidR="00C97FBB">
                <w:t xml:space="preserve">sent </w:t>
              </w:r>
            </w:ins>
            <w:r w:rsidRPr="006937F4">
              <w:t>over the MBMS subchannel</w:t>
            </w:r>
            <w:del w:id="539" w:author="MCC160" w:date="2023-01-21T19:31:00Z">
              <w:r w:rsidRPr="006937F4" w:rsidDel="00C97FBB">
                <w:delText xml:space="preserve"> with a Floor Ack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54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B24657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54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E55683D"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Change w:id="54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D8CB61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Change w:id="54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335B1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7165ADF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4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B6AAE9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29</w:t>
            </w:r>
          </w:p>
        </w:tc>
        <w:tc>
          <w:tcPr>
            <w:tcW w:w="3969" w:type="dxa"/>
            <w:tcBorders>
              <w:top w:val="single" w:sz="4" w:space="0" w:color="auto"/>
              <w:left w:val="single" w:sz="4" w:space="0" w:color="auto"/>
              <w:bottom w:val="single" w:sz="4" w:space="0" w:color="auto"/>
              <w:right w:val="single" w:sz="4" w:space="0" w:color="auto"/>
            </w:tcBorders>
            <w:hideMark/>
            <w:tcPrChange w:id="54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6B99A78" w14:textId="5DAB434B" w:rsidR="006937F4" w:rsidRPr="006937F4" w:rsidRDefault="006937F4">
            <w:pPr>
              <w:pStyle w:val="TAL"/>
              <w:pPrChange w:id="547" w:author="MCC160" w:date="2023-01-21T17:20:00Z">
                <w:pPr>
                  <w:keepNext/>
                  <w:keepLines/>
                  <w:spacing w:after="0"/>
                </w:pPr>
              </w:pPrChange>
            </w:pPr>
            <w:r w:rsidRPr="006937F4">
              <w:t xml:space="preserve">The SS sends a Floor Taken message </w:t>
            </w:r>
            <w:del w:id="548" w:author="MCC160" w:date="2023-01-21T19:32:00Z">
              <w:r w:rsidRPr="006937F4" w:rsidDel="00C97FBB">
                <w:delText xml:space="preserve">with no acknowledgement required </w:delText>
              </w:r>
            </w:del>
            <w:r w:rsidRPr="006937F4">
              <w:t>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54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967DAD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55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0433D81" w14:textId="77777777" w:rsidR="006937F4" w:rsidRPr="006937F4" w:rsidRDefault="006937F4" w:rsidP="006937F4">
            <w:pPr>
              <w:keepNext/>
              <w:keepLines/>
              <w:spacing w:after="0"/>
              <w:rPr>
                <w:rFonts w:ascii="Arial" w:hAnsi="Arial"/>
                <w:sz w:val="18"/>
              </w:rPr>
            </w:pPr>
            <w:r w:rsidRPr="006937F4">
              <w:rPr>
                <w:rFonts w:ascii="Arial" w:hAnsi="Arial"/>
                <w:sz w:val="18"/>
              </w:rPr>
              <w:t>Floor Taken</w:t>
            </w:r>
          </w:p>
        </w:tc>
        <w:tc>
          <w:tcPr>
            <w:tcW w:w="567" w:type="dxa"/>
            <w:tcBorders>
              <w:top w:val="single" w:sz="4" w:space="0" w:color="auto"/>
              <w:left w:val="single" w:sz="4" w:space="0" w:color="auto"/>
              <w:bottom w:val="single" w:sz="4" w:space="0" w:color="auto"/>
              <w:right w:val="single" w:sz="4" w:space="0" w:color="auto"/>
            </w:tcBorders>
            <w:hideMark/>
            <w:tcPrChange w:id="55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E9B37B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55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B4FD4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68052B6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5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4CFAB67"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3969" w:type="dxa"/>
            <w:tcBorders>
              <w:top w:val="single" w:sz="4" w:space="0" w:color="auto"/>
              <w:left w:val="single" w:sz="4" w:space="0" w:color="auto"/>
              <w:bottom w:val="single" w:sz="4" w:space="0" w:color="auto"/>
              <w:right w:val="single" w:sz="4" w:space="0" w:color="auto"/>
            </w:tcBorders>
            <w:hideMark/>
            <w:tcPrChange w:id="55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DEF8422" w14:textId="4182AA07" w:rsidR="006937F4" w:rsidRPr="006937F4" w:rsidRDefault="006937F4">
            <w:pPr>
              <w:pStyle w:val="TAL"/>
              <w:pPrChange w:id="556" w:author="MCC160" w:date="2023-01-21T17:20:00Z">
                <w:pPr>
                  <w:keepNext/>
                  <w:keepLines/>
                  <w:spacing w:after="0"/>
                </w:pPr>
              </w:pPrChange>
            </w:pPr>
            <w:r w:rsidRPr="006937F4">
              <w:t xml:space="preserve">EXCEPTION: Step 30a1 describes behaviour that depends on the UE implementation; the "lower case letter" identifies a step sequence that take place if the UE (MCPTT </w:t>
            </w:r>
            <w:del w:id="557" w:author="MCC160" w:date="2023-01-21T18:11:00Z">
              <w:r w:rsidRPr="006937F4" w:rsidDel="00976330">
                <w:delText>C</w:delText>
              </w:r>
            </w:del>
            <w:ins w:id="558" w:author="MCC160" w:date="2023-01-21T18:11:00Z">
              <w:r w:rsidR="00976330">
                <w:t>c</w:t>
              </w:r>
            </w:ins>
            <w:r w:rsidRPr="006937F4">
              <w:t xml:space="preserve">lient) notifies the user of the status of the floor; i.e. if the UE (MCPTT </w:t>
            </w:r>
            <w:del w:id="559" w:author="MCC160" w:date="2023-01-21T18:11:00Z">
              <w:r w:rsidRPr="006937F4" w:rsidDel="00976330">
                <w:delText>C</w:delText>
              </w:r>
            </w:del>
            <w:ins w:id="560" w:author="MCC160" w:date="2023-01-21T18:11:00Z">
              <w:r w:rsidR="00976330">
                <w:t>c</w:t>
              </w:r>
            </w:ins>
            <w:r w:rsidRPr="006937F4">
              <w:t>lient) notifies the user when the floor is idle or who currently has the floor.</w:t>
            </w:r>
          </w:p>
        </w:tc>
        <w:tc>
          <w:tcPr>
            <w:tcW w:w="709" w:type="dxa"/>
            <w:tcBorders>
              <w:top w:val="single" w:sz="4" w:space="0" w:color="auto"/>
              <w:left w:val="single" w:sz="4" w:space="0" w:color="auto"/>
              <w:bottom w:val="single" w:sz="4" w:space="0" w:color="auto"/>
              <w:right w:val="single" w:sz="4" w:space="0" w:color="auto"/>
            </w:tcBorders>
            <w:hideMark/>
            <w:tcPrChange w:id="56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8ACCD8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56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8560205" w14:textId="77777777" w:rsidR="006937F4" w:rsidRPr="006937F4" w:rsidRDefault="006937F4" w:rsidP="006937F4">
            <w:pPr>
              <w:keepNext/>
              <w:keepLines/>
              <w:spacing w:after="0"/>
              <w:rPr>
                <w:rFonts w:ascii="Arial" w:hAnsi="Arial"/>
                <w:sz w:val="18"/>
              </w:rPr>
            </w:pPr>
            <w:r w:rsidRPr="006937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56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698605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56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EB3EFD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5588BA94"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6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95DF00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30a1</w:t>
            </w:r>
          </w:p>
        </w:tc>
        <w:tc>
          <w:tcPr>
            <w:tcW w:w="3969" w:type="dxa"/>
            <w:tcBorders>
              <w:top w:val="single" w:sz="4" w:space="0" w:color="auto"/>
              <w:left w:val="single" w:sz="4" w:space="0" w:color="auto"/>
              <w:bottom w:val="single" w:sz="4" w:space="0" w:color="auto"/>
              <w:right w:val="single" w:sz="4" w:space="0" w:color="auto"/>
            </w:tcBorders>
            <w:hideMark/>
            <w:tcPrChange w:id="56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13CDCA1C" w14:textId="2F7C4F17" w:rsidR="006937F4" w:rsidRPr="006937F4" w:rsidRDefault="006937F4">
            <w:pPr>
              <w:pStyle w:val="TAL"/>
              <w:pPrChange w:id="568" w:author="MCC160" w:date="2023-01-21T17:20:00Z">
                <w:pPr>
                  <w:keepNext/>
                  <w:keepLines/>
                  <w:spacing w:after="0"/>
                </w:pPr>
              </w:pPrChange>
            </w:pPr>
            <w:r w:rsidRPr="006937F4">
              <w:t xml:space="preserve">Check: Does the UE (MCPTT </w:t>
            </w:r>
            <w:del w:id="569" w:author="MCC160" w:date="2023-01-21T17:23:00Z">
              <w:r w:rsidRPr="006937F4" w:rsidDel="004A2F54">
                <w:delText>C</w:delText>
              </w:r>
            </w:del>
            <w:ins w:id="570" w:author="MCC160" w:date="2023-01-21T17:23:00Z">
              <w:r w:rsidR="004A2F54">
                <w:t>c</w:t>
              </w:r>
            </w:ins>
            <w:r w:rsidRPr="006937F4">
              <w:t>lient) notify the user that the floor is taken?</w:t>
            </w:r>
          </w:p>
          <w:p w14:paraId="58CF42ED" w14:textId="449A8879" w:rsidR="006937F4" w:rsidRPr="006937F4" w:rsidRDefault="00C97FBB">
            <w:pPr>
              <w:pStyle w:val="TAL"/>
              <w:pPrChange w:id="571" w:author="MCC160" w:date="2023-01-21T17:20:00Z">
                <w:pPr>
                  <w:keepNext/>
                  <w:keepLines/>
                  <w:spacing w:after="0"/>
                </w:pPr>
              </w:pPrChange>
            </w:pPr>
            <w:ins w:id="572" w:author="MCC160" w:date="2023-01-21T19:33:00Z">
              <w:r>
                <w:t>(</w:t>
              </w:r>
            </w:ins>
            <w:r w:rsidR="006937F4" w:rsidRPr="006937F4">
              <w:t>NOTE</w:t>
            </w:r>
            <w:ins w:id="573" w:author="MCC160" w:date="2023-01-21T19:33:00Z">
              <w:r>
                <w:t xml:space="preserve"> 1)</w:t>
              </w:r>
            </w:ins>
            <w:del w:id="574" w:author="MCC160" w:date="2023-01-21T19:33:00Z">
              <w:r w:rsidR="006937F4" w:rsidRPr="006937F4" w:rsidDel="00C97FBB">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57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247652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57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7FF4D1A" w14:textId="77777777" w:rsidR="006937F4" w:rsidRPr="006937F4" w:rsidRDefault="006937F4" w:rsidP="006937F4">
            <w:pPr>
              <w:keepNext/>
              <w:keepLines/>
              <w:spacing w:after="0"/>
              <w:rPr>
                <w:rFonts w:ascii="Arial" w:hAnsi="Arial"/>
                <w:sz w:val="18"/>
              </w:rPr>
            </w:pPr>
            <w:r w:rsidRPr="006937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57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83D951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Change w:id="57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D8C96F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6DA7183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8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96A9DB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31</w:t>
            </w:r>
          </w:p>
        </w:tc>
        <w:tc>
          <w:tcPr>
            <w:tcW w:w="3969" w:type="dxa"/>
            <w:tcBorders>
              <w:top w:val="single" w:sz="4" w:space="0" w:color="auto"/>
              <w:left w:val="single" w:sz="4" w:space="0" w:color="auto"/>
              <w:bottom w:val="single" w:sz="4" w:space="0" w:color="auto"/>
              <w:right w:val="single" w:sz="4" w:space="0" w:color="auto"/>
            </w:tcBorders>
            <w:hideMark/>
            <w:tcPrChange w:id="58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A31B9DF" w14:textId="079F810B" w:rsidR="006937F4" w:rsidRPr="006937F4" w:rsidRDefault="006937F4">
            <w:pPr>
              <w:pStyle w:val="TAL"/>
              <w:pPrChange w:id="582" w:author="MCC160" w:date="2023-01-21T17:20:00Z">
                <w:pPr>
                  <w:keepNext/>
                  <w:keepLines/>
                  <w:spacing w:after="0"/>
                </w:pPr>
              </w:pPrChange>
            </w:pPr>
            <w:r w:rsidRPr="006937F4">
              <w:t xml:space="preserve">The SS sends a Floor Idle message with </w:t>
            </w:r>
            <w:ins w:id="583" w:author="MCC160" w:date="2023-01-21T19:33:00Z">
              <w:r w:rsidR="00C97FBB">
                <w:t xml:space="preserve">request for </w:t>
              </w:r>
            </w:ins>
            <w:r w:rsidRPr="006937F4">
              <w:t>acknowledgement</w:t>
            </w:r>
            <w:del w:id="584" w:author="MCC160" w:date="2023-01-21T19:33:00Z">
              <w:r w:rsidRPr="006937F4" w:rsidDel="00C97FBB">
                <w:delText xml:space="preserve"> required</w:delText>
              </w:r>
            </w:del>
            <w:r w:rsidRPr="006937F4">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58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0B456A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58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16C6EA7" w14:textId="77777777" w:rsidR="006937F4" w:rsidRPr="006937F4" w:rsidRDefault="006937F4" w:rsidP="006937F4">
            <w:pPr>
              <w:keepNext/>
              <w:keepLines/>
              <w:spacing w:after="0"/>
              <w:rPr>
                <w:rFonts w:ascii="Arial" w:hAnsi="Arial"/>
                <w:sz w:val="18"/>
              </w:rPr>
            </w:pPr>
            <w:r w:rsidRPr="006937F4">
              <w:rPr>
                <w:rFonts w:ascii="Arial" w:hAnsi="Arial"/>
                <w:sz w:val="18"/>
              </w:rPr>
              <w:t>Floor Idle</w:t>
            </w:r>
          </w:p>
        </w:tc>
        <w:tc>
          <w:tcPr>
            <w:tcW w:w="567" w:type="dxa"/>
            <w:tcBorders>
              <w:top w:val="single" w:sz="4" w:space="0" w:color="auto"/>
              <w:left w:val="single" w:sz="4" w:space="0" w:color="auto"/>
              <w:bottom w:val="single" w:sz="4" w:space="0" w:color="auto"/>
              <w:right w:val="single" w:sz="4" w:space="0" w:color="auto"/>
            </w:tcBorders>
            <w:hideMark/>
            <w:tcPrChange w:id="58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7DDC26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58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178AD8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3DC932D1"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9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E5A05C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32</w:t>
            </w:r>
          </w:p>
        </w:tc>
        <w:tc>
          <w:tcPr>
            <w:tcW w:w="3969" w:type="dxa"/>
            <w:tcBorders>
              <w:top w:val="single" w:sz="4" w:space="0" w:color="auto"/>
              <w:left w:val="single" w:sz="4" w:space="0" w:color="auto"/>
              <w:bottom w:val="single" w:sz="4" w:space="0" w:color="auto"/>
              <w:right w:val="single" w:sz="4" w:space="0" w:color="auto"/>
            </w:tcBorders>
            <w:hideMark/>
            <w:tcPrChange w:id="59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1E9D45F1" w14:textId="234E1F80" w:rsidR="006937F4" w:rsidRPr="006937F4" w:rsidRDefault="006937F4">
            <w:pPr>
              <w:pStyle w:val="TAL"/>
              <w:pPrChange w:id="592" w:author="MCC160" w:date="2023-01-21T17:20:00Z">
                <w:pPr>
                  <w:keepNext/>
                  <w:keepLines/>
                  <w:spacing w:after="0"/>
                </w:pPr>
              </w:pPrChange>
            </w:pPr>
            <w:r w:rsidRPr="006937F4">
              <w:t xml:space="preserve">Check: Does the UE (MCPTT </w:t>
            </w:r>
            <w:del w:id="593" w:author="MCC160" w:date="2023-01-21T18:11:00Z">
              <w:r w:rsidRPr="006937F4" w:rsidDel="00976330">
                <w:delText>C</w:delText>
              </w:r>
            </w:del>
            <w:ins w:id="594" w:author="MCC160" w:date="2023-01-21T18:11:00Z">
              <w:r w:rsidR="00976330">
                <w:t>c</w:t>
              </w:r>
            </w:ins>
            <w:r w:rsidRPr="006937F4">
              <w:t xml:space="preserve">lient) respond </w:t>
            </w:r>
            <w:del w:id="595" w:author="MCC160" w:date="2023-01-21T19:56:00Z">
              <w:r w:rsidRPr="006937F4" w:rsidDel="00FF6C0B">
                <w:delText xml:space="preserve">to the Floor Idle message </w:delText>
              </w:r>
            </w:del>
            <w:ins w:id="596" w:author="MCC160" w:date="2023-01-21T19:34:00Z">
              <w:r w:rsidR="00C97FBB" w:rsidRPr="006937F4">
                <w:t>with a Floor Ack message</w:t>
              </w:r>
              <w:r w:rsidR="00C97FBB">
                <w:t xml:space="preserve"> sent </w:t>
              </w:r>
            </w:ins>
            <w:r w:rsidRPr="006937F4">
              <w:t>over the MBMS subchannel</w:t>
            </w:r>
            <w:del w:id="597" w:author="MCC160" w:date="2023-01-21T19:34:00Z">
              <w:r w:rsidRPr="006937F4" w:rsidDel="00C97FBB">
                <w:delText xml:space="preserve"> with a Floor Ack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59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290F86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59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E97718B"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Change w:id="60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2EBDCA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Change w:id="60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7DCA5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33D460A4"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0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AAF5E6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33</w:t>
            </w:r>
          </w:p>
        </w:tc>
        <w:tc>
          <w:tcPr>
            <w:tcW w:w="3969" w:type="dxa"/>
            <w:tcBorders>
              <w:top w:val="single" w:sz="4" w:space="0" w:color="auto"/>
              <w:left w:val="single" w:sz="4" w:space="0" w:color="auto"/>
              <w:bottom w:val="single" w:sz="4" w:space="0" w:color="auto"/>
              <w:right w:val="single" w:sz="4" w:space="0" w:color="auto"/>
            </w:tcBorders>
            <w:hideMark/>
            <w:tcPrChange w:id="60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4C4A300" w14:textId="37DB4D1D" w:rsidR="006937F4" w:rsidRDefault="006937F4">
            <w:pPr>
              <w:pStyle w:val="TAL"/>
              <w:rPr>
                <w:ins w:id="605" w:author="MCC160" w:date="2023-01-21T19:34:00Z"/>
              </w:rPr>
            </w:pPr>
            <w:r w:rsidRPr="006937F4">
              <w:t>The SS ends the conversation on the MBMS subchannel and sends an Unmap Group to Bearer message on the MBMS subchannel.</w:t>
            </w:r>
          </w:p>
          <w:p w14:paraId="732A1C3C" w14:textId="77777777" w:rsidR="00C97FBB" w:rsidRPr="006937F4" w:rsidRDefault="00C97FBB">
            <w:pPr>
              <w:pStyle w:val="TAL"/>
              <w:pPrChange w:id="606" w:author="MCC160" w:date="2023-01-21T17:20:00Z">
                <w:pPr>
                  <w:keepNext/>
                  <w:keepLines/>
                  <w:spacing w:after="0"/>
                </w:pPr>
              </w:pPrChange>
            </w:pPr>
          </w:p>
          <w:p w14:paraId="66AE2930" w14:textId="688593FB" w:rsidR="006937F4" w:rsidRPr="006937F4" w:rsidRDefault="006937F4">
            <w:pPr>
              <w:pStyle w:val="TAL"/>
              <w:pPrChange w:id="607" w:author="MCC160" w:date="2023-01-21T17:20:00Z">
                <w:pPr>
                  <w:keepNext/>
                  <w:keepLines/>
                  <w:spacing w:after="0"/>
                </w:pPr>
              </w:pPrChange>
            </w:pPr>
            <w:r w:rsidRPr="006937F4">
              <w:t xml:space="preserve">NOTE: The related E-UTRA/EPC actions are described in TS 36.579-1 [2], </w:t>
            </w:r>
            <w:del w:id="608" w:author="MCC160" w:date="2023-01-21T17:13:00Z">
              <w:r w:rsidRPr="006937F4" w:rsidDel="00781A70">
                <w:delText>sub</w:delText>
              </w:r>
            </w:del>
            <w:r w:rsidRPr="006937F4">
              <w:t>clause 5.4.12</w:t>
            </w:r>
            <w:ins w:id="609" w:author="MCC160" w:date="2023-01-21T17:13:00Z">
              <w:r w:rsidR="00781A70">
                <w:t xml:space="preserve"> </w:t>
              </w:r>
            </w:ins>
            <w:del w:id="610" w:author="MCC160" w:date="2023-01-21T17:13:00Z">
              <w:r w:rsidRPr="006937F4" w:rsidDel="00781A70">
                <w:delText xml:space="preserve">Generic Test Procedure for </w:delText>
              </w:r>
            </w:del>
            <w:del w:id="611" w:author="MCC160" w:date="2023-01-23T13:32:00Z">
              <w:r w:rsidRPr="006937F4" w:rsidDel="000B003C">
                <w:delText xml:space="preserve">MCPTT </w:delText>
              </w:r>
            </w:del>
            <w:ins w:id="612" w:author="MCC160" w:date="2023-01-23T13:32: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61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26F0FB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61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9BBEF26" w14:textId="77777777" w:rsidR="006937F4" w:rsidRPr="006937F4" w:rsidRDefault="006937F4" w:rsidP="006937F4">
            <w:pPr>
              <w:keepNext/>
              <w:keepLines/>
              <w:spacing w:after="0"/>
              <w:rPr>
                <w:rFonts w:ascii="Arial" w:hAnsi="Arial"/>
                <w:sz w:val="18"/>
              </w:rPr>
            </w:pPr>
            <w:r w:rsidRPr="006937F4">
              <w:rPr>
                <w:rFonts w:ascii="Arial" w:hAnsi="Arial"/>
                <w:sz w:val="18"/>
              </w:rPr>
              <w:t>Unmap Group to Bearer</w:t>
            </w:r>
          </w:p>
        </w:tc>
        <w:tc>
          <w:tcPr>
            <w:tcW w:w="567" w:type="dxa"/>
            <w:tcBorders>
              <w:top w:val="single" w:sz="4" w:space="0" w:color="auto"/>
              <w:left w:val="single" w:sz="4" w:space="0" w:color="auto"/>
              <w:bottom w:val="single" w:sz="4" w:space="0" w:color="auto"/>
              <w:right w:val="single" w:sz="4" w:space="0" w:color="auto"/>
            </w:tcBorders>
            <w:tcPrChange w:id="615"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79D259B2" w14:textId="77777777" w:rsidR="006937F4" w:rsidRPr="006937F4" w:rsidRDefault="006937F4" w:rsidP="006937F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Change w:id="616"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15C7FA27" w14:textId="77777777" w:rsidR="006937F4" w:rsidRPr="006937F4" w:rsidRDefault="006937F4" w:rsidP="006937F4">
            <w:pPr>
              <w:keepNext/>
              <w:keepLines/>
              <w:spacing w:after="0"/>
              <w:jc w:val="center"/>
              <w:rPr>
                <w:rFonts w:ascii="Arial" w:hAnsi="Arial"/>
                <w:sz w:val="18"/>
              </w:rPr>
            </w:pPr>
          </w:p>
        </w:tc>
      </w:tr>
      <w:tr w:rsidR="000C299D" w:rsidRPr="006937F4" w14:paraId="23D5A33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1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58C4F7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34</w:t>
            </w:r>
          </w:p>
        </w:tc>
        <w:tc>
          <w:tcPr>
            <w:tcW w:w="3969" w:type="dxa"/>
            <w:tcBorders>
              <w:top w:val="single" w:sz="4" w:space="0" w:color="auto"/>
              <w:left w:val="single" w:sz="4" w:space="0" w:color="auto"/>
              <w:bottom w:val="single" w:sz="4" w:space="0" w:color="auto"/>
              <w:right w:val="single" w:sz="4" w:space="0" w:color="auto"/>
            </w:tcBorders>
            <w:hideMark/>
            <w:tcPrChange w:id="61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2D0700E" w14:textId="74E02491" w:rsidR="006937F4" w:rsidRPr="006937F4" w:rsidRDefault="006937F4">
            <w:pPr>
              <w:pStyle w:val="TAL"/>
              <w:pPrChange w:id="620" w:author="MCC160" w:date="2023-01-21T17:20:00Z">
                <w:pPr>
                  <w:keepNext/>
                  <w:keepLines/>
                  <w:spacing w:after="0"/>
                </w:pPr>
              </w:pPrChange>
            </w:pPr>
            <w:r w:rsidRPr="006937F4">
              <w:t xml:space="preserve">Check: </w:t>
            </w:r>
            <w:del w:id="621" w:author="MCC160" w:date="2023-01-21T17:23:00Z">
              <w:r w:rsidRPr="006937F4" w:rsidDel="004A2F54">
                <w:delText>d</w:delText>
              </w:r>
            </w:del>
            <w:ins w:id="622" w:author="MCC160" w:date="2023-01-21T17:23:00Z">
              <w:r w:rsidR="004A2F54">
                <w:t>D</w:t>
              </w:r>
            </w:ins>
            <w:r w:rsidRPr="006937F4">
              <w:t xml:space="preserve">oes the UE (MCPTT </w:t>
            </w:r>
            <w:del w:id="623" w:author="MCC160" w:date="2023-01-21T18:11:00Z">
              <w:r w:rsidRPr="006937F4" w:rsidDel="00976330">
                <w:delText>C</w:delText>
              </w:r>
            </w:del>
            <w:ins w:id="624" w:author="MCC160" w:date="2023-01-21T18:11:00Z">
              <w:r w:rsidR="00976330">
                <w:t>c</w:t>
              </w:r>
            </w:ins>
            <w:r w:rsidRPr="006937F4">
              <w:t>lient) respond to the Unmap Group T</w:t>
            </w:r>
            <w:del w:id="625" w:author="MCC160" w:date="2023-01-21T20:08:00Z">
              <w:r w:rsidRPr="006937F4" w:rsidDel="00080B2D">
                <w:delText>O</w:delText>
              </w:r>
            </w:del>
            <w:ins w:id="626" w:author="MCC160" w:date="2023-01-21T20:08:00Z">
              <w:r w:rsidR="00080B2D">
                <w:t>o</w:t>
              </w:r>
            </w:ins>
            <w:r w:rsidRPr="006937F4">
              <w:t xml:space="preserve"> Bearer message with a </w:t>
            </w:r>
            <w:ins w:id="627" w:author="MCC160" w:date="2023-01-21T19:34:00Z">
              <w:r w:rsidR="00C97FBB" w:rsidRPr="006937F4">
                <w:t xml:space="preserve">SIP MESSAGE </w:t>
              </w:r>
            </w:ins>
            <w:ins w:id="628" w:author="MCC160" w:date="2023-01-22T10:40:00Z">
              <w:r w:rsidR="000A3A94">
                <w:t>containing an</w:t>
              </w:r>
            </w:ins>
            <w:ins w:id="629" w:author="MCC160" w:date="2023-01-21T19:56:00Z">
              <w:r w:rsidR="00FF6C0B">
                <w:t xml:space="preserve"> </w:t>
              </w:r>
            </w:ins>
            <w:r w:rsidRPr="006937F4">
              <w:t>MBMS bearer listening status report</w:t>
            </w:r>
            <w:del w:id="630" w:author="MCC160" w:date="2023-01-21T19:35:00Z">
              <w:r w:rsidRPr="006937F4" w:rsidDel="00C97FBB">
                <w:delText xml:space="preserve"> via a </w:delText>
              </w:r>
            </w:del>
            <w:del w:id="631" w:author="MCC160" w:date="2023-01-21T19:34:00Z">
              <w:r w:rsidRPr="006937F4" w:rsidDel="00C97FBB">
                <w:delText>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63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167800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63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AA6AC08"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Change w:id="63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722B0E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Change w:id="63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8E993B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05D5A0C3"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3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55E40C0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35</w:t>
            </w:r>
          </w:p>
        </w:tc>
        <w:tc>
          <w:tcPr>
            <w:tcW w:w="3969" w:type="dxa"/>
            <w:tcBorders>
              <w:top w:val="single" w:sz="4" w:space="0" w:color="auto"/>
              <w:left w:val="single" w:sz="4" w:space="0" w:color="auto"/>
              <w:bottom w:val="single" w:sz="4" w:space="0" w:color="auto"/>
              <w:right w:val="single" w:sz="4" w:space="0" w:color="auto"/>
            </w:tcBorders>
            <w:hideMark/>
            <w:tcPrChange w:id="63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8ADB96A" w14:textId="09E20A66" w:rsidR="006937F4" w:rsidRPr="006937F4" w:rsidRDefault="006937F4">
            <w:pPr>
              <w:pStyle w:val="TAL"/>
              <w:pPrChange w:id="639" w:author="MCC160" w:date="2023-01-21T17:20:00Z">
                <w:pPr>
                  <w:keepNext/>
                  <w:keepLines/>
                  <w:spacing w:after="0"/>
                </w:pPr>
              </w:pPrChange>
            </w:pPr>
            <w:r w:rsidRPr="006937F4">
              <w:t xml:space="preserve">The SS responds </w:t>
            </w:r>
            <w:del w:id="640" w:author="MCC160" w:date="2023-01-21T19:57:00Z">
              <w:r w:rsidRPr="006937F4" w:rsidDel="00FF6C0B">
                <w:delText xml:space="preserve">to the SIP MESSAGE message </w:delText>
              </w:r>
            </w:del>
            <w:r w:rsidRPr="006937F4">
              <w:t>with a SIP 200 (OK)</w:t>
            </w:r>
            <w:del w:id="641" w:author="MCC160" w:date="2023-01-21T20:02:00Z">
              <w:r w:rsidRPr="006937F4" w:rsidDel="00D91A57">
                <w:delText xml:space="preserve"> message</w:delText>
              </w:r>
            </w:del>
            <w:ins w:id="642" w:author="MCC160" w:date="2023-01-21T19:35:00Z">
              <w:r w:rsidR="00C97FBB">
                <w:t>.</w:t>
              </w:r>
            </w:ins>
          </w:p>
        </w:tc>
        <w:tc>
          <w:tcPr>
            <w:tcW w:w="709" w:type="dxa"/>
            <w:tcBorders>
              <w:top w:val="single" w:sz="4" w:space="0" w:color="auto"/>
              <w:left w:val="single" w:sz="4" w:space="0" w:color="auto"/>
              <w:bottom w:val="single" w:sz="4" w:space="0" w:color="auto"/>
              <w:right w:val="single" w:sz="4" w:space="0" w:color="auto"/>
            </w:tcBorders>
            <w:hideMark/>
            <w:tcPrChange w:id="64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BAEE7A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64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FFAE5AF"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64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74A64D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64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0C102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56D66629"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4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F85097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36</w:t>
            </w:r>
          </w:p>
        </w:tc>
        <w:tc>
          <w:tcPr>
            <w:tcW w:w="3969" w:type="dxa"/>
            <w:tcBorders>
              <w:top w:val="single" w:sz="4" w:space="0" w:color="auto"/>
              <w:left w:val="single" w:sz="4" w:space="0" w:color="auto"/>
              <w:bottom w:val="single" w:sz="4" w:space="0" w:color="auto"/>
              <w:right w:val="single" w:sz="4" w:space="0" w:color="auto"/>
            </w:tcBorders>
            <w:hideMark/>
            <w:tcPrChange w:id="64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DC91603" w14:textId="0E1E4D1D" w:rsidR="006937F4" w:rsidRPr="006937F4" w:rsidRDefault="006937F4">
            <w:pPr>
              <w:pStyle w:val="TAL"/>
              <w:pPrChange w:id="650" w:author="MCC160" w:date="2023-01-21T17:20:00Z">
                <w:pPr>
                  <w:keepNext/>
                  <w:keepLines/>
                  <w:spacing w:after="0"/>
                </w:pPr>
              </w:pPrChange>
            </w:pPr>
            <w:r w:rsidRPr="006937F4">
              <w:t>The SS cancels the MBMS bearer announcement and sends a SIP MESSAGE</w:t>
            </w:r>
            <w:ins w:id="651" w:author="MCC160" w:date="2023-01-21T20:02:00Z">
              <w:r w:rsidR="00D91A57">
                <w:t>.</w:t>
              </w:r>
            </w:ins>
            <w:del w:id="652" w:author="MCC160" w:date="2023-01-21T20:02:00Z">
              <w:r w:rsidRPr="006937F4" w:rsidDel="00D91A57">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Change w:id="65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65E4DA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65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AD4D97A"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Change w:id="65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2A7FBC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65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73E9A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57BF6FE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5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A1A04D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37</w:t>
            </w:r>
          </w:p>
        </w:tc>
        <w:tc>
          <w:tcPr>
            <w:tcW w:w="3969" w:type="dxa"/>
            <w:tcBorders>
              <w:top w:val="single" w:sz="4" w:space="0" w:color="auto"/>
              <w:left w:val="single" w:sz="4" w:space="0" w:color="auto"/>
              <w:bottom w:val="single" w:sz="4" w:space="0" w:color="auto"/>
              <w:right w:val="single" w:sz="4" w:space="0" w:color="auto"/>
            </w:tcBorders>
            <w:hideMark/>
            <w:tcPrChange w:id="65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3394E14" w14:textId="270055B7" w:rsidR="006937F4" w:rsidRPr="006937F4" w:rsidRDefault="006937F4">
            <w:pPr>
              <w:pStyle w:val="TAL"/>
              <w:pPrChange w:id="660" w:author="MCC160" w:date="2023-01-21T17:20:00Z">
                <w:pPr>
                  <w:keepNext/>
                  <w:keepLines/>
                  <w:spacing w:after="0"/>
                </w:pPr>
              </w:pPrChange>
            </w:pPr>
            <w:r w:rsidRPr="006937F4">
              <w:t xml:space="preserve">Check: Does the UE (MCPTT client) </w:t>
            </w:r>
            <w:del w:id="661" w:author="MCC160" w:date="2023-01-21T19:57:00Z">
              <w:r w:rsidRPr="006937F4" w:rsidDel="00FF6C0B">
                <w:delText xml:space="preserve">send </w:delText>
              </w:r>
            </w:del>
            <w:ins w:id="662" w:author="MCC160" w:date="2023-01-21T19:57:00Z">
              <w:r w:rsidR="00FF6C0B">
                <w:t>respond with</w:t>
              </w:r>
              <w:r w:rsidR="00FF6C0B" w:rsidRPr="006937F4">
                <w:t xml:space="preserve"> </w:t>
              </w:r>
            </w:ins>
            <w:r w:rsidRPr="006937F4">
              <w:t>a SIP 200 (OK)</w:t>
            </w:r>
            <w:del w:id="663" w:author="MCC160" w:date="2023-01-21T20:03:00Z">
              <w:r w:rsidRPr="006937F4" w:rsidDel="00D91A57">
                <w:delText xml:space="preserve"> message</w:delText>
              </w:r>
            </w:del>
            <w:del w:id="664" w:author="MCC160" w:date="2023-01-21T19:35:00Z">
              <w:r w:rsidRPr="006937F4" w:rsidDel="00C97FBB">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66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8752D4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66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257F396"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66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3288AB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66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5DBA4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75F853B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7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6341F3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38</w:t>
            </w:r>
          </w:p>
        </w:tc>
        <w:tc>
          <w:tcPr>
            <w:tcW w:w="3969" w:type="dxa"/>
            <w:tcBorders>
              <w:top w:val="single" w:sz="4" w:space="0" w:color="auto"/>
              <w:left w:val="single" w:sz="4" w:space="0" w:color="auto"/>
              <w:bottom w:val="single" w:sz="4" w:space="0" w:color="auto"/>
              <w:right w:val="single" w:sz="4" w:space="0" w:color="auto"/>
            </w:tcBorders>
            <w:hideMark/>
            <w:tcPrChange w:id="67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89F8E2C" w14:textId="5C01DAA7" w:rsidR="006937F4" w:rsidRPr="006937F4" w:rsidRDefault="006937F4">
            <w:pPr>
              <w:pStyle w:val="TAL"/>
              <w:pPrChange w:id="672" w:author="MCC160" w:date="2023-01-21T17:20:00Z">
                <w:pPr>
                  <w:keepNext/>
                  <w:keepLines/>
                  <w:spacing w:after="0"/>
                </w:pPr>
              </w:pPrChange>
            </w:pPr>
            <w:r w:rsidRPr="006937F4">
              <w:t xml:space="preserve">Check: Does the UE (MCPTT </w:t>
            </w:r>
            <w:del w:id="673" w:author="MCC160" w:date="2023-01-21T18:12:00Z">
              <w:r w:rsidRPr="006937F4" w:rsidDel="00976330">
                <w:delText>C</w:delText>
              </w:r>
            </w:del>
            <w:ins w:id="674" w:author="MCC160" w:date="2023-01-21T18:12:00Z">
              <w:r w:rsidR="00976330">
                <w:t>c</w:t>
              </w:r>
            </w:ins>
            <w:r w:rsidRPr="006937F4">
              <w:t>lient) send</w:t>
            </w:r>
            <w:ins w:id="675" w:author="MCC160" w:date="2023-01-21T19:35:00Z">
              <w:r w:rsidR="00C97FBB" w:rsidRPr="00C97FBB">
                <w:t xml:space="preserve"> a SIP MESSAGE </w:t>
              </w:r>
            </w:ins>
            <w:ins w:id="676" w:author="MCC160" w:date="2023-01-22T10:40:00Z">
              <w:r w:rsidR="000A3A94">
                <w:t>containing</w:t>
              </w:r>
            </w:ins>
            <w:r w:rsidRPr="006937F4">
              <w:t xml:space="preserve"> an MBMS Bearer listening status report</w:t>
            </w:r>
            <w:del w:id="677" w:author="MCC160" w:date="2023-01-21T19:36:00Z">
              <w:r w:rsidRPr="006937F4" w:rsidDel="00C97FBB">
                <w:delText xml:space="preserve"> via</w:delText>
              </w:r>
            </w:del>
            <w:del w:id="678" w:author="MCC160" w:date="2023-01-21T19:35:00Z">
              <w:r w:rsidRPr="006937F4" w:rsidDel="00C97FBB">
                <w:delText xml:space="preserve"> a SIP MESSAGE message</w:delText>
              </w:r>
            </w:del>
            <w:del w:id="679" w:author="MCC160" w:date="2023-01-21T17:53:00Z">
              <w:r w:rsidRPr="006937F4" w:rsidDel="005D4754">
                <w:delText xml:space="preserve"> to the SS</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68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C1E297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68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C29A142"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Change w:id="68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41C317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68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8A1E5C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5BCBBD0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8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52B0604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38a</w:t>
            </w:r>
          </w:p>
        </w:tc>
        <w:tc>
          <w:tcPr>
            <w:tcW w:w="3969" w:type="dxa"/>
            <w:tcBorders>
              <w:top w:val="single" w:sz="4" w:space="0" w:color="auto"/>
              <w:left w:val="single" w:sz="4" w:space="0" w:color="auto"/>
              <w:bottom w:val="single" w:sz="4" w:space="0" w:color="auto"/>
              <w:right w:val="single" w:sz="4" w:space="0" w:color="auto"/>
            </w:tcBorders>
            <w:hideMark/>
            <w:tcPrChange w:id="68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36A8B0A" w14:textId="5778543B" w:rsidR="006937F4" w:rsidRPr="006937F4" w:rsidRDefault="006937F4">
            <w:pPr>
              <w:pStyle w:val="TAL"/>
              <w:pPrChange w:id="687" w:author="MCC160" w:date="2023-01-21T17:20:00Z">
                <w:pPr>
                  <w:keepNext/>
                  <w:keepLines/>
                  <w:spacing w:after="0"/>
                </w:pPr>
              </w:pPrChange>
            </w:pPr>
            <w:r w:rsidRPr="006937F4">
              <w:t xml:space="preserve">The SS responds </w:t>
            </w:r>
            <w:del w:id="688" w:author="MCC160" w:date="2023-01-21T19:57:00Z">
              <w:r w:rsidRPr="006937F4" w:rsidDel="00FF6C0B">
                <w:delText xml:space="preserve">to the SIP MESSAGE message </w:delText>
              </w:r>
            </w:del>
            <w:r w:rsidRPr="006937F4">
              <w:t>with a SIP 200 (OK)</w:t>
            </w:r>
            <w:del w:id="689" w:author="MCC160" w:date="2023-01-21T20:03:00Z">
              <w:r w:rsidRPr="006937F4" w:rsidDel="00D91A57">
                <w:delText xml:space="preserve"> message</w:delText>
              </w:r>
            </w:del>
            <w:ins w:id="690" w:author="MCC160" w:date="2023-01-21T20:03:00Z">
              <w:r w:rsidR="00D91A57">
                <w:t>.</w:t>
              </w:r>
            </w:ins>
          </w:p>
        </w:tc>
        <w:tc>
          <w:tcPr>
            <w:tcW w:w="709" w:type="dxa"/>
            <w:tcBorders>
              <w:top w:val="single" w:sz="4" w:space="0" w:color="auto"/>
              <w:left w:val="single" w:sz="4" w:space="0" w:color="auto"/>
              <w:bottom w:val="single" w:sz="4" w:space="0" w:color="auto"/>
              <w:right w:val="single" w:sz="4" w:space="0" w:color="auto"/>
            </w:tcBorders>
            <w:hideMark/>
            <w:tcPrChange w:id="69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964D32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69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C0554CF"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Change w:id="69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3937AA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69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D4BFB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1C75D66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9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21F7E9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39</w:t>
            </w:r>
          </w:p>
        </w:tc>
        <w:tc>
          <w:tcPr>
            <w:tcW w:w="3969" w:type="dxa"/>
            <w:tcBorders>
              <w:top w:val="single" w:sz="4" w:space="0" w:color="auto"/>
              <w:left w:val="single" w:sz="4" w:space="0" w:color="auto"/>
              <w:bottom w:val="single" w:sz="4" w:space="0" w:color="auto"/>
              <w:right w:val="single" w:sz="4" w:space="0" w:color="auto"/>
            </w:tcBorders>
            <w:hideMark/>
            <w:tcPrChange w:id="69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D48913D" w14:textId="7645B82F" w:rsidR="006937F4" w:rsidRPr="006937F4" w:rsidRDefault="006937F4">
            <w:pPr>
              <w:pStyle w:val="TAL"/>
              <w:pPrChange w:id="698" w:author="MCC160" w:date="2023-01-21T17:20:00Z">
                <w:pPr>
                  <w:keepNext/>
                  <w:keepLines/>
                  <w:spacing w:after="0"/>
                </w:pPr>
              </w:pPrChange>
            </w:pPr>
            <w:r w:rsidRPr="006937F4">
              <w:t xml:space="preserve">The SS sends a Floor Idle message with </w:t>
            </w:r>
            <w:del w:id="699" w:author="MCC160" w:date="2023-01-21T19:36:00Z">
              <w:r w:rsidRPr="006937F4" w:rsidDel="00C97FBB">
                <w:delText xml:space="preserve">an </w:delText>
              </w:r>
            </w:del>
            <w:ins w:id="700" w:author="MCC160" w:date="2023-01-21T19:36:00Z">
              <w:r w:rsidR="00C97FBB">
                <w:t>request for</w:t>
              </w:r>
              <w:r w:rsidR="00C97FBB" w:rsidRPr="006937F4">
                <w:t xml:space="preserve"> </w:t>
              </w:r>
            </w:ins>
            <w:r w:rsidRPr="006937F4">
              <w:t xml:space="preserve">acknowledgement </w:t>
            </w:r>
            <w:del w:id="701" w:author="MCC160" w:date="2023-01-21T19:36:00Z">
              <w:r w:rsidRPr="006937F4" w:rsidDel="00C97FBB">
                <w:delText xml:space="preserve">required </w:delText>
              </w:r>
            </w:del>
            <w:r w:rsidRPr="006937F4">
              <w:t>over the unicast channel</w:t>
            </w:r>
          </w:p>
        </w:tc>
        <w:tc>
          <w:tcPr>
            <w:tcW w:w="709" w:type="dxa"/>
            <w:tcBorders>
              <w:top w:val="single" w:sz="4" w:space="0" w:color="auto"/>
              <w:left w:val="single" w:sz="4" w:space="0" w:color="auto"/>
              <w:bottom w:val="single" w:sz="4" w:space="0" w:color="auto"/>
              <w:right w:val="single" w:sz="4" w:space="0" w:color="auto"/>
            </w:tcBorders>
            <w:hideMark/>
            <w:tcPrChange w:id="70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3F8D34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70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BCF6B2B" w14:textId="77777777" w:rsidR="006937F4" w:rsidRPr="006937F4" w:rsidRDefault="006937F4" w:rsidP="006937F4">
            <w:pPr>
              <w:keepNext/>
              <w:keepLines/>
              <w:spacing w:after="0"/>
              <w:rPr>
                <w:rFonts w:ascii="Arial" w:hAnsi="Arial"/>
                <w:sz w:val="18"/>
              </w:rPr>
            </w:pPr>
            <w:r w:rsidRPr="006937F4">
              <w:rPr>
                <w:rFonts w:ascii="Arial" w:hAnsi="Arial"/>
                <w:sz w:val="18"/>
              </w:rPr>
              <w:t>Floor Idle</w:t>
            </w:r>
          </w:p>
        </w:tc>
        <w:tc>
          <w:tcPr>
            <w:tcW w:w="567" w:type="dxa"/>
            <w:tcBorders>
              <w:top w:val="single" w:sz="4" w:space="0" w:color="auto"/>
              <w:left w:val="single" w:sz="4" w:space="0" w:color="auto"/>
              <w:bottom w:val="single" w:sz="4" w:space="0" w:color="auto"/>
              <w:right w:val="single" w:sz="4" w:space="0" w:color="auto"/>
            </w:tcBorders>
            <w:hideMark/>
            <w:tcPrChange w:id="70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F4F38E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70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47899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0C299D" w:rsidRPr="006937F4" w14:paraId="1343480D"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0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FAFB70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40</w:t>
            </w:r>
          </w:p>
        </w:tc>
        <w:tc>
          <w:tcPr>
            <w:tcW w:w="3969" w:type="dxa"/>
            <w:tcBorders>
              <w:top w:val="single" w:sz="4" w:space="0" w:color="auto"/>
              <w:left w:val="single" w:sz="4" w:space="0" w:color="auto"/>
              <w:bottom w:val="single" w:sz="4" w:space="0" w:color="auto"/>
              <w:right w:val="single" w:sz="4" w:space="0" w:color="auto"/>
            </w:tcBorders>
            <w:hideMark/>
            <w:tcPrChange w:id="70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30DD140" w14:textId="77E0BA07" w:rsidR="006937F4" w:rsidRPr="006937F4" w:rsidRDefault="006937F4">
            <w:pPr>
              <w:pStyle w:val="TAL"/>
              <w:pPrChange w:id="709" w:author="MCC160" w:date="2023-01-21T17:20:00Z">
                <w:pPr>
                  <w:keepNext/>
                  <w:keepLines/>
                  <w:spacing w:after="0"/>
                </w:pPr>
              </w:pPrChange>
            </w:pPr>
            <w:r w:rsidRPr="006937F4">
              <w:t xml:space="preserve">Check: Does the UE respond </w:t>
            </w:r>
            <w:del w:id="710" w:author="MCC160" w:date="2023-01-21T19:58:00Z">
              <w:r w:rsidRPr="006937F4" w:rsidDel="00FF6C0B">
                <w:delText xml:space="preserve">to the Floor Idle message </w:delText>
              </w:r>
            </w:del>
            <w:r w:rsidRPr="006937F4">
              <w:t>with a Floor Ack message</w:t>
            </w:r>
            <w:ins w:id="711" w:author="MCC160" w:date="2023-01-21T19:36:00Z">
              <w:r w:rsidR="00C97FBB">
                <w:t>?</w:t>
              </w:r>
            </w:ins>
          </w:p>
        </w:tc>
        <w:tc>
          <w:tcPr>
            <w:tcW w:w="709" w:type="dxa"/>
            <w:tcBorders>
              <w:top w:val="single" w:sz="4" w:space="0" w:color="auto"/>
              <w:left w:val="single" w:sz="4" w:space="0" w:color="auto"/>
              <w:bottom w:val="single" w:sz="4" w:space="0" w:color="auto"/>
              <w:right w:val="single" w:sz="4" w:space="0" w:color="auto"/>
            </w:tcBorders>
            <w:hideMark/>
            <w:tcPrChange w:id="71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4215D3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71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F00EB95"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Change w:id="71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15A713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Change w:id="71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5B7479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0C299D" w:rsidRPr="006937F4" w14:paraId="2CAF8D4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1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72FD18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41</w:t>
            </w:r>
          </w:p>
        </w:tc>
        <w:tc>
          <w:tcPr>
            <w:tcW w:w="3969" w:type="dxa"/>
            <w:tcBorders>
              <w:top w:val="single" w:sz="4" w:space="0" w:color="auto"/>
              <w:left w:val="single" w:sz="4" w:space="0" w:color="auto"/>
              <w:bottom w:val="single" w:sz="4" w:space="0" w:color="auto"/>
              <w:right w:val="single" w:sz="4" w:space="0" w:color="auto"/>
            </w:tcBorders>
            <w:hideMark/>
            <w:tcPrChange w:id="71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AE8FF23" w14:textId="77777777" w:rsidR="004A2F54" w:rsidRDefault="004A2F54" w:rsidP="004A2F54">
            <w:pPr>
              <w:pStyle w:val="TAL"/>
              <w:rPr>
                <w:ins w:id="719" w:author="MCC160" w:date="2023-01-21T17:23:00Z"/>
                <w:rFonts w:eastAsia="Calibri"/>
                <w:lang w:val="fr-FR"/>
              </w:rPr>
            </w:pPr>
            <w:ins w:id="720" w:author="MCC160" w:date="2023-01-21T17:23:00Z">
              <w:r w:rsidRPr="00E65187">
                <w:rPr>
                  <w:rFonts w:eastAsia="Calibri"/>
                  <w:lang w:val="fr-FR"/>
                </w:rPr>
                <w:t>Make the UE (MCPTT client) release the call.</w:t>
              </w:r>
            </w:ins>
          </w:p>
          <w:p w14:paraId="2084C683" w14:textId="0FF2AE1A" w:rsidR="006937F4" w:rsidRPr="006937F4" w:rsidDel="004A2F54" w:rsidRDefault="004A2F54">
            <w:pPr>
              <w:pStyle w:val="TAL"/>
              <w:rPr>
                <w:del w:id="721" w:author="MCC160" w:date="2023-01-21T17:23:00Z"/>
                <w:rFonts w:eastAsia="Calibri"/>
              </w:rPr>
              <w:pPrChange w:id="722" w:author="MCC160" w:date="2023-01-21T17:23:00Z">
                <w:pPr>
                  <w:keepNext/>
                  <w:keepLines/>
                  <w:spacing w:after="0"/>
                </w:pPr>
              </w:pPrChange>
            </w:pPr>
            <w:ins w:id="723" w:author="MCC160" w:date="2023-01-21T17:23:00Z">
              <w:r>
                <w:rPr>
                  <w:rFonts w:eastAsia="Calibri"/>
                  <w:lang w:val="fr-FR"/>
                </w:rPr>
                <w:t>(NOTE 1)</w:t>
              </w:r>
            </w:ins>
            <w:del w:id="724" w:author="MCC160" w:date="2023-01-21T17:23:00Z">
              <w:r w:rsidR="006937F4" w:rsidRPr="006937F4" w:rsidDel="004A2F54">
                <w:rPr>
                  <w:rFonts w:eastAsia="Calibri"/>
                </w:rPr>
                <w:delText>Make the MCPTT User end the on-demand group call.</w:delText>
              </w:r>
            </w:del>
          </w:p>
          <w:p w14:paraId="20C04D1C" w14:textId="6C0DE180" w:rsidR="006937F4" w:rsidRPr="006937F4" w:rsidRDefault="006937F4">
            <w:pPr>
              <w:pStyle w:val="TAL"/>
              <w:pPrChange w:id="725" w:author="MCC160" w:date="2023-01-21T17:23:00Z">
                <w:pPr>
                  <w:keepNext/>
                  <w:keepLines/>
                  <w:spacing w:after="0"/>
                </w:pPr>
              </w:pPrChange>
            </w:pPr>
            <w:del w:id="726" w:author="MCC160" w:date="2023-01-21T17:23:00Z">
              <w:r w:rsidRPr="006937F4"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72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C5AE385"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Change w:id="72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5D72F93"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Change w:id="72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B48CE19"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Change w:id="73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317A206"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0C299D" w:rsidRPr="006937F4" w:rsidDel="00C97FBB" w14:paraId="0CBE41D5"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732"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73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5CBD979" w14:textId="2411D916" w:rsidR="00C97FBB" w:rsidRPr="006937F4" w:rsidDel="00C97FBB" w:rsidRDefault="00C97FBB" w:rsidP="00C97FBB">
            <w:pPr>
              <w:keepNext/>
              <w:keepLines/>
              <w:spacing w:after="0"/>
              <w:jc w:val="center"/>
              <w:rPr>
                <w:del w:id="734" w:author="MCC160" w:date="2023-01-21T19:39:00Z"/>
                <w:rFonts w:ascii="Arial" w:hAnsi="Arial"/>
                <w:sz w:val="18"/>
              </w:rPr>
            </w:pPr>
            <w:del w:id="735" w:author="MCC160" w:date="2023-01-21T19:39:00Z">
              <w:r w:rsidRPr="006937F4" w:rsidDel="00C97FBB">
                <w:rPr>
                  <w:rFonts w:ascii="Arial" w:hAnsi="Arial"/>
                  <w:sz w:val="18"/>
                </w:rPr>
                <w:delText>42</w:delText>
              </w:r>
            </w:del>
          </w:p>
        </w:tc>
        <w:tc>
          <w:tcPr>
            <w:tcW w:w="3969" w:type="dxa"/>
            <w:tcBorders>
              <w:top w:val="single" w:sz="4" w:space="0" w:color="auto"/>
              <w:left w:val="single" w:sz="4" w:space="0" w:color="auto"/>
              <w:bottom w:val="single" w:sz="4" w:space="0" w:color="auto"/>
              <w:right w:val="single" w:sz="4" w:space="0" w:color="auto"/>
            </w:tcBorders>
            <w:hideMark/>
            <w:tcPrChange w:id="73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862DA63" w14:textId="763ED8CE" w:rsidR="00C97FBB" w:rsidRPr="006937F4" w:rsidDel="00C97FBB" w:rsidRDefault="00C97FBB">
            <w:pPr>
              <w:pStyle w:val="TAL"/>
              <w:rPr>
                <w:del w:id="737" w:author="MCC160" w:date="2023-01-21T19:39:00Z"/>
              </w:rPr>
              <w:pPrChange w:id="738" w:author="MCC160" w:date="2023-01-21T17:20:00Z">
                <w:pPr>
                  <w:keepNext/>
                  <w:keepLines/>
                  <w:spacing w:after="0"/>
                </w:pPr>
              </w:pPrChange>
            </w:pPr>
            <w:del w:id="739" w:author="MCC160" w:date="2023-01-21T19:39:00Z">
              <w:r w:rsidRPr="006937F4" w:rsidDel="00C97FBB">
                <w:rPr>
                  <w:rFonts w:eastAsia="Calibri"/>
                </w:rPr>
                <w:delText xml:space="preserve">The UE (MCPTT </w:delText>
              </w:r>
            </w:del>
            <w:del w:id="740" w:author="MCC160" w:date="2023-01-21T18:12:00Z">
              <w:r w:rsidRPr="006937F4" w:rsidDel="00976330">
                <w:rPr>
                  <w:rFonts w:eastAsia="Calibri"/>
                </w:rPr>
                <w:delText>C</w:delText>
              </w:r>
            </w:del>
            <w:del w:id="741" w:author="MCC160" w:date="2023-01-21T19:39:00Z">
              <w:r w:rsidRPr="006937F4" w:rsidDel="00C97FBB">
                <w:rPr>
                  <w:rFonts w:eastAsia="Calibri"/>
                </w:rPr>
                <w:delText>lient) sends a SIP BYE message to end the on-demand group call.</w:delText>
              </w:r>
            </w:del>
          </w:p>
        </w:tc>
        <w:tc>
          <w:tcPr>
            <w:tcW w:w="709" w:type="dxa"/>
            <w:tcBorders>
              <w:top w:val="single" w:sz="4" w:space="0" w:color="auto"/>
              <w:left w:val="single" w:sz="4" w:space="0" w:color="auto"/>
              <w:bottom w:val="single" w:sz="4" w:space="0" w:color="auto"/>
              <w:right w:val="single" w:sz="4" w:space="0" w:color="auto"/>
            </w:tcBorders>
            <w:hideMark/>
            <w:tcPrChange w:id="74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360E33A" w14:textId="61C56DEE" w:rsidR="00C97FBB" w:rsidRPr="006937F4" w:rsidDel="00C97FBB" w:rsidRDefault="00C97FBB" w:rsidP="00C97FBB">
            <w:pPr>
              <w:keepNext/>
              <w:keepLines/>
              <w:spacing w:after="0"/>
              <w:jc w:val="center"/>
              <w:rPr>
                <w:del w:id="743" w:author="MCC160" w:date="2023-01-21T19:39:00Z"/>
                <w:rFonts w:ascii="Arial" w:hAnsi="Arial"/>
                <w:sz w:val="18"/>
              </w:rPr>
            </w:pPr>
            <w:del w:id="744" w:author="MCC160" w:date="2023-01-21T19:39:00Z">
              <w:r w:rsidRPr="006937F4" w:rsidDel="00C97FBB">
                <w:rPr>
                  <w:rFonts w:ascii="Arial" w:eastAsia="Calibri" w:hAnsi="Arial"/>
                  <w:sz w:val="18"/>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74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6FA0B0E" w14:textId="0A6F6642" w:rsidR="00C97FBB" w:rsidRPr="006937F4" w:rsidDel="00C97FBB" w:rsidRDefault="00C97FBB" w:rsidP="00C97FBB">
            <w:pPr>
              <w:keepNext/>
              <w:keepLines/>
              <w:spacing w:after="0"/>
              <w:rPr>
                <w:del w:id="746" w:author="MCC160" w:date="2023-01-21T19:39:00Z"/>
                <w:rFonts w:ascii="Arial" w:hAnsi="Arial"/>
                <w:sz w:val="18"/>
              </w:rPr>
            </w:pPr>
            <w:del w:id="747" w:author="MCC160" w:date="2023-01-21T19:39:00Z">
              <w:r w:rsidRPr="006937F4" w:rsidDel="00C97FBB">
                <w:rPr>
                  <w:rFonts w:ascii="Arial" w:eastAsia="Calibri" w:hAnsi="Arial"/>
                  <w:sz w:val="18"/>
                </w:rPr>
                <w:delText>SIP BYE</w:delText>
              </w:r>
            </w:del>
          </w:p>
        </w:tc>
        <w:tc>
          <w:tcPr>
            <w:tcW w:w="567" w:type="dxa"/>
            <w:tcBorders>
              <w:top w:val="single" w:sz="4" w:space="0" w:color="auto"/>
              <w:left w:val="single" w:sz="4" w:space="0" w:color="auto"/>
              <w:bottom w:val="single" w:sz="4" w:space="0" w:color="auto"/>
              <w:right w:val="single" w:sz="4" w:space="0" w:color="auto"/>
            </w:tcBorders>
            <w:hideMark/>
            <w:tcPrChange w:id="74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186C98B" w14:textId="550C75A0" w:rsidR="00C97FBB" w:rsidRPr="006937F4" w:rsidDel="00C97FBB" w:rsidRDefault="00C97FBB" w:rsidP="00C97FBB">
            <w:pPr>
              <w:keepNext/>
              <w:keepLines/>
              <w:spacing w:after="0"/>
              <w:jc w:val="center"/>
              <w:rPr>
                <w:del w:id="749" w:author="MCC160" w:date="2023-01-21T19:39:00Z"/>
                <w:rFonts w:ascii="Arial" w:hAnsi="Arial"/>
                <w:sz w:val="18"/>
              </w:rPr>
            </w:pPr>
            <w:del w:id="750" w:author="MCC160" w:date="2023-01-21T19:39:00Z">
              <w:r w:rsidRPr="006937F4" w:rsidDel="00C97FBB">
                <w:rPr>
                  <w:rFonts w:ascii="Arial" w:eastAsia="Calibri" w:hAnsi="Arial"/>
                  <w:sz w:val="18"/>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75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AEE8879" w14:textId="32C85C82" w:rsidR="00C97FBB" w:rsidRPr="006937F4" w:rsidDel="00C97FBB" w:rsidRDefault="00C97FBB" w:rsidP="00C97FBB">
            <w:pPr>
              <w:keepNext/>
              <w:keepLines/>
              <w:spacing w:after="0"/>
              <w:jc w:val="center"/>
              <w:rPr>
                <w:del w:id="752" w:author="MCC160" w:date="2023-01-21T19:39:00Z"/>
                <w:rFonts w:ascii="Arial" w:hAnsi="Arial"/>
                <w:sz w:val="18"/>
              </w:rPr>
            </w:pPr>
            <w:del w:id="753" w:author="MCC160" w:date="2023-01-21T19:39:00Z">
              <w:r w:rsidRPr="006937F4" w:rsidDel="00C97FBB">
                <w:rPr>
                  <w:rFonts w:ascii="Arial" w:eastAsia="Calibri" w:hAnsi="Arial"/>
                  <w:sz w:val="18"/>
                  <w:szCs w:val="22"/>
                </w:rPr>
                <w:delText>-</w:delText>
              </w:r>
            </w:del>
          </w:p>
        </w:tc>
      </w:tr>
      <w:tr w:rsidR="000C299D" w:rsidRPr="006937F4" w:rsidDel="00C97FBB" w14:paraId="393272E1"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755"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75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B7B4017" w14:textId="066DDC80" w:rsidR="00C97FBB" w:rsidRPr="006937F4" w:rsidDel="00C97FBB" w:rsidRDefault="00C97FBB" w:rsidP="00C97FBB">
            <w:pPr>
              <w:keepNext/>
              <w:keepLines/>
              <w:spacing w:after="0"/>
              <w:jc w:val="center"/>
              <w:rPr>
                <w:del w:id="757" w:author="MCC160" w:date="2023-01-21T19:39:00Z"/>
                <w:rFonts w:ascii="Arial" w:hAnsi="Arial"/>
                <w:sz w:val="18"/>
              </w:rPr>
            </w:pPr>
            <w:del w:id="758" w:author="MCC160" w:date="2023-01-21T19:39:00Z">
              <w:r w:rsidRPr="006937F4" w:rsidDel="00C97FBB">
                <w:rPr>
                  <w:rFonts w:ascii="Arial" w:hAnsi="Arial"/>
                  <w:sz w:val="18"/>
                </w:rPr>
                <w:delText>43</w:delText>
              </w:r>
            </w:del>
          </w:p>
        </w:tc>
        <w:tc>
          <w:tcPr>
            <w:tcW w:w="3969" w:type="dxa"/>
            <w:tcBorders>
              <w:top w:val="single" w:sz="4" w:space="0" w:color="auto"/>
              <w:left w:val="single" w:sz="4" w:space="0" w:color="auto"/>
              <w:bottom w:val="single" w:sz="4" w:space="0" w:color="auto"/>
              <w:right w:val="single" w:sz="4" w:space="0" w:color="auto"/>
            </w:tcBorders>
            <w:hideMark/>
            <w:tcPrChange w:id="75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256780A" w14:textId="7A2600A8" w:rsidR="00C97FBB" w:rsidRPr="006937F4" w:rsidDel="00C97FBB" w:rsidRDefault="00C97FBB">
            <w:pPr>
              <w:pStyle w:val="TAL"/>
              <w:rPr>
                <w:del w:id="760" w:author="MCC160" w:date="2023-01-21T19:39:00Z"/>
              </w:rPr>
              <w:pPrChange w:id="761" w:author="MCC160" w:date="2023-01-21T17:20:00Z">
                <w:pPr>
                  <w:keepNext/>
                  <w:keepLines/>
                  <w:spacing w:after="0"/>
                </w:pPr>
              </w:pPrChange>
            </w:pPr>
            <w:del w:id="762" w:author="MCC160" w:date="2023-01-21T19:39:00Z">
              <w:r w:rsidRPr="006937F4" w:rsidDel="00C97FBB">
                <w:rPr>
                  <w:rFonts w:eastAsia="Calibri"/>
                </w:rPr>
                <w:delText>The SS sends a SIP 200 (OK)</w:delText>
              </w:r>
            </w:del>
          </w:p>
        </w:tc>
        <w:tc>
          <w:tcPr>
            <w:tcW w:w="709" w:type="dxa"/>
            <w:tcBorders>
              <w:top w:val="single" w:sz="4" w:space="0" w:color="auto"/>
              <w:left w:val="single" w:sz="4" w:space="0" w:color="auto"/>
              <w:bottom w:val="single" w:sz="4" w:space="0" w:color="auto"/>
              <w:right w:val="single" w:sz="4" w:space="0" w:color="auto"/>
            </w:tcBorders>
            <w:hideMark/>
            <w:tcPrChange w:id="76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A47EEA0" w14:textId="17C3109E" w:rsidR="00C97FBB" w:rsidRPr="006937F4" w:rsidDel="00C97FBB" w:rsidRDefault="00C97FBB" w:rsidP="00C97FBB">
            <w:pPr>
              <w:keepNext/>
              <w:keepLines/>
              <w:spacing w:after="0"/>
              <w:jc w:val="center"/>
              <w:rPr>
                <w:del w:id="764" w:author="MCC160" w:date="2023-01-21T19:39:00Z"/>
                <w:rFonts w:ascii="Arial" w:hAnsi="Arial"/>
                <w:sz w:val="18"/>
              </w:rPr>
            </w:pPr>
            <w:del w:id="765" w:author="MCC160" w:date="2023-01-21T19:39:00Z">
              <w:r w:rsidRPr="006937F4" w:rsidDel="00C97FBB">
                <w:rPr>
                  <w:rFonts w:ascii="Arial" w:eastAsia="Calibri" w:hAnsi="Arial"/>
                  <w:sz w:val="18"/>
                  <w:szCs w:val="22"/>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76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49A458A" w14:textId="7CF540FF" w:rsidR="00C97FBB" w:rsidRPr="006937F4" w:rsidDel="00C97FBB" w:rsidRDefault="00C97FBB" w:rsidP="00C97FBB">
            <w:pPr>
              <w:keepNext/>
              <w:keepLines/>
              <w:spacing w:after="0"/>
              <w:rPr>
                <w:del w:id="767" w:author="MCC160" w:date="2023-01-21T19:39:00Z"/>
                <w:rFonts w:ascii="Arial" w:hAnsi="Arial"/>
                <w:sz w:val="18"/>
              </w:rPr>
            </w:pPr>
            <w:del w:id="768" w:author="MCC160" w:date="2023-01-21T19:39:00Z">
              <w:r w:rsidRPr="006937F4" w:rsidDel="00C97FBB">
                <w:rPr>
                  <w:rFonts w:ascii="Arial" w:eastAsia="Calibri" w:hAnsi="Arial"/>
                  <w:sz w:val="18"/>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Change w:id="76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D6AC208" w14:textId="003F6E73" w:rsidR="00C97FBB" w:rsidRPr="006937F4" w:rsidDel="00C97FBB" w:rsidRDefault="00C97FBB" w:rsidP="00C97FBB">
            <w:pPr>
              <w:keepNext/>
              <w:keepLines/>
              <w:spacing w:after="0"/>
              <w:jc w:val="center"/>
              <w:rPr>
                <w:del w:id="770" w:author="MCC160" w:date="2023-01-21T19:39:00Z"/>
                <w:rFonts w:ascii="Arial" w:hAnsi="Arial"/>
                <w:sz w:val="18"/>
              </w:rPr>
            </w:pPr>
            <w:del w:id="771" w:author="MCC160" w:date="2023-01-21T19:39:00Z">
              <w:r w:rsidRPr="006937F4" w:rsidDel="00C97FBB">
                <w:rPr>
                  <w:rFonts w:ascii="Arial" w:eastAsia="Calibri" w:hAnsi="Arial"/>
                  <w:sz w:val="18"/>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77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3A29355" w14:textId="7F11D92C" w:rsidR="00C97FBB" w:rsidRPr="006937F4" w:rsidDel="00C97FBB" w:rsidRDefault="00C97FBB" w:rsidP="00C97FBB">
            <w:pPr>
              <w:keepNext/>
              <w:keepLines/>
              <w:spacing w:after="0"/>
              <w:jc w:val="center"/>
              <w:rPr>
                <w:del w:id="773" w:author="MCC160" w:date="2023-01-21T19:39:00Z"/>
                <w:rFonts w:ascii="Arial" w:hAnsi="Arial"/>
                <w:sz w:val="18"/>
              </w:rPr>
            </w:pPr>
            <w:del w:id="774" w:author="MCC160" w:date="2023-01-21T19:39:00Z">
              <w:r w:rsidRPr="006937F4" w:rsidDel="00C97FBB">
                <w:rPr>
                  <w:rFonts w:ascii="Arial" w:eastAsia="Calibri" w:hAnsi="Arial"/>
                  <w:sz w:val="18"/>
                  <w:szCs w:val="22"/>
                </w:rPr>
                <w:delText>-</w:delText>
              </w:r>
            </w:del>
          </w:p>
        </w:tc>
      </w:tr>
      <w:tr w:rsidR="000C299D" w:rsidRPr="006937F4" w:rsidDel="00C97FBB" w14:paraId="1ACBFDC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776"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77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FA1D979" w14:textId="24865025" w:rsidR="00C97FBB" w:rsidRPr="006937F4" w:rsidDel="00C97FBB" w:rsidRDefault="00C97FBB" w:rsidP="00C97FBB">
            <w:pPr>
              <w:keepNext/>
              <w:keepLines/>
              <w:spacing w:after="0"/>
              <w:jc w:val="center"/>
              <w:rPr>
                <w:del w:id="778" w:author="MCC160" w:date="2023-01-21T19:39:00Z"/>
                <w:rFonts w:ascii="Arial" w:hAnsi="Arial"/>
                <w:sz w:val="18"/>
              </w:rPr>
            </w:pPr>
            <w:del w:id="779" w:author="MCC160" w:date="2023-01-21T19:39:00Z">
              <w:r w:rsidRPr="006937F4" w:rsidDel="00C97FBB">
                <w:rPr>
                  <w:rFonts w:ascii="Arial" w:hAnsi="Arial"/>
                  <w:sz w:val="18"/>
                </w:rPr>
                <w:delText>-</w:delText>
              </w:r>
            </w:del>
          </w:p>
        </w:tc>
        <w:tc>
          <w:tcPr>
            <w:tcW w:w="3969" w:type="dxa"/>
            <w:tcBorders>
              <w:top w:val="single" w:sz="4" w:space="0" w:color="auto"/>
              <w:left w:val="single" w:sz="4" w:space="0" w:color="auto"/>
              <w:bottom w:val="single" w:sz="4" w:space="0" w:color="auto"/>
              <w:right w:val="single" w:sz="4" w:space="0" w:color="auto"/>
            </w:tcBorders>
            <w:hideMark/>
            <w:tcPrChange w:id="78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F20B778" w14:textId="2D6C74D4" w:rsidR="00C97FBB" w:rsidRPr="006937F4" w:rsidDel="00C97FBB" w:rsidRDefault="00C97FBB">
            <w:pPr>
              <w:pStyle w:val="TAL"/>
              <w:rPr>
                <w:del w:id="781" w:author="MCC160" w:date="2023-01-21T19:39:00Z"/>
              </w:rPr>
              <w:pPrChange w:id="782" w:author="MCC160" w:date="2023-01-21T17:20:00Z">
                <w:pPr>
                  <w:keepNext/>
                  <w:keepLines/>
                  <w:spacing w:after="0"/>
                </w:pPr>
              </w:pPrChange>
            </w:pPr>
            <w:del w:id="783" w:author="MCC160" w:date="2023-01-21T19:39:00Z">
              <w:r w:rsidRPr="006937F4" w:rsidDel="00C97FBB">
                <w:rPr>
                  <w:rFonts w:eastAsia="Calibri"/>
                </w:rPr>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78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52B5F7E" w14:textId="5EC51E35" w:rsidR="00C97FBB" w:rsidRPr="006937F4" w:rsidDel="00C97FBB" w:rsidRDefault="00C97FBB" w:rsidP="00C97FBB">
            <w:pPr>
              <w:keepNext/>
              <w:keepLines/>
              <w:spacing w:after="0"/>
              <w:jc w:val="center"/>
              <w:rPr>
                <w:del w:id="785" w:author="MCC160" w:date="2023-01-21T19:39:00Z"/>
                <w:rFonts w:ascii="Arial" w:hAnsi="Arial"/>
                <w:sz w:val="18"/>
              </w:rPr>
            </w:pPr>
            <w:del w:id="786" w:author="MCC160" w:date="2023-01-21T19:39:00Z">
              <w:r w:rsidRPr="006937F4" w:rsidDel="00C97FBB">
                <w:rPr>
                  <w:rFonts w:ascii="Arial" w:eastAsia="Calibri" w:hAnsi="Arial"/>
                  <w:sz w:val="18"/>
                  <w:szCs w:val="22"/>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78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BFB4A00" w14:textId="5BDB3E2C" w:rsidR="00C97FBB" w:rsidRPr="006937F4" w:rsidDel="00C97FBB" w:rsidRDefault="00C97FBB" w:rsidP="00C97FBB">
            <w:pPr>
              <w:keepNext/>
              <w:keepLines/>
              <w:spacing w:after="0"/>
              <w:rPr>
                <w:del w:id="788" w:author="MCC160" w:date="2023-01-21T19:39:00Z"/>
                <w:rFonts w:ascii="Arial" w:hAnsi="Arial"/>
                <w:sz w:val="18"/>
              </w:rPr>
            </w:pPr>
            <w:del w:id="789" w:author="MCC160" w:date="2023-01-21T19:39:00Z">
              <w:r w:rsidRPr="006937F4" w:rsidDel="00C97FBB">
                <w:rPr>
                  <w:rFonts w:ascii="Arial" w:eastAsia="Calibri"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79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252CB0C" w14:textId="1228889D" w:rsidR="00C97FBB" w:rsidRPr="006937F4" w:rsidDel="00C97FBB" w:rsidRDefault="00C97FBB" w:rsidP="00C97FBB">
            <w:pPr>
              <w:keepNext/>
              <w:keepLines/>
              <w:spacing w:after="0"/>
              <w:jc w:val="center"/>
              <w:rPr>
                <w:del w:id="791" w:author="MCC160" w:date="2023-01-21T19:39:00Z"/>
                <w:rFonts w:ascii="Arial" w:hAnsi="Arial"/>
                <w:sz w:val="18"/>
              </w:rPr>
            </w:pPr>
            <w:del w:id="792" w:author="MCC160" w:date="2023-01-21T19:39:00Z">
              <w:r w:rsidRPr="006937F4" w:rsidDel="00C97FBB">
                <w:rPr>
                  <w:rFonts w:ascii="Arial" w:eastAsia="Calibri" w:hAnsi="Arial"/>
                  <w:sz w:val="18"/>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79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D447EAC" w14:textId="7C967EFA" w:rsidR="00C97FBB" w:rsidRPr="006937F4" w:rsidDel="00C97FBB" w:rsidRDefault="00C97FBB" w:rsidP="00C97FBB">
            <w:pPr>
              <w:keepNext/>
              <w:keepLines/>
              <w:spacing w:after="0"/>
              <w:jc w:val="center"/>
              <w:rPr>
                <w:del w:id="794" w:author="MCC160" w:date="2023-01-21T19:39:00Z"/>
                <w:rFonts w:ascii="Arial" w:hAnsi="Arial"/>
                <w:sz w:val="18"/>
              </w:rPr>
            </w:pPr>
            <w:del w:id="795" w:author="MCC160" w:date="2023-01-21T19:39:00Z">
              <w:r w:rsidRPr="006937F4" w:rsidDel="00C97FBB">
                <w:rPr>
                  <w:rFonts w:ascii="Arial" w:eastAsia="Calibri" w:hAnsi="Arial"/>
                  <w:sz w:val="18"/>
                  <w:szCs w:val="22"/>
                </w:rPr>
                <w:delText>-</w:delText>
              </w:r>
            </w:del>
          </w:p>
        </w:tc>
      </w:tr>
      <w:tr w:rsidR="000C299D" w:rsidRPr="006937F4" w:rsidDel="00C97FBB" w14:paraId="5D47677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97" w:author="MCC160" w:date="2023-01-23T15:07:00Z"/>
        </w:trPr>
        <w:tc>
          <w:tcPr>
            <w:tcW w:w="704" w:type="dxa"/>
            <w:tcBorders>
              <w:top w:val="single" w:sz="4" w:space="0" w:color="auto"/>
              <w:left w:val="single" w:sz="4" w:space="0" w:color="auto"/>
              <w:bottom w:val="single" w:sz="4" w:space="0" w:color="auto"/>
              <w:right w:val="single" w:sz="4" w:space="0" w:color="auto"/>
            </w:tcBorders>
            <w:tcPrChange w:id="798" w:author="MCC160" w:date="2023-01-23T15:08:00Z">
              <w:tcPr>
                <w:tcW w:w="4800" w:type="dxa"/>
                <w:gridSpan w:val="2"/>
                <w:tcBorders>
                  <w:top w:val="single" w:sz="4" w:space="0" w:color="auto"/>
                  <w:left w:val="single" w:sz="4" w:space="0" w:color="auto"/>
                  <w:bottom w:val="single" w:sz="4" w:space="0" w:color="auto"/>
                  <w:right w:val="single" w:sz="4" w:space="0" w:color="auto"/>
                </w:tcBorders>
              </w:tcPr>
            </w:tcPrChange>
          </w:tcPr>
          <w:p w14:paraId="5D97624F" w14:textId="5CF39B8D" w:rsidR="000C299D" w:rsidRPr="006937F4" w:rsidDel="00C97FBB" w:rsidRDefault="000C299D" w:rsidP="000C299D">
            <w:pPr>
              <w:keepNext/>
              <w:keepLines/>
              <w:spacing w:after="0"/>
              <w:jc w:val="center"/>
              <w:rPr>
                <w:ins w:id="799" w:author="MCC160" w:date="2023-01-23T15:07:00Z"/>
                <w:rFonts w:ascii="Arial" w:hAnsi="Arial"/>
                <w:sz w:val="18"/>
              </w:rPr>
            </w:pPr>
            <w:ins w:id="800" w:author="MCC160" w:date="2023-01-23T15:07:00Z">
              <w:r>
                <w:rPr>
                  <w:rFonts w:ascii="Arial" w:hAnsi="Arial"/>
                  <w:sz w:val="18"/>
                </w:rPr>
                <w:t>42</w:t>
              </w:r>
            </w:ins>
          </w:p>
        </w:tc>
        <w:tc>
          <w:tcPr>
            <w:tcW w:w="3969" w:type="dxa"/>
            <w:tcBorders>
              <w:top w:val="single" w:sz="4" w:space="0" w:color="auto"/>
              <w:left w:val="single" w:sz="4" w:space="0" w:color="auto"/>
              <w:bottom w:val="single" w:sz="4" w:space="0" w:color="auto"/>
              <w:right w:val="single" w:sz="4" w:space="0" w:color="auto"/>
            </w:tcBorders>
            <w:tcPrChange w:id="801" w:author="MCC160" w:date="2023-01-23T15:08:00Z">
              <w:tcPr>
                <w:tcW w:w="2022" w:type="dxa"/>
                <w:tcBorders>
                  <w:top w:val="single" w:sz="4" w:space="0" w:color="auto"/>
                  <w:left w:val="single" w:sz="4" w:space="0" w:color="auto"/>
                  <w:bottom w:val="single" w:sz="4" w:space="0" w:color="auto"/>
                  <w:right w:val="single" w:sz="4" w:space="0" w:color="auto"/>
                </w:tcBorders>
              </w:tcPr>
            </w:tcPrChange>
          </w:tcPr>
          <w:p w14:paraId="13A35F4C" w14:textId="08A348DE" w:rsidR="000C299D" w:rsidRPr="006937F4" w:rsidDel="00C97FBB" w:rsidRDefault="000C299D" w:rsidP="000C299D">
            <w:pPr>
              <w:pStyle w:val="TAL"/>
              <w:rPr>
                <w:ins w:id="802" w:author="MCC160" w:date="2023-01-23T15:07:00Z"/>
                <w:rFonts w:eastAsia="Calibri"/>
              </w:rPr>
            </w:pPr>
            <w:ins w:id="803" w:author="MCC160" w:date="2023-01-23T15:07:00Z">
              <w:r w:rsidRPr="004E0A51">
                <w:t>The UE (MCPTT client) performs procedure 'MCX CO call release' as described in TS 36.579-1 [2] Table 5.3.10.3-1.</w:t>
              </w:r>
            </w:ins>
          </w:p>
        </w:tc>
        <w:tc>
          <w:tcPr>
            <w:tcW w:w="709" w:type="dxa"/>
            <w:tcBorders>
              <w:top w:val="single" w:sz="4" w:space="0" w:color="auto"/>
              <w:left w:val="single" w:sz="4" w:space="0" w:color="auto"/>
              <w:bottom w:val="single" w:sz="4" w:space="0" w:color="auto"/>
              <w:right w:val="single" w:sz="4" w:space="0" w:color="auto"/>
            </w:tcBorders>
            <w:tcPrChange w:id="804" w:author="MCC160" w:date="2023-01-23T15:08:00Z">
              <w:tcPr>
                <w:tcW w:w="462" w:type="dxa"/>
                <w:tcBorders>
                  <w:top w:val="single" w:sz="4" w:space="0" w:color="auto"/>
                  <w:left w:val="single" w:sz="4" w:space="0" w:color="auto"/>
                  <w:bottom w:val="single" w:sz="4" w:space="0" w:color="auto"/>
                  <w:right w:val="single" w:sz="4" w:space="0" w:color="auto"/>
                </w:tcBorders>
              </w:tcPr>
            </w:tcPrChange>
          </w:tcPr>
          <w:p w14:paraId="7D8B9DFA" w14:textId="7B2F1B8D" w:rsidR="000C299D" w:rsidRPr="006937F4" w:rsidDel="00C97FBB" w:rsidRDefault="000C299D" w:rsidP="000C299D">
            <w:pPr>
              <w:keepNext/>
              <w:keepLines/>
              <w:spacing w:after="0"/>
              <w:jc w:val="center"/>
              <w:rPr>
                <w:ins w:id="805" w:author="MCC160" w:date="2023-01-23T15:07:00Z"/>
                <w:rFonts w:ascii="Arial" w:eastAsia="Calibri" w:hAnsi="Arial"/>
                <w:sz w:val="18"/>
                <w:szCs w:val="22"/>
              </w:rPr>
            </w:pPr>
            <w:ins w:id="806" w:author="MCC160" w:date="2023-01-23T15:07:00Z">
              <w:r>
                <w:rPr>
                  <w:rFonts w:ascii="Arial" w:eastAsia="Calibri" w:hAnsi="Arial"/>
                  <w:sz w:val="18"/>
                  <w:szCs w:val="22"/>
                </w:rPr>
                <w:t>-</w:t>
              </w:r>
            </w:ins>
          </w:p>
        </w:tc>
        <w:tc>
          <w:tcPr>
            <w:tcW w:w="2977" w:type="dxa"/>
            <w:tcBorders>
              <w:top w:val="single" w:sz="4" w:space="0" w:color="auto"/>
              <w:left w:val="single" w:sz="4" w:space="0" w:color="auto"/>
              <w:bottom w:val="single" w:sz="4" w:space="0" w:color="auto"/>
              <w:right w:val="single" w:sz="4" w:space="0" w:color="auto"/>
            </w:tcBorders>
            <w:tcPrChange w:id="807" w:author="MCC160" w:date="2023-01-23T15:08:00Z">
              <w:tcPr>
                <w:tcW w:w="1548" w:type="dxa"/>
                <w:tcBorders>
                  <w:top w:val="single" w:sz="4" w:space="0" w:color="auto"/>
                  <w:left w:val="single" w:sz="4" w:space="0" w:color="auto"/>
                  <w:bottom w:val="single" w:sz="4" w:space="0" w:color="auto"/>
                  <w:right w:val="single" w:sz="4" w:space="0" w:color="auto"/>
                </w:tcBorders>
              </w:tcPr>
            </w:tcPrChange>
          </w:tcPr>
          <w:p w14:paraId="703888F0" w14:textId="5940E52F" w:rsidR="000C299D" w:rsidRPr="006937F4" w:rsidDel="00C97FBB" w:rsidRDefault="000C299D" w:rsidP="000C299D">
            <w:pPr>
              <w:keepNext/>
              <w:keepLines/>
              <w:spacing w:after="0"/>
              <w:rPr>
                <w:ins w:id="808" w:author="MCC160" w:date="2023-01-23T15:07:00Z"/>
                <w:rFonts w:ascii="Arial" w:eastAsia="Calibri" w:hAnsi="Arial"/>
                <w:sz w:val="18"/>
              </w:rPr>
            </w:pPr>
            <w:ins w:id="809" w:author="MCC160" w:date="2023-01-23T15:07:00Z">
              <w:r>
                <w:rPr>
                  <w:rFonts w:ascii="Arial" w:eastAsia="Calibri" w:hAnsi="Arial"/>
                  <w:sz w:val="18"/>
                </w:rPr>
                <w:t>-</w:t>
              </w:r>
            </w:ins>
          </w:p>
        </w:tc>
        <w:tc>
          <w:tcPr>
            <w:tcW w:w="567" w:type="dxa"/>
            <w:tcBorders>
              <w:top w:val="single" w:sz="4" w:space="0" w:color="auto"/>
              <w:left w:val="single" w:sz="4" w:space="0" w:color="auto"/>
              <w:bottom w:val="single" w:sz="4" w:space="0" w:color="auto"/>
              <w:right w:val="single" w:sz="4" w:space="0" w:color="auto"/>
            </w:tcBorders>
            <w:tcPrChange w:id="810" w:author="MCC160" w:date="2023-01-23T15:08:00Z">
              <w:tcPr>
                <w:tcW w:w="394" w:type="dxa"/>
                <w:tcBorders>
                  <w:top w:val="single" w:sz="4" w:space="0" w:color="auto"/>
                  <w:left w:val="single" w:sz="4" w:space="0" w:color="auto"/>
                  <w:bottom w:val="single" w:sz="4" w:space="0" w:color="auto"/>
                  <w:right w:val="single" w:sz="4" w:space="0" w:color="auto"/>
                </w:tcBorders>
              </w:tcPr>
            </w:tcPrChange>
          </w:tcPr>
          <w:p w14:paraId="43EA489D" w14:textId="29A52ABF" w:rsidR="000C299D" w:rsidRPr="006937F4" w:rsidDel="00C97FBB" w:rsidRDefault="000C299D" w:rsidP="000C299D">
            <w:pPr>
              <w:keepNext/>
              <w:keepLines/>
              <w:spacing w:after="0"/>
              <w:jc w:val="center"/>
              <w:rPr>
                <w:ins w:id="811" w:author="MCC160" w:date="2023-01-23T15:07:00Z"/>
                <w:rFonts w:ascii="Arial" w:eastAsia="Calibri" w:hAnsi="Arial"/>
                <w:sz w:val="18"/>
                <w:szCs w:val="22"/>
              </w:rPr>
            </w:pPr>
            <w:ins w:id="812" w:author="MCC160" w:date="2023-01-23T15:07:00Z">
              <w:r>
                <w:rPr>
                  <w:rFonts w:ascii="Arial" w:eastAsia="Calibri" w:hAnsi="Arial"/>
                  <w:sz w:val="18"/>
                  <w:szCs w:val="22"/>
                </w:rPr>
                <w:t>-</w:t>
              </w:r>
            </w:ins>
          </w:p>
        </w:tc>
        <w:tc>
          <w:tcPr>
            <w:tcW w:w="850" w:type="dxa"/>
            <w:tcBorders>
              <w:top w:val="single" w:sz="4" w:space="0" w:color="auto"/>
              <w:left w:val="single" w:sz="4" w:space="0" w:color="auto"/>
              <w:bottom w:val="single" w:sz="4" w:space="0" w:color="auto"/>
              <w:right w:val="single" w:sz="4" w:space="0" w:color="auto"/>
            </w:tcBorders>
            <w:tcPrChange w:id="813" w:author="MCC160" w:date="2023-01-23T15:08:00Z">
              <w:tcPr>
                <w:tcW w:w="550" w:type="dxa"/>
                <w:tcBorders>
                  <w:top w:val="single" w:sz="4" w:space="0" w:color="auto"/>
                  <w:left w:val="single" w:sz="4" w:space="0" w:color="auto"/>
                  <w:bottom w:val="single" w:sz="4" w:space="0" w:color="auto"/>
                  <w:right w:val="single" w:sz="4" w:space="0" w:color="auto"/>
                </w:tcBorders>
              </w:tcPr>
            </w:tcPrChange>
          </w:tcPr>
          <w:p w14:paraId="0DF07865" w14:textId="40659FBA" w:rsidR="000C299D" w:rsidRPr="006937F4" w:rsidDel="00C97FBB" w:rsidRDefault="000C299D" w:rsidP="000C299D">
            <w:pPr>
              <w:keepNext/>
              <w:keepLines/>
              <w:spacing w:after="0"/>
              <w:jc w:val="center"/>
              <w:rPr>
                <w:ins w:id="814" w:author="MCC160" w:date="2023-01-23T15:07:00Z"/>
                <w:rFonts w:ascii="Arial" w:eastAsia="Calibri" w:hAnsi="Arial"/>
                <w:sz w:val="18"/>
                <w:szCs w:val="22"/>
              </w:rPr>
            </w:pPr>
            <w:ins w:id="815" w:author="MCC160" w:date="2023-01-23T15:07:00Z">
              <w:r>
                <w:rPr>
                  <w:rFonts w:ascii="Arial" w:eastAsia="Calibri" w:hAnsi="Arial"/>
                  <w:sz w:val="18"/>
                  <w:szCs w:val="22"/>
                </w:rPr>
                <w:t>-</w:t>
              </w:r>
            </w:ins>
          </w:p>
        </w:tc>
      </w:tr>
      <w:tr w:rsidR="000C299D" w14:paraId="4A58AE8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6" w:author="MCC160" w:date="2023-01-23T15: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17" w:author="MCC160" w:date="2023-01-21T17:25:00Z"/>
          <w:trPrChange w:id="818" w:author="MCC160" w:date="2023-01-23T15:06:00Z">
            <w:trPr>
              <w:gridAfter w:val="0"/>
            </w:trPr>
          </w:trPrChange>
        </w:trPr>
        <w:tc>
          <w:tcPr>
            <w:tcW w:w="9776" w:type="dxa"/>
            <w:gridSpan w:val="6"/>
            <w:tcBorders>
              <w:top w:val="single" w:sz="4" w:space="0" w:color="auto"/>
              <w:left w:val="single" w:sz="4" w:space="0" w:color="auto"/>
              <w:bottom w:val="single" w:sz="4" w:space="0" w:color="auto"/>
              <w:right w:val="single" w:sz="4" w:space="0" w:color="auto"/>
            </w:tcBorders>
            <w:hideMark/>
            <w:tcPrChange w:id="819" w:author="MCC160" w:date="2023-01-23T15:06:00Z">
              <w:tcPr>
                <w:tcW w:w="9776" w:type="dxa"/>
                <w:tcBorders>
                  <w:top w:val="single" w:sz="4" w:space="0" w:color="auto"/>
                  <w:left w:val="single" w:sz="4" w:space="0" w:color="auto"/>
                  <w:bottom w:val="single" w:sz="4" w:space="0" w:color="auto"/>
                  <w:right w:val="single" w:sz="4" w:space="0" w:color="auto"/>
                </w:tcBorders>
                <w:hideMark/>
              </w:tcPr>
            </w:tcPrChange>
          </w:tcPr>
          <w:p w14:paraId="284A6D87" w14:textId="77777777" w:rsidR="000C299D" w:rsidRDefault="000C299D" w:rsidP="000C299D">
            <w:pPr>
              <w:pStyle w:val="TAC"/>
              <w:jc w:val="left"/>
              <w:rPr>
                <w:ins w:id="820" w:author="MCC160" w:date="2023-01-21T17:25:00Z"/>
              </w:rPr>
            </w:pPr>
            <w:ins w:id="821" w:author="MCC160" w:date="2023-01-21T17:25:00Z">
              <w:r>
                <w:rPr>
                  <w:rFonts w:eastAsia="Calibri"/>
                </w:rPr>
                <w:t>NOTE 1: This is expected to be done via a suitable implementation dependent MMI.</w:t>
              </w:r>
            </w:ins>
          </w:p>
        </w:tc>
      </w:tr>
    </w:tbl>
    <w:p w14:paraId="43B621EF" w14:textId="77777777" w:rsidR="000C299D" w:rsidRPr="006937F4" w:rsidRDefault="000C299D" w:rsidP="006937F4"/>
    <w:p w14:paraId="043FDC61" w14:textId="77777777" w:rsidR="006937F4" w:rsidRPr="006937F4" w:rsidRDefault="006937F4" w:rsidP="006937F4">
      <w:pPr>
        <w:keepNext/>
        <w:keepLines/>
        <w:spacing w:before="120"/>
        <w:ind w:left="1985" w:hanging="1985"/>
        <w:rPr>
          <w:rFonts w:ascii="Arial" w:hAnsi="Arial"/>
        </w:rPr>
      </w:pPr>
      <w:r w:rsidRPr="006937F4">
        <w:rPr>
          <w:rFonts w:ascii="Arial" w:hAnsi="Arial"/>
        </w:rPr>
        <w:t>6.4.1.3.3</w:t>
      </w:r>
      <w:r w:rsidRPr="006937F4">
        <w:rPr>
          <w:rFonts w:ascii="Arial" w:hAnsi="Arial"/>
        </w:rPr>
        <w:tab/>
        <w:t>Specific message contents</w:t>
      </w:r>
    </w:p>
    <w:p w14:paraId="20F615C2" w14:textId="77777777" w:rsidR="006937F4" w:rsidRPr="006937F4" w:rsidRDefault="006937F4" w:rsidP="006937F4">
      <w:pPr>
        <w:keepNext/>
        <w:keepLines/>
        <w:spacing w:before="60"/>
        <w:jc w:val="center"/>
        <w:rPr>
          <w:rFonts w:ascii="Arial" w:hAnsi="Arial"/>
          <w:b/>
        </w:rPr>
      </w:pPr>
      <w:r w:rsidRPr="006937F4">
        <w:rPr>
          <w:rFonts w:ascii="Arial" w:hAnsi="Arial"/>
          <w:b/>
        </w:rPr>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937F4" w:rsidRPr="006937F4" w14:paraId="6B1BF93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BAD86E0" w14:textId="0E054463"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5.5.2.5.1-1</w:t>
            </w:r>
            <w:ins w:id="822" w:author="MCC160" w:date="2023-01-21T08:47:00Z">
              <w:r w:rsidR="00792DC2">
                <w:rPr>
                  <w:rFonts w:ascii="Arial" w:hAnsi="Arial"/>
                  <w:sz w:val="18"/>
                </w:rPr>
                <w:t>,</w:t>
              </w:r>
            </w:ins>
            <w:r w:rsidRPr="006937F4">
              <w:rPr>
                <w:rFonts w:ascii="Arial" w:hAnsi="Arial"/>
                <w:sz w:val="18"/>
              </w:rPr>
              <w:t xml:space="preserve"> condition GROUP-CALL</w:t>
            </w:r>
          </w:p>
        </w:tc>
      </w:tr>
    </w:tbl>
    <w:p w14:paraId="2B34BBE0" w14:textId="77777777" w:rsidR="006937F4" w:rsidRPr="006937F4" w:rsidRDefault="006937F4" w:rsidP="006937F4"/>
    <w:p w14:paraId="211854D2" w14:textId="77777777" w:rsidR="006937F4" w:rsidRPr="006937F4" w:rsidRDefault="006937F4" w:rsidP="006937F4">
      <w:pPr>
        <w:keepNext/>
        <w:keepLines/>
        <w:spacing w:before="60"/>
        <w:jc w:val="center"/>
        <w:rPr>
          <w:rFonts w:ascii="Arial" w:hAnsi="Arial"/>
          <w:b/>
        </w:rPr>
      </w:pPr>
      <w:r w:rsidRPr="006937F4">
        <w:rPr>
          <w:rFonts w:ascii="Arial" w:hAnsi="Arial"/>
          <w:b/>
        </w:rPr>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2AC934E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D7ACAF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Derivation Path: TS 36.579-1 [2], Table 5.5.2.7.2-1 </w:t>
            </w:r>
          </w:p>
        </w:tc>
      </w:tr>
      <w:tr w:rsidR="006937F4" w:rsidRPr="006937F4" w14:paraId="7678479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4006814"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A5840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C70CA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53D7C7F"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2DDEA74"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4242187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F5E874C"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6879781A"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01634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4A488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CC28B2" w14:textId="77777777" w:rsidR="006937F4" w:rsidRPr="006937F4" w:rsidRDefault="006937F4" w:rsidP="006937F4">
            <w:pPr>
              <w:keepNext/>
              <w:keepLines/>
              <w:spacing w:after="0"/>
              <w:rPr>
                <w:rFonts w:ascii="Arial" w:hAnsi="Arial"/>
                <w:sz w:val="18"/>
              </w:rPr>
            </w:pPr>
          </w:p>
        </w:tc>
      </w:tr>
      <w:tr w:rsidR="006937F4" w:rsidRPr="006937F4" w14:paraId="1D7A778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CB18B55"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423B309E"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3C4F73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4DB0D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85B4EB" w14:textId="77777777" w:rsidR="006937F4" w:rsidRPr="006937F4" w:rsidRDefault="006937F4" w:rsidP="006937F4">
            <w:pPr>
              <w:keepNext/>
              <w:keepLines/>
              <w:spacing w:after="0"/>
              <w:rPr>
                <w:rFonts w:ascii="Arial" w:hAnsi="Arial"/>
                <w:sz w:val="18"/>
              </w:rPr>
            </w:pPr>
          </w:p>
        </w:tc>
      </w:tr>
      <w:tr w:rsidR="006937F4" w:rsidRPr="006937F4" w14:paraId="60959F4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E488647"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3F5444E2"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1EE36BF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B0CE3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E43A19" w14:textId="77777777" w:rsidR="006937F4" w:rsidRPr="006937F4" w:rsidRDefault="006937F4" w:rsidP="006937F4">
            <w:pPr>
              <w:keepNext/>
              <w:keepLines/>
              <w:spacing w:after="0"/>
              <w:rPr>
                <w:rFonts w:ascii="Arial" w:hAnsi="Arial"/>
                <w:sz w:val="18"/>
              </w:rPr>
            </w:pPr>
          </w:p>
        </w:tc>
      </w:tr>
      <w:tr w:rsidR="006937F4" w:rsidRPr="006937F4" w14:paraId="0C5C215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70D6573"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07F9DF1F"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17F162C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67672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EDFEFD" w14:textId="77777777" w:rsidR="006937F4" w:rsidRPr="006937F4" w:rsidRDefault="006937F4" w:rsidP="006937F4">
            <w:pPr>
              <w:keepNext/>
              <w:keepLines/>
              <w:spacing w:after="0"/>
              <w:rPr>
                <w:rFonts w:ascii="Arial" w:hAnsi="Arial"/>
                <w:sz w:val="18"/>
              </w:rPr>
            </w:pPr>
          </w:p>
        </w:tc>
      </w:tr>
      <w:tr w:rsidR="006937F4" w:rsidRPr="006937F4" w14:paraId="3CD0F27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57853D6"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3434FFED"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704AF00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E6261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4FFE05" w14:textId="77777777" w:rsidR="006937F4" w:rsidRPr="006937F4" w:rsidRDefault="006937F4" w:rsidP="006937F4">
            <w:pPr>
              <w:keepNext/>
              <w:keepLines/>
              <w:spacing w:after="0"/>
              <w:rPr>
                <w:rFonts w:ascii="Arial" w:hAnsi="Arial"/>
                <w:sz w:val="18"/>
              </w:rPr>
            </w:pPr>
          </w:p>
        </w:tc>
      </w:tr>
      <w:tr w:rsidR="006937F4" w:rsidRPr="006937F4" w14:paraId="1191C66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F2813E"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0550257"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8477CC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8AA87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6DFD0E" w14:textId="77777777" w:rsidR="006937F4" w:rsidRPr="006937F4" w:rsidRDefault="006937F4" w:rsidP="006937F4">
            <w:pPr>
              <w:keepNext/>
              <w:keepLines/>
              <w:spacing w:after="0"/>
              <w:rPr>
                <w:rFonts w:ascii="Arial" w:hAnsi="Arial"/>
                <w:sz w:val="18"/>
              </w:rPr>
            </w:pPr>
          </w:p>
        </w:tc>
      </w:tr>
      <w:tr w:rsidR="006937F4" w:rsidRPr="006937F4" w14:paraId="079FA61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075E9E3"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
                <w:bCs/>
                <w:sz w:val="18"/>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669A7C55"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FA0C50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B3C34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579944" w14:textId="77777777" w:rsidR="006937F4" w:rsidRPr="006937F4" w:rsidRDefault="006937F4" w:rsidP="006937F4">
            <w:pPr>
              <w:keepNext/>
              <w:keepLines/>
              <w:spacing w:after="0"/>
              <w:rPr>
                <w:rFonts w:ascii="Arial" w:hAnsi="Arial"/>
                <w:sz w:val="18"/>
              </w:rPr>
            </w:pPr>
          </w:p>
        </w:tc>
      </w:tr>
      <w:tr w:rsidR="006937F4" w:rsidRPr="006937F4" w14:paraId="174EDA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B27DEB"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sz w:val="18"/>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4956C7F"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537032F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5FAD4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87798C" w14:textId="77777777" w:rsidR="006937F4" w:rsidRPr="006937F4" w:rsidRDefault="006937F4" w:rsidP="006937F4">
            <w:pPr>
              <w:keepNext/>
              <w:keepLines/>
              <w:spacing w:after="0"/>
              <w:rPr>
                <w:rFonts w:ascii="Arial" w:hAnsi="Arial"/>
                <w:sz w:val="18"/>
              </w:rPr>
            </w:pPr>
          </w:p>
        </w:tc>
      </w:tr>
      <w:tr w:rsidR="006937F4" w:rsidRPr="006937F4" w14:paraId="139576C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717ED1E"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BF07B40"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3B540E8"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B87EB7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60C5EA" w14:textId="77777777" w:rsidR="006937F4" w:rsidRPr="006937F4" w:rsidRDefault="006937F4" w:rsidP="006937F4">
            <w:pPr>
              <w:keepNext/>
              <w:keepLines/>
              <w:spacing w:after="0"/>
              <w:rPr>
                <w:rFonts w:ascii="Arial" w:hAnsi="Arial"/>
                <w:sz w:val="18"/>
              </w:rPr>
            </w:pPr>
          </w:p>
        </w:tc>
      </w:tr>
      <w:tr w:rsidR="006937F4" w:rsidRPr="006937F4" w14:paraId="1C4665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7F98E4C"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D4DEAF"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6FE10C" w14:textId="77777777" w:rsidR="006937F4" w:rsidRPr="006937F4" w:rsidRDefault="006937F4" w:rsidP="006937F4">
            <w:pPr>
              <w:keepNext/>
              <w:keepLines/>
              <w:spacing w:after="0"/>
              <w:rPr>
                <w:rFonts w:ascii="Arial" w:hAnsi="Arial"/>
                <w:sz w:val="18"/>
              </w:rPr>
            </w:pPr>
            <w:r w:rsidRPr="006937F4">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3F1984C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073343" w14:textId="77777777" w:rsidR="006937F4" w:rsidRPr="006937F4" w:rsidRDefault="006937F4" w:rsidP="006937F4">
            <w:pPr>
              <w:keepNext/>
              <w:keepLines/>
              <w:spacing w:after="0"/>
              <w:rPr>
                <w:rFonts w:ascii="Arial" w:hAnsi="Arial"/>
                <w:sz w:val="18"/>
              </w:rPr>
            </w:pPr>
          </w:p>
        </w:tc>
      </w:tr>
      <w:tr w:rsidR="006937F4" w:rsidRPr="006937F4" w14:paraId="550534C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C15E6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C50B5A5"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55554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B66D6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90AB36" w14:textId="77777777" w:rsidR="006937F4" w:rsidRPr="006937F4" w:rsidRDefault="006937F4" w:rsidP="006937F4">
            <w:pPr>
              <w:keepNext/>
              <w:keepLines/>
              <w:spacing w:after="0"/>
              <w:rPr>
                <w:rFonts w:ascii="Arial" w:hAnsi="Arial"/>
                <w:sz w:val="18"/>
              </w:rPr>
            </w:pPr>
          </w:p>
        </w:tc>
      </w:tr>
      <w:tr w:rsidR="006937F4" w:rsidRPr="006937F4" w14:paraId="0DC9BE9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3C74B7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A676B5" w14:textId="77777777" w:rsidR="006937F4" w:rsidRPr="006937F4" w:rsidRDefault="006937F4" w:rsidP="006937F4">
            <w:pPr>
              <w:keepNext/>
              <w:keepLines/>
              <w:spacing w:after="0"/>
              <w:rPr>
                <w:rFonts w:ascii="Arial" w:hAnsi="Arial"/>
                <w:sz w:val="18"/>
              </w:rPr>
            </w:pPr>
            <w:r w:rsidRPr="006937F4">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024E83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EDD72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64DEF2" w14:textId="77777777" w:rsidR="006937F4" w:rsidRPr="006937F4" w:rsidRDefault="006937F4" w:rsidP="006937F4">
            <w:pPr>
              <w:keepNext/>
              <w:keepLines/>
              <w:spacing w:after="0"/>
              <w:rPr>
                <w:rFonts w:ascii="Arial" w:hAnsi="Arial"/>
                <w:sz w:val="18"/>
              </w:rPr>
            </w:pPr>
          </w:p>
        </w:tc>
      </w:tr>
      <w:tr w:rsidR="006937F4" w:rsidRPr="006937F4" w14:paraId="46412B7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FA13DB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C931F4" w14:textId="77777777" w:rsidR="006937F4" w:rsidRPr="006937F4" w:rsidRDefault="006937F4" w:rsidP="006937F4">
            <w:pPr>
              <w:keepNext/>
              <w:keepLines/>
              <w:spacing w:after="0"/>
              <w:rPr>
                <w:rFonts w:ascii="Arial" w:hAnsi="Arial"/>
                <w:sz w:val="18"/>
              </w:rPr>
            </w:pPr>
            <w:r w:rsidRPr="006937F4">
              <w:rPr>
                <w:rFonts w:ascii="Arial" w:hAnsi="Arial"/>
                <w:sz w:val="18"/>
              </w:rPr>
              <w:t>"render"</w:t>
            </w:r>
          </w:p>
        </w:tc>
        <w:tc>
          <w:tcPr>
            <w:tcW w:w="2126" w:type="dxa"/>
            <w:tcBorders>
              <w:top w:val="single" w:sz="4" w:space="0" w:color="auto"/>
              <w:left w:val="single" w:sz="4" w:space="0" w:color="auto"/>
              <w:bottom w:val="single" w:sz="4" w:space="0" w:color="auto"/>
              <w:right w:val="single" w:sz="4" w:space="0" w:color="auto"/>
            </w:tcBorders>
          </w:tcPr>
          <w:p w14:paraId="3C8E386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15B9C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85E223" w14:textId="77777777" w:rsidR="006937F4" w:rsidRPr="006937F4" w:rsidRDefault="006937F4" w:rsidP="006937F4">
            <w:pPr>
              <w:keepNext/>
              <w:keepLines/>
              <w:spacing w:after="0"/>
              <w:rPr>
                <w:rFonts w:ascii="Arial" w:hAnsi="Arial"/>
                <w:sz w:val="18"/>
              </w:rPr>
            </w:pPr>
          </w:p>
        </w:tc>
      </w:tr>
      <w:tr w:rsidR="006937F4" w:rsidRPr="006937F4" w14:paraId="4057097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D2C2F8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328C8C1" w14:textId="77777777" w:rsidR="006937F4" w:rsidRPr="006937F4" w:rsidRDefault="006937F4" w:rsidP="006937F4">
            <w:pPr>
              <w:keepNext/>
              <w:keepLines/>
              <w:spacing w:after="0"/>
              <w:rPr>
                <w:rFonts w:ascii="Arial" w:hAnsi="Arial"/>
                <w:sz w:val="18"/>
              </w:rPr>
            </w:pPr>
            <w:r w:rsidRPr="006937F4">
              <w:rPr>
                <w:rFonts w:ascii="Arial" w:hAnsi="Arial"/>
                <w:sz w:val="18"/>
              </w:rPr>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3EAA651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5CA9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69365A" w14:textId="77777777" w:rsidR="006937F4" w:rsidRPr="006937F4" w:rsidRDefault="006937F4" w:rsidP="006937F4">
            <w:pPr>
              <w:keepNext/>
              <w:keepLines/>
              <w:spacing w:after="0"/>
              <w:rPr>
                <w:rFonts w:ascii="Arial" w:hAnsi="Arial"/>
                <w:sz w:val="18"/>
              </w:rPr>
            </w:pPr>
          </w:p>
        </w:tc>
      </w:tr>
      <w:tr w:rsidR="006937F4" w:rsidRPr="006937F4" w14:paraId="75CAA4B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611F95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9818EF"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80172DA"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0A9FC98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01DEBC" w14:textId="77777777" w:rsidR="006937F4" w:rsidRPr="006937F4" w:rsidRDefault="006937F4" w:rsidP="006937F4">
            <w:pPr>
              <w:keepNext/>
              <w:keepLines/>
              <w:spacing w:after="0"/>
              <w:rPr>
                <w:rFonts w:ascii="Arial" w:hAnsi="Arial"/>
                <w:sz w:val="18"/>
              </w:rPr>
            </w:pPr>
          </w:p>
        </w:tc>
      </w:tr>
      <w:tr w:rsidR="006937F4" w:rsidRPr="006937F4" w14:paraId="09D689D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1DF93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AED984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F6CC2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02EC9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3ABFA3" w14:textId="77777777" w:rsidR="006937F4" w:rsidRPr="006937F4" w:rsidRDefault="006937F4" w:rsidP="006937F4">
            <w:pPr>
              <w:keepNext/>
              <w:keepLines/>
              <w:spacing w:after="0"/>
              <w:rPr>
                <w:rFonts w:ascii="Arial" w:hAnsi="Arial"/>
                <w:sz w:val="18"/>
              </w:rPr>
            </w:pPr>
          </w:p>
        </w:tc>
      </w:tr>
      <w:tr w:rsidR="006937F4" w:rsidRPr="006937F4" w14:paraId="2CED152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672A45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7188AE1"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394C6B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97059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BF09F0" w14:textId="77777777" w:rsidR="006937F4" w:rsidRPr="006937F4" w:rsidRDefault="006937F4" w:rsidP="006937F4">
            <w:pPr>
              <w:keepNext/>
              <w:keepLines/>
              <w:spacing w:after="0"/>
              <w:rPr>
                <w:rFonts w:ascii="Arial" w:hAnsi="Arial"/>
                <w:sz w:val="18"/>
              </w:rPr>
            </w:pPr>
          </w:p>
        </w:tc>
      </w:tr>
      <w:tr w:rsidR="006937F4" w:rsidRPr="006937F4" w14:paraId="7189DD1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505DC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2A0CAF"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6.4.1.3.3-4</w:t>
            </w:r>
          </w:p>
        </w:tc>
        <w:tc>
          <w:tcPr>
            <w:tcW w:w="2126" w:type="dxa"/>
            <w:tcBorders>
              <w:top w:val="single" w:sz="4" w:space="0" w:color="auto"/>
              <w:left w:val="single" w:sz="4" w:space="0" w:color="auto"/>
              <w:bottom w:val="single" w:sz="4" w:space="0" w:color="auto"/>
              <w:right w:val="single" w:sz="4" w:space="0" w:color="auto"/>
            </w:tcBorders>
          </w:tcPr>
          <w:p w14:paraId="44355F4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9602F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FD5A9B" w14:textId="77777777" w:rsidR="006937F4" w:rsidRPr="006937F4" w:rsidRDefault="006937F4" w:rsidP="006937F4">
            <w:pPr>
              <w:keepNext/>
              <w:keepLines/>
              <w:spacing w:after="0"/>
              <w:rPr>
                <w:rFonts w:ascii="Arial" w:hAnsi="Arial"/>
                <w:sz w:val="18"/>
              </w:rPr>
            </w:pPr>
          </w:p>
        </w:tc>
      </w:tr>
    </w:tbl>
    <w:p w14:paraId="50F309FA" w14:textId="77777777" w:rsidR="006937F4" w:rsidRPr="006937F4" w:rsidRDefault="006937F4" w:rsidP="006937F4"/>
    <w:p w14:paraId="16D2A133" w14:textId="77777777" w:rsidR="006937F4" w:rsidRPr="006937F4" w:rsidRDefault="006937F4" w:rsidP="006937F4">
      <w:pPr>
        <w:keepNext/>
        <w:keepLines/>
        <w:spacing w:before="60"/>
        <w:jc w:val="center"/>
        <w:rPr>
          <w:rFonts w:ascii="Arial" w:hAnsi="Arial"/>
          <w:b/>
        </w:rPr>
      </w:pPr>
      <w:r w:rsidRPr="006937F4">
        <w:rPr>
          <w:rFonts w:ascii="Arial" w:hAnsi="Arial"/>
          <w:b/>
        </w:rPr>
        <w:t>Table 6.4.1.3.3-3: SDP in SIP MESSAGE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061C86B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7EF227" w14:textId="77777777" w:rsidR="006937F4" w:rsidRPr="006937F4" w:rsidRDefault="006937F4" w:rsidP="006937F4">
            <w:pPr>
              <w:keepNext/>
              <w:keepLines/>
              <w:spacing w:after="0"/>
              <w:rPr>
                <w:rFonts w:ascii="Arial" w:hAnsi="Arial"/>
                <w:bCs/>
                <w:sz w:val="18"/>
              </w:rPr>
            </w:pPr>
            <w:r w:rsidRPr="006937F4">
              <w:rPr>
                <w:rFonts w:ascii="Arial" w:hAnsi="Arial"/>
                <w:sz w:val="18"/>
              </w:rPr>
              <w:t>Derivation Path: TS 36.579-1 [2], Table 5.5.3.1.2-1</w:t>
            </w:r>
          </w:p>
        </w:tc>
      </w:tr>
      <w:tr w:rsidR="006937F4" w:rsidRPr="006937F4" w14:paraId="1D64B8B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F696F21"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D90B7F"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9ADE0D"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7458D88"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253A16D"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063DF88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0F8127" w14:textId="77777777" w:rsidR="006937F4" w:rsidRPr="006937F4" w:rsidRDefault="006937F4" w:rsidP="006937F4">
            <w:pPr>
              <w:keepNext/>
              <w:keepLines/>
              <w:spacing w:after="0"/>
              <w:rPr>
                <w:rFonts w:ascii="Arial" w:hAnsi="Arial"/>
                <w:sz w:val="18"/>
              </w:rPr>
            </w:pPr>
            <w:r w:rsidRPr="006937F4">
              <w:rPr>
                <w:rFonts w:ascii="Arial" w:hAnsi="Arial"/>
                <w:b/>
                <w:sz w:val="18"/>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14:paraId="39DA76E1"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0F7B0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F01EA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7D4B55A" w14:textId="77777777" w:rsidR="006937F4" w:rsidRPr="006937F4" w:rsidRDefault="006937F4" w:rsidP="006937F4">
            <w:pPr>
              <w:keepNext/>
              <w:keepLines/>
              <w:spacing w:after="0"/>
              <w:rPr>
                <w:rFonts w:ascii="Arial" w:hAnsi="Arial"/>
                <w:sz w:val="18"/>
              </w:rPr>
            </w:pPr>
          </w:p>
        </w:tc>
      </w:tr>
      <w:tr w:rsidR="006937F4" w:rsidRPr="006937F4" w14:paraId="4D50C6E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73A9FC"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A4CEDB4"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480554" w14:textId="77777777" w:rsidR="006937F4" w:rsidRPr="006937F4" w:rsidRDefault="006937F4" w:rsidP="006937F4">
            <w:pPr>
              <w:keepNext/>
              <w:keepLines/>
              <w:spacing w:after="0"/>
              <w:rPr>
                <w:rFonts w:ascii="Arial" w:hAnsi="Arial"/>
                <w:sz w:val="18"/>
              </w:rPr>
            </w:pPr>
            <w:r w:rsidRPr="006937F4">
              <w:rPr>
                <w:rFonts w:ascii="Arial" w:hAnsi="Arial"/>
                <w:sz w:val="18"/>
              </w:rPr>
              <w:t>m= line</w:t>
            </w:r>
          </w:p>
          <w:p w14:paraId="0A0159EF" w14:textId="77777777" w:rsidR="006937F4" w:rsidRPr="006937F4" w:rsidRDefault="006937F4" w:rsidP="006937F4">
            <w:pPr>
              <w:keepNext/>
              <w:keepLines/>
              <w:spacing w:after="0"/>
              <w:rPr>
                <w:rFonts w:ascii="Arial" w:hAnsi="Arial"/>
                <w:sz w:val="18"/>
              </w:rPr>
            </w:pPr>
            <w:r w:rsidRPr="006937F4">
              <w:rPr>
                <w:rFonts w:ascii="Arial" w:hAnsi="Arial"/>
                <w:sz w:val="18"/>
              </w:rPr>
              <w:t>media = audio</w:t>
            </w:r>
          </w:p>
        </w:tc>
        <w:tc>
          <w:tcPr>
            <w:tcW w:w="1418" w:type="dxa"/>
            <w:tcBorders>
              <w:top w:val="single" w:sz="4" w:space="0" w:color="auto"/>
              <w:left w:val="single" w:sz="4" w:space="0" w:color="auto"/>
              <w:bottom w:val="single" w:sz="4" w:space="0" w:color="auto"/>
              <w:right w:val="single" w:sz="4" w:space="0" w:color="auto"/>
            </w:tcBorders>
          </w:tcPr>
          <w:p w14:paraId="70E3E76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2309854" w14:textId="77777777" w:rsidR="006937F4" w:rsidRPr="006937F4" w:rsidRDefault="006937F4" w:rsidP="006937F4">
            <w:pPr>
              <w:keepNext/>
              <w:keepLines/>
              <w:spacing w:after="0"/>
              <w:rPr>
                <w:rFonts w:ascii="Arial" w:hAnsi="Arial"/>
                <w:sz w:val="18"/>
              </w:rPr>
            </w:pPr>
          </w:p>
        </w:tc>
      </w:tr>
      <w:tr w:rsidR="006937F4" w:rsidRPr="006937F4" w14:paraId="2E3CEB0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EC480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948E96" w14:textId="77777777" w:rsidR="006937F4" w:rsidRPr="006937F4" w:rsidRDefault="006937F4" w:rsidP="006937F4">
            <w:pPr>
              <w:keepNext/>
              <w:keepLines/>
              <w:spacing w:after="0"/>
              <w:rPr>
                <w:rFonts w:ascii="Arial" w:hAnsi="Arial"/>
                <w:sz w:val="18"/>
              </w:rPr>
            </w:pPr>
            <w:r w:rsidRPr="006937F4">
              <w:rPr>
                <w:rFonts w:ascii="Arial" w:hAnsi="Arial"/>
                <w:sz w:val="18"/>
              </w:rPr>
              <w:t>"audio"</w:t>
            </w:r>
          </w:p>
        </w:tc>
        <w:tc>
          <w:tcPr>
            <w:tcW w:w="2126" w:type="dxa"/>
            <w:tcBorders>
              <w:top w:val="single" w:sz="4" w:space="0" w:color="auto"/>
              <w:left w:val="single" w:sz="4" w:space="0" w:color="auto"/>
              <w:bottom w:val="single" w:sz="4" w:space="0" w:color="auto"/>
              <w:right w:val="single" w:sz="4" w:space="0" w:color="auto"/>
            </w:tcBorders>
          </w:tcPr>
          <w:p w14:paraId="132EDA0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6DECBF"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F201E73" w14:textId="77777777" w:rsidR="006937F4" w:rsidRPr="006937F4" w:rsidRDefault="006937F4" w:rsidP="006937F4">
            <w:pPr>
              <w:keepNext/>
              <w:keepLines/>
              <w:spacing w:after="0"/>
              <w:rPr>
                <w:rFonts w:ascii="Arial" w:hAnsi="Arial"/>
                <w:sz w:val="18"/>
              </w:rPr>
            </w:pPr>
          </w:p>
        </w:tc>
      </w:tr>
      <w:tr w:rsidR="006937F4" w:rsidRPr="006937F4" w14:paraId="1C64188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126AA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925818" w14:textId="77777777" w:rsidR="006937F4" w:rsidRPr="006937F4" w:rsidRDefault="006937F4" w:rsidP="006937F4">
            <w:pPr>
              <w:keepNext/>
              <w:keepLines/>
              <w:spacing w:after="0"/>
              <w:rPr>
                <w:rFonts w:ascii="Arial" w:hAnsi="Arial"/>
                <w:sz w:val="18"/>
              </w:rPr>
            </w:pPr>
            <w:r w:rsidRPr="006937F4">
              <w:rPr>
                <w:rFonts w:ascii="Arial" w:hAnsi="Arial"/>
                <w:sz w:val="18"/>
              </w:rPr>
              <w:t>"9"</w:t>
            </w:r>
          </w:p>
        </w:tc>
        <w:tc>
          <w:tcPr>
            <w:tcW w:w="2126" w:type="dxa"/>
            <w:tcBorders>
              <w:top w:val="single" w:sz="4" w:space="0" w:color="auto"/>
              <w:left w:val="single" w:sz="4" w:space="0" w:color="auto"/>
              <w:bottom w:val="single" w:sz="4" w:space="0" w:color="auto"/>
              <w:right w:val="single" w:sz="4" w:space="0" w:color="auto"/>
            </w:tcBorders>
          </w:tcPr>
          <w:p w14:paraId="544A58E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40602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7B52BF5" w14:textId="77777777" w:rsidR="006937F4" w:rsidRPr="006937F4" w:rsidRDefault="006937F4" w:rsidP="006937F4">
            <w:pPr>
              <w:keepNext/>
              <w:keepLines/>
              <w:spacing w:after="0"/>
              <w:rPr>
                <w:rFonts w:ascii="Arial" w:hAnsi="Arial"/>
                <w:sz w:val="18"/>
              </w:rPr>
            </w:pPr>
          </w:p>
        </w:tc>
      </w:tr>
      <w:tr w:rsidR="006937F4" w:rsidRPr="006937F4" w14:paraId="4D7DC44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0E4B5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6DF17A" w14:textId="77777777" w:rsidR="006937F4" w:rsidRPr="006937F4" w:rsidRDefault="006937F4" w:rsidP="006937F4">
            <w:pPr>
              <w:keepNext/>
              <w:keepLines/>
              <w:spacing w:after="0"/>
              <w:rPr>
                <w:rFonts w:ascii="Arial" w:hAnsi="Arial"/>
                <w:sz w:val="18"/>
              </w:rPr>
            </w:pPr>
            <w:r w:rsidRPr="006937F4">
              <w:rPr>
                <w:rFonts w:ascii="Arial" w:hAnsi="Arial"/>
                <w:sz w:val="18"/>
              </w:rPr>
              <w:t>"RTP/AVP"</w:t>
            </w:r>
          </w:p>
        </w:tc>
        <w:tc>
          <w:tcPr>
            <w:tcW w:w="2126" w:type="dxa"/>
            <w:tcBorders>
              <w:top w:val="single" w:sz="4" w:space="0" w:color="auto"/>
              <w:left w:val="single" w:sz="4" w:space="0" w:color="auto"/>
              <w:bottom w:val="single" w:sz="4" w:space="0" w:color="auto"/>
              <w:right w:val="single" w:sz="4" w:space="0" w:color="auto"/>
            </w:tcBorders>
          </w:tcPr>
          <w:p w14:paraId="36D57BC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F9A249"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1D39813" w14:textId="77777777" w:rsidR="006937F4" w:rsidRPr="006937F4" w:rsidRDefault="006937F4" w:rsidP="006937F4">
            <w:pPr>
              <w:keepNext/>
              <w:keepLines/>
              <w:spacing w:after="0"/>
              <w:rPr>
                <w:rFonts w:ascii="Arial" w:hAnsi="Arial"/>
                <w:sz w:val="18"/>
              </w:rPr>
            </w:pPr>
          </w:p>
        </w:tc>
      </w:tr>
      <w:tr w:rsidR="006937F4" w:rsidRPr="006937F4" w14:paraId="476F9DB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E0AF0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A7F026" w14:textId="77777777" w:rsidR="006937F4" w:rsidRPr="006937F4" w:rsidRDefault="006937F4" w:rsidP="006937F4">
            <w:pPr>
              <w:keepNext/>
              <w:keepLines/>
              <w:spacing w:after="0"/>
              <w:rPr>
                <w:rFonts w:ascii="Arial" w:hAnsi="Arial"/>
                <w:sz w:val="18"/>
              </w:rPr>
            </w:pPr>
            <w:r w:rsidRPr="006937F4">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7FB4894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03D18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989D2FA" w14:textId="77777777" w:rsidR="006937F4" w:rsidRPr="006937F4" w:rsidRDefault="006937F4" w:rsidP="006937F4">
            <w:pPr>
              <w:keepNext/>
              <w:keepLines/>
              <w:spacing w:after="0"/>
              <w:rPr>
                <w:rFonts w:ascii="Arial" w:hAnsi="Arial"/>
                <w:sz w:val="18"/>
              </w:rPr>
            </w:pPr>
          </w:p>
        </w:tc>
      </w:tr>
      <w:tr w:rsidR="006937F4" w:rsidRPr="006937F4" w14:paraId="0F82392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02F1C4"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2C01B615"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8B32137" w14:textId="77777777" w:rsidR="006937F4" w:rsidRPr="006937F4" w:rsidRDefault="006937F4" w:rsidP="006937F4">
            <w:pPr>
              <w:keepNext/>
              <w:keepLines/>
              <w:spacing w:after="0"/>
              <w:rPr>
                <w:rFonts w:ascii="Arial" w:hAnsi="Arial"/>
                <w:sz w:val="18"/>
              </w:rPr>
            </w:pPr>
            <w:r w:rsidRPr="006937F4">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6B0E0FC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580F6A1" w14:textId="77777777" w:rsidR="006937F4" w:rsidRPr="006937F4" w:rsidRDefault="006937F4" w:rsidP="006937F4">
            <w:pPr>
              <w:keepNext/>
              <w:keepLines/>
              <w:spacing w:after="0"/>
              <w:rPr>
                <w:rFonts w:ascii="Arial" w:hAnsi="Arial"/>
                <w:sz w:val="18"/>
              </w:rPr>
            </w:pPr>
          </w:p>
        </w:tc>
      </w:tr>
      <w:tr w:rsidR="006937F4" w:rsidRPr="006937F4" w14:paraId="693DA83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D795F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A1D850" w14:textId="77777777" w:rsidR="006937F4" w:rsidRPr="006937F4" w:rsidRDefault="006937F4" w:rsidP="006937F4">
            <w:pPr>
              <w:keepNext/>
              <w:keepLines/>
              <w:spacing w:after="0"/>
              <w:rPr>
                <w:rFonts w:ascii="Arial" w:hAnsi="Arial"/>
                <w:sz w:val="18"/>
              </w:rPr>
            </w:pPr>
            <w:r w:rsidRPr="006937F4">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9F440E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6A3DC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8D0B1B1" w14:textId="77777777" w:rsidR="006937F4" w:rsidRPr="006937F4" w:rsidRDefault="006937F4" w:rsidP="006937F4">
            <w:pPr>
              <w:keepNext/>
              <w:keepLines/>
              <w:spacing w:after="0"/>
              <w:rPr>
                <w:rFonts w:ascii="Arial" w:hAnsi="Arial"/>
                <w:sz w:val="18"/>
              </w:rPr>
            </w:pPr>
          </w:p>
        </w:tc>
      </w:tr>
      <w:tr w:rsidR="006937F4" w:rsidRPr="006937F4" w14:paraId="697360A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6A584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C9C55A" w14:textId="77777777" w:rsidR="006937F4" w:rsidRPr="006937F4" w:rsidRDefault="006937F4" w:rsidP="006937F4">
            <w:pPr>
              <w:keepNext/>
              <w:keepLines/>
              <w:spacing w:after="0"/>
              <w:rPr>
                <w:rFonts w:ascii="Arial" w:hAnsi="Arial"/>
                <w:sz w:val="18"/>
              </w:rPr>
            </w:pPr>
            <w:r w:rsidRPr="006937F4">
              <w:rPr>
                <w:rFonts w:ascii="Arial" w:hAnsi="Arial"/>
                <w:sz w:val="18"/>
              </w:rPr>
              <w:t>"IP4"</w:t>
            </w:r>
            <w:r w:rsidRPr="006937F4">
              <w:rPr>
                <w:rFonts w:ascii="Arial" w:hAnsi="Arial" w:cs="Arial"/>
                <w:sz w:val="18"/>
                <w:szCs w:val="18"/>
              </w:rPr>
              <w:t xml:space="preserve">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1EA50FF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637EA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CFFB945" w14:textId="77777777" w:rsidR="006937F4" w:rsidRPr="006937F4" w:rsidRDefault="006937F4" w:rsidP="006937F4">
            <w:pPr>
              <w:keepNext/>
              <w:keepLines/>
              <w:spacing w:after="0"/>
              <w:rPr>
                <w:rFonts w:ascii="Arial" w:hAnsi="Arial"/>
                <w:sz w:val="18"/>
              </w:rPr>
            </w:pPr>
          </w:p>
        </w:tc>
      </w:tr>
      <w:tr w:rsidR="006937F4" w:rsidRPr="006937F4" w14:paraId="64BFF11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50100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82E3AF" w14:textId="77777777" w:rsidR="006937F4" w:rsidRPr="006937F4" w:rsidRDefault="006937F4" w:rsidP="006937F4">
            <w:pPr>
              <w:keepNext/>
              <w:keepLines/>
              <w:spacing w:after="0"/>
              <w:rPr>
                <w:rFonts w:ascii="Arial" w:hAnsi="Arial"/>
                <w:sz w:val="18"/>
              </w:rPr>
            </w:pPr>
            <w:r w:rsidRPr="006937F4">
              <w:rPr>
                <w:rFonts w:ascii="Arial" w:hAnsi="Arial"/>
                <w:sz w:val="18"/>
              </w:rPr>
              <w:t>"0.0.0.0"</w:t>
            </w:r>
            <w:r w:rsidRPr="006937F4">
              <w:rPr>
                <w:rFonts w:ascii="Arial" w:hAnsi="Arial" w:cs="Arial"/>
                <w:sz w:val="18"/>
                <w:szCs w:val="18"/>
              </w:rPr>
              <w:t xml:space="preserve">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04658AF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8FF54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BC16156" w14:textId="77777777" w:rsidR="006937F4" w:rsidRPr="006937F4" w:rsidRDefault="006937F4" w:rsidP="006937F4">
            <w:pPr>
              <w:keepNext/>
              <w:keepLines/>
              <w:spacing w:after="0"/>
              <w:rPr>
                <w:rFonts w:ascii="Arial" w:hAnsi="Arial"/>
                <w:sz w:val="18"/>
              </w:rPr>
            </w:pPr>
          </w:p>
        </w:tc>
      </w:tr>
      <w:tr w:rsidR="006937F4" w:rsidRPr="006937F4" w14:paraId="14031D6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90D8D2"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9DAC57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8D6EDAD" w14:textId="77777777" w:rsidR="006937F4" w:rsidRPr="006937F4" w:rsidRDefault="006937F4" w:rsidP="006937F4">
            <w:pPr>
              <w:keepNext/>
              <w:keepLines/>
              <w:spacing w:after="0"/>
              <w:rPr>
                <w:rFonts w:ascii="Arial" w:hAnsi="Arial"/>
                <w:sz w:val="18"/>
              </w:rPr>
            </w:pPr>
            <w:r w:rsidRPr="006937F4">
              <w:rPr>
                <w:rFonts w:ascii="Arial" w:hAnsi="Arial"/>
                <w:sz w:val="18"/>
              </w:rPr>
              <w:t>m= line</w:t>
            </w:r>
          </w:p>
          <w:p w14:paraId="4868F890" w14:textId="77777777" w:rsidR="006937F4" w:rsidRPr="006937F4" w:rsidRDefault="006937F4" w:rsidP="006937F4">
            <w:pPr>
              <w:keepNext/>
              <w:keepLines/>
              <w:spacing w:after="0"/>
              <w:rPr>
                <w:rFonts w:ascii="Arial" w:hAnsi="Arial"/>
                <w:sz w:val="18"/>
              </w:rPr>
            </w:pPr>
            <w:r w:rsidRPr="006937F4">
              <w:rPr>
                <w:rFonts w:ascii="Arial" w:hAnsi="Arial"/>
                <w:sz w:val="18"/>
              </w:rPr>
              <w:t>media = application</w:t>
            </w:r>
          </w:p>
        </w:tc>
        <w:tc>
          <w:tcPr>
            <w:tcW w:w="1418" w:type="dxa"/>
            <w:tcBorders>
              <w:top w:val="single" w:sz="4" w:space="0" w:color="auto"/>
              <w:left w:val="single" w:sz="4" w:space="0" w:color="auto"/>
              <w:bottom w:val="single" w:sz="4" w:space="0" w:color="auto"/>
              <w:right w:val="single" w:sz="4" w:space="0" w:color="auto"/>
            </w:tcBorders>
          </w:tcPr>
          <w:p w14:paraId="7E1489A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4F271C2" w14:textId="77777777" w:rsidR="006937F4" w:rsidRPr="006937F4" w:rsidRDefault="006937F4" w:rsidP="006937F4">
            <w:pPr>
              <w:keepNext/>
              <w:keepLines/>
              <w:spacing w:after="0"/>
              <w:rPr>
                <w:rFonts w:ascii="Arial" w:hAnsi="Arial"/>
                <w:sz w:val="18"/>
              </w:rPr>
            </w:pPr>
          </w:p>
        </w:tc>
      </w:tr>
      <w:tr w:rsidR="006937F4" w:rsidRPr="006937F4" w14:paraId="1185884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8CEBD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4059A4" w14:textId="77777777" w:rsidR="006937F4" w:rsidRPr="006937F4" w:rsidRDefault="006937F4" w:rsidP="006937F4">
            <w:pPr>
              <w:keepNext/>
              <w:keepLines/>
              <w:spacing w:after="0"/>
              <w:rPr>
                <w:rFonts w:ascii="Arial" w:hAnsi="Arial"/>
                <w:sz w:val="18"/>
              </w:rPr>
            </w:pPr>
            <w:r w:rsidRPr="006937F4">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7ABBCDC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D340F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06FF136" w14:textId="77777777" w:rsidR="006937F4" w:rsidRPr="006937F4" w:rsidRDefault="006937F4" w:rsidP="006937F4">
            <w:pPr>
              <w:keepNext/>
              <w:keepLines/>
              <w:spacing w:after="0"/>
              <w:rPr>
                <w:rFonts w:ascii="Arial" w:hAnsi="Arial"/>
                <w:sz w:val="18"/>
              </w:rPr>
            </w:pPr>
          </w:p>
        </w:tc>
      </w:tr>
      <w:tr w:rsidR="006937F4" w:rsidRPr="006937F4" w14:paraId="53CF4BB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C9AF6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5A2728" w14:textId="77777777" w:rsidR="006937F4" w:rsidRPr="006937F4" w:rsidRDefault="006937F4" w:rsidP="006937F4">
            <w:pPr>
              <w:keepNext/>
              <w:keepLines/>
              <w:spacing w:after="0"/>
              <w:rPr>
                <w:rFonts w:ascii="Arial" w:hAnsi="Arial"/>
                <w:sz w:val="18"/>
              </w:rPr>
            </w:pPr>
            <w:r w:rsidRPr="006937F4">
              <w:rPr>
                <w:rFonts w:ascii="Arial" w:hAnsi="Arial"/>
                <w:sz w:val="18"/>
              </w:rPr>
              <w:t>"9"</w:t>
            </w:r>
          </w:p>
        </w:tc>
        <w:tc>
          <w:tcPr>
            <w:tcW w:w="2126" w:type="dxa"/>
            <w:tcBorders>
              <w:top w:val="single" w:sz="4" w:space="0" w:color="auto"/>
              <w:left w:val="single" w:sz="4" w:space="0" w:color="auto"/>
              <w:bottom w:val="single" w:sz="4" w:space="0" w:color="auto"/>
              <w:right w:val="single" w:sz="4" w:space="0" w:color="auto"/>
            </w:tcBorders>
          </w:tcPr>
          <w:p w14:paraId="3B9CFA3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3874F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0EBDECD" w14:textId="77777777" w:rsidR="006937F4" w:rsidRPr="006937F4" w:rsidRDefault="006937F4" w:rsidP="006937F4">
            <w:pPr>
              <w:keepNext/>
              <w:keepLines/>
              <w:spacing w:after="0"/>
              <w:rPr>
                <w:rFonts w:ascii="Arial" w:hAnsi="Arial"/>
                <w:sz w:val="18"/>
              </w:rPr>
            </w:pPr>
          </w:p>
        </w:tc>
      </w:tr>
      <w:tr w:rsidR="006937F4" w:rsidRPr="006937F4" w14:paraId="405EF01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98A53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7F55E" w14:textId="77777777" w:rsidR="006937F4" w:rsidRPr="006937F4" w:rsidRDefault="006937F4" w:rsidP="006937F4">
            <w:pPr>
              <w:keepNext/>
              <w:keepLines/>
              <w:spacing w:after="0"/>
              <w:rPr>
                <w:rFonts w:ascii="Arial" w:hAnsi="Arial"/>
                <w:sz w:val="18"/>
              </w:rPr>
            </w:pPr>
            <w:r w:rsidRPr="006937F4">
              <w:rPr>
                <w:rFonts w:ascii="Arial" w:hAnsi="Arial"/>
                <w:sz w:val="18"/>
              </w:rPr>
              <w:t>"udp"</w:t>
            </w:r>
          </w:p>
        </w:tc>
        <w:tc>
          <w:tcPr>
            <w:tcW w:w="2126" w:type="dxa"/>
            <w:tcBorders>
              <w:top w:val="single" w:sz="4" w:space="0" w:color="auto"/>
              <w:left w:val="single" w:sz="4" w:space="0" w:color="auto"/>
              <w:bottom w:val="single" w:sz="4" w:space="0" w:color="auto"/>
              <w:right w:val="single" w:sz="4" w:space="0" w:color="auto"/>
            </w:tcBorders>
          </w:tcPr>
          <w:p w14:paraId="5D5CF9A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E35C9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76387D5" w14:textId="77777777" w:rsidR="006937F4" w:rsidRPr="006937F4" w:rsidRDefault="006937F4" w:rsidP="006937F4">
            <w:pPr>
              <w:keepNext/>
              <w:keepLines/>
              <w:spacing w:after="0"/>
              <w:rPr>
                <w:rFonts w:ascii="Arial" w:hAnsi="Arial"/>
                <w:sz w:val="18"/>
              </w:rPr>
            </w:pPr>
          </w:p>
        </w:tc>
      </w:tr>
      <w:tr w:rsidR="006937F4" w:rsidRPr="006937F4" w14:paraId="20CDDF5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2C6F0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AD2C5F" w14:textId="77777777" w:rsidR="006937F4" w:rsidRPr="006937F4" w:rsidRDefault="006937F4" w:rsidP="006937F4">
            <w:pPr>
              <w:keepNext/>
              <w:keepLines/>
              <w:spacing w:after="0"/>
              <w:rPr>
                <w:rFonts w:ascii="Arial" w:hAnsi="Arial"/>
                <w:sz w:val="18"/>
              </w:rPr>
            </w:pPr>
            <w:r w:rsidRPr="006937F4">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628C32D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88603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5E0EC17" w14:textId="77777777" w:rsidR="006937F4" w:rsidRPr="006937F4" w:rsidRDefault="006937F4" w:rsidP="006937F4">
            <w:pPr>
              <w:keepNext/>
              <w:keepLines/>
              <w:spacing w:after="0"/>
              <w:rPr>
                <w:rFonts w:ascii="Arial" w:hAnsi="Arial"/>
                <w:sz w:val="18"/>
              </w:rPr>
            </w:pPr>
          </w:p>
        </w:tc>
      </w:tr>
      <w:tr w:rsidR="006937F4" w:rsidRPr="006937F4" w14:paraId="596760F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FE9E52"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070C77B9"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59B613" w14:textId="77777777" w:rsidR="006937F4" w:rsidRPr="006937F4" w:rsidRDefault="006937F4" w:rsidP="006937F4">
            <w:pPr>
              <w:keepNext/>
              <w:keepLines/>
              <w:spacing w:after="0"/>
              <w:rPr>
                <w:rFonts w:ascii="Arial" w:hAnsi="Arial"/>
                <w:sz w:val="18"/>
              </w:rPr>
            </w:pPr>
            <w:r w:rsidRPr="006937F4">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00AA9D6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C65D349" w14:textId="77777777" w:rsidR="006937F4" w:rsidRPr="006937F4" w:rsidRDefault="006937F4" w:rsidP="006937F4">
            <w:pPr>
              <w:keepNext/>
              <w:keepLines/>
              <w:spacing w:after="0"/>
              <w:rPr>
                <w:rFonts w:ascii="Arial" w:hAnsi="Arial"/>
                <w:sz w:val="18"/>
              </w:rPr>
            </w:pPr>
          </w:p>
        </w:tc>
      </w:tr>
      <w:tr w:rsidR="006937F4" w:rsidRPr="006937F4" w14:paraId="3E96EC7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FF2FE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DE203C" w14:textId="77777777" w:rsidR="006937F4" w:rsidRPr="006937F4" w:rsidRDefault="006937F4" w:rsidP="006937F4">
            <w:pPr>
              <w:keepNext/>
              <w:keepLines/>
              <w:spacing w:after="0"/>
              <w:rPr>
                <w:rFonts w:ascii="Arial" w:hAnsi="Arial"/>
                <w:sz w:val="18"/>
              </w:rPr>
            </w:pPr>
            <w:r w:rsidRPr="006937F4">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7187A44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B6ACE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A1339A3" w14:textId="77777777" w:rsidR="006937F4" w:rsidRPr="006937F4" w:rsidRDefault="006937F4" w:rsidP="006937F4">
            <w:pPr>
              <w:keepNext/>
              <w:keepLines/>
              <w:spacing w:after="0"/>
              <w:rPr>
                <w:rFonts w:ascii="Arial" w:hAnsi="Arial"/>
                <w:sz w:val="18"/>
              </w:rPr>
            </w:pPr>
          </w:p>
        </w:tc>
      </w:tr>
      <w:tr w:rsidR="006937F4" w:rsidRPr="006937F4" w14:paraId="0FC6E5A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FA91A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B2C09C" w14:textId="77777777" w:rsidR="006937F4" w:rsidRPr="006937F4" w:rsidRDefault="006937F4" w:rsidP="006937F4">
            <w:pPr>
              <w:keepNext/>
              <w:keepLines/>
              <w:spacing w:after="0"/>
              <w:rPr>
                <w:rFonts w:ascii="Arial" w:hAnsi="Arial"/>
                <w:sz w:val="18"/>
              </w:rPr>
            </w:pPr>
            <w:r w:rsidRPr="006937F4">
              <w:rPr>
                <w:rFonts w:ascii="Arial" w:hAnsi="Arial"/>
                <w:sz w:val="18"/>
              </w:rPr>
              <w:t>"IP4"</w:t>
            </w:r>
            <w:r w:rsidRPr="006937F4">
              <w:rPr>
                <w:rFonts w:ascii="Arial" w:hAnsi="Arial" w:cs="Arial"/>
                <w:sz w:val="18"/>
                <w:szCs w:val="18"/>
              </w:rPr>
              <w:t xml:space="preserve">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3D93EDB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12BB6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CAB396D" w14:textId="77777777" w:rsidR="006937F4" w:rsidRPr="006937F4" w:rsidRDefault="006937F4" w:rsidP="006937F4">
            <w:pPr>
              <w:keepNext/>
              <w:keepLines/>
              <w:spacing w:after="0"/>
              <w:rPr>
                <w:rFonts w:ascii="Arial" w:hAnsi="Arial"/>
                <w:sz w:val="18"/>
              </w:rPr>
            </w:pPr>
          </w:p>
        </w:tc>
      </w:tr>
      <w:tr w:rsidR="006937F4" w:rsidRPr="006937F4" w14:paraId="6F5659A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646C4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9B371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"0.0.0.0" </w:t>
            </w:r>
            <w:r w:rsidRPr="006937F4">
              <w:rPr>
                <w:rFonts w:ascii="Arial" w:hAnsi="Arial" w:cs="Arial"/>
                <w:sz w:val="18"/>
                <w:szCs w:val="18"/>
              </w:rPr>
              <w:t>(IPv4)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449C350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AB540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2C3DF32" w14:textId="77777777" w:rsidR="006937F4" w:rsidRPr="006937F4" w:rsidRDefault="006937F4" w:rsidP="006937F4">
            <w:pPr>
              <w:keepNext/>
              <w:keepLines/>
              <w:spacing w:after="0"/>
              <w:rPr>
                <w:rFonts w:ascii="Arial" w:hAnsi="Arial"/>
                <w:sz w:val="18"/>
              </w:rPr>
            </w:pPr>
          </w:p>
        </w:tc>
      </w:tr>
      <w:tr w:rsidR="006937F4" w:rsidRPr="006937F4" w14:paraId="0480CAE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BA495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2B9D4BA1"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C6B26F8" w14:textId="77777777" w:rsidR="006937F4" w:rsidRPr="006937F4" w:rsidRDefault="006937F4" w:rsidP="006937F4">
            <w:pPr>
              <w:keepNext/>
              <w:keepLines/>
              <w:spacing w:after="0"/>
              <w:rPr>
                <w:rFonts w:ascii="Arial" w:hAnsi="Arial"/>
                <w:sz w:val="18"/>
              </w:rPr>
            </w:pPr>
            <w:r w:rsidRPr="006937F4">
              <w:rPr>
                <w:rFonts w:ascii="Arial" w:hAnsi="Arial"/>
                <w:sz w:val="18"/>
              </w:rPr>
              <w:t>m= line</w:t>
            </w:r>
          </w:p>
          <w:p w14:paraId="45C2DCDF" w14:textId="77777777" w:rsidR="006937F4" w:rsidRPr="006937F4" w:rsidRDefault="006937F4" w:rsidP="006937F4">
            <w:pPr>
              <w:keepNext/>
              <w:keepLines/>
              <w:spacing w:after="0"/>
              <w:rPr>
                <w:rFonts w:ascii="Arial" w:hAnsi="Arial"/>
                <w:sz w:val="18"/>
              </w:rPr>
            </w:pPr>
            <w:r w:rsidRPr="006937F4">
              <w:rPr>
                <w:rFonts w:ascii="Arial" w:hAnsi="Arial"/>
                <w:sz w:val="18"/>
              </w:rPr>
              <w:t>media = application</w:t>
            </w:r>
          </w:p>
        </w:tc>
        <w:tc>
          <w:tcPr>
            <w:tcW w:w="1418" w:type="dxa"/>
            <w:tcBorders>
              <w:top w:val="single" w:sz="4" w:space="0" w:color="auto"/>
              <w:left w:val="single" w:sz="4" w:space="0" w:color="auto"/>
              <w:bottom w:val="single" w:sz="4" w:space="0" w:color="auto"/>
              <w:right w:val="single" w:sz="4" w:space="0" w:color="auto"/>
            </w:tcBorders>
          </w:tcPr>
          <w:p w14:paraId="5FA03C9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1423891" w14:textId="77777777" w:rsidR="006937F4" w:rsidRPr="006937F4" w:rsidRDefault="006937F4" w:rsidP="006937F4">
            <w:pPr>
              <w:keepNext/>
              <w:keepLines/>
              <w:spacing w:after="0"/>
              <w:rPr>
                <w:rFonts w:ascii="Arial" w:hAnsi="Arial"/>
                <w:sz w:val="18"/>
              </w:rPr>
            </w:pPr>
          </w:p>
        </w:tc>
      </w:tr>
      <w:tr w:rsidR="006937F4" w:rsidRPr="006937F4" w14:paraId="0DCA1B8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F3AFB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A7FB9C" w14:textId="77777777" w:rsidR="006937F4" w:rsidRPr="006937F4" w:rsidRDefault="006937F4" w:rsidP="006937F4">
            <w:pPr>
              <w:keepNext/>
              <w:keepLines/>
              <w:spacing w:after="0"/>
              <w:rPr>
                <w:rFonts w:ascii="Arial" w:hAnsi="Arial"/>
                <w:sz w:val="18"/>
              </w:rPr>
            </w:pPr>
            <w:r w:rsidRPr="006937F4">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7D6C4F2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24C5C9"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0C4825F" w14:textId="77777777" w:rsidR="006937F4" w:rsidRPr="006937F4" w:rsidRDefault="006937F4" w:rsidP="006937F4">
            <w:pPr>
              <w:keepNext/>
              <w:keepLines/>
              <w:spacing w:after="0"/>
              <w:rPr>
                <w:rFonts w:ascii="Arial" w:hAnsi="Arial"/>
                <w:sz w:val="18"/>
              </w:rPr>
            </w:pPr>
          </w:p>
        </w:tc>
      </w:tr>
      <w:tr w:rsidR="006937F4" w:rsidRPr="006937F4" w14:paraId="61EBF75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8ED98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3C842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14:paraId="08A57A8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5B814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47A466A" w14:textId="77777777" w:rsidR="006937F4" w:rsidRPr="006937F4" w:rsidRDefault="006937F4" w:rsidP="006937F4">
            <w:pPr>
              <w:keepNext/>
              <w:keepLines/>
              <w:spacing w:after="0"/>
              <w:rPr>
                <w:rFonts w:ascii="Arial" w:hAnsi="Arial"/>
                <w:sz w:val="18"/>
              </w:rPr>
            </w:pPr>
          </w:p>
        </w:tc>
      </w:tr>
      <w:tr w:rsidR="006937F4" w:rsidRPr="006937F4" w14:paraId="205551C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7BE21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9CD237" w14:textId="77777777" w:rsidR="006937F4" w:rsidRPr="006937F4" w:rsidRDefault="006937F4" w:rsidP="006937F4">
            <w:pPr>
              <w:keepNext/>
              <w:keepLines/>
              <w:spacing w:after="0"/>
              <w:rPr>
                <w:rFonts w:ascii="Arial" w:hAnsi="Arial"/>
                <w:sz w:val="18"/>
              </w:rPr>
            </w:pPr>
            <w:r w:rsidRPr="006937F4">
              <w:rPr>
                <w:rFonts w:ascii="Arial" w:hAnsi="Arial"/>
                <w:sz w:val="18"/>
              </w:rPr>
              <w:t>"udp"</w:t>
            </w:r>
          </w:p>
        </w:tc>
        <w:tc>
          <w:tcPr>
            <w:tcW w:w="2126" w:type="dxa"/>
            <w:tcBorders>
              <w:top w:val="single" w:sz="4" w:space="0" w:color="auto"/>
              <w:left w:val="single" w:sz="4" w:space="0" w:color="auto"/>
              <w:bottom w:val="single" w:sz="4" w:space="0" w:color="auto"/>
              <w:right w:val="single" w:sz="4" w:space="0" w:color="auto"/>
            </w:tcBorders>
          </w:tcPr>
          <w:p w14:paraId="0E393D4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EFC61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D8E8A1D" w14:textId="77777777" w:rsidR="006937F4" w:rsidRPr="006937F4" w:rsidRDefault="006937F4" w:rsidP="006937F4">
            <w:pPr>
              <w:keepNext/>
              <w:keepLines/>
              <w:spacing w:after="0"/>
              <w:rPr>
                <w:rFonts w:ascii="Arial" w:hAnsi="Arial"/>
                <w:sz w:val="18"/>
              </w:rPr>
            </w:pPr>
          </w:p>
        </w:tc>
      </w:tr>
      <w:tr w:rsidR="006937F4" w:rsidRPr="006937F4" w14:paraId="19066A1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2E1D1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1E3213" w14:textId="77777777" w:rsidR="006937F4" w:rsidRPr="006937F4" w:rsidRDefault="006937F4" w:rsidP="006937F4">
            <w:pPr>
              <w:keepNext/>
              <w:keepLines/>
              <w:spacing w:after="0"/>
              <w:rPr>
                <w:rFonts w:ascii="Arial" w:hAnsi="Arial"/>
                <w:sz w:val="18"/>
              </w:rPr>
            </w:pPr>
            <w:r w:rsidRPr="006937F4">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3973EA6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F35F3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9994C06" w14:textId="77777777" w:rsidR="006937F4" w:rsidRPr="006937F4" w:rsidRDefault="006937F4" w:rsidP="006937F4">
            <w:pPr>
              <w:keepNext/>
              <w:keepLines/>
              <w:spacing w:after="0"/>
              <w:rPr>
                <w:rFonts w:ascii="Arial" w:hAnsi="Arial"/>
                <w:sz w:val="18"/>
              </w:rPr>
            </w:pPr>
          </w:p>
        </w:tc>
      </w:tr>
      <w:tr w:rsidR="006937F4" w:rsidRPr="006937F4" w14:paraId="760C31E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1652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6A33413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5AD5D1" w14:textId="77777777" w:rsidR="006937F4" w:rsidRPr="006937F4" w:rsidRDefault="006937F4" w:rsidP="006937F4">
            <w:pPr>
              <w:keepNext/>
              <w:keepLines/>
              <w:spacing w:after="0"/>
              <w:rPr>
                <w:rFonts w:ascii="Arial" w:hAnsi="Arial"/>
                <w:sz w:val="18"/>
              </w:rPr>
            </w:pPr>
            <w:r w:rsidRPr="006937F4">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76C99B2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F51F40C" w14:textId="77777777" w:rsidR="006937F4" w:rsidRPr="006937F4" w:rsidRDefault="006937F4" w:rsidP="006937F4">
            <w:pPr>
              <w:keepNext/>
              <w:keepLines/>
              <w:spacing w:after="0"/>
              <w:rPr>
                <w:rFonts w:ascii="Arial" w:hAnsi="Arial"/>
                <w:sz w:val="18"/>
              </w:rPr>
            </w:pPr>
          </w:p>
        </w:tc>
      </w:tr>
      <w:tr w:rsidR="006937F4" w:rsidRPr="006937F4" w14:paraId="26CD33E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E4021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31717D" w14:textId="77777777" w:rsidR="006937F4" w:rsidRPr="006937F4" w:rsidRDefault="006937F4" w:rsidP="006937F4">
            <w:pPr>
              <w:keepNext/>
              <w:keepLines/>
              <w:spacing w:after="0"/>
              <w:rPr>
                <w:rFonts w:ascii="Arial" w:hAnsi="Arial"/>
                <w:sz w:val="18"/>
              </w:rPr>
            </w:pPr>
            <w:r w:rsidRPr="006937F4">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1DDBC4A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13A79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4100CEF" w14:textId="77777777" w:rsidR="006937F4" w:rsidRPr="006937F4" w:rsidRDefault="006937F4" w:rsidP="006937F4">
            <w:pPr>
              <w:keepNext/>
              <w:keepLines/>
              <w:spacing w:after="0"/>
              <w:rPr>
                <w:rFonts w:ascii="Arial" w:hAnsi="Arial"/>
                <w:sz w:val="18"/>
              </w:rPr>
            </w:pPr>
          </w:p>
        </w:tc>
      </w:tr>
      <w:tr w:rsidR="006937F4" w:rsidRPr="006937F4" w14:paraId="26F06F0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4DAB6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B5002F" w14:textId="77777777" w:rsidR="006937F4" w:rsidRPr="006937F4" w:rsidRDefault="006937F4" w:rsidP="006937F4">
            <w:pPr>
              <w:keepNext/>
              <w:keepLines/>
              <w:spacing w:after="0"/>
              <w:rPr>
                <w:rFonts w:ascii="Arial" w:hAnsi="Arial"/>
                <w:sz w:val="18"/>
              </w:rPr>
            </w:pPr>
            <w:r w:rsidRPr="006937F4">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tcPr>
          <w:p w14:paraId="71D4D14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6D989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382AB3F" w14:textId="77777777" w:rsidR="006937F4" w:rsidRPr="006937F4" w:rsidRDefault="006937F4" w:rsidP="006937F4">
            <w:pPr>
              <w:keepNext/>
              <w:keepLines/>
              <w:spacing w:after="0"/>
              <w:rPr>
                <w:rFonts w:ascii="Arial" w:hAnsi="Arial"/>
                <w:sz w:val="18"/>
              </w:rPr>
            </w:pPr>
          </w:p>
        </w:tc>
      </w:tr>
      <w:tr w:rsidR="006937F4" w:rsidRPr="006937F4" w14:paraId="05DE304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E0ED0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F34025" w14:textId="77777777" w:rsidR="006937F4" w:rsidRPr="006937F4" w:rsidRDefault="006937F4" w:rsidP="006937F4">
            <w:pPr>
              <w:keepNext/>
              <w:keepLines/>
              <w:spacing w:after="0"/>
              <w:rPr>
                <w:rFonts w:ascii="Arial" w:hAnsi="Arial"/>
                <w:sz w:val="18"/>
              </w:rPr>
            </w:pPr>
            <w:r w:rsidRPr="006937F4">
              <w:rPr>
                <w:rFonts w:ascii="Arial" w:hAnsi="Arial"/>
                <w:sz w:val="18"/>
              </w:rPr>
              <w:t>multicast IP assigned by the SS</w:t>
            </w:r>
          </w:p>
        </w:tc>
        <w:tc>
          <w:tcPr>
            <w:tcW w:w="2126" w:type="dxa"/>
            <w:tcBorders>
              <w:top w:val="single" w:sz="4" w:space="0" w:color="auto"/>
              <w:left w:val="single" w:sz="4" w:space="0" w:color="auto"/>
              <w:bottom w:val="single" w:sz="4" w:space="0" w:color="auto"/>
              <w:right w:val="single" w:sz="4" w:space="0" w:color="auto"/>
            </w:tcBorders>
          </w:tcPr>
          <w:p w14:paraId="31F0DAA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0030D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25DDC6E" w14:textId="77777777" w:rsidR="006937F4" w:rsidRPr="006937F4" w:rsidRDefault="006937F4" w:rsidP="006937F4">
            <w:pPr>
              <w:keepNext/>
              <w:keepLines/>
              <w:spacing w:after="0"/>
              <w:rPr>
                <w:rFonts w:ascii="Arial" w:hAnsi="Arial"/>
                <w:sz w:val="18"/>
              </w:rPr>
            </w:pPr>
          </w:p>
        </w:tc>
      </w:tr>
      <w:tr w:rsidR="006937F4" w:rsidRPr="006937F4" w14:paraId="018FE2A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EE933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5691AD9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BE790A" w14:textId="77777777" w:rsidR="006937F4" w:rsidRPr="006937F4" w:rsidRDefault="006937F4" w:rsidP="006937F4">
            <w:pPr>
              <w:keepNext/>
              <w:keepLines/>
              <w:spacing w:after="0"/>
              <w:rPr>
                <w:rFonts w:ascii="Arial" w:hAnsi="Arial"/>
                <w:sz w:val="18"/>
              </w:rPr>
            </w:pPr>
            <w:r w:rsidRPr="006937F4">
              <w:rPr>
                <w:rFonts w:ascii="Arial" w:hAnsi="Arial"/>
                <w:sz w:val="18"/>
              </w:rPr>
              <w:t>a= line</w:t>
            </w:r>
          </w:p>
          <w:p w14:paraId="7F364B06" w14:textId="77777777" w:rsidR="006937F4" w:rsidRPr="006937F4" w:rsidRDefault="006937F4" w:rsidP="006937F4">
            <w:pPr>
              <w:keepNext/>
              <w:keepLines/>
              <w:spacing w:after="0"/>
              <w:rPr>
                <w:rFonts w:ascii="Arial" w:hAnsi="Arial"/>
                <w:sz w:val="18"/>
              </w:rPr>
            </w:pPr>
            <w:r w:rsidRPr="006937F4">
              <w:rPr>
                <w:rFonts w:ascii="Arial" w:hAnsi="Arial"/>
                <w:sz w:val="18"/>
              </w:rPr>
              <w:t>attribute = key-mgmt</w:t>
            </w:r>
          </w:p>
        </w:tc>
        <w:tc>
          <w:tcPr>
            <w:tcW w:w="1418" w:type="dxa"/>
            <w:tcBorders>
              <w:top w:val="single" w:sz="4" w:space="0" w:color="auto"/>
              <w:left w:val="single" w:sz="4" w:space="0" w:color="auto"/>
              <w:bottom w:val="single" w:sz="4" w:space="0" w:color="auto"/>
              <w:right w:val="single" w:sz="4" w:space="0" w:color="auto"/>
            </w:tcBorders>
          </w:tcPr>
          <w:p w14:paraId="60E90F9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80777E8" w14:textId="77777777" w:rsidR="006937F4" w:rsidRPr="006937F4" w:rsidRDefault="006937F4" w:rsidP="006937F4">
            <w:pPr>
              <w:keepNext/>
              <w:keepLines/>
              <w:spacing w:after="0"/>
              <w:rPr>
                <w:rFonts w:ascii="Arial" w:hAnsi="Arial"/>
                <w:sz w:val="18"/>
              </w:rPr>
            </w:pPr>
          </w:p>
        </w:tc>
      </w:tr>
      <w:tr w:rsidR="006937F4" w:rsidRPr="006937F4" w14:paraId="7DEF671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F65B8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key-mgmt</w:t>
            </w:r>
          </w:p>
        </w:tc>
        <w:tc>
          <w:tcPr>
            <w:tcW w:w="2126" w:type="dxa"/>
            <w:tcBorders>
              <w:top w:val="single" w:sz="4" w:space="0" w:color="auto"/>
              <w:left w:val="single" w:sz="4" w:space="0" w:color="auto"/>
              <w:bottom w:val="single" w:sz="4" w:space="0" w:color="auto"/>
              <w:right w:val="single" w:sz="4" w:space="0" w:color="auto"/>
            </w:tcBorders>
            <w:vAlign w:val="center"/>
          </w:tcPr>
          <w:p w14:paraId="11217155"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05867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041E05" w14:textId="5662DA5B" w:rsidR="006937F4" w:rsidRPr="006937F4" w:rsidRDefault="006937F4" w:rsidP="006937F4">
            <w:pPr>
              <w:keepNext/>
              <w:keepLines/>
              <w:spacing w:after="0"/>
              <w:rPr>
                <w:rFonts w:ascii="Arial" w:hAnsi="Arial"/>
                <w:sz w:val="18"/>
              </w:rPr>
            </w:pPr>
            <w:r w:rsidRPr="006937F4">
              <w:rPr>
                <w:rFonts w:ascii="Arial" w:hAnsi="Arial"/>
                <w:sz w:val="18"/>
              </w:rPr>
              <w:t xml:space="preserve">TS 24.379 [9] </w:t>
            </w:r>
            <w:del w:id="823" w:author="MCC160" w:date="2023-01-21T17:13:00Z">
              <w:r w:rsidRPr="006937F4" w:rsidDel="00781A70">
                <w:rPr>
                  <w:rFonts w:ascii="Arial" w:hAnsi="Arial"/>
                  <w:sz w:val="18"/>
                </w:rPr>
                <w:delText>sub</w:delText>
              </w:r>
            </w:del>
            <w:r w:rsidRPr="006937F4">
              <w:rPr>
                <w:rFonts w:ascii="Arial" w:hAnsi="Arial"/>
                <w:sz w:val="18"/>
              </w:rPr>
              <w:t>clause 14.2.2.2</w:t>
            </w:r>
          </w:p>
        </w:tc>
        <w:tc>
          <w:tcPr>
            <w:tcW w:w="1133" w:type="dxa"/>
            <w:tcBorders>
              <w:top w:val="single" w:sz="4" w:space="0" w:color="auto"/>
              <w:left w:val="single" w:sz="4" w:space="0" w:color="auto"/>
              <w:bottom w:val="single" w:sz="4" w:space="0" w:color="auto"/>
              <w:right w:val="single" w:sz="4" w:space="0" w:color="auto"/>
            </w:tcBorders>
            <w:vAlign w:val="bottom"/>
          </w:tcPr>
          <w:p w14:paraId="6F006A00" w14:textId="77777777" w:rsidR="006937F4" w:rsidRPr="006937F4" w:rsidRDefault="006937F4" w:rsidP="006937F4">
            <w:pPr>
              <w:keepNext/>
              <w:keepLines/>
              <w:spacing w:after="0"/>
              <w:rPr>
                <w:rFonts w:ascii="Arial" w:hAnsi="Arial"/>
                <w:sz w:val="18"/>
              </w:rPr>
            </w:pPr>
          </w:p>
        </w:tc>
      </w:tr>
      <w:tr w:rsidR="006937F4" w:rsidRPr="006937F4" w14:paraId="6AB7418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52457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mikey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3F4F3A" w14:textId="77777777" w:rsidR="006937F4" w:rsidRPr="006937F4" w:rsidRDefault="006937F4" w:rsidP="006937F4">
            <w:pPr>
              <w:keepNext/>
              <w:keepLines/>
              <w:spacing w:after="0"/>
              <w:rPr>
                <w:rFonts w:ascii="Arial" w:hAnsi="Arial"/>
                <w:sz w:val="18"/>
              </w:rPr>
            </w:pPr>
            <w:r w:rsidRPr="006937F4">
              <w:rPr>
                <w:rFonts w:ascii="Arial" w:hAnsi="Arial"/>
                <w:sz w:val="18"/>
              </w:rPr>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6ECF46F9" w14:textId="77777777" w:rsidR="006937F4" w:rsidRPr="006937F4" w:rsidRDefault="006937F4" w:rsidP="006937F4">
            <w:pPr>
              <w:keepNext/>
              <w:keepLines/>
              <w:spacing w:after="0"/>
              <w:rPr>
                <w:rFonts w:ascii="Arial" w:hAnsi="Arial"/>
                <w:sz w:val="18"/>
              </w:rPr>
            </w:pPr>
            <w:r w:rsidRPr="006937F4">
              <w:rPr>
                <w:rFonts w:ascii="Arial" w:hAnsi="Arial"/>
                <w:sz w:val="18"/>
              </w:rPr>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14:paraId="20E2B5AC" w14:textId="77777777" w:rsidR="006937F4" w:rsidRPr="006937F4" w:rsidRDefault="006937F4" w:rsidP="006937F4">
            <w:pPr>
              <w:keepNext/>
              <w:keepLines/>
              <w:spacing w:after="0"/>
              <w:rPr>
                <w:rFonts w:ascii="Arial" w:hAnsi="Arial"/>
                <w:sz w:val="18"/>
              </w:rPr>
            </w:pPr>
            <w:r w:rsidRPr="006937F4">
              <w:rPr>
                <w:rFonts w:ascii="Arial" w:hAnsi="Arial"/>
                <w:sz w:val="18"/>
              </w:rPr>
              <w:t>RFC 4567 [44]</w:t>
            </w:r>
          </w:p>
        </w:tc>
        <w:tc>
          <w:tcPr>
            <w:tcW w:w="1133" w:type="dxa"/>
            <w:tcBorders>
              <w:top w:val="single" w:sz="4" w:space="0" w:color="auto"/>
              <w:left w:val="single" w:sz="4" w:space="0" w:color="auto"/>
              <w:bottom w:val="single" w:sz="4" w:space="0" w:color="auto"/>
              <w:right w:val="single" w:sz="4" w:space="0" w:color="auto"/>
            </w:tcBorders>
            <w:vAlign w:val="bottom"/>
          </w:tcPr>
          <w:p w14:paraId="34603AA9" w14:textId="77777777" w:rsidR="006937F4" w:rsidRPr="006937F4" w:rsidRDefault="006937F4" w:rsidP="006937F4">
            <w:pPr>
              <w:keepNext/>
              <w:keepLines/>
              <w:spacing w:after="0"/>
              <w:rPr>
                <w:rFonts w:ascii="Arial" w:hAnsi="Arial"/>
                <w:sz w:val="18"/>
              </w:rPr>
            </w:pPr>
          </w:p>
        </w:tc>
      </w:tr>
    </w:tbl>
    <w:p w14:paraId="135ACE76" w14:textId="77777777" w:rsidR="006937F4" w:rsidRPr="006937F4" w:rsidRDefault="006937F4" w:rsidP="006937F4"/>
    <w:p w14:paraId="1DAF5199" w14:textId="77777777" w:rsidR="006937F4" w:rsidRPr="006937F4" w:rsidRDefault="006937F4" w:rsidP="006937F4">
      <w:pPr>
        <w:keepNext/>
        <w:keepLines/>
        <w:spacing w:before="60"/>
        <w:jc w:val="center"/>
        <w:rPr>
          <w:rFonts w:ascii="Arial" w:hAnsi="Arial"/>
          <w:b/>
        </w:rPr>
      </w:pPr>
      <w:r w:rsidRPr="006937F4">
        <w:rPr>
          <w:rFonts w:ascii="Arial" w:hAnsi="Arial"/>
          <w:b/>
        </w:rPr>
        <w:t>Table 6.4.1.3.3-4: MCPTT-MBMS-Usage-Info in SIP MESSAGE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6D5A271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DA0E0E" w14:textId="0A7C0DA9"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824" w:author="MCC160" w:date="2023-01-21T08:50:00Z">
              <w:r w:rsidR="00792DC2">
                <w:rPr>
                  <w:rFonts w:ascii="Arial" w:hAnsi="Arial"/>
                  <w:sz w:val="18"/>
                </w:rPr>
                <w:t>,</w:t>
              </w:r>
            </w:ins>
            <w:r w:rsidRPr="006937F4">
              <w:rPr>
                <w:rFonts w:ascii="Arial" w:hAnsi="Arial"/>
                <w:sz w:val="18"/>
              </w:rPr>
              <w:t xml:space="preserve"> Clause F.2</w:t>
            </w:r>
          </w:p>
        </w:tc>
      </w:tr>
      <w:tr w:rsidR="006937F4" w:rsidRPr="006937F4" w14:paraId="484DACE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69BA9A7"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C839F9"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64B1D0"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A0666C8"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72A1E7FC"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2EEAF1F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EDF0CE"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513BEA19"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90A41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F2D1A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B60E2D5" w14:textId="77777777" w:rsidR="006937F4" w:rsidRPr="006937F4" w:rsidRDefault="006937F4" w:rsidP="006937F4">
            <w:pPr>
              <w:keepNext/>
              <w:keepLines/>
              <w:spacing w:after="0"/>
              <w:rPr>
                <w:rFonts w:ascii="Arial" w:hAnsi="Arial"/>
                <w:sz w:val="18"/>
              </w:rPr>
            </w:pPr>
          </w:p>
        </w:tc>
      </w:tr>
      <w:tr w:rsidR="006937F4" w:rsidRPr="006937F4" w14:paraId="3B3782C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50AAA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B09FEA"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5F3B18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EE092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6E285E6" w14:textId="77777777" w:rsidR="006937F4" w:rsidRPr="006937F4" w:rsidRDefault="006937F4" w:rsidP="006937F4">
            <w:pPr>
              <w:keepNext/>
              <w:keepLines/>
              <w:spacing w:after="0"/>
              <w:rPr>
                <w:rFonts w:ascii="Arial" w:hAnsi="Arial"/>
                <w:sz w:val="18"/>
              </w:rPr>
            </w:pPr>
          </w:p>
        </w:tc>
      </w:tr>
      <w:tr w:rsidR="006937F4" w:rsidRPr="006937F4" w14:paraId="1E7832E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A0C4F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41B01151"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951A0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13807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8332DFE" w14:textId="77777777" w:rsidR="006937F4" w:rsidRPr="006937F4" w:rsidRDefault="006937F4" w:rsidP="006937F4">
            <w:pPr>
              <w:keepNext/>
              <w:keepLines/>
              <w:spacing w:after="0"/>
              <w:rPr>
                <w:rFonts w:ascii="Arial" w:hAnsi="Arial"/>
                <w:sz w:val="18"/>
              </w:rPr>
            </w:pPr>
          </w:p>
        </w:tc>
      </w:tr>
      <w:tr w:rsidR="006937F4" w:rsidRPr="006937F4" w14:paraId="7CA804D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469D2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24074F4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78875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EE0CA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868EF10" w14:textId="77777777" w:rsidR="006937F4" w:rsidRPr="006937F4" w:rsidRDefault="006937F4" w:rsidP="006937F4">
            <w:pPr>
              <w:keepNext/>
              <w:keepLines/>
              <w:spacing w:after="0"/>
              <w:rPr>
                <w:rFonts w:ascii="Arial" w:hAnsi="Arial"/>
                <w:sz w:val="18"/>
              </w:rPr>
            </w:pPr>
          </w:p>
        </w:tc>
      </w:tr>
      <w:tr w:rsidR="006937F4" w:rsidRPr="006937F4" w14:paraId="4BEEBCF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4CF7A2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368D6143"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"0F0F0F"</w:t>
            </w:r>
          </w:p>
        </w:tc>
        <w:tc>
          <w:tcPr>
            <w:tcW w:w="2126" w:type="dxa"/>
            <w:tcBorders>
              <w:top w:val="single" w:sz="4" w:space="0" w:color="auto"/>
              <w:left w:val="single" w:sz="4" w:space="0" w:color="auto"/>
              <w:bottom w:val="single" w:sz="4" w:space="0" w:color="auto"/>
              <w:right w:val="single" w:sz="4" w:space="0" w:color="auto"/>
            </w:tcBorders>
            <w:hideMark/>
          </w:tcPr>
          <w:p w14:paraId="68D92B4B"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The selected value is randomly chosen - a</w:t>
            </w:r>
            <w:r w:rsidRPr="006937F4">
              <w:rPr>
                <w:rFonts w:ascii="Arial" w:hAnsi="Arial"/>
                <w:sz w:val="18"/>
              </w:rPr>
              <w:t xml:space="preserve"> 6 digit hexadecimal number between 000000 and</w:t>
            </w:r>
          </w:p>
          <w:p w14:paraId="6E5EC1EC" w14:textId="77777777" w:rsidR="006937F4" w:rsidRPr="006937F4" w:rsidRDefault="006937F4" w:rsidP="006937F4">
            <w:pPr>
              <w:keepNext/>
              <w:keepLines/>
              <w:spacing w:after="0"/>
              <w:rPr>
                <w:rFonts w:ascii="Arial" w:hAnsi="Arial"/>
                <w:sz w:val="18"/>
              </w:rPr>
            </w:pPr>
            <w:r w:rsidRPr="006937F4">
              <w:rPr>
                <w:rFonts w:ascii="Arial" w:hAnsi="Arial"/>
                <w:sz w:val="18"/>
              </w:rPr>
              <w:t>FFFFFF (see TS 23.003 [X] clause 15.2.</w:t>
            </w:r>
          </w:p>
          <w:p w14:paraId="4442673B"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427F1CDF"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1837A12" w14:textId="77777777" w:rsidR="006937F4" w:rsidRPr="006937F4" w:rsidRDefault="006937F4" w:rsidP="006937F4">
            <w:pPr>
              <w:keepNext/>
              <w:keepLines/>
              <w:spacing w:after="0"/>
              <w:rPr>
                <w:rFonts w:ascii="Arial" w:hAnsi="Arial"/>
                <w:sz w:val="18"/>
              </w:rPr>
            </w:pPr>
          </w:p>
        </w:tc>
      </w:tr>
      <w:tr w:rsidR="006937F4" w:rsidRPr="006937F4" w14:paraId="6DA09E9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0D3FA9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7F4148CB"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0692A111"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Country Code</w:t>
            </w:r>
          </w:p>
        </w:tc>
        <w:tc>
          <w:tcPr>
            <w:tcW w:w="1418" w:type="dxa"/>
            <w:tcBorders>
              <w:top w:val="single" w:sz="4" w:space="0" w:color="auto"/>
              <w:left w:val="single" w:sz="4" w:space="0" w:color="auto"/>
              <w:bottom w:val="single" w:sz="4" w:space="0" w:color="auto"/>
              <w:right w:val="single" w:sz="4" w:space="0" w:color="auto"/>
            </w:tcBorders>
          </w:tcPr>
          <w:p w14:paraId="4239AC7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99A4046" w14:textId="77777777" w:rsidR="006937F4" w:rsidRPr="006937F4" w:rsidRDefault="006937F4" w:rsidP="006937F4">
            <w:pPr>
              <w:keepNext/>
              <w:keepLines/>
              <w:spacing w:after="0"/>
              <w:rPr>
                <w:rFonts w:ascii="Arial" w:hAnsi="Arial"/>
                <w:sz w:val="18"/>
              </w:rPr>
            </w:pPr>
          </w:p>
        </w:tc>
      </w:tr>
      <w:tr w:rsidR="006937F4" w:rsidRPr="006937F4" w14:paraId="0C346D2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5F1B71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6508CC55"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1D93CBD2"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Network Code</w:t>
            </w:r>
          </w:p>
        </w:tc>
        <w:tc>
          <w:tcPr>
            <w:tcW w:w="1418" w:type="dxa"/>
            <w:tcBorders>
              <w:top w:val="single" w:sz="4" w:space="0" w:color="auto"/>
              <w:left w:val="single" w:sz="4" w:space="0" w:color="auto"/>
              <w:bottom w:val="single" w:sz="4" w:space="0" w:color="auto"/>
              <w:right w:val="single" w:sz="4" w:space="0" w:color="auto"/>
            </w:tcBorders>
          </w:tcPr>
          <w:p w14:paraId="49FF033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72A48B7" w14:textId="77777777" w:rsidR="006937F4" w:rsidRPr="006937F4" w:rsidRDefault="006937F4" w:rsidP="006937F4">
            <w:pPr>
              <w:keepNext/>
              <w:keepLines/>
              <w:spacing w:after="0"/>
              <w:rPr>
                <w:rFonts w:ascii="Arial" w:hAnsi="Arial"/>
                <w:sz w:val="18"/>
              </w:rPr>
            </w:pPr>
          </w:p>
        </w:tc>
      </w:tr>
      <w:tr w:rsidR="006937F4" w:rsidRPr="006937F4" w14:paraId="6DE26BC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4B138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391702" w14:textId="77777777" w:rsidR="006937F4" w:rsidRPr="006937F4" w:rsidRDefault="006937F4" w:rsidP="006937F4">
            <w:pPr>
              <w:keepNext/>
              <w:keepLines/>
              <w:spacing w:after="0"/>
              <w:rPr>
                <w:rFonts w:ascii="Arial" w:hAnsi="Arial"/>
                <w:sz w:val="18"/>
              </w:rPr>
            </w:pPr>
            <w:r w:rsidRPr="006937F4">
              <w:rPr>
                <w:rFonts w:ascii="Arial" w:hAnsi="Arial"/>
                <w:sz w:val="18"/>
              </w:rPr>
              <w:t>"65"</w:t>
            </w:r>
          </w:p>
        </w:tc>
        <w:tc>
          <w:tcPr>
            <w:tcW w:w="2126" w:type="dxa"/>
            <w:tcBorders>
              <w:top w:val="single" w:sz="4" w:space="0" w:color="auto"/>
              <w:left w:val="single" w:sz="4" w:space="0" w:color="auto"/>
              <w:bottom w:val="single" w:sz="4" w:space="0" w:color="auto"/>
              <w:right w:val="single" w:sz="4" w:space="0" w:color="auto"/>
            </w:tcBorders>
            <w:hideMark/>
          </w:tcPr>
          <w:p w14:paraId="1A346FF6"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68B7E7B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242206A" w14:textId="77777777" w:rsidR="006937F4" w:rsidRPr="006937F4" w:rsidRDefault="006937F4" w:rsidP="006937F4">
            <w:pPr>
              <w:keepNext/>
              <w:keepLines/>
              <w:spacing w:after="0"/>
              <w:rPr>
                <w:rFonts w:ascii="Arial" w:hAnsi="Arial"/>
                <w:sz w:val="18"/>
              </w:rPr>
            </w:pPr>
          </w:p>
        </w:tc>
      </w:tr>
      <w:tr w:rsidR="006937F4" w:rsidRPr="006937F4" w14:paraId="4F99610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DB97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CFD92D" w14:textId="77777777" w:rsidR="006937F4" w:rsidRPr="006937F4" w:rsidRDefault="006937F4" w:rsidP="006937F4">
            <w:pPr>
              <w:keepNext/>
              <w:keepLines/>
              <w:spacing w:after="0"/>
              <w:rPr>
                <w:rFonts w:ascii="Arial" w:hAnsi="Arial"/>
                <w:sz w:val="18"/>
              </w:rPr>
            </w:pPr>
            <w:r w:rsidRPr="006937F4">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32CB64DF" w14:textId="77777777" w:rsidR="006937F4" w:rsidRPr="006937F4" w:rsidRDefault="006937F4" w:rsidP="006937F4">
            <w:pPr>
              <w:keepNext/>
              <w:keepLines/>
              <w:spacing w:after="0"/>
              <w:rPr>
                <w:rFonts w:ascii="Arial" w:eastAsia="MS PGothic" w:hAnsi="Arial"/>
                <w:sz w:val="18"/>
              </w:rPr>
            </w:pPr>
            <w:r w:rsidRPr="006937F4">
              <w:rPr>
                <w:rFonts w:ascii="Arial" w:eastAsia="MS PGothic" w:hAnsi="Arial"/>
                <w:sz w:val="18"/>
              </w:rPr>
              <w:t>The selected value is randomly chosen.</w:t>
            </w:r>
          </w:p>
          <w:p w14:paraId="3FE98A77" w14:textId="77777777" w:rsidR="006937F4" w:rsidRPr="006937F4" w:rsidRDefault="006937F4" w:rsidP="006937F4">
            <w:pPr>
              <w:keepNext/>
              <w:keepLines/>
              <w:spacing w:after="0"/>
              <w:rPr>
                <w:rFonts w:ascii="Arial" w:hAnsi="Arial"/>
                <w:sz w:val="18"/>
              </w:rPr>
            </w:pPr>
            <w:r w:rsidRPr="006937F4">
              <w:rPr>
                <w:rFonts w:ascii="Arial" w:hAnsi="Arial"/>
                <w:sz w:val="18"/>
              </w:rPr>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14:paraId="7D71CDB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1ED1709" w14:textId="77777777" w:rsidR="006937F4" w:rsidRPr="006937F4" w:rsidRDefault="006937F4" w:rsidP="006937F4">
            <w:pPr>
              <w:keepNext/>
              <w:keepLines/>
              <w:spacing w:after="0"/>
              <w:rPr>
                <w:rFonts w:ascii="Arial" w:hAnsi="Arial"/>
                <w:sz w:val="18"/>
              </w:rPr>
            </w:pPr>
          </w:p>
        </w:tc>
      </w:tr>
      <w:tr w:rsidR="006937F4" w:rsidRPr="006937F4" w14:paraId="47959FC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2B27B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9ECAAD" w14:textId="77777777" w:rsidR="006937F4" w:rsidRPr="006937F4" w:rsidRDefault="006937F4" w:rsidP="006937F4">
            <w:pPr>
              <w:keepNext/>
              <w:keepLines/>
              <w:spacing w:after="0"/>
              <w:rPr>
                <w:rFonts w:ascii="Arial" w:hAnsi="Arial"/>
                <w:sz w:val="18"/>
              </w:rPr>
            </w:pPr>
            <w:r w:rsidRPr="006937F4">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0AD24816" w14:textId="77777777" w:rsidR="006937F4" w:rsidRPr="006937F4" w:rsidRDefault="006937F4" w:rsidP="006937F4">
            <w:pPr>
              <w:keepNext/>
              <w:keepLines/>
              <w:spacing w:after="0"/>
              <w:rPr>
                <w:rFonts w:ascii="Arial" w:hAnsi="Arial"/>
                <w:sz w:val="18"/>
              </w:rPr>
            </w:pPr>
            <w:r w:rsidRPr="006937F4">
              <w:rPr>
                <w:rFonts w:ascii="Arial" w:hAnsi="Arial"/>
                <w:sz w:val="18"/>
                <w:lang w:eastAsia="ko-KR"/>
              </w:rPr>
              <w:t>The number of the "m=application" media line in the application/sdp MIME</w:t>
            </w:r>
          </w:p>
        </w:tc>
        <w:tc>
          <w:tcPr>
            <w:tcW w:w="1418" w:type="dxa"/>
            <w:tcBorders>
              <w:top w:val="single" w:sz="4" w:space="0" w:color="auto"/>
              <w:left w:val="single" w:sz="4" w:space="0" w:color="auto"/>
              <w:bottom w:val="single" w:sz="4" w:space="0" w:color="auto"/>
              <w:right w:val="single" w:sz="4" w:space="0" w:color="auto"/>
            </w:tcBorders>
          </w:tcPr>
          <w:p w14:paraId="4024239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5757EFE" w14:textId="77777777" w:rsidR="006937F4" w:rsidRPr="006937F4" w:rsidRDefault="006937F4" w:rsidP="006937F4">
            <w:pPr>
              <w:keepNext/>
              <w:keepLines/>
              <w:spacing w:after="0"/>
              <w:rPr>
                <w:rFonts w:ascii="Arial" w:hAnsi="Arial"/>
                <w:sz w:val="18"/>
              </w:rPr>
            </w:pPr>
          </w:p>
        </w:tc>
      </w:tr>
      <w:tr w:rsidR="006937F4" w:rsidRPr="006937F4" w14:paraId="13EE296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1F766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0E107B"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629B07F6"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08D5AE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9E6523F" w14:textId="77777777" w:rsidR="006937F4" w:rsidRPr="006937F4" w:rsidRDefault="006937F4" w:rsidP="006937F4">
            <w:pPr>
              <w:keepNext/>
              <w:keepLines/>
              <w:spacing w:after="0"/>
              <w:rPr>
                <w:rFonts w:ascii="Arial" w:hAnsi="Arial"/>
                <w:sz w:val="18"/>
              </w:rPr>
            </w:pPr>
          </w:p>
        </w:tc>
      </w:tr>
    </w:tbl>
    <w:p w14:paraId="32B751A0" w14:textId="77777777" w:rsidR="006937F4" w:rsidRPr="006937F4" w:rsidRDefault="006937F4" w:rsidP="006937F4"/>
    <w:p w14:paraId="3DC32E9B" w14:textId="77777777" w:rsidR="006937F4" w:rsidRPr="006937F4" w:rsidRDefault="006937F4" w:rsidP="006937F4">
      <w:pPr>
        <w:keepNext/>
        <w:keepLines/>
        <w:spacing w:before="60"/>
        <w:jc w:val="center"/>
        <w:rPr>
          <w:rFonts w:ascii="Arial" w:hAnsi="Arial"/>
          <w:b/>
        </w:rPr>
      </w:pPr>
      <w:r w:rsidRPr="006937F4">
        <w:rPr>
          <w:rFonts w:ascii="Arial" w:hAnsi="Arial"/>
          <w:b/>
        </w:rPr>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3CFE929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3DFD51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Derivation Path: TS 36.579-1 [2], Table 5.5.2.7.1-1 </w:t>
            </w:r>
          </w:p>
        </w:tc>
      </w:tr>
      <w:tr w:rsidR="006937F4" w:rsidRPr="006937F4" w14:paraId="329E1B4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D4AB6C0"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519BF3"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D8759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2242A87"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0803C81"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4CBF06C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8A04CD"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27E736A4"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28095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FA5D2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D4EE18" w14:textId="77777777" w:rsidR="006937F4" w:rsidRPr="006937F4" w:rsidRDefault="006937F4" w:rsidP="006937F4">
            <w:pPr>
              <w:keepNext/>
              <w:keepLines/>
              <w:spacing w:after="0"/>
              <w:rPr>
                <w:rFonts w:ascii="Arial" w:hAnsi="Arial"/>
                <w:sz w:val="18"/>
              </w:rPr>
            </w:pPr>
          </w:p>
        </w:tc>
      </w:tr>
      <w:tr w:rsidR="006937F4" w:rsidRPr="006937F4" w14:paraId="3DA7D65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772F380"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6FF46A16"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0E96C01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54BE3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12788E" w14:textId="77777777" w:rsidR="006937F4" w:rsidRPr="006937F4" w:rsidRDefault="006937F4" w:rsidP="006937F4">
            <w:pPr>
              <w:keepNext/>
              <w:keepLines/>
              <w:spacing w:after="0"/>
              <w:rPr>
                <w:rFonts w:ascii="Arial" w:hAnsi="Arial"/>
                <w:sz w:val="18"/>
              </w:rPr>
            </w:pPr>
          </w:p>
        </w:tc>
      </w:tr>
      <w:tr w:rsidR="006937F4" w:rsidRPr="006937F4" w14:paraId="0733722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AD6EA6C"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51EC261F"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7F5AE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CE985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B66453" w14:textId="77777777" w:rsidR="006937F4" w:rsidRPr="006937F4" w:rsidRDefault="006937F4" w:rsidP="006937F4">
            <w:pPr>
              <w:keepNext/>
              <w:keepLines/>
              <w:spacing w:after="0"/>
              <w:rPr>
                <w:rFonts w:ascii="Arial" w:hAnsi="Arial"/>
                <w:sz w:val="18"/>
              </w:rPr>
            </w:pPr>
          </w:p>
        </w:tc>
      </w:tr>
      <w:tr w:rsidR="006937F4" w:rsidRPr="006937F4" w14:paraId="790D259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BAF5699"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709A2543"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4947AF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3D564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23BCC1" w14:textId="77777777" w:rsidR="006937F4" w:rsidRPr="006937F4" w:rsidRDefault="006937F4" w:rsidP="006937F4">
            <w:pPr>
              <w:keepNext/>
              <w:keepLines/>
              <w:spacing w:after="0"/>
              <w:rPr>
                <w:rFonts w:ascii="Arial" w:hAnsi="Arial"/>
                <w:sz w:val="18"/>
              </w:rPr>
            </w:pPr>
          </w:p>
        </w:tc>
      </w:tr>
      <w:tr w:rsidR="006937F4" w:rsidRPr="006937F4" w14:paraId="57B0B18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867AD6F"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C7528CF"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05AB4A7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558D9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253D62" w14:textId="77777777" w:rsidR="006937F4" w:rsidRPr="006937F4" w:rsidRDefault="006937F4" w:rsidP="006937F4">
            <w:pPr>
              <w:keepNext/>
              <w:keepLines/>
              <w:spacing w:after="0"/>
              <w:rPr>
                <w:rFonts w:ascii="Arial" w:hAnsi="Arial"/>
                <w:sz w:val="18"/>
              </w:rPr>
            </w:pPr>
          </w:p>
        </w:tc>
      </w:tr>
      <w:tr w:rsidR="006937F4" w:rsidRPr="006937F4" w14:paraId="48CC436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097EC47"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4F501DE8"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4F983D6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775B8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FF00BD" w14:textId="77777777" w:rsidR="006937F4" w:rsidRPr="006937F4" w:rsidRDefault="006937F4" w:rsidP="006937F4">
            <w:pPr>
              <w:keepNext/>
              <w:keepLines/>
              <w:spacing w:after="0"/>
              <w:rPr>
                <w:rFonts w:ascii="Arial" w:hAnsi="Arial"/>
                <w:sz w:val="18"/>
              </w:rPr>
            </w:pPr>
          </w:p>
        </w:tc>
      </w:tr>
      <w:tr w:rsidR="006937F4" w:rsidRPr="006937F4" w14:paraId="6939100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F439499"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3EA88FEB"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3A5F82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2D921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4B20DF" w14:textId="77777777" w:rsidR="006937F4" w:rsidRPr="006937F4" w:rsidRDefault="006937F4" w:rsidP="006937F4">
            <w:pPr>
              <w:keepNext/>
              <w:keepLines/>
              <w:spacing w:after="0"/>
              <w:rPr>
                <w:rFonts w:ascii="Arial" w:hAnsi="Arial"/>
                <w:sz w:val="18"/>
              </w:rPr>
            </w:pPr>
          </w:p>
        </w:tc>
      </w:tr>
      <w:tr w:rsidR="006937F4" w:rsidRPr="006937F4" w14:paraId="00AB1D6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280673"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138C4EEF"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08BCE28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4BBF6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FB4C4D" w14:textId="77777777" w:rsidR="006937F4" w:rsidRPr="006937F4" w:rsidRDefault="006937F4" w:rsidP="006937F4">
            <w:pPr>
              <w:keepNext/>
              <w:keepLines/>
              <w:spacing w:after="0"/>
              <w:rPr>
                <w:rFonts w:ascii="Arial" w:hAnsi="Arial"/>
                <w:sz w:val="18"/>
              </w:rPr>
            </w:pPr>
          </w:p>
        </w:tc>
      </w:tr>
      <w:tr w:rsidR="006937F4" w:rsidRPr="006937F4" w14:paraId="350F6F9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F940D27"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2DC95A00"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208E863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BFF27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C60DE2" w14:textId="77777777" w:rsidR="006937F4" w:rsidRPr="006937F4" w:rsidRDefault="006937F4" w:rsidP="006937F4">
            <w:pPr>
              <w:keepNext/>
              <w:keepLines/>
              <w:spacing w:after="0"/>
              <w:rPr>
                <w:rFonts w:ascii="Arial" w:hAnsi="Arial"/>
                <w:sz w:val="18"/>
              </w:rPr>
            </w:pPr>
          </w:p>
        </w:tc>
      </w:tr>
      <w:tr w:rsidR="006937F4" w:rsidRPr="006937F4" w14:paraId="77D85CF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38E18D"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D31B511"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6FC14A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B155C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35CBCE" w14:textId="77777777" w:rsidR="006937F4" w:rsidRPr="006937F4" w:rsidRDefault="006937F4" w:rsidP="006937F4">
            <w:pPr>
              <w:keepNext/>
              <w:keepLines/>
              <w:spacing w:after="0"/>
              <w:rPr>
                <w:rFonts w:ascii="Arial" w:hAnsi="Arial"/>
                <w:sz w:val="18"/>
              </w:rPr>
            </w:pPr>
          </w:p>
        </w:tc>
      </w:tr>
      <w:tr w:rsidR="006937F4" w:rsidRPr="006937F4" w14:paraId="2E7D9FC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274A78F"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104CFBC8"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463F188"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935F25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9F61F3" w14:textId="77777777" w:rsidR="006937F4" w:rsidRPr="006937F4" w:rsidRDefault="006937F4" w:rsidP="006937F4">
            <w:pPr>
              <w:keepNext/>
              <w:keepLines/>
              <w:spacing w:after="0"/>
              <w:rPr>
                <w:rFonts w:ascii="Arial" w:hAnsi="Arial"/>
                <w:sz w:val="18"/>
              </w:rPr>
            </w:pPr>
          </w:p>
        </w:tc>
      </w:tr>
      <w:tr w:rsidR="006937F4" w:rsidRPr="006937F4" w14:paraId="4FBA035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466D8A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89340B6"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26541E"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2D75E01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236A84" w14:textId="77777777" w:rsidR="006937F4" w:rsidRPr="006937F4" w:rsidRDefault="006937F4" w:rsidP="006937F4">
            <w:pPr>
              <w:keepNext/>
              <w:keepLines/>
              <w:spacing w:after="0"/>
              <w:rPr>
                <w:rFonts w:ascii="Arial" w:hAnsi="Arial"/>
                <w:sz w:val="18"/>
              </w:rPr>
            </w:pPr>
          </w:p>
        </w:tc>
      </w:tr>
      <w:tr w:rsidR="006937F4" w:rsidRPr="006937F4" w14:paraId="63E5EC7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E1F4C6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1C36B9C"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03DEC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85EDA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FB1874" w14:textId="77777777" w:rsidR="006937F4" w:rsidRPr="006937F4" w:rsidRDefault="006937F4" w:rsidP="006937F4">
            <w:pPr>
              <w:keepNext/>
              <w:keepLines/>
              <w:spacing w:after="0"/>
              <w:rPr>
                <w:rFonts w:ascii="Arial" w:hAnsi="Arial"/>
                <w:sz w:val="18"/>
              </w:rPr>
            </w:pPr>
          </w:p>
        </w:tc>
      </w:tr>
      <w:tr w:rsidR="006937F4" w:rsidRPr="006937F4" w14:paraId="74CFD35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6AE42C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6450EE1"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258C33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465AB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1305BD" w14:textId="77777777" w:rsidR="006937F4" w:rsidRPr="006937F4" w:rsidRDefault="006937F4" w:rsidP="006937F4">
            <w:pPr>
              <w:keepNext/>
              <w:keepLines/>
              <w:spacing w:after="0"/>
              <w:rPr>
                <w:rFonts w:ascii="Arial" w:hAnsi="Arial"/>
                <w:sz w:val="18"/>
              </w:rPr>
            </w:pPr>
          </w:p>
        </w:tc>
      </w:tr>
      <w:tr w:rsidR="006937F4" w:rsidRPr="006937F4" w14:paraId="53F2275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EA91F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EF43A5"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6.4.1.3.3-6</w:t>
            </w:r>
          </w:p>
        </w:tc>
        <w:tc>
          <w:tcPr>
            <w:tcW w:w="2126" w:type="dxa"/>
            <w:tcBorders>
              <w:top w:val="single" w:sz="4" w:space="0" w:color="auto"/>
              <w:left w:val="single" w:sz="4" w:space="0" w:color="auto"/>
              <w:bottom w:val="single" w:sz="4" w:space="0" w:color="auto"/>
              <w:right w:val="single" w:sz="4" w:space="0" w:color="auto"/>
            </w:tcBorders>
          </w:tcPr>
          <w:p w14:paraId="4E02D54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BCD17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BBD549" w14:textId="77777777" w:rsidR="006937F4" w:rsidRPr="006937F4" w:rsidRDefault="006937F4" w:rsidP="006937F4">
            <w:pPr>
              <w:keepNext/>
              <w:keepLines/>
              <w:spacing w:after="0"/>
              <w:rPr>
                <w:rFonts w:ascii="Arial" w:hAnsi="Arial"/>
                <w:sz w:val="18"/>
              </w:rPr>
            </w:pPr>
          </w:p>
        </w:tc>
      </w:tr>
    </w:tbl>
    <w:p w14:paraId="0BDB0115" w14:textId="77777777" w:rsidR="006937F4" w:rsidRPr="006937F4" w:rsidRDefault="006937F4" w:rsidP="006937F4"/>
    <w:p w14:paraId="6BC52E03" w14:textId="77777777" w:rsidR="006937F4" w:rsidRPr="006937F4" w:rsidRDefault="006937F4" w:rsidP="006937F4">
      <w:pPr>
        <w:keepNext/>
        <w:keepLines/>
        <w:spacing w:before="60"/>
        <w:jc w:val="center"/>
        <w:rPr>
          <w:rFonts w:ascii="Arial" w:hAnsi="Arial"/>
          <w:b/>
        </w:rPr>
      </w:pPr>
      <w:r w:rsidRPr="006937F4">
        <w:rPr>
          <w:rFonts w:ascii="Arial" w:hAnsi="Arial"/>
          <w:b/>
        </w:rPr>
        <w:t>Table 6.4.1.3.3-6: MCPTT-MBMS-Usage-Info in SIP MESSAGE (6.4.1.3.3-5)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6C0E4B0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830974" w14:textId="4BEC00D1"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825" w:author="MCC160" w:date="2023-01-21T08:50:00Z">
              <w:r w:rsidR="00792DC2">
                <w:rPr>
                  <w:rFonts w:ascii="Arial" w:hAnsi="Arial"/>
                  <w:sz w:val="18"/>
                </w:rPr>
                <w:t>,</w:t>
              </w:r>
            </w:ins>
            <w:r w:rsidRPr="006937F4">
              <w:rPr>
                <w:rFonts w:ascii="Arial" w:hAnsi="Arial"/>
                <w:sz w:val="18"/>
              </w:rPr>
              <w:t xml:space="preserve"> Clause F.2</w:t>
            </w:r>
          </w:p>
        </w:tc>
      </w:tr>
      <w:tr w:rsidR="006937F4" w:rsidRPr="006937F4" w14:paraId="6EA2207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B614BF7"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AC4FD2"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7F065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B229298"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85E8F09"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4CBAECA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C53B8B"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158A1F2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D93AC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B200C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DD48339" w14:textId="77777777" w:rsidR="006937F4" w:rsidRPr="006937F4" w:rsidRDefault="006937F4" w:rsidP="006937F4">
            <w:pPr>
              <w:keepNext/>
              <w:keepLines/>
              <w:spacing w:after="0"/>
              <w:rPr>
                <w:rFonts w:ascii="Arial" w:hAnsi="Arial"/>
                <w:sz w:val="18"/>
              </w:rPr>
            </w:pPr>
          </w:p>
        </w:tc>
      </w:tr>
      <w:tr w:rsidR="006937F4" w:rsidRPr="006937F4" w14:paraId="2911FA2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14F54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5112198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6B2CF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A9959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4DBA33B" w14:textId="77777777" w:rsidR="006937F4" w:rsidRPr="006937F4" w:rsidRDefault="006937F4" w:rsidP="006937F4">
            <w:pPr>
              <w:keepNext/>
              <w:keepLines/>
              <w:spacing w:after="0"/>
              <w:rPr>
                <w:rFonts w:ascii="Arial" w:hAnsi="Arial"/>
                <w:sz w:val="18"/>
              </w:rPr>
            </w:pPr>
          </w:p>
        </w:tc>
      </w:tr>
      <w:tr w:rsidR="006937F4" w:rsidRPr="006937F4" w14:paraId="171BEBB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B7985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5C3571" w14:textId="77777777" w:rsidR="006937F4" w:rsidRPr="006937F4" w:rsidRDefault="006937F4" w:rsidP="006937F4">
            <w:pPr>
              <w:keepNext/>
              <w:keepLines/>
              <w:spacing w:after="0"/>
              <w:rPr>
                <w:rFonts w:ascii="Arial" w:hAnsi="Arial"/>
                <w:sz w:val="18"/>
              </w:rPr>
            </w:pPr>
            <w:r w:rsidRPr="006937F4">
              <w:rPr>
                <w:rFonts w:ascii="Arial" w:hAnsi="Arial"/>
                <w:sz w:val="18"/>
              </w:rPr>
              <w:t>"listening"</w:t>
            </w:r>
          </w:p>
        </w:tc>
        <w:tc>
          <w:tcPr>
            <w:tcW w:w="2126" w:type="dxa"/>
            <w:tcBorders>
              <w:top w:val="single" w:sz="4" w:space="0" w:color="auto"/>
              <w:left w:val="single" w:sz="4" w:space="0" w:color="auto"/>
              <w:bottom w:val="single" w:sz="4" w:space="0" w:color="auto"/>
              <w:right w:val="single" w:sz="4" w:space="0" w:color="auto"/>
            </w:tcBorders>
          </w:tcPr>
          <w:p w14:paraId="4B7B293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E8CB8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3D46B0E" w14:textId="77777777" w:rsidR="006937F4" w:rsidRPr="006937F4" w:rsidRDefault="006937F4" w:rsidP="006937F4">
            <w:pPr>
              <w:keepNext/>
              <w:keepLines/>
              <w:spacing w:after="0"/>
              <w:rPr>
                <w:rFonts w:ascii="Arial" w:hAnsi="Arial"/>
                <w:sz w:val="18"/>
              </w:rPr>
            </w:pPr>
          </w:p>
        </w:tc>
      </w:tr>
      <w:tr w:rsidR="006937F4" w:rsidRPr="006937F4" w14:paraId="581E4D8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2E164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19A357"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69C42F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C2732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C7413B" w14:textId="77777777" w:rsidR="006937F4" w:rsidRPr="006937F4" w:rsidRDefault="006937F4" w:rsidP="006937F4">
            <w:pPr>
              <w:keepNext/>
              <w:keepLines/>
              <w:spacing w:after="0"/>
              <w:rPr>
                <w:rFonts w:ascii="Arial" w:hAnsi="Arial"/>
                <w:sz w:val="18"/>
              </w:rPr>
            </w:pPr>
          </w:p>
        </w:tc>
      </w:tr>
      <w:tr w:rsidR="006937F4" w:rsidRPr="006937F4" w14:paraId="09F00B8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90E66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E38CED" w14:textId="77777777" w:rsidR="006937F4" w:rsidRPr="006937F4" w:rsidRDefault="006937F4" w:rsidP="006937F4">
            <w:pPr>
              <w:keepNext/>
              <w:keepLines/>
              <w:spacing w:after="0"/>
              <w:rPr>
                <w:rFonts w:ascii="Arial" w:hAnsi="Arial"/>
                <w:sz w:val="18"/>
              </w:rPr>
            </w:pPr>
            <w:r w:rsidRPr="006937F4">
              <w:rPr>
                <w:rFonts w:ascii="Arial" w:hAnsi="Arial"/>
                <w:sz w:val="18"/>
              </w:rPr>
              <w:t>"true"</w:t>
            </w:r>
          </w:p>
        </w:tc>
        <w:tc>
          <w:tcPr>
            <w:tcW w:w="2126" w:type="dxa"/>
            <w:tcBorders>
              <w:top w:val="single" w:sz="4" w:space="0" w:color="auto"/>
              <w:left w:val="single" w:sz="4" w:space="0" w:color="auto"/>
              <w:bottom w:val="single" w:sz="4" w:space="0" w:color="auto"/>
              <w:right w:val="single" w:sz="4" w:space="0" w:color="auto"/>
            </w:tcBorders>
          </w:tcPr>
          <w:p w14:paraId="66A250F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07F62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87B36BE" w14:textId="77777777" w:rsidR="006937F4" w:rsidRPr="006937F4" w:rsidRDefault="006937F4" w:rsidP="006937F4">
            <w:pPr>
              <w:keepNext/>
              <w:keepLines/>
              <w:spacing w:after="0"/>
              <w:rPr>
                <w:rFonts w:ascii="Arial" w:hAnsi="Arial"/>
                <w:sz w:val="18"/>
              </w:rPr>
            </w:pPr>
          </w:p>
        </w:tc>
      </w:tr>
      <w:tr w:rsidR="006937F4" w:rsidRPr="006937F4" w14:paraId="7FA434A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F771E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DA1479"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7450201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EC5D7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6CB485F" w14:textId="77777777" w:rsidR="006937F4" w:rsidRPr="006937F4" w:rsidRDefault="006937F4" w:rsidP="006937F4">
            <w:pPr>
              <w:keepNext/>
              <w:keepLines/>
              <w:spacing w:after="0"/>
              <w:rPr>
                <w:rFonts w:ascii="Arial" w:hAnsi="Arial"/>
                <w:sz w:val="18"/>
              </w:rPr>
            </w:pPr>
          </w:p>
        </w:tc>
      </w:tr>
      <w:tr w:rsidR="006937F4" w:rsidRPr="006937F4" w14:paraId="3374427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86050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7C97B9"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7D5391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FB4F7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9245F98" w14:textId="77777777" w:rsidR="006937F4" w:rsidRPr="006937F4" w:rsidRDefault="006937F4" w:rsidP="006937F4">
            <w:pPr>
              <w:keepNext/>
              <w:keepLines/>
              <w:spacing w:after="0"/>
              <w:rPr>
                <w:rFonts w:ascii="Arial" w:hAnsi="Arial"/>
                <w:sz w:val="18"/>
              </w:rPr>
            </w:pPr>
          </w:p>
        </w:tc>
      </w:tr>
      <w:tr w:rsidR="006937F4" w:rsidRPr="006937F4" w14:paraId="722A7C6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27309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80DF43"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3B01DA38"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11D57C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DBC76E7" w14:textId="77777777" w:rsidR="006937F4" w:rsidRPr="006937F4" w:rsidRDefault="006937F4" w:rsidP="006937F4">
            <w:pPr>
              <w:keepNext/>
              <w:keepLines/>
              <w:spacing w:after="0"/>
              <w:rPr>
                <w:rFonts w:ascii="Arial" w:hAnsi="Arial"/>
                <w:sz w:val="18"/>
              </w:rPr>
            </w:pPr>
          </w:p>
        </w:tc>
      </w:tr>
    </w:tbl>
    <w:p w14:paraId="62F4027D" w14:textId="77777777" w:rsidR="006937F4" w:rsidRPr="006937F4" w:rsidRDefault="006937F4" w:rsidP="006937F4"/>
    <w:p w14:paraId="46106BB9" w14:textId="77777777" w:rsidR="006937F4" w:rsidRPr="006937F4" w:rsidRDefault="006937F4" w:rsidP="006937F4">
      <w:pPr>
        <w:keepNext/>
        <w:keepLines/>
        <w:spacing w:before="60"/>
        <w:jc w:val="center"/>
        <w:rPr>
          <w:rFonts w:ascii="Arial" w:hAnsi="Arial"/>
          <w:b/>
        </w:rPr>
      </w:pPr>
      <w:r w:rsidRPr="006937F4">
        <w:rPr>
          <w:rFonts w:ascii="Arial" w:hAnsi="Arial"/>
          <w:b/>
        </w:rPr>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746A349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F016AC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Derivation Path: TS 36.579-1 [2], Table 5.5.2.7.1-1 </w:t>
            </w:r>
          </w:p>
        </w:tc>
      </w:tr>
      <w:tr w:rsidR="006937F4" w:rsidRPr="006937F4" w14:paraId="0756D12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6FD4FA"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4A521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3CED77"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46EBA4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6ED4401"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4268DFD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8A18EB8"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8ECF75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DAB8C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EF65C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20B267" w14:textId="77777777" w:rsidR="006937F4" w:rsidRPr="006937F4" w:rsidRDefault="006937F4" w:rsidP="006937F4">
            <w:pPr>
              <w:keepNext/>
              <w:keepLines/>
              <w:spacing w:after="0"/>
              <w:rPr>
                <w:rFonts w:ascii="Arial" w:hAnsi="Arial"/>
                <w:sz w:val="18"/>
              </w:rPr>
            </w:pPr>
          </w:p>
        </w:tc>
      </w:tr>
      <w:tr w:rsidR="006937F4" w:rsidRPr="006937F4" w14:paraId="33A63DF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C609525"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0469C50"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1FE763C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CBF4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72369F" w14:textId="77777777" w:rsidR="006937F4" w:rsidRPr="006937F4" w:rsidRDefault="006937F4" w:rsidP="006937F4">
            <w:pPr>
              <w:keepNext/>
              <w:keepLines/>
              <w:spacing w:after="0"/>
              <w:rPr>
                <w:rFonts w:ascii="Arial" w:hAnsi="Arial"/>
                <w:sz w:val="18"/>
              </w:rPr>
            </w:pPr>
          </w:p>
        </w:tc>
      </w:tr>
      <w:tr w:rsidR="006937F4" w:rsidRPr="006937F4" w14:paraId="52C1CE0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BA3FC28"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2D0D52B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2A00B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69E04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CD79AD" w14:textId="77777777" w:rsidR="006937F4" w:rsidRPr="006937F4" w:rsidRDefault="006937F4" w:rsidP="006937F4">
            <w:pPr>
              <w:keepNext/>
              <w:keepLines/>
              <w:spacing w:after="0"/>
              <w:rPr>
                <w:rFonts w:ascii="Arial" w:hAnsi="Arial"/>
                <w:sz w:val="18"/>
              </w:rPr>
            </w:pPr>
          </w:p>
        </w:tc>
      </w:tr>
      <w:tr w:rsidR="006937F4" w:rsidRPr="006937F4" w14:paraId="3D21E2A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00A60EC"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9353146"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8B027D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F6368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96D2CE" w14:textId="77777777" w:rsidR="006937F4" w:rsidRPr="006937F4" w:rsidRDefault="006937F4" w:rsidP="006937F4">
            <w:pPr>
              <w:keepNext/>
              <w:keepLines/>
              <w:spacing w:after="0"/>
              <w:rPr>
                <w:rFonts w:ascii="Arial" w:hAnsi="Arial"/>
                <w:sz w:val="18"/>
              </w:rPr>
            </w:pPr>
          </w:p>
        </w:tc>
      </w:tr>
      <w:tr w:rsidR="006937F4" w:rsidRPr="006937F4" w14:paraId="3A96593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020FBE"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6222C064"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A3BAA6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04DE6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D3E21D" w14:textId="77777777" w:rsidR="006937F4" w:rsidRPr="006937F4" w:rsidRDefault="006937F4" w:rsidP="006937F4">
            <w:pPr>
              <w:keepNext/>
              <w:keepLines/>
              <w:spacing w:after="0"/>
              <w:rPr>
                <w:rFonts w:ascii="Arial" w:hAnsi="Arial"/>
                <w:sz w:val="18"/>
              </w:rPr>
            </w:pPr>
          </w:p>
        </w:tc>
      </w:tr>
      <w:tr w:rsidR="006937F4" w:rsidRPr="006937F4" w14:paraId="78175DD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4E85A95"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0E7DF4B"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6A6E1FE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CBC59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67899F" w14:textId="77777777" w:rsidR="006937F4" w:rsidRPr="006937F4" w:rsidRDefault="006937F4" w:rsidP="006937F4">
            <w:pPr>
              <w:keepNext/>
              <w:keepLines/>
              <w:spacing w:after="0"/>
              <w:rPr>
                <w:rFonts w:ascii="Arial" w:hAnsi="Arial"/>
                <w:sz w:val="18"/>
              </w:rPr>
            </w:pPr>
          </w:p>
        </w:tc>
      </w:tr>
      <w:tr w:rsidR="006937F4" w:rsidRPr="006937F4" w14:paraId="0E69460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781371"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208EA627"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B88E05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12351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8C10B1" w14:textId="77777777" w:rsidR="006937F4" w:rsidRPr="006937F4" w:rsidRDefault="006937F4" w:rsidP="006937F4">
            <w:pPr>
              <w:keepNext/>
              <w:keepLines/>
              <w:spacing w:after="0"/>
              <w:rPr>
                <w:rFonts w:ascii="Arial" w:hAnsi="Arial"/>
                <w:sz w:val="18"/>
              </w:rPr>
            </w:pPr>
          </w:p>
        </w:tc>
      </w:tr>
      <w:tr w:rsidR="006937F4" w:rsidRPr="006937F4" w14:paraId="70940C2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7B0010F"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36259516"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5AD5318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DACFC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61F22A" w14:textId="77777777" w:rsidR="006937F4" w:rsidRPr="006937F4" w:rsidRDefault="006937F4" w:rsidP="006937F4">
            <w:pPr>
              <w:keepNext/>
              <w:keepLines/>
              <w:spacing w:after="0"/>
              <w:rPr>
                <w:rFonts w:ascii="Arial" w:hAnsi="Arial"/>
                <w:sz w:val="18"/>
              </w:rPr>
            </w:pPr>
          </w:p>
        </w:tc>
      </w:tr>
      <w:tr w:rsidR="006937F4" w:rsidRPr="006937F4" w14:paraId="72941D1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AA3E8CB"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7D26BAD7"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51DAB72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B02B8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83B3C3" w14:textId="77777777" w:rsidR="006937F4" w:rsidRPr="006937F4" w:rsidRDefault="006937F4" w:rsidP="006937F4">
            <w:pPr>
              <w:keepNext/>
              <w:keepLines/>
              <w:spacing w:after="0"/>
              <w:rPr>
                <w:rFonts w:ascii="Arial" w:hAnsi="Arial"/>
                <w:sz w:val="18"/>
              </w:rPr>
            </w:pPr>
          </w:p>
        </w:tc>
      </w:tr>
      <w:tr w:rsidR="006937F4" w:rsidRPr="006937F4" w14:paraId="51B9E9A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2E33EF"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28B3377"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142155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38FAB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F79FCA" w14:textId="77777777" w:rsidR="006937F4" w:rsidRPr="006937F4" w:rsidRDefault="006937F4" w:rsidP="006937F4">
            <w:pPr>
              <w:keepNext/>
              <w:keepLines/>
              <w:spacing w:after="0"/>
              <w:rPr>
                <w:rFonts w:ascii="Arial" w:hAnsi="Arial"/>
                <w:sz w:val="18"/>
              </w:rPr>
            </w:pPr>
          </w:p>
        </w:tc>
      </w:tr>
      <w:tr w:rsidR="006937F4" w:rsidRPr="006937F4" w14:paraId="3B6BBF2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4450993"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478D33CE"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F0932CA"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EEE37C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E1F83" w14:textId="77777777" w:rsidR="006937F4" w:rsidRPr="006937F4" w:rsidRDefault="006937F4" w:rsidP="006937F4">
            <w:pPr>
              <w:keepNext/>
              <w:keepLines/>
              <w:spacing w:after="0"/>
              <w:rPr>
                <w:rFonts w:ascii="Arial" w:hAnsi="Arial"/>
                <w:sz w:val="18"/>
              </w:rPr>
            </w:pPr>
          </w:p>
        </w:tc>
      </w:tr>
      <w:tr w:rsidR="006937F4" w:rsidRPr="006937F4" w14:paraId="6A07828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F921257"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1D66A27"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9B305C6"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13F1723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B6A5E8" w14:textId="77777777" w:rsidR="006937F4" w:rsidRPr="006937F4" w:rsidRDefault="006937F4" w:rsidP="006937F4">
            <w:pPr>
              <w:keepNext/>
              <w:keepLines/>
              <w:spacing w:after="0"/>
              <w:rPr>
                <w:rFonts w:ascii="Arial" w:hAnsi="Arial"/>
                <w:sz w:val="18"/>
              </w:rPr>
            </w:pPr>
          </w:p>
        </w:tc>
      </w:tr>
      <w:tr w:rsidR="006937F4" w:rsidRPr="006937F4" w14:paraId="7456185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D277FA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F595195"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9B9D2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E84A0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6C506C" w14:textId="77777777" w:rsidR="006937F4" w:rsidRPr="006937F4" w:rsidRDefault="006937F4" w:rsidP="006937F4">
            <w:pPr>
              <w:keepNext/>
              <w:keepLines/>
              <w:spacing w:after="0"/>
              <w:rPr>
                <w:rFonts w:ascii="Arial" w:hAnsi="Arial"/>
                <w:sz w:val="18"/>
              </w:rPr>
            </w:pPr>
          </w:p>
        </w:tc>
      </w:tr>
      <w:tr w:rsidR="006937F4" w:rsidRPr="006937F4" w14:paraId="58AA69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5F000D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35E20E4"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D206EF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4D028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668287" w14:textId="77777777" w:rsidR="006937F4" w:rsidRPr="006937F4" w:rsidRDefault="006937F4" w:rsidP="006937F4">
            <w:pPr>
              <w:keepNext/>
              <w:keepLines/>
              <w:spacing w:after="0"/>
              <w:rPr>
                <w:rFonts w:ascii="Arial" w:hAnsi="Arial"/>
                <w:sz w:val="18"/>
              </w:rPr>
            </w:pPr>
          </w:p>
        </w:tc>
      </w:tr>
      <w:tr w:rsidR="006937F4" w:rsidRPr="006937F4" w14:paraId="70D1934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CA057B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529765"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6.4.1.3.3-8</w:t>
            </w:r>
          </w:p>
        </w:tc>
        <w:tc>
          <w:tcPr>
            <w:tcW w:w="2126" w:type="dxa"/>
            <w:tcBorders>
              <w:top w:val="single" w:sz="4" w:space="0" w:color="auto"/>
              <w:left w:val="single" w:sz="4" w:space="0" w:color="auto"/>
              <w:bottom w:val="single" w:sz="4" w:space="0" w:color="auto"/>
              <w:right w:val="single" w:sz="4" w:space="0" w:color="auto"/>
            </w:tcBorders>
          </w:tcPr>
          <w:p w14:paraId="5186DE3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07229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C5FEED" w14:textId="77777777" w:rsidR="006937F4" w:rsidRPr="006937F4" w:rsidRDefault="006937F4" w:rsidP="006937F4">
            <w:pPr>
              <w:keepNext/>
              <w:keepLines/>
              <w:spacing w:after="0"/>
              <w:rPr>
                <w:rFonts w:ascii="Arial" w:hAnsi="Arial"/>
                <w:sz w:val="18"/>
              </w:rPr>
            </w:pPr>
          </w:p>
        </w:tc>
      </w:tr>
    </w:tbl>
    <w:p w14:paraId="330CDC92" w14:textId="77777777" w:rsidR="006937F4" w:rsidRPr="006937F4" w:rsidRDefault="006937F4" w:rsidP="006937F4"/>
    <w:p w14:paraId="0F76A096" w14:textId="77777777" w:rsidR="006937F4" w:rsidRPr="006937F4" w:rsidRDefault="006937F4" w:rsidP="006937F4">
      <w:pPr>
        <w:keepNext/>
        <w:keepLines/>
        <w:spacing w:before="60"/>
        <w:jc w:val="center"/>
        <w:rPr>
          <w:rFonts w:ascii="Arial" w:hAnsi="Arial"/>
          <w:b/>
        </w:rPr>
      </w:pPr>
      <w:r w:rsidRPr="006937F4">
        <w:rPr>
          <w:rFonts w:ascii="Arial" w:hAnsi="Arial"/>
          <w:b/>
        </w:rPr>
        <w:t>Table 6.4.1.3.3-8: MCPTT-MBMS-Usage-Info in SIP MESSAGE (6.4.1.3.3-7)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4AF5F1B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FB6246" w14:textId="3C9C7BAA"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826" w:author="MCC160" w:date="2023-01-21T08:51:00Z">
              <w:r w:rsidR="00792DC2">
                <w:rPr>
                  <w:rFonts w:ascii="Arial" w:hAnsi="Arial"/>
                  <w:sz w:val="18"/>
                </w:rPr>
                <w:t>,</w:t>
              </w:r>
            </w:ins>
            <w:r w:rsidRPr="006937F4">
              <w:rPr>
                <w:rFonts w:ascii="Arial" w:hAnsi="Arial"/>
                <w:sz w:val="18"/>
              </w:rPr>
              <w:t xml:space="preserve"> Clause F.2</w:t>
            </w:r>
          </w:p>
        </w:tc>
      </w:tr>
      <w:tr w:rsidR="006937F4" w:rsidRPr="006937F4" w14:paraId="093528E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846F4F6"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306865"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21BB2B"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216173F"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14868F53"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11D133A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6F509A"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64741B9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553E63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B3D52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405E93B" w14:textId="77777777" w:rsidR="006937F4" w:rsidRPr="006937F4" w:rsidRDefault="006937F4" w:rsidP="006937F4">
            <w:pPr>
              <w:keepNext/>
              <w:keepLines/>
              <w:spacing w:after="0"/>
              <w:rPr>
                <w:rFonts w:ascii="Arial" w:hAnsi="Arial"/>
                <w:sz w:val="18"/>
              </w:rPr>
            </w:pPr>
          </w:p>
        </w:tc>
      </w:tr>
      <w:tr w:rsidR="006937F4" w:rsidRPr="006937F4" w14:paraId="7A488DB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B788D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1909DE5A"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A3DD4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6D3B5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88B7D08" w14:textId="77777777" w:rsidR="006937F4" w:rsidRPr="006937F4" w:rsidRDefault="006937F4" w:rsidP="006937F4">
            <w:pPr>
              <w:keepNext/>
              <w:keepLines/>
              <w:spacing w:after="0"/>
              <w:rPr>
                <w:rFonts w:ascii="Arial" w:hAnsi="Arial"/>
                <w:sz w:val="18"/>
              </w:rPr>
            </w:pPr>
          </w:p>
        </w:tc>
      </w:tr>
      <w:tr w:rsidR="006937F4" w:rsidRPr="006937F4" w14:paraId="440177E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71C8A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2C6000" w14:textId="77777777" w:rsidR="006937F4" w:rsidRPr="006937F4" w:rsidRDefault="006937F4" w:rsidP="006937F4">
            <w:pPr>
              <w:keepNext/>
              <w:keepLines/>
              <w:spacing w:after="0"/>
              <w:rPr>
                <w:rFonts w:ascii="Arial" w:hAnsi="Arial"/>
                <w:sz w:val="18"/>
              </w:rPr>
            </w:pPr>
            <w:r w:rsidRPr="006937F4">
              <w:rPr>
                <w:rFonts w:ascii="Arial" w:hAnsi="Arial"/>
                <w:sz w:val="18"/>
              </w:rPr>
              <w:t>"listening"</w:t>
            </w:r>
          </w:p>
        </w:tc>
        <w:tc>
          <w:tcPr>
            <w:tcW w:w="2126" w:type="dxa"/>
            <w:tcBorders>
              <w:top w:val="single" w:sz="4" w:space="0" w:color="auto"/>
              <w:left w:val="single" w:sz="4" w:space="0" w:color="auto"/>
              <w:bottom w:val="single" w:sz="4" w:space="0" w:color="auto"/>
              <w:right w:val="single" w:sz="4" w:space="0" w:color="auto"/>
            </w:tcBorders>
          </w:tcPr>
          <w:p w14:paraId="756BC0F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D6527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6277D5F" w14:textId="77777777" w:rsidR="006937F4" w:rsidRPr="006937F4" w:rsidRDefault="006937F4" w:rsidP="006937F4">
            <w:pPr>
              <w:keepNext/>
              <w:keepLines/>
              <w:spacing w:after="0"/>
              <w:rPr>
                <w:rFonts w:ascii="Arial" w:hAnsi="Arial"/>
                <w:sz w:val="18"/>
              </w:rPr>
            </w:pPr>
          </w:p>
        </w:tc>
      </w:tr>
      <w:tr w:rsidR="006937F4" w:rsidRPr="006937F4" w14:paraId="3E73B2A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2DE2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F2095C" w14:textId="77777777" w:rsidR="006937F4" w:rsidRPr="006937F4" w:rsidRDefault="006937F4" w:rsidP="006937F4">
            <w:pPr>
              <w:keepNext/>
              <w:keepLines/>
              <w:spacing w:after="0"/>
              <w:rPr>
                <w:rFonts w:ascii="Arial" w:hAnsi="Arial"/>
                <w:sz w:val="18"/>
              </w:rPr>
            </w:pPr>
            <w:r w:rsidRPr="006937F4">
              <w:rPr>
                <w:rFonts w:ascii="Arial" w:hAnsi="Arial"/>
                <w:sz w:val="18"/>
              </w:rPr>
              <w:t>px_sesson_A_ID</w:t>
            </w:r>
          </w:p>
        </w:tc>
        <w:tc>
          <w:tcPr>
            <w:tcW w:w="2126" w:type="dxa"/>
            <w:tcBorders>
              <w:top w:val="single" w:sz="4" w:space="0" w:color="auto"/>
              <w:left w:val="single" w:sz="4" w:space="0" w:color="auto"/>
              <w:bottom w:val="single" w:sz="4" w:space="0" w:color="auto"/>
              <w:right w:val="single" w:sz="4" w:space="0" w:color="auto"/>
            </w:tcBorders>
          </w:tcPr>
          <w:p w14:paraId="3E5E044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D733B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E7F375" w14:textId="77777777" w:rsidR="006937F4" w:rsidRPr="006937F4" w:rsidRDefault="006937F4" w:rsidP="006937F4">
            <w:pPr>
              <w:keepNext/>
              <w:keepLines/>
              <w:spacing w:after="0"/>
              <w:rPr>
                <w:rFonts w:ascii="Arial" w:hAnsi="Arial"/>
                <w:sz w:val="18"/>
              </w:rPr>
            </w:pPr>
          </w:p>
        </w:tc>
      </w:tr>
      <w:tr w:rsidR="006937F4" w:rsidRPr="006937F4" w14:paraId="7AC7754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98D69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6DC569"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73B238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CF292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06B2DC4" w14:textId="77777777" w:rsidR="006937F4" w:rsidRPr="006937F4" w:rsidRDefault="006937F4" w:rsidP="006937F4">
            <w:pPr>
              <w:keepNext/>
              <w:keepLines/>
              <w:spacing w:after="0"/>
              <w:rPr>
                <w:rFonts w:ascii="Arial" w:hAnsi="Arial"/>
                <w:sz w:val="18"/>
              </w:rPr>
            </w:pPr>
          </w:p>
        </w:tc>
      </w:tr>
      <w:tr w:rsidR="006937F4" w:rsidRPr="006937F4" w14:paraId="61D1AEB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EAB35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EE80A5"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16CA1FB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2EBCC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30C8186" w14:textId="77777777" w:rsidR="006937F4" w:rsidRPr="006937F4" w:rsidRDefault="006937F4" w:rsidP="006937F4">
            <w:pPr>
              <w:keepNext/>
              <w:keepLines/>
              <w:spacing w:after="0"/>
              <w:rPr>
                <w:rFonts w:ascii="Arial" w:hAnsi="Arial"/>
                <w:sz w:val="18"/>
              </w:rPr>
            </w:pPr>
          </w:p>
        </w:tc>
      </w:tr>
      <w:tr w:rsidR="006937F4" w:rsidRPr="006937F4" w14:paraId="47A4BCE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29B0A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6AB34A"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E6CCF5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5AEB9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E0CAF0F" w14:textId="77777777" w:rsidR="006937F4" w:rsidRPr="006937F4" w:rsidRDefault="006937F4" w:rsidP="006937F4">
            <w:pPr>
              <w:keepNext/>
              <w:keepLines/>
              <w:spacing w:after="0"/>
              <w:rPr>
                <w:rFonts w:ascii="Arial" w:hAnsi="Arial"/>
                <w:sz w:val="18"/>
              </w:rPr>
            </w:pPr>
          </w:p>
        </w:tc>
      </w:tr>
      <w:tr w:rsidR="006937F4" w:rsidRPr="006937F4" w14:paraId="75BAE0A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F087E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9B2893"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26705FF4"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01DD13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2F0AA1C" w14:textId="77777777" w:rsidR="006937F4" w:rsidRPr="006937F4" w:rsidRDefault="006937F4" w:rsidP="006937F4">
            <w:pPr>
              <w:keepNext/>
              <w:keepLines/>
              <w:spacing w:after="0"/>
              <w:rPr>
                <w:rFonts w:ascii="Arial" w:hAnsi="Arial"/>
                <w:sz w:val="18"/>
              </w:rPr>
            </w:pPr>
          </w:p>
        </w:tc>
      </w:tr>
    </w:tbl>
    <w:p w14:paraId="1D49DA90" w14:textId="77777777" w:rsidR="006937F4" w:rsidRPr="006937F4" w:rsidRDefault="006937F4" w:rsidP="006937F4"/>
    <w:p w14:paraId="35528315" w14:textId="77777777" w:rsidR="006937F4" w:rsidRPr="006937F4" w:rsidRDefault="006937F4" w:rsidP="006937F4">
      <w:pPr>
        <w:keepNext/>
        <w:keepLines/>
        <w:spacing w:before="60"/>
        <w:jc w:val="center"/>
        <w:rPr>
          <w:rFonts w:ascii="Arial" w:hAnsi="Arial"/>
          <w:b/>
        </w:rPr>
      </w:pPr>
      <w:r w:rsidRPr="006937F4">
        <w:rPr>
          <w:rFonts w:ascii="Arial" w:hAnsi="Arial"/>
          <w:b/>
        </w:rPr>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515198E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97B7C05"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827" w:author="MCC160" w:date="2023-01-21T08:47:00Z">
              <w:r w:rsidRPr="006937F4" w:rsidDel="00792DC2">
                <w:rPr>
                  <w:rFonts w:ascii="Arial" w:hAnsi="Arial"/>
                  <w:sz w:val="18"/>
                </w:rPr>
                <w:delText xml:space="preserve"> </w:delText>
              </w:r>
            </w:del>
          </w:p>
        </w:tc>
      </w:tr>
      <w:tr w:rsidR="006937F4" w:rsidRPr="006937F4" w14:paraId="27E7FB4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26445B0"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D2545F"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FB756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FD42020"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7E14384"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6EC3093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99F3127"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3B2D69A7"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83B064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6BDC9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FAFCDA" w14:textId="77777777" w:rsidR="006937F4" w:rsidRPr="006937F4" w:rsidRDefault="006937F4" w:rsidP="006937F4">
            <w:pPr>
              <w:keepNext/>
              <w:keepLines/>
              <w:spacing w:after="0"/>
              <w:rPr>
                <w:rFonts w:ascii="Arial" w:hAnsi="Arial"/>
                <w:sz w:val="18"/>
              </w:rPr>
            </w:pPr>
          </w:p>
        </w:tc>
      </w:tr>
      <w:tr w:rsidR="006937F4" w:rsidRPr="006937F4" w14:paraId="0D37A0C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B466564"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66AC8D76"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04BBC36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452B7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A0C879" w14:textId="77777777" w:rsidR="006937F4" w:rsidRPr="006937F4" w:rsidRDefault="006937F4" w:rsidP="006937F4">
            <w:pPr>
              <w:keepNext/>
              <w:keepLines/>
              <w:spacing w:after="0"/>
              <w:rPr>
                <w:rFonts w:ascii="Arial" w:hAnsi="Arial"/>
                <w:sz w:val="18"/>
              </w:rPr>
            </w:pPr>
          </w:p>
        </w:tc>
      </w:tr>
      <w:tr w:rsidR="006937F4" w:rsidRPr="006937F4" w14:paraId="1915C0F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A209FF5"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40A5386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72467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06757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D5F49B" w14:textId="77777777" w:rsidR="006937F4" w:rsidRPr="006937F4" w:rsidRDefault="006937F4" w:rsidP="006937F4">
            <w:pPr>
              <w:keepNext/>
              <w:keepLines/>
              <w:spacing w:after="0"/>
              <w:rPr>
                <w:rFonts w:ascii="Arial" w:hAnsi="Arial"/>
                <w:sz w:val="18"/>
              </w:rPr>
            </w:pPr>
          </w:p>
        </w:tc>
      </w:tr>
      <w:tr w:rsidR="006937F4" w:rsidRPr="006937F4" w14:paraId="772BC66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998C37"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7A4FFD0"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FF67C5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0D152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F09909" w14:textId="77777777" w:rsidR="006937F4" w:rsidRPr="006937F4" w:rsidRDefault="006937F4" w:rsidP="006937F4">
            <w:pPr>
              <w:keepNext/>
              <w:keepLines/>
              <w:spacing w:after="0"/>
              <w:rPr>
                <w:rFonts w:ascii="Arial" w:hAnsi="Arial"/>
                <w:sz w:val="18"/>
              </w:rPr>
            </w:pPr>
          </w:p>
        </w:tc>
      </w:tr>
      <w:tr w:rsidR="006937F4" w:rsidRPr="006937F4" w14:paraId="1FFFE6C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668ED1"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2A81D373"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199AF5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E901F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FD1447" w14:textId="77777777" w:rsidR="006937F4" w:rsidRPr="006937F4" w:rsidRDefault="006937F4" w:rsidP="006937F4">
            <w:pPr>
              <w:keepNext/>
              <w:keepLines/>
              <w:spacing w:after="0"/>
              <w:rPr>
                <w:rFonts w:ascii="Arial" w:hAnsi="Arial"/>
                <w:sz w:val="18"/>
              </w:rPr>
            </w:pPr>
          </w:p>
        </w:tc>
      </w:tr>
      <w:tr w:rsidR="006937F4" w:rsidRPr="006937F4" w14:paraId="0AE5209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45F574"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1E638B6"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481A623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37292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33A8F2" w14:textId="77777777" w:rsidR="006937F4" w:rsidRPr="006937F4" w:rsidRDefault="006937F4" w:rsidP="006937F4">
            <w:pPr>
              <w:keepNext/>
              <w:keepLines/>
              <w:spacing w:after="0"/>
              <w:rPr>
                <w:rFonts w:ascii="Arial" w:hAnsi="Arial"/>
                <w:sz w:val="18"/>
              </w:rPr>
            </w:pPr>
          </w:p>
        </w:tc>
      </w:tr>
      <w:tr w:rsidR="006937F4" w:rsidRPr="006937F4" w14:paraId="278DBD7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31FD7B6"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47A323F4"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58A7226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DEBBC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D79C22" w14:textId="77777777" w:rsidR="006937F4" w:rsidRPr="006937F4" w:rsidRDefault="006937F4" w:rsidP="006937F4">
            <w:pPr>
              <w:keepNext/>
              <w:keepLines/>
              <w:spacing w:after="0"/>
              <w:rPr>
                <w:rFonts w:ascii="Arial" w:hAnsi="Arial"/>
                <w:sz w:val="18"/>
              </w:rPr>
            </w:pPr>
          </w:p>
        </w:tc>
      </w:tr>
      <w:tr w:rsidR="006937F4" w:rsidRPr="006937F4" w14:paraId="51714B7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A9398C"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0E116AC2"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4D393F1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36FC9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84605A" w14:textId="77777777" w:rsidR="006937F4" w:rsidRPr="006937F4" w:rsidRDefault="006937F4" w:rsidP="006937F4">
            <w:pPr>
              <w:keepNext/>
              <w:keepLines/>
              <w:spacing w:after="0"/>
              <w:rPr>
                <w:rFonts w:ascii="Arial" w:hAnsi="Arial"/>
                <w:sz w:val="18"/>
              </w:rPr>
            </w:pPr>
          </w:p>
        </w:tc>
      </w:tr>
      <w:tr w:rsidR="006937F4" w:rsidRPr="006937F4" w14:paraId="7F6C132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267F35D"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68EFEAEF"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5714BCD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9DC27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3B7108" w14:textId="77777777" w:rsidR="006937F4" w:rsidRPr="006937F4" w:rsidRDefault="006937F4" w:rsidP="006937F4">
            <w:pPr>
              <w:keepNext/>
              <w:keepLines/>
              <w:spacing w:after="0"/>
              <w:rPr>
                <w:rFonts w:ascii="Arial" w:hAnsi="Arial"/>
                <w:sz w:val="18"/>
              </w:rPr>
            </w:pPr>
          </w:p>
        </w:tc>
      </w:tr>
      <w:tr w:rsidR="006937F4" w:rsidRPr="006937F4" w14:paraId="47F3AD3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0279170"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3903609C"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19E224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96D7D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2195C" w14:textId="77777777" w:rsidR="006937F4" w:rsidRPr="006937F4" w:rsidRDefault="006937F4" w:rsidP="006937F4">
            <w:pPr>
              <w:keepNext/>
              <w:keepLines/>
              <w:spacing w:after="0"/>
              <w:rPr>
                <w:rFonts w:ascii="Arial" w:hAnsi="Arial"/>
                <w:sz w:val="18"/>
              </w:rPr>
            </w:pPr>
          </w:p>
        </w:tc>
      </w:tr>
      <w:tr w:rsidR="006937F4" w:rsidRPr="006937F4" w14:paraId="2A3B2016" w14:textId="77777777" w:rsidTr="00FB0651">
        <w:tc>
          <w:tcPr>
            <w:tcW w:w="2835" w:type="dxa"/>
            <w:tcBorders>
              <w:top w:val="single" w:sz="4" w:space="0" w:color="auto"/>
              <w:left w:val="single" w:sz="4" w:space="0" w:color="auto"/>
              <w:bottom w:val="single" w:sz="4" w:space="0" w:color="auto"/>
              <w:right w:val="single" w:sz="4" w:space="0" w:color="auto"/>
            </w:tcBorders>
          </w:tcPr>
          <w:p w14:paraId="6A4A2705" w14:textId="77777777" w:rsidR="006937F4" w:rsidRPr="006937F4" w:rsidRDefault="006937F4" w:rsidP="006937F4">
            <w:pPr>
              <w:keepNext/>
              <w:keepLines/>
              <w:spacing w:after="0"/>
              <w:rPr>
                <w:rFonts w:ascii="Arial" w:hAnsi="Arial" w:cs="Arial"/>
                <w:b/>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9C7E28D"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44B1F1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F5072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2053CA" w14:textId="77777777" w:rsidR="006937F4" w:rsidRPr="006937F4" w:rsidRDefault="006937F4" w:rsidP="006937F4">
            <w:pPr>
              <w:keepNext/>
              <w:keepLines/>
              <w:spacing w:after="0"/>
              <w:rPr>
                <w:rFonts w:ascii="Arial" w:hAnsi="Arial"/>
                <w:sz w:val="18"/>
              </w:rPr>
            </w:pPr>
          </w:p>
        </w:tc>
      </w:tr>
      <w:tr w:rsidR="006937F4" w:rsidRPr="006937F4" w14:paraId="25C0D148" w14:textId="77777777" w:rsidTr="00FB0651">
        <w:tc>
          <w:tcPr>
            <w:tcW w:w="2835" w:type="dxa"/>
            <w:tcBorders>
              <w:top w:val="single" w:sz="4" w:space="0" w:color="auto"/>
              <w:left w:val="single" w:sz="4" w:space="0" w:color="auto"/>
              <w:bottom w:val="single" w:sz="4" w:space="0" w:color="auto"/>
              <w:right w:val="single" w:sz="4" w:space="0" w:color="auto"/>
            </w:tcBorders>
          </w:tcPr>
          <w:p w14:paraId="394AAC35" w14:textId="77777777" w:rsidR="006937F4" w:rsidRPr="006937F4" w:rsidRDefault="006937F4" w:rsidP="006937F4">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0BD3A49"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7671AB8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CD5B6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38D7EF" w14:textId="77777777" w:rsidR="006937F4" w:rsidRPr="006937F4" w:rsidRDefault="006937F4" w:rsidP="006937F4">
            <w:pPr>
              <w:keepNext/>
              <w:keepLines/>
              <w:spacing w:after="0"/>
              <w:rPr>
                <w:rFonts w:ascii="Arial" w:hAnsi="Arial"/>
                <w:sz w:val="18"/>
              </w:rPr>
            </w:pPr>
          </w:p>
        </w:tc>
      </w:tr>
      <w:tr w:rsidR="006937F4" w:rsidRPr="006937F4" w14:paraId="01115A5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1297F62"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008D6B3"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4E2173DB"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46688C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9AFE10" w14:textId="77777777" w:rsidR="006937F4" w:rsidRPr="006937F4" w:rsidRDefault="006937F4" w:rsidP="006937F4">
            <w:pPr>
              <w:keepNext/>
              <w:keepLines/>
              <w:spacing w:after="0"/>
              <w:rPr>
                <w:rFonts w:ascii="Arial" w:hAnsi="Arial"/>
                <w:sz w:val="18"/>
              </w:rPr>
            </w:pPr>
          </w:p>
        </w:tc>
      </w:tr>
      <w:tr w:rsidR="006937F4" w:rsidRPr="006937F4" w14:paraId="5C4C035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1C3B418"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E0B332"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647462B"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475B95E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92C2E8" w14:textId="77777777" w:rsidR="006937F4" w:rsidRPr="006937F4" w:rsidRDefault="006937F4" w:rsidP="006937F4">
            <w:pPr>
              <w:keepNext/>
              <w:keepLines/>
              <w:spacing w:after="0"/>
              <w:rPr>
                <w:rFonts w:ascii="Arial" w:hAnsi="Arial"/>
                <w:sz w:val="18"/>
              </w:rPr>
            </w:pPr>
          </w:p>
        </w:tc>
      </w:tr>
      <w:tr w:rsidR="006937F4" w:rsidRPr="006937F4" w14:paraId="1181A87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B29F2C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352CC8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7C240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7F6FC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F0A89F" w14:textId="77777777" w:rsidR="006937F4" w:rsidRPr="006937F4" w:rsidRDefault="006937F4" w:rsidP="006937F4">
            <w:pPr>
              <w:keepNext/>
              <w:keepLines/>
              <w:spacing w:after="0"/>
              <w:rPr>
                <w:rFonts w:ascii="Arial" w:hAnsi="Arial"/>
                <w:sz w:val="18"/>
              </w:rPr>
            </w:pPr>
          </w:p>
        </w:tc>
      </w:tr>
      <w:tr w:rsidR="006937F4" w:rsidRPr="006937F4" w14:paraId="2123F32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299D4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58271EB"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859442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974DE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954FD1" w14:textId="77777777" w:rsidR="006937F4" w:rsidRPr="006937F4" w:rsidRDefault="006937F4" w:rsidP="006937F4">
            <w:pPr>
              <w:keepNext/>
              <w:keepLines/>
              <w:spacing w:after="0"/>
              <w:rPr>
                <w:rFonts w:ascii="Arial" w:hAnsi="Arial"/>
                <w:sz w:val="18"/>
              </w:rPr>
            </w:pPr>
          </w:p>
        </w:tc>
      </w:tr>
      <w:tr w:rsidR="006937F4" w:rsidRPr="006937F4" w14:paraId="427F839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33B3B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81AB07"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6.4.1.3.3-10</w:t>
            </w:r>
          </w:p>
        </w:tc>
        <w:tc>
          <w:tcPr>
            <w:tcW w:w="2126" w:type="dxa"/>
            <w:tcBorders>
              <w:top w:val="single" w:sz="4" w:space="0" w:color="auto"/>
              <w:left w:val="single" w:sz="4" w:space="0" w:color="auto"/>
              <w:bottom w:val="single" w:sz="4" w:space="0" w:color="auto"/>
              <w:right w:val="single" w:sz="4" w:space="0" w:color="auto"/>
            </w:tcBorders>
          </w:tcPr>
          <w:p w14:paraId="4E8AECA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A5BCF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4EA0E6" w14:textId="77777777" w:rsidR="006937F4" w:rsidRPr="006937F4" w:rsidRDefault="006937F4" w:rsidP="006937F4">
            <w:pPr>
              <w:keepNext/>
              <w:keepLines/>
              <w:spacing w:after="0"/>
              <w:rPr>
                <w:rFonts w:ascii="Arial" w:hAnsi="Arial"/>
                <w:sz w:val="18"/>
              </w:rPr>
            </w:pPr>
          </w:p>
        </w:tc>
      </w:tr>
    </w:tbl>
    <w:p w14:paraId="30E88217" w14:textId="77777777" w:rsidR="006937F4" w:rsidRPr="006937F4" w:rsidRDefault="006937F4" w:rsidP="006937F4"/>
    <w:p w14:paraId="62D36958" w14:textId="77777777" w:rsidR="006937F4" w:rsidRPr="006937F4" w:rsidRDefault="006937F4" w:rsidP="006937F4">
      <w:pPr>
        <w:keepNext/>
        <w:keepLines/>
        <w:spacing w:before="60"/>
        <w:jc w:val="center"/>
        <w:rPr>
          <w:rFonts w:ascii="Arial" w:hAnsi="Arial"/>
          <w:b/>
        </w:rPr>
      </w:pPr>
      <w:r w:rsidRPr="006937F4">
        <w:rPr>
          <w:rFonts w:ascii="Arial" w:hAnsi="Arial"/>
          <w:b/>
        </w:rPr>
        <w:t>Table 6.4.1.3.3-10: MCPTT-MBMS-Usage-Info in SIP MESSAGE (6.4.1.3.3-10)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5964943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37D4FA0" w14:textId="2B6F1420"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828" w:author="MCC160" w:date="2023-01-21T08:51:00Z">
              <w:r w:rsidR="00792DC2">
                <w:rPr>
                  <w:rFonts w:ascii="Arial" w:hAnsi="Arial"/>
                  <w:sz w:val="18"/>
                </w:rPr>
                <w:t>,</w:t>
              </w:r>
            </w:ins>
            <w:r w:rsidRPr="006937F4">
              <w:rPr>
                <w:rFonts w:ascii="Arial" w:hAnsi="Arial"/>
                <w:sz w:val="18"/>
              </w:rPr>
              <w:t xml:space="preserve"> Clause F.2</w:t>
            </w:r>
          </w:p>
        </w:tc>
      </w:tr>
      <w:tr w:rsidR="006937F4" w:rsidRPr="006937F4" w14:paraId="55CD015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2974C8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5F1675"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ED4A51"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548DEA9"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7792CCF0"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21D2CDA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B8F452"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3681AA7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760F7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3C3FD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D690ADE" w14:textId="77777777" w:rsidR="006937F4" w:rsidRPr="006937F4" w:rsidRDefault="006937F4" w:rsidP="006937F4">
            <w:pPr>
              <w:keepNext/>
              <w:keepLines/>
              <w:spacing w:after="0"/>
              <w:rPr>
                <w:rFonts w:ascii="Arial" w:hAnsi="Arial"/>
                <w:sz w:val="18"/>
              </w:rPr>
            </w:pPr>
          </w:p>
        </w:tc>
      </w:tr>
      <w:tr w:rsidR="006937F4" w:rsidRPr="006937F4" w14:paraId="71055F8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29365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5B15C4C6"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2AC9B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89D0B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B17F456" w14:textId="77777777" w:rsidR="006937F4" w:rsidRPr="006937F4" w:rsidRDefault="006937F4" w:rsidP="006937F4">
            <w:pPr>
              <w:keepNext/>
              <w:keepLines/>
              <w:spacing w:after="0"/>
              <w:rPr>
                <w:rFonts w:ascii="Arial" w:hAnsi="Arial"/>
                <w:sz w:val="18"/>
              </w:rPr>
            </w:pPr>
          </w:p>
        </w:tc>
      </w:tr>
      <w:tr w:rsidR="006937F4" w:rsidRPr="006937F4" w14:paraId="315CF7A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2DD70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9E97BB" w14:textId="77777777" w:rsidR="006937F4" w:rsidRPr="006937F4" w:rsidRDefault="006937F4" w:rsidP="006937F4">
            <w:pPr>
              <w:keepNext/>
              <w:keepLines/>
              <w:spacing w:after="0"/>
              <w:rPr>
                <w:rFonts w:ascii="Arial" w:hAnsi="Arial"/>
                <w:sz w:val="18"/>
              </w:rPr>
            </w:pPr>
            <w:r w:rsidRPr="006937F4">
              <w:rPr>
                <w:rFonts w:ascii="Arial" w:hAnsi="Arial"/>
                <w:sz w:val="18"/>
              </w:rPr>
              <w:t>"not-listening"</w:t>
            </w:r>
          </w:p>
        </w:tc>
        <w:tc>
          <w:tcPr>
            <w:tcW w:w="2126" w:type="dxa"/>
            <w:tcBorders>
              <w:top w:val="single" w:sz="4" w:space="0" w:color="auto"/>
              <w:left w:val="single" w:sz="4" w:space="0" w:color="auto"/>
              <w:bottom w:val="single" w:sz="4" w:space="0" w:color="auto"/>
              <w:right w:val="single" w:sz="4" w:space="0" w:color="auto"/>
            </w:tcBorders>
          </w:tcPr>
          <w:p w14:paraId="7A2FD4B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FFA2D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5177E81" w14:textId="77777777" w:rsidR="006937F4" w:rsidRPr="006937F4" w:rsidRDefault="006937F4" w:rsidP="006937F4">
            <w:pPr>
              <w:keepNext/>
              <w:keepLines/>
              <w:spacing w:after="0"/>
              <w:rPr>
                <w:rFonts w:ascii="Arial" w:hAnsi="Arial"/>
                <w:sz w:val="18"/>
              </w:rPr>
            </w:pPr>
          </w:p>
        </w:tc>
      </w:tr>
      <w:tr w:rsidR="006937F4" w:rsidRPr="006937F4" w14:paraId="566673D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948A0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7FB3F1" w14:textId="77777777" w:rsidR="006937F4" w:rsidRPr="006937F4" w:rsidRDefault="006937F4" w:rsidP="006937F4">
            <w:pPr>
              <w:keepNext/>
              <w:keepLines/>
              <w:spacing w:after="0"/>
              <w:rPr>
                <w:rFonts w:ascii="Arial" w:hAnsi="Arial"/>
                <w:sz w:val="18"/>
              </w:rPr>
            </w:pPr>
            <w:r w:rsidRPr="006937F4">
              <w:rPr>
                <w:rFonts w:ascii="Arial" w:hAnsi="Arial"/>
                <w:sz w:val="18"/>
              </w:rPr>
              <w:t>px_sesson_A_ID</w:t>
            </w:r>
          </w:p>
        </w:tc>
        <w:tc>
          <w:tcPr>
            <w:tcW w:w="2126" w:type="dxa"/>
            <w:tcBorders>
              <w:top w:val="single" w:sz="4" w:space="0" w:color="auto"/>
              <w:left w:val="single" w:sz="4" w:space="0" w:color="auto"/>
              <w:bottom w:val="single" w:sz="4" w:space="0" w:color="auto"/>
              <w:right w:val="single" w:sz="4" w:space="0" w:color="auto"/>
            </w:tcBorders>
          </w:tcPr>
          <w:p w14:paraId="0D26DB0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AD510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20AE0FF" w14:textId="77777777" w:rsidR="006937F4" w:rsidRPr="006937F4" w:rsidRDefault="006937F4" w:rsidP="006937F4">
            <w:pPr>
              <w:keepNext/>
              <w:keepLines/>
              <w:spacing w:after="0"/>
              <w:rPr>
                <w:rFonts w:ascii="Arial" w:hAnsi="Arial"/>
                <w:sz w:val="18"/>
              </w:rPr>
            </w:pPr>
          </w:p>
        </w:tc>
      </w:tr>
      <w:tr w:rsidR="006937F4" w:rsidRPr="006937F4" w14:paraId="0F85550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77242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B38BBD"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F04D71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BD13F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BB4509C" w14:textId="77777777" w:rsidR="006937F4" w:rsidRPr="006937F4" w:rsidRDefault="006937F4" w:rsidP="006937F4">
            <w:pPr>
              <w:keepNext/>
              <w:keepLines/>
              <w:spacing w:after="0"/>
              <w:rPr>
                <w:rFonts w:ascii="Arial" w:hAnsi="Arial"/>
                <w:sz w:val="18"/>
              </w:rPr>
            </w:pPr>
          </w:p>
        </w:tc>
      </w:tr>
      <w:tr w:rsidR="006937F4" w:rsidRPr="006937F4" w14:paraId="65C9D4A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1AC32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BDAD6C"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21B2E48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F6A04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E70BB30" w14:textId="77777777" w:rsidR="006937F4" w:rsidRPr="006937F4" w:rsidRDefault="006937F4" w:rsidP="006937F4">
            <w:pPr>
              <w:keepNext/>
              <w:keepLines/>
              <w:spacing w:after="0"/>
              <w:rPr>
                <w:rFonts w:ascii="Arial" w:hAnsi="Arial"/>
                <w:sz w:val="18"/>
              </w:rPr>
            </w:pPr>
          </w:p>
        </w:tc>
      </w:tr>
      <w:tr w:rsidR="006937F4" w:rsidRPr="006937F4" w14:paraId="78185BA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F0486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15D482"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386513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E5E06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7DF99B4" w14:textId="77777777" w:rsidR="006937F4" w:rsidRPr="006937F4" w:rsidRDefault="006937F4" w:rsidP="006937F4">
            <w:pPr>
              <w:keepNext/>
              <w:keepLines/>
              <w:spacing w:after="0"/>
              <w:rPr>
                <w:rFonts w:ascii="Arial" w:hAnsi="Arial"/>
                <w:sz w:val="18"/>
              </w:rPr>
            </w:pPr>
          </w:p>
        </w:tc>
      </w:tr>
      <w:tr w:rsidR="006937F4" w:rsidRPr="006937F4" w14:paraId="2D2FBAC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8086D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C174B8"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42A77A6E"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E10A1A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F167FC0" w14:textId="77777777" w:rsidR="006937F4" w:rsidRPr="006937F4" w:rsidRDefault="006937F4" w:rsidP="006937F4">
            <w:pPr>
              <w:keepNext/>
              <w:keepLines/>
              <w:spacing w:after="0"/>
              <w:rPr>
                <w:rFonts w:ascii="Arial" w:hAnsi="Arial"/>
                <w:sz w:val="18"/>
              </w:rPr>
            </w:pPr>
          </w:p>
        </w:tc>
      </w:tr>
    </w:tbl>
    <w:p w14:paraId="1B1DF9FB" w14:textId="77777777" w:rsidR="006937F4" w:rsidRPr="006937F4" w:rsidRDefault="006937F4" w:rsidP="006937F4"/>
    <w:p w14:paraId="680BCBCD" w14:textId="77777777" w:rsidR="006937F4" w:rsidRPr="006937F4" w:rsidRDefault="006937F4" w:rsidP="006937F4">
      <w:pPr>
        <w:keepNext/>
        <w:keepLines/>
        <w:spacing w:before="60"/>
        <w:jc w:val="center"/>
        <w:rPr>
          <w:rFonts w:ascii="Arial" w:hAnsi="Arial"/>
          <w:b/>
        </w:rPr>
      </w:pPr>
      <w:r w:rsidRPr="006937F4">
        <w:rPr>
          <w:rFonts w:ascii="Arial" w:hAnsi="Arial"/>
          <w:b/>
        </w:rPr>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50A56E9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7966B77"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829" w:author="MCC160" w:date="2023-01-21T08:47:00Z">
              <w:r w:rsidRPr="006937F4" w:rsidDel="00792DC2">
                <w:rPr>
                  <w:rFonts w:ascii="Arial" w:hAnsi="Arial"/>
                  <w:sz w:val="18"/>
                </w:rPr>
                <w:delText xml:space="preserve"> </w:delText>
              </w:r>
            </w:del>
          </w:p>
        </w:tc>
      </w:tr>
      <w:tr w:rsidR="006937F4" w:rsidRPr="006937F4" w14:paraId="4C07975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590D086"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9CA8E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097CD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F08124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3B258DA"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1146045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A45868C"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38478D9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0EABF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E74C9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710E7F" w14:textId="77777777" w:rsidR="006937F4" w:rsidRPr="006937F4" w:rsidRDefault="006937F4" w:rsidP="006937F4">
            <w:pPr>
              <w:keepNext/>
              <w:keepLines/>
              <w:spacing w:after="0"/>
              <w:rPr>
                <w:rFonts w:ascii="Arial" w:hAnsi="Arial"/>
                <w:sz w:val="18"/>
              </w:rPr>
            </w:pPr>
          </w:p>
        </w:tc>
      </w:tr>
      <w:tr w:rsidR="006937F4" w:rsidRPr="006937F4" w14:paraId="1665392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6214E27"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6C01220"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18414F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2427B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133F03" w14:textId="77777777" w:rsidR="006937F4" w:rsidRPr="006937F4" w:rsidRDefault="006937F4" w:rsidP="006937F4">
            <w:pPr>
              <w:keepNext/>
              <w:keepLines/>
              <w:spacing w:after="0"/>
              <w:rPr>
                <w:rFonts w:ascii="Arial" w:hAnsi="Arial"/>
                <w:sz w:val="18"/>
              </w:rPr>
            </w:pPr>
          </w:p>
        </w:tc>
      </w:tr>
      <w:tr w:rsidR="006937F4" w:rsidRPr="006937F4" w14:paraId="5510EF4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44E1F60"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416850A"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EFA77F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D94CC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63F092" w14:textId="77777777" w:rsidR="006937F4" w:rsidRPr="006937F4" w:rsidRDefault="006937F4" w:rsidP="006937F4">
            <w:pPr>
              <w:keepNext/>
              <w:keepLines/>
              <w:spacing w:after="0"/>
              <w:rPr>
                <w:rFonts w:ascii="Arial" w:hAnsi="Arial"/>
                <w:sz w:val="18"/>
              </w:rPr>
            </w:pPr>
          </w:p>
        </w:tc>
      </w:tr>
      <w:tr w:rsidR="006937F4" w:rsidRPr="006937F4" w14:paraId="69FE115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5B923C9"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2A9E7C16"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1D0B15F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563A2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020ECA" w14:textId="77777777" w:rsidR="006937F4" w:rsidRPr="006937F4" w:rsidRDefault="006937F4" w:rsidP="006937F4">
            <w:pPr>
              <w:keepNext/>
              <w:keepLines/>
              <w:spacing w:after="0"/>
              <w:rPr>
                <w:rFonts w:ascii="Arial" w:hAnsi="Arial"/>
                <w:sz w:val="18"/>
              </w:rPr>
            </w:pPr>
          </w:p>
        </w:tc>
      </w:tr>
      <w:tr w:rsidR="006937F4" w:rsidRPr="006937F4" w14:paraId="21E9A41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EBBB54"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387E57DD"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1FD84A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D73D4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55DC1A" w14:textId="77777777" w:rsidR="006937F4" w:rsidRPr="006937F4" w:rsidRDefault="006937F4" w:rsidP="006937F4">
            <w:pPr>
              <w:keepNext/>
              <w:keepLines/>
              <w:spacing w:after="0"/>
              <w:rPr>
                <w:rFonts w:ascii="Arial" w:hAnsi="Arial"/>
                <w:sz w:val="18"/>
              </w:rPr>
            </w:pPr>
          </w:p>
        </w:tc>
      </w:tr>
      <w:tr w:rsidR="006937F4" w:rsidRPr="006937F4" w14:paraId="57F5038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B48ED9C"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57D038AF"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A1B888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52C0D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BE0C92" w14:textId="77777777" w:rsidR="006937F4" w:rsidRPr="006937F4" w:rsidRDefault="006937F4" w:rsidP="006937F4">
            <w:pPr>
              <w:keepNext/>
              <w:keepLines/>
              <w:spacing w:after="0"/>
              <w:rPr>
                <w:rFonts w:ascii="Arial" w:hAnsi="Arial"/>
                <w:sz w:val="18"/>
              </w:rPr>
            </w:pPr>
          </w:p>
        </w:tc>
      </w:tr>
      <w:tr w:rsidR="006937F4" w:rsidRPr="006937F4" w14:paraId="0CA0BC9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D95E8C6"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
                <w:bCs/>
                <w:sz w:val="18"/>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2B0FE8BF"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C60A1C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2A560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345B55" w14:textId="77777777" w:rsidR="006937F4" w:rsidRPr="006937F4" w:rsidRDefault="006937F4" w:rsidP="006937F4">
            <w:pPr>
              <w:keepNext/>
              <w:keepLines/>
              <w:spacing w:after="0"/>
              <w:rPr>
                <w:rFonts w:ascii="Arial" w:hAnsi="Arial"/>
                <w:sz w:val="18"/>
              </w:rPr>
            </w:pPr>
          </w:p>
        </w:tc>
      </w:tr>
      <w:tr w:rsidR="006937F4" w:rsidRPr="006937F4" w14:paraId="38C0103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D6F0E13"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sz w:val="18"/>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787BAAFE"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B5BC60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C9398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B116AF" w14:textId="77777777" w:rsidR="006937F4" w:rsidRPr="006937F4" w:rsidRDefault="006937F4" w:rsidP="006937F4">
            <w:pPr>
              <w:keepNext/>
              <w:keepLines/>
              <w:spacing w:after="0"/>
              <w:rPr>
                <w:rFonts w:ascii="Arial" w:hAnsi="Arial"/>
                <w:sz w:val="18"/>
              </w:rPr>
            </w:pPr>
          </w:p>
        </w:tc>
      </w:tr>
      <w:tr w:rsidR="006937F4" w:rsidRPr="006937F4" w14:paraId="1780D92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B3AE340" w14:textId="77777777" w:rsidR="006937F4" w:rsidRPr="006937F4" w:rsidRDefault="006937F4" w:rsidP="006937F4">
            <w:pPr>
              <w:keepNext/>
              <w:keepLines/>
              <w:spacing w:after="0"/>
              <w:rPr>
                <w:rFonts w:ascii="Arial" w:hAnsi="Arial" w:cs="Arial"/>
                <w:sz w:val="18"/>
                <w:szCs w:val="18"/>
              </w:rPr>
            </w:pPr>
            <w:r w:rsidRPr="006937F4">
              <w:rPr>
                <w:rFonts w:ascii="Arial" w:hAnsi="Arial" w:cs="Arial"/>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D2CDCD9" w14:textId="77777777" w:rsidR="006937F4" w:rsidRPr="006937F4" w:rsidRDefault="006937F4" w:rsidP="006937F4">
            <w:pPr>
              <w:keepNext/>
              <w:keepLines/>
              <w:spacing w:after="0"/>
              <w:rPr>
                <w:rFonts w:ascii="Arial" w:hAnsi="Arial"/>
                <w:bCs/>
                <w:sz w:val="18"/>
              </w:rPr>
            </w:pPr>
            <w:r w:rsidRPr="006937F4">
              <w:rPr>
                <w:rFonts w:ascii="Arial" w:hAnsi="Arial"/>
                <w:bCs/>
                <w:sz w:val="18"/>
              </w:rPr>
              <w:t>px_MBMS_Service_ID</w:t>
            </w:r>
          </w:p>
        </w:tc>
        <w:tc>
          <w:tcPr>
            <w:tcW w:w="2126" w:type="dxa"/>
            <w:tcBorders>
              <w:top w:val="single" w:sz="4" w:space="0" w:color="auto"/>
              <w:left w:val="single" w:sz="4" w:space="0" w:color="auto"/>
              <w:bottom w:val="single" w:sz="4" w:space="0" w:color="auto"/>
              <w:right w:val="single" w:sz="4" w:space="0" w:color="auto"/>
            </w:tcBorders>
            <w:hideMark/>
          </w:tcPr>
          <w:p w14:paraId="1D215F6E" w14:textId="77777777" w:rsidR="006937F4" w:rsidRPr="006937F4" w:rsidRDefault="006937F4" w:rsidP="006937F4">
            <w:pPr>
              <w:keepNext/>
              <w:keepLines/>
              <w:spacing w:after="0"/>
              <w:rPr>
                <w:rFonts w:ascii="Arial" w:hAnsi="Arial"/>
                <w:sz w:val="18"/>
                <w:lang w:eastAsia="ko-KR"/>
              </w:rPr>
            </w:pPr>
            <w:r w:rsidRPr="006937F4">
              <w:rPr>
                <w:rFonts w:ascii="Arial" w:hAnsi="Arial"/>
                <w:sz w:val="18"/>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14:paraId="2456B65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9DBDA3" w14:textId="77777777" w:rsidR="006937F4" w:rsidRPr="006937F4" w:rsidRDefault="006937F4" w:rsidP="006937F4">
            <w:pPr>
              <w:keepNext/>
              <w:keepLines/>
              <w:spacing w:after="0"/>
              <w:rPr>
                <w:rFonts w:ascii="Arial" w:hAnsi="Arial"/>
                <w:sz w:val="18"/>
              </w:rPr>
            </w:pPr>
          </w:p>
        </w:tc>
      </w:tr>
      <w:tr w:rsidR="006937F4" w:rsidRPr="006937F4" w14:paraId="7AEE2A5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5168255" w14:textId="77777777" w:rsidR="006937F4" w:rsidRPr="006937F4" w:rsidRDefault="006937F4" w:rsidP="006937F4">
            <w:pPr>
              <w:keepNext/>
              <w:keepLines/>
              <w:spacing w:after="0"/>
              <w:rPr>
                <w:rFonts w:ascii="Arial" w:hAnsi="Arial" w:cs="Arial"/>
                <w:sz w:val="18"/>
                <w:szCs w:val="18"/>
              </w:rPr>
            </w:pPr>
            <w:r w:rsidRPr="006937F4">
              <w:rPr>
                <w:rFonts w:ascii="Arial" w:hAnsi="Arial" w:cs="Arial"/>
                <w:sz w:val="18"/>
                <w:szCs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B92CB54" w14:textId="77777777" w:rsidR="006937F4" w:rsidRPr="006937F4" w:rsidRDefault="006937F4" w:rsidP="006937F4">
            <w:pPr>
              <w:keepNext/>
              <w:keepLines/>
              <w:spacing w:after="0"/>
              <w:rPr>
                <w:rFonts w:ascii="Arial" w:hAnsi="Arial"/>
                <w:bCs/>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98EFDD4"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DAC7D3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4C8097" w14:textId="77777777" w:rsidR="006937F4" w:rsidRPr="006937F4" w:rsidRDefault="006937F4" w:rsidP="006937F4">
            <w:pPr>
              <w:keepNext/>
              <w:keepLines/>
              <w:spacing w:after="0"/>
              <w:rPr>
                <w:rFonts w:ascii="Arial" w:hAnsi="Arial"/>
                <w:sz w:val="18"/>
              </w:rPr>
            </w:pPr>
          </w:p>
        </w:tc>
      </w:tr>
      <w:tr w:rsidR="006937F4" w:rsidRPr="006937F4" w14:paraId="35CFA02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DB7E29"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883BF0B"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4144BBCC"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4E560C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BF23DC" w14:textId="77777777" w:rsidR="006937F4" w:rsidRPr="006937F4" w:rsidRDefault="006937F4" w:rsidP="006937F4">
            <w:pPr>
              <w:keepNext/>
              <w:keepLines/>
              <w:spacing w:after="0"/>
              <w:rPr>
                <w:rFonts w:ascii="Arial" w:hAnsi="Arial"/>
                <w:sz w:val="18"/>
              </w:rPr>
            </w:pPr>
          </w:p>
        </w:tc>
      </w:tr>
      <w:tr w:rsidR="006937F4" w:rsidRPr="006937F4" w14:paraId="4DCDE6C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3F4A3C"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C0FD2B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61468B6"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6801F5F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45FB7E" w14:textId="77777777" w:rsidR="006937F4" w:rsidRPr="006937F4" w:rsidRDefault="006937F4" w:rsidP="006937F4">
            <w:pPr>
              <w:keepNext/>
              <w:keepLines/>
              <w:spacing w:after="0"/>
              <w:rPr>
                <w:rFonts w:ascii="Arial" w:hAnsi="Arial"/>
                <w:sz w:val="18"/>
              </w:rPr>
            </w:pPr>
          </w:p>
        </w:tc>
      </w:tr>
      <w:tr w:rsidR="006937F4" w:rsidRPr="006937F4" w14:paraId="1495DA1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F1BC14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6D392B9"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B07E7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F0DBC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2CF3E7" w14:textId="77777777" w:rsidR="006937F4" w:rsidRPr="006937F4" w:rsidRDefault="006937F4" w:rsidP="006937F4">
            <w:pPr>
              <w:keepNext/>
              <w:keepLines/>
              <w:spacing w:after="0"/>
              <w:rPr>
                <w:rFonts w:ascii="Arial" w:hAnsi="Arial"/>
                <w:sz w:val="18"/>
              </w:rPr>
            </w:pPr>
          </w:p>
        </w:tc>
      </w:tr>
      <w:tr w:rsidR="006937F4" w:rsidRPr="006937F4" w14:paraId="08D0419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DD1AF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45F8749"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FD5DF6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82AC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BD6B76" w14:textId="77777777" w:rsidR="006937F4" w:rsidRPr="006937F4" w:rsidRDefault="006937F4" w:rsidP="006937F4">
            <w:pPr>
              <w:keepNext/>
              <w:keepLines/>
              <w:spacing w:after="0"/>
              <w:rPr>
                <w:rFonts w:ascii="Arial" w:hAnsi="Arial"/>
                <w:sz w:val="18"/>
              </w:rPr>
            </w:pPr>
          </w:p>
        </w:tc>
      </w:tr>
      <w:tr w:rsidR="006937F4" w:rsidRPr="006937F4" w14:paraId="41372A4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703E4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1110A4"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6.4.1.3.3-12</w:t>
            </w:r>
          </w:p>
        </w:tc>
        <w:tc>
          <w:tcPr>
            <w:tcW w:w="2126" w:type="dxa"/>
            <w:tcBorders>
              <w:top w:val="single" w:sz="4" w:space="0" w:color="auto"/>
              <w:left w:val="single" w:sz="4" w:space="0" w:color="auto"/>
              <w:bottom w:val="single" w:sz="4" w:space="0" w:color="auto"/>
              <w:right w:val="single" w:sz="4" w:space="0" w:color="auto"/>
            </w:tcBorders>
          </w:tcPr>
          <w:p w14:paraId="3AB832E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695A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27DC32" w14:textId="77777777" w:rsidR="006937F4" w:rsidRPr="006937F4" w:rsidRDefault="006937F4" w:rsidP="006937F4">
            <w:pPr>
              <w:keepNext/>
              <w:keepLines/>
              <w:spacing w:after="0"/>
              <w:rPr>
                <w:rFonts w:ascii="Arial" w:hAnsi="Arial"/>
                <w:sz w:val="18"/>
              </w:rPr>
            </w:pPr>
          </w:p>
        </w:tc>
      </w:tr>
    </w:tbl>
    <w:p w14:paraId="7C5EB864" w14:textId="77777777" w:rsidR="006937F4" w:rsidRPr="006937F4" w:rsidRDefault="006937F4" w:rsidP="006937F4"/>
    <w:p w14:paraId="58D4CE29" w14:textId="77777777" w:rsidR="006937F4" w:rsidRPr="006937F4" w:rsidRDefault="006937F4" w:rsidP="006937F4">
      <w:pPr>
        <w:keepNext/>
        <w:keepLines/>
        <w:spacing w:before="60"/>
        <w:jc w:val="center"/>
        <w:rPr>
          <w:rFonts w:ascii="Arial" w:hAnsi="Arial"/>
          <w:b/>
        </w:rPr>
      </w:pPr>
      <w:r w:rsidRPr="006937F4">
        <w:rPr>
          <w:rFonts w:ascii="Arial" w:hAnsi="Arial"/>
          <w:b/>
        </w:rPr>
        <w:t>Table 6.4.1.3.3-12: MCPTT-MBMS-Usage-Info in SIP MESSAGE (6.4.1.3.3-11)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51F46AB0"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F5E238" w14:textId="7CCFBC14"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830" w:author="MCC160" w:date="2023-01-21T08:51:00Z">
              <w:r w:rsidR="00792DC2">
                <w:rPr>
                  <w:rFonts w:ascii="Arial" w:hAnsi="Arial"/>
                  <w:sz w:val="18"/>
                </w:rPr>
                <w:t>,</w:t>
              </w:r>
            </w:ins>
            <w:r w:rsidRPr="006937F4">
              <w:rPr>
                <w:rFonts w:ascii="Arial" w:hAnsi="Arial"/>
                <w:sz w:val="18"/>
              </w:rPr>
              <w:t xml:space="preserve"> Clause F.2</w:t>
            </w:r>
          </w:p>
        </w:tc>
      </w:tr>
      <w:tr w:rsidR="006937F4" w:rsidRPr="006937F4" w14:paraId="4A92C0C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8ADD4F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CF6783"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C2E262"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973A29E"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7432592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3E5C2D0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FB42B9"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143BB3A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67349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58ECB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17E890B" w14:textId="77777777" w:rsidR="006937F4" w:rsidRPr="006937F4" w:rsidRDefault="006937F4" w:rsidP="006937F4">
            <w:pPr>
              <w:keepNext/>
              <w:keepLines/>
              <w:spacing w:after="0"/>
              <w:rPr>
                <w:rFonts w:ascii="Arial" w:hAnsi="Arial"/>
                <w:sz w:val="18"/>
              </w:rPr>
            </w:pPr>
          </w:p>
        </w:tc>
      </w:tr>
      <w:tr w:rsidR="006937F4" w:rsidRPr="006937F4" w14:paraId="13BDAA2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37808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4B0DAA"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F58236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51F405"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A0B04A2" w14:textId="77777777" w:rsidR="006937F4" w:rsidRPr="006937F4" w:rsidRDefault="006937F4" w:rsidP="006937F4">
            <w:pPr>
              <w:keepNext/>
              <w:keepLines/>
              <w:spacing w:after="0"/>
              <w:rPr>
                <w:rFonts w:ascii="Arial" w:hAnsi="Arial"/>
                <w:sz w:val="18"/>
              </w:rPr>
            </w:pPr>
          </w:p>
        </w:tc>
      </w:tr>
      <w:tr w:rsidR="006937F4" w:rsidRPr="006937F4" w14:paraId="4884E66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344DF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67A0BDDF"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A101A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C873B9"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00C722D" w14:textId="77777777" w:rsidR="006937F4" w:rsidRPr="006937F4" w:rsidRDefault="006937F4" w:rsidP="006937F4">
            <w:pPr>
              <w:keepNext/>
              <w:keepLines/>
              <w:spacing w:after="0"/>
              <w:rPr>
                <w:rFonts w:ascii="Arial" w:hAnsi="Arial"/>
                <w:sz w:val="18"/>
              </w:rPr>
            </w:pPr>
          </w:p>
        </w:tc>
      </w:tr>
      <w:tr w:rsidR="006937F4" w:rsidRPr="006937F4" w14:paraId="5674C5A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874D1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3AA53F2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738B4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B449F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E874526" w14:textId="77777777" w:rsidR="006937F4" w:rsidRPr="006937F4" w:rsidRDefault="006937F4" w:rsidP="006937F4">
            <w:pPr>
              <w:keepNext/>
              <w:keepLines/>
              <w:spacing w:after="0"/>
              <w:rPr>
                <w:rFonts w:ascii="Arial" w:hAnsi="Arial"/>
                <w:sz w:val="18"/>
              </w:rPr>
            </w:pPr>
          </w:p>
        </w:tc>
      </w:tr>
      <w:tr w:rsidR="006937F4" w:rsidRPr="006937F4" w14:paraId="4687DD7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8CE910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079E5D5D"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"0F0F0F"</w:t>
            </w:r>
          </w:p>
        </w:tc>
        <w:tc>
          <w:tcPr>
            <w:tcW w:w="2126" w:type="dxa"/>
            <w:tcBorders>
              <w:top w:val="single" w:sz="4" w:space="0" w:color="auto"/>
              <w:left w:val="single" w:sz="4" w:space="0" w:color="auto"/>
              <w:bottom w:val="single" w:sz="4" w:space="0" w:color="auto"/>
              <w:right w:val="single" w:sz="4" w:space="0" w:color="auto"/>
            </w:tcBorders>
            <w:hideMark/>
          </w:tcPr>
          <w:p w14:paraId="61706584"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The selected value is randomly chosen - a</w:t>
            </w:r>
            <w:r w:rsidRPr="006937F4">
              <w:rPr>
                <w:rFonts w:ascii="Arial" w:hAnsi="Arial"/>
                <w:sz w:val="18"/>
              </w:rPr>
              <w:t xml:space="preserve"> 6 digit hexadecimal number between 000000 and</w:t>
            </w:r>
          </w:p>
          <w:p w14:paraId="2FF363A7" w14:textId="77777777" w:rsidR="006937F4" w:rsidRPr="006937F4" w:rsidRDefault="006937F4" w:rsidP="006937F4">
            <w:pPr>
              <w:keepNext/>
              <w:keepLines/>
              <w:spacing w:after="0"/>
              <w:rPr>
                <w:rFonts w:ascii="Arial" w:hAnsi="Arial"/>
                <w:sz w:val="18"/>
              </w:rPr>
            </w:pPr>
            <w:r w:rsidRPr="006937F4">
              <w:rPr>
                <w:rFonts w:ascii="Arial" w:hAnsi="Arial"/>
                <w:sz w:val="18"/>
              </w:rPr>
              <w:t>FFFFFF (see TS 23.003 [X] clause 15.2.</w:t>
            </w:r>
          </w:p>
          <w:p w14:paraId="2742CA52"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48587EA9"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5FFEF31" w14:textId="77777777" w:rsidR="006937F4" w:rsidRPr="006937F4" w:rsidRDefault="006937F4" w:rsidP="006937F4">
            <w:pPr>
              <w:keepNext/>
              <w:keepLines/>
              <w:spacing w:after="0"/>
              <w:rPr>
                <w:rFonts w:ascii="Arial" w:hAnsi="Arial"/>
                <w:sz w:val="18"/>
              </w:rPr>
            </w:pPr>
          </w:p>
        </w:tc>
      </w:tr>
      <w:tr w:rsidR="006937F4" w:rsidRPr="006937F4" w14:paraId="3C22A3C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5477CE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028EF0D4"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40B998C2"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Country Code</w:t>
            </w:r>
          </w:p>
        </w:tc>
        <w:tc>
          <w:tcPr>
            <w:tcW w:w="1418" w:type="dxa"/>
            <w:tcBorders>
              <w:top w:val="single" w:sz="4" w:space="0" w:color="auto"/>
              <w:left w:val="single" w:sz="4" w:space="0" w:color="auto"/>
              <w:bottom w:val="single" w:sz="4" w:space="0" w:color="auto"/>
              <w:right w:val="single" w:sz="4" w:space="0" w:color="auto"/>
            </w:tcBorders>
          </w:tcPr>
          <w:p w14:paraId="2B26169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F3E17C4" w14:textId="77777777" w:rsidR="006937F4" w:rsidRPr="006937F4" w:rsidRDefault="006937F4" w:rsidP="006937F4">
            <w:pPr>
              <w:keepNext/>
              <w:keepLines/>
              <w:spacing w:after="0"/>
              <w:rPr>
                <w:rFonts w:ascii="Arial" w:hAnsi="Arial"/>
                <w:sz w:val="18"/>
              </w:rPr>
            </w:pPr>
          </w:p>
        </w:tc>
      </w:tr>
      <w:tr w:rsidR="006937F4" w:rsidRPr="006937F4" w14:paraId="109F50A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7F1E09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3541A56C"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3273EC4A"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Network Code</w:t>
            </w:r>
          </w:p>
        </w:tc>
        <w:tc>
          <w:tcPr>
            <w:tcW w:w="1418" w:type="dxa"/>
            <w:tcBorders>
              <w:top w:val="single" w:sz="4" w:space="0" w:color="auto"/>
              <w:left w:val="single" w:sz="4" w:space="0" w:color="auto"/>
              <w:bottom w:val="single" w:sz="4" w:space="0" w:color="auto"/>
              <w:right w:val="single" w:sz="4" w:space="0" w:color="auto"/>
            </w:tcBorders>
          </w:tcPr>
          <w:p w14:paraId="243C945F"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314D0E9" w14:textId="77777777" w:rsidR="006937F4" w:rsidRPr="006937F4" w:rsidRDefault="006937F4" w:rsidP="006937F4">
            <w:pPr>
              <w:keepNext/>
              <w:keepLines/>
              <w:spacing w:after="0"/>
              <w:rPr>
                <w:rFonts w:ascii="Arial" w:hAnsi="Arial"/>
                <w:sz w:val="18"/>
              </w:rPr>
            </w:pPr>
          </w:p>
        </w:tc>
      </w:tr>
      <w:tr w:rsidR="006937F4" w:rsidRPr="006937F4" w14:paraId="710B6C8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E6515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CA55D0" w14:textId="77777777" w:rsidR="006937F4" w:rsidRPr="006937F4" w:rsidRDefault="006937F4" w:rsidP="006937F4">
            <w:pPr>
              <w:keepNext/>
              <w:keepLines/>
              <w:spacing w:after="0"/>
              <w:rPr>
                <w:rFonts w:ascii="Arial" w:hAnsi="Arial"/>
                <w:sz w:val="18"/>
              </w:rPr>
            </w:pPr>
            <w:r w:rsidRPr="006937F4">
              <w:rPr>
                <w:rFonts w:ascii="Arial" w:hAnsi="Arial"/>
                <w:sz w:val="18"/>
              </w:rPr>
              <w:t>"65"</w:t>
            </w:r>
          </w:p>
        </w:tc>
        <w:tc>
          <w:tcPr>
            <w:tcW w:w="2126" w:type="dxa"/>
            <w:tcBorders>
              <w:top w:val="single" w:sz="4" w:space="0" w:color="auto"/>
              <w:left w:val="single" w:sz="4" w:space="0" w:color="auto"/>
              <w:bottom w:val="single" w:sz="4" w:space="0" w:color="auto"/>
              <w:right w:val="single" w:sz="4" w:space="0" w:color="auto"/>
            </w:tcBorders>
            <w:hideMark/>
          </w:tcPr>
          <w:p w14:paraId="6D4AC7AE"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68DB441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ED0F31D" w14:textId="77777777" w:rsidR="006937F4" w:rsidRPr="006937F4" w:rsidRDefault="006937F4" w:rsidP="006937F4">
            <w:pPr>
              <w:keepNext/>
              <w:keepLines/>
              <w:spacing w:after="0"/>
              <w:rPr>
                <w:rFonts w:ascii="Arial" w:hAnsi="Arial"/>
                <w:sz w:val="18"/>
              </w:rPr>
            </w:pPr>
          </w:p>
        </w:tc>
      </w:tr>
      <w:tr w:rsidR="006937F4" w:rsidRPr="006937F4" w14:paraId="67345F9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509FA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09FE05"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862E7A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5E93D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85B7214" w14:textId="77777777" w:rsidR="006937F4" w:rsidRPr="006937F4" w:rsidRDefault="006937F4" w:rsidP="006937F4">
            <w:pPr>
              <w:keepNext/>
              <w:keepLines/>
              <w:spacing w:after="0"/>
              <w:rPr>
                <w:rFonts w:ascii="Arial" w:hAnsi="Arial"/>
                <w:sz w:val="18"/>
              </w:rPr>
            </w:pPr>
          </w:p>
        </w:tc>
      </w:tr>
      <w:tr w:rsidR="006937F4" w:rsidRPr="006937F4" w14:paraId="12AE037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43836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153A65"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56E1A1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EAF52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FCC10D1" w14:textId="77777777" w:rsidR="006937F4" w:rsidRPr="006937F4" w:rsidRDefault="006937F4" w:rsidP="006937F4">
            <w:pPr>
              <w:keepNext/>
              <w:keepLines/>
              <w:spacing w:after="0"/>
              <w:rPr>
                <w:rFonts w:ascii="Arial" w:hAnsi="Arial"/>
                <w:sz w:val="18"/>
              </w:rPr>
            </w:pPr>
          </w:p>
        </w:tc>
      </w:tr>
      <w:tr w:rsidR="006937F4" w:rsidRPr="006937F4" w14:paraId="4BD3982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C8728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DF8880"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26848B51"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5E15CC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1B1C4B0" w14:textId="77777777" w:rsidR="006937F4" w:rsidRPr="006937F4" w:rsidRDefault="006937F4" w:rsidP="006937F4">
            <w:pPr>
              <w:keepNext/>
              <w:keepLines/>
              <w:spacing w:after="0"/>
              <w:rPr>
                <w:rFonts w:ascii="Arial" w:hAnsi="Arial"/>
                <w:sz w:val="18"/>
              </w:rPr>
            </w:pPr>
          </w:p>
        </w:tc>
      </w:tr>
    </w:tbl>
    <w:p w14:paraId="0F8233D8" w14:textId="77777777" w:rsidR="006937F4" w:rsidRPr="006937F4" w:rsidRDefault="006937F4" w:rsidP="006937F4"/>
    <w:p w14:paraId="110BA71C" w14:textId="77777777" w:rsidR="006937F4" w:rsidRPr="006937F4" w:rsidRDefault="006937F4" w:rsidP="006937F4">
      <w:pPr>
        <w:keepNext/>
        <w:keepLines/>
        <w:spacing w:before="60"/>
        <w:jc w:val="center"/>
        <w:rPr>
          <w:rFonts w:ascii="Arial" w:hAnsi="Arial"/>
          <w:b/>
        </w:rPr>
      </w:pPr>
      <w:r w:rsidRPr="006937F4">
        <w:rPr>
          <w:rFonts w:ascii="Arial" w:hAnsi="Arial"/>
          <w:b/>
        </w:rPr>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08647A3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7169526"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831" w:author="MCC160" w:date="2023-01-21T08:48:00Z">
              <w:r w:rsidRPr="006937F4" w:rsidDel="00792DC2">
                <w:rPr>
                  <w:rFonts w:ascii="Arial" w:hAnsi="Arial"/>
                  <w:sz w:val="18"/>
                </w:rPr>
                <w:delText xml:space="preserve"> </w:delText>
              </w:r>
            </w:del>
          </w:p>
        </w:tc>
      </w:tr>
      <w:tr w:rsidR="006937F4" w:rsidRPr="006937F4" w14:paraId="6619CC7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1B17EA7"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548B02"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65AA5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E457511"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9A911B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7E7765F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C688A4"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0974BC05"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5DC76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B6E3F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53C9F3" w14:textId="77777777" w:rsidR="006937F4" w:rsidRPr="006937F4" w:rsidRDefault="006937F4" w:rsidP="006937F4">
            <w:pPr>
              <w:keepNext/>
              <w:keepLines/>
              <w:spacing w:after="0"/>
              <w:rPr>
                <w:rFonts w:ascii="Arial" w:hAnsi="Arial"/>
                <w:sz w:val="18"/>
              </w:rPr>
            </w:pPr>
          </w:p>
        </w:tc>
      </w:tr>
      <w:tr w:rsidR="006937F4" w:rsidRPr="006937F4" w14:paraId="764D5F0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58F83C8"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DBF5B69"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2122972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0C612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F79CF6" w14:textId="77777777" w:rsidR="006937F4" w:rsidRPr="006937F4" w:rsidRDefault="006937F4" w:rsidP="006937F4">
            <w:pPr>
              <w:keepNext/>
              <w:keepLines/>
              <w:spacing w:after="0"/>
              <w:rPr>
                <w:rFonts w:ascii="Arial" w:hAnsi="Arial"/>
                <w:sz w:val="18"/>
              </w:rPr>
            </w:pPr>
          </w:p>
        </w:tc>
      </w:tr>
      <w:tr w:rsidR="006937F4" w:rsidRPr="006937F4" w14:paraId="013D6E8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142C12C"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48F968C2"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334C80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EA571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1BB6B7" w14:textId="77777777" w:rsidR="006937F4" w:rsidRPr="006937F4" w:rsidRDefault="006937F4" w:rsidP="006937F4">
            <w:pPr>
              <w:keepNext/>
              <w:keepLines/>
              <w:spacing w:after="0"/>
              <w:rPr>
                <w:rFonts w:ascii="Arial" w:hAnsi="Arial"/>
                <w:sz w:val="18"/>
              </w:rPr>
            </w:pPr>
          </w:p>
        </w:tc>
      </w:tr>
      <w:tr w:rsidR="006937F4" w:rsidRPr="006937F4" w14:paraId="4036A05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C55DE0"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2AAF1C64"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AE0E84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3BD9F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26166A" w14:textId="77777777" w:rsidR="006937F4" w:rsidRPr="006937F4" w:rsidRDefault="006937F4" w:rsidP="006937F4">
            <w:pPr>
              <w:keepNext/>
              <w:keepLines/>
              <w:spacing w:after="0"/>
              <w:rPr>
                <w:rFonts w:ascii="Arial" w:hAnsi="Arial"/>
                <w:sz w:val="18"/>
              </w:rPr>
            </w:pPr>
          </w:p>
        </w:tc>
      </w:tr>
      <w:tr w:rsidR="006937F4" w:rsidRPr="006937F4" w14:paraId="3DF67F3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AB246E2"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45609B1"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23BEB0F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98536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C404BD" w14:textId="77777777" w:rsidR="006937F4" w:rsidRPr="006937F4" w:rsidRDefault="006937F4" w:rsidP="006937F4">
            <w:pPr>
              <w:keepNext/>
              <w:keepLines/>
              <w:spacing w:after="0"/>
              <w:rPr>
                <w:rFonts w:ascii="Arial" w:hAnsi="Arial"/>
                <w:sz w:val="18"/>
              </w:rPr>
            </w:pPr>
          </w:p>
        </w:tc>
      </w:tr>
      <w:tr w:rsidR="006937F4" w:rsidRPr="006937F4" w14:paraId="05D3702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47BD998"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0E5769EC"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4A87441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4B4F5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30810B" w14:textId="77777777" w:rsidR="006937F4" w:rsidRPr="006937F4" w:rsidRDefault="006937F4" w:rsidP="006937F4">
            <w:pPr>
              <w:keepNext/>
              <w:keepLines/>
              <w:spacing w:after="0"/>
              <w:rPr>
                <w:rFonts w:ascii="Arial" w:hAnsi="Arial"/>
                <w:sz w:val="18"/>
              </w:rPr>
            </w:pPr>
          </w:p>
        </w:tc>
      </w:tr>
      <w:tr w:rsidR="006937F4" w:rsidRPr="006937F4" w14:paraId="46FF80D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B82EE0D"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08F326B1"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7320101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16409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B97D0F" w14:textId="77777777" w:rsidR="006937F4" w:rsidRPr="006937F4" w:rsidRDefault="006937F4" w:rsidP="006937F4">
            <w:pPr>
              <w:keepNext/>
              <w:keepLines/>
              <w:spacing w:after="0"/>
              <w:rPr>
                <w:rFonts w:ascii="Arial" w:hAnsi="Arial"/>
                <w:sz w:val="18"/>
              </w:rPr>
            </w:pPr>
          </w:p>
        </w:tc>
      </w:tr>
      <w:tr w:rsidR="006937F4" w:rsidRPr="006937F4" w14:paraId="3A8A9E8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FF8503"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2F9E9F0E"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7348A33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A9771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4AF44B" w14:textId="77777777" w:rsidR="006937F4" w:rsidRPr="006937F4" w:rsidRDefault="006937F4" w:rsidP="006937F4">
            <w:pPr>
              <w:keepNext/>
              <w:keepLines/>
              <w:spacing w:after="0"/>
              <w:rPr>
                <w:rFonts w:ascii="Arial" w:hAnsi="Arial"/>
                <w:sz w:val="18"/>
              </w:rPr>
            </w:pPr>
          </w:p>
        </w:tc>
      </w:tr>
      <w:tr w:rsidR="006937F4" w:rsidRPr="006937F4" w14:paraId="27ED328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F0DDEF"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1D7F16CF"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2F9AB5C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3C5E1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F1BD04" w14:textId="77777777" w:rsidR="006937F4" w:rsidRPr="006937F4" w:rsidRDefault="006937F4" w:rsidP="006937F4">
            <w:pPr>
              <w:keepNext/>
              <w:keepLines/>
              <w:spacing w:after="0"/>
              <w:rPr>
                <w:rFonts w:ascii="Arial" w:hAnsi="Arial"/>
                <w:sz w:val="18"/>
              </w:rPr>
            </w:pPr>
          </w:p>
        </w:tc>
      </w:tr>
      <w:tr w:rsidR="006937F4" w:rsidRPr="006937F4" w14:paraId="7B01A97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B8F482"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3F88FC4A"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5436D4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C4718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43D9A7" w14:textId="77777777" w:rsidR="006937F4" w:rsidRPr="006937F4" w:rsidRDefault="006937F4" w:rsidP="006937F4">
            <w:pPr>
              <w:keepNext/>
              <w:keepLines/>
              <w:spacing w:after="0"/>
              <w:rPr>
                <w:rFonts w:ascii="Arial" w:hAnsi="Arial"/>
                <w:sz w:val="18"/>
              </w:rPr>
            </w:pPr>
          </w:p>
        </w:tc>
      </w:tr>
      <w:tr w:rsidR="006937F4" w:rsidRPr="006937F4" w14:paraId="1595607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CE42B9"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48E2719F"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322DC65E"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11FC35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94B29F" w14:textId="77777777" w:rsidR="006937F4" w:rsidRPr="006937F4" w:rsidRDefault="006937F4" w:rsidP="006937F4">
            <w:pPr>
              <w:keepNext/>
              <w:keepLines/>
              <w:spacing w:after="0"/>
              <w:rPr>
                <w:rFonts w:ascii="Arial" w:hAnsi="Arial"/>
                <w:sz w:val="18"/>
              </w:rPr>
            </w:pPr>
          </w:p>
        </w:tc>
      </w:tr>
      <w:tr w:rsidR="006937F4" w:rsidRPr="006937F4" w14:paraId="1528488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A1B15C"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C1DD5E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FA33988"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13E30EF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C1FD8A" w14:textId="77777777" w:rsidR="006937F4" w:rsidRPr="006937F4" w:rsidRDefault="006937F4" w:rsidP="006937F4">
            <w:pPr>
              <w:keepNext/>
              <w:keepLines/>
              <w:spacing w:after="0"/>
              <w:rPr>
                <w:rFonts w:ascii="Arial" w:hAnsi="Arial"/>
                <w:sz w:val="18"/>
              </w:rPr>
            </w:pPr>
          </w:p>
        </w:tc>
      </w:tr>
      <w:tr w:rsidR="006937F4" w:rsidRPr="006937F4" w14:paraId="16280D2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57297F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83CB86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7BCAF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266DB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4C460B" w14:textId="77777777" w:rsidR="006937F4" w:rsidRPr="006937F4" w:rsidRDefault="006937F4" w:rsidP="006937F4">
            <w:pPr>
              <w:keepNext/>
              <w:keepLines/>
              <w:spacing w:after="0"/>
              <w:rPr>
                <w:rFonts w:ascii="Arial" w:hAnsi="Arial"/>
                <w:sz w:val="18"/>
              </w:rPr>
            </w:pPr>
          </w:p>
        </w:tc>
      </w:tr>
      <w:tr w:rsidR="006937F4" w:rsidRPr="006937F4" w14:paraId="1F6D259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98D866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56B0E10"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7076F6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4A8CD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0A6261" w14:textId="77777777" w:rsidR="006937F4" w:rsidRPr="006937F4" w:rsidRDefault="006937F4" w:rsidP="006937F4">
            <w:pPr>
              <w:keepNext/>
              <w:keepLines/>
              <w:spacing w:after="0"/>
              <w:rPr>
                <w:rFonts w:ascii="Arial" w:hAnsi="Arial"/>
                <w:sz w:val="18"/>
              </w:rPr>
            </w:pPr>
          </w:p>
        </w:tc>
      </w:tr>
      <w:tr w:rsidR="006937F4" w:rsidRPr="006937F4" w14:paraId="515612C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948D3F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F8CC6D"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6.4.1.3.3-14</w:t>
            </w:r>
          </w:p>
        </w:tc>
        <w:tc>
          <w:tcPr>
            <w:tcW w:w="2126" w:type="dxa"/>
            <w:tcBorders>
              <w:top w:val="single" w:sz="4" w:space="0" w:color="auto"/>
              <w:left w:val="single" w:sz="4" w:space="0" w:color="auto"/>
              <w:bottom w:val="single" w:sz="4" w:space="0" w:color="auto"/>
              <w:right w:val="single" w:sz="4" w:space="0" w:color="auto"/>
            </w:tcBorders>
          </w:tcPr>
          <w:p w14:paraId="18C74AB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891AA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D054E8" w14:textId="77777777" w:rsidR="006937F4" w:rsidRPr="006937F4" w:rsidRDefault="006937F4" w:rsidP="006937F4">
            <w:pPr>
              <w:keepNext/>
              <w:keepLines/>
              <w:spacing w:after="0"/>
              <w:rPr>
                <w:rFonts w:ascii="Arial" w:hAnsi="Arial"/>
                <w:sz w:val="18"/>
              </w:rPr>
            </w:pPr>
          </w:p>
        </w:tc>
      </w:tr>
    </w:tbl>
    <w:p w14:paraId="6E1A8B71" w14:textId="77777777" w:rsidR="006937F4" w:rsidRPr="006937F4" w:rsidRDefault="006937F4" w:rsidP="006937F4"/>
    <w:p w14:paraId="0B646EA2" w14:textId="77777777" w:rsidR="006937F4" w:rsidRPr="006937F4" w:rsidRDefault="006937F4" w:rsidP="006937F4">
      <w:pPr>
        <w:keepNext/>
        <w:keepLines/>
        <w:spacing w:before="60"/>
        <w:jc w:val="center"/>
        <w:rPr>
          <w:rFonts w:ascii="Arial" w:hAnsi="Arial"/>
          <w:b/>
        </w:rPr>
      </w:pPr>
      <w:r w:rsidRPr="006937F4">
        <w:rPr>
          <w:rFonts w:ascii="Arial" w:hAnsi="Arial"/>
          <w:b/>
        </w:rPr>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1BF42C5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6F4E4A4"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5.5.2.7.2-1</w:t>
            </w:r>
            <w:del w:id="832" w:author="MCC160" w:date="2023-01-21T08:48:00Z">
              <w:r w:rsidRPr="006937F4" w:rsidDel="00792DC2">
                <w:rPr>
                  <w:rFonts w:ascii="Arial" w:hAnsi="Arial"/>
                  <w:sz w:val="18"/>
                </w:rPr>
                <w:delText xml:space="preserve"> </w:delText>
              </w:r>
            </w:del>
          </w:p>
        </w:tc>
      </w:tr>
      <w:tr w:rsidR="006937F4" w:rsidRPr="006937F4" w14:paraId="47468D5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156BBE3"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72AD9B"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7B11B8"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D6368FA"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9BF344F"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799DEB1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8A95038"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127759BA"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B9DEE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A935D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8223A2" w14:textId="77777777" w:rsidR="006937F4" w:rsidRPr="006937F4" w:rsidRDefault="006937F4" w:rsidP="006937F4">
            <w:pPr>
              <w:keepNext/>
              <w:keepLines/>
              <w:spacing w:after="0"/>
              <w:rPr>
                <w:rFonts w:ascii="Arial" w:hAnsi="Arial"/>
                <w:sz w:val="18"/>
              </w:rPr>
            </w:pPr>
          </w:p>
        </w:tc>
      </w:tr>
      <w:tr w:rsidR="006937F4" w:rsidRPr="006937F4" w14:paraId="0095678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50FD04"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00761B0"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63B719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822AE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B42FAA" w14:textId="77777777" w:rsidR="006937F4" w:rsidRPr="006937F4" w:rsidRDefault="006937F4" w:rsidP="006937F4">
            <w:pPr>
              <w:keepNext/>
              <w:keepLines/>
              <w:spacing w:after="0"/>
              <w:rPr>
                <w:rFonts w:ascii="Arial" w:hAnsi="Arial"/>
                <w:sz w:val="18"/>
              </w:rPr>
            </w:pPr>
          </w:p>
        </w:tc>
      </w:tr>
      <w:tr w:rsidR="006937F4" w:rsidRPr="006937F4" w14:paraId="1B76AE4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EB04BB3"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C5506B1"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74EE92A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7C44F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6F8CBA" w14:textId="77777777" w:rsidR="006937F4" w:rsidRPr="006937F4" w:rsidRDefault="006937F4" w:rsidP="006937F4">
            <w:pPr>
              <w:keepNext/>
              <w:keepLines/>
              <w:spacing w:after="0"/>
              <w:rPr>
                <w:rFonts w:ascii="Arial" w:hAnsi="Arial"/>
                <w:sz w:val="18"/>
              </w:rPr>
            </w:pPr>
          </w:p>
        </w:tc>
      </w:tr>
      <w:tr w:rsidR="006937F4" w:rsidRPr="006937F4" w14:paraId="1E4322C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0903E2"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BE6B503"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5CBB31F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78D6E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DA2826" w14:textId="77777777" w:rsidR="006937F4" w:rsidRPr="006937F4" w:rsidRDefault="006937F4" w:rsidP="006937F4">
            <w:pPr>
              <w:keepNext/>
              <w:keepLines/>
              <w:spacing w:after="0"/>
              <w:rPr>
                <w:rFonts w:ascii="Arial" w:hAnsi="Arial"/>
                <w:sz w:val="18"/>
              </w:rPr>
            </w:pPr>
          </w:p>
        </w:tc>
      </w:tr>
      <w:tr w:rsidR="006937F4" w:rsidRPr="006937F4" w14:paraId="3B475DC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9A1891"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02AD3837"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A5238A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54FC2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5A0A3C" w14:textId="77777777" w:rsidR="006937F4" w:rsidRPr="006937F4" w:rsidRDefault="006937F4" w:rsidP="006937F4">
            <w:pPr>
              <w:keepNext/>
              <w:keepLines/>
              <w:spacing w:after="0"/>
              <w:rPr>
                <w:rFonts w:ascii="Arial" w:hAnsi="Arial"/>
                <w:sz w:val="18"/>
              </w:rPr>
            </w:pPr>
          </w:p>
        </w:tc>
      </w:tr>
      <w:tr w:rsidR="006937F4" w:rsidRPr="006937F4" w14:paraId="442CFFA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BE4E3FF"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570B8587"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00E685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C63C8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0C0BCA" w14:textId="77777777" w:rsidR="006937F4" w:rsidRPr="006937F4" w:rsidRDefault="006937F4" w:rsidP="006937F4">
            <w:pPr>
              <w:keepNext/>
              <w:keepLines/>
              <w:spacing w:after="0"/>
              <w:rPr>
                <w:rFonts w:ascii="Arial" w:hAnsi="Arial"/>
                <w:sz w:val="18"/>
              </w:rPr>
            </w:pPr>
          </w:p>
        </w:tc>
      </w:tr>
      <w:tr w:rsidR="006937F4" w:rsidRPr="006937F4" w14:paraId="73540CC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D587726"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
                <w:bCs/>
                <w:sz w:val="18"/>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15DF993D"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E0687F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9BABA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1629F2" w14:textId="77777777" w:rsidR="006937F4" w:rsidRPr="006937F4" w:rsidRDefault="006937F4" w:rsidP="006937F4">
            <w:pPr>
              <w:keepNext/>
              <w:keepLines/>
              <w:spacing w:after="0"/>
              <w:rPr>
                <w:rFonts w:ascii="Arial" w:hAnsi="Arial"/>
                <w:sz w:val="18"/>
              </w:rPr>
            </w:pPr>
          </w:p>
        </w:tc>
      </w:tr>
      <w:tr w:rsidR="006937F4" w:rsidRPr="006937F4" w14:paraId="49F86BE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A7BA674"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sz w:val="18"/>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74ADA0C1"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3FD0C9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D9D0A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268CE9" w14:textId="77777777" w:rsidR="006937F4" w:rsidRPr="006937F4" w:rsidRDefault="006937F4" w:rsidP="006937F4">
            <w:pPr>
              <w:keepNext/>
              <w:keepLines/>
              <w:spacing w:after="0"/>
              <w:rPr>
                <w:rFonts w:ascii="Arial" w:hAnsi="Arial"/>
                <w:sz w:val="18"/>
              </w:rPr>
            </w:pPr>
          </w:p>
        </w:tc>
      </w:tr>
      <w:tr w:rsidR="006937F4" w:rsidRPr="006937F4" w14:paraId="150487E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4FA181"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BF3BAFD" w14:textId="77777777" w:rsidR="006937F4" w:rsidRPr="006937F4" w:rsidRDefault="006937F4" w:rsidP="006937F4">
            <w:pPr>
              <w:rPr>
                <w:rFonts w:ascii="Arial" w:hAnsi="Arial" w:cs="Arial"/>
                <w:bCs/>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10594FAF"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D52A2E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401F7A" w14:textId="77777777" w:rsidR="006937F4" w:rsidRPr="006937F4" w:rsidRDefault="006937F4" w:rsidP="006937F4">
            <w:pPr>
              <w:keepNext/>
              <w:keepLines/>
              <w:spacing w:after="0"/>
              <w:rPr>
                <w:rFonts w:ascii="Arial" w:hAnsi="Arial"/>
                <w:sz w:val="18"/>
              </w:rPr>
            </w:pPr>
          </w:p>
        </w:tc>
      </w:tr>
      <w:tr w:rsidR="006937F4" w:rsidRPr="006937F4" w14:paraId="63C1C3D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DF6BA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B310C34"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AE0560"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26110F9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8FD3EB" w14:textId="77777777" w:rsidR="006937F4" w:rsidRPr="006937F4" w:rsidRDefault="006937F4" w:rsidP="006937F4">
            <w:pPr>
              <w:keepNext/>
              <w:keepLines/>
              <w:spacing w:after="0"/>
              <w:rPr>
                <w:rFonts w:ascii="Arial" w:hAnsi="Arial"/>
                <w:sz w:val="18"/>
              </w:rPr>
            </w:pPr>
          </w:p>
        </w:tc>
      </w:tr>
      <w:tr w:rsidR="006937F4" w:rsidRPr="006937F4" w14:paraId="101B2D2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824D6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0DFEA1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92367D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54737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DE381B" w14:textId="77777777" w:rsidR="006937F4" w:rsidRPr="006937F4" w:rsidRDefault="006937F4" w:rsidP="006937F4">
            <w:pPr>
              <w:keepNext/>
              <w:keepLines/>
              <w:spacing w:after="0"/>
              <w:rPr>
                <w:rFonts w:ascii="Arial" w:hAnsi="Arial"/>
                <w:sz w:val="18"/>
              </w:rPr>
            </w:pPr>
          </w:p>
        </w:tc>
      </w:tr>
      <w:tr w:rsidR="006937F4" w:rsidRPr="006937F4" w14:paraId="6D481BA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A0776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0128244"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11C334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E937E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12DA29" w14:textId="77777777" w:rsidR="006937F4" w:rsidRPr="006937F4" w:rsidRDefault="006937F4" w:rsidP="006937F4">
            <w:pPr>
              <w:keepNext/>
              <w:keepLines/>
              <w:spacing w:after="0"/>
              <w:rPr>
                <w:rFonts w:ascii="Arial" w:hAnsi="Arial"/>
                <w:sz w:val="18"/>
              </w:rPr>
            </w:pPr>
          </w:p>
        </w:tc>
      </w:tr>
      <w:tr w:rsidR="006937F4" w:rsidRPr="006937F4" w14:paraId="3AB5DCE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5AB25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776148" w14:textId="77777777" w:rsidR="006937F4" w:rsidRPr="006937F4" w:rsidRDefault="006937F4" w:rsidP="006937F4">
            <w:pPr>
              <w:keepNext/>
              <w:keepLines/>
              <w:spacing w:after="0"/>
              <w:rPr>
                <w:rFonts w:ascii="Arial" w:hAnsi="Arial" w:cs="Arial"/>
                <w:sz w:val="18"/>
                <w:szCs w:val="18"/>
              </w:rPr>
            </w:pPr>
            <w:r w:rsidRPr="006937F4">
              <w:rPr>
                <w:rFonts w:ascii="Arial" w:hAnsi="Arial" w:cs="Arial"/>
                <w:bCs/>
                <w:sz w:val="18"/>
                <w:szCs w:val="18"/>
              </w:rPr>
              <w:t xml:space="preserve">MCPTT-MBMS-Usage-Info as </w:t>
            </w:r>
            <w:r w:rsidRPr="006937F4">
              <w:rPr>
                <w:rFonts w:ascii="Arial" w:hAnsi="Arial" w:cs="Arial"/>
                <w:sz w:val="18"/>
                <w:szCs w:val="18"/>
              </w:rP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3ADBE62B" w14:textId="77777777" w:rsidR="006937F4" w:rsidRPr="006937F4" w:rsidRDefault="006937F4" w:rsidP="006937F4">
            <w:pPr>
              <w:keepNext/>
              <w:keepLines/>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119D677"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7455AB6" w14:textId="77777777" w:rsidR="006937F4" w:rsidRPr="006937F4" w:rsidRDefault="006937F4" w:rsidP="006937F4">
            <w:pPr>
              <w:keepNext/>
              <w:keepLines/>
              <w:spacing w:after="0"/>
              <w:rPr>
                <w:rFonts w:ascii="Arial" w:hAnsi="Arial" w:cs="Arial"/>
                <w:sz w:val="18"/>
              </w:rPr>
            </w:pPr>
          </w:p>
        </w:tc>
      </w:tr>
      <w:tr w:rsidR="006937F4" w:rsidRPr="006937F4" w14:paraId="5AF6DC8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E822D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8E8B24" w14:textId="77777777" w:rsidR="006937F4" w:rsidRPr="006937F4" w:rsidRDefault="006937F4" w:rsidP="006937F4">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607CE4E1" w14:textId="77777777" w:rsidR="006937F4" w:rsidRPr="006937F4" w:rsidRDefault="006937F4" w:rsidP="006937F4">
            <w:pPr>
              <w:keepNext/>
              <w:keepLines/>
              <w:spacing w:after="0"/>
              <w:rPr>
                <w:rFonts w:ascii="Arial" w:hAnsi="Arial" w:cs="Arial"/>
                <w:sz w:val="18"/>
              </w:rPr>
            </w:pPr>
            <w:r w:rsidRPr="006937F4">
              <w:rPr>
                <w:rFonts w:ascii="Arial" w:hAnsi="Arial"/>
                <w:sz w:val="18"/>
              </w:rPr>
              <w:t>MIKEY message</w:t>
            </w:r>
          </w:p>
        </w:tc>
        <w:tc>
          <w:tcPr>
            <w:tcW w:w="1418" w:type="dxa"/>
            <w:tcBorders>
              <w:top w:val="single" w:sz="4" w:space="0" w:color="auto"/>
              <w:left w:val="single" w:sz="4" w:space="0" w:color="auto"/>
              <w:bottom w:val="single" w:sz="4" w:space="0" w:color="auto"/>
              <w:right w:val="single" w:sz="4" w:space="0" w:color="auto"/>
            </w:tcBorders>
          </w:tcPr>
          <w:p w14:paraId="32656EDF"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85B2066" w14:textId="77777777" w:rsidR="006937F4" w:rsidRPr="006937F4" w:rsidRDefault="006937F4" w:rsidP="006937F4">
            <w:pPr>
              <w:keepNext/>
              <w:keepLines/>
              <w:spacing w:after="0"/>
              <w:rPr>
                <w:rFonts w:ascii="Arial" w:hAnsi="Arial" w:cs="Arial"/>
                <w:sz w:val="18"/>
              </w:rPr>
            </w:pPr>
          </w:p>
        </w:tc>
      </w:tr>
      <w:tr w:rsidR="006937F4" w:rsidRPr="006937F4" w14:paraId="7F5E185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B76B0B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365FA27" w14:textId="77777777" w:rsidR="006937F4" w:rsidRPr="006937F4" w:rsidRDefault="006937F4" w:rsidP="006937F4">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A3A815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7F970E"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6D2C862" w14:textId="77777777" w:rsidR="006937F4" w:rsidRPr="006937F4" w:rsidRDefault="006937F4" w:rsidP="006937F4">
            <w:pPr>
              <w:keepNext/>
              <w:keepLines/>
              <w:spacing w:after="0"/>
              <w:rPr>
                <w:rFonts w:ascii="Arial" w:hAnsi="Arial" w:cs="Arial"/>
                <w:sz w:val="18"/>
              </w:rPr>
            </w:pPr>
          </w:p>
        </w:tc>
      </w:tr>
      <w:tr w:rsidR="006937F4" w:rsidRPr="006937F4" w14:paraId="56600FE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7D8990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B743A4D"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w:t>
            </w:r>
            <w:r w:rsidRPr="006937F4">
              <w:rPr>
                <w:rFonts w:ascii="Arial" w:hAnsi="Arial" w:cs="Arial"/>
                <w:bCs/>
                <w:sz w:val="18"/>
                <w:szCs w:val="18"/>
                <w:lang w:eastAsia="en-US"/>
              </w:rPr>
              <w:t>application/mikey</w:t>
            </w:r>
            <w:r w:rsidRPr="006937F4">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4ED66C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8BB83B"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527792B" w14:textId="77777777" w:rsidR="006937F4" w:rsidRPr="006937F4" w:rsidRDefault="006937F4" w:rsidP="006937F4">
            <w:pPr>
              <w:keepNext/>
              <w:keepLines/>
              <w:spacing w:after="0"/>
              <w:rPr>
                <w:rFonts w:ascii="Arial" w:hAnsi="Arial" w:cs="Arial"/>
                <w:sz w:val="18"/>
              </w:rPr>
            </w:pPr>
          </w:p>
        </w:tc>
      </w:tr>
      <w:tr w:rsidR="006937F4" w:rsidRPr="006937F4" w14:paraId="4860CFD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E4F145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CC3E5F"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As described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0881AA84" w14:textId="77777777" w:rsidR="006937F4" w:rsidRPr="006937F4" w:rsidRDefault="006937F4" w:rsidP="006937F4">
            <w:pPr>
              <w:keepNext/>
              <w:keepLines/>
              <w:spacing w:after="0"/>
              <w:rPr>
                <w:rFonts w:ascii="Arial" w:hAnsi="Arial"/>
                <w:sz w:val="18"/>
              </w:rPr>
            </w:pPr>
            <w:r w:rsidRPr="006937F4">
              <w:rPr>
                <w:rFonts w:ascii="Arial" w:hAnsi="Arial"/>
                <w:sz w:val="18"/>
              </w:rPr>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717741EC"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728EEE1" w14:textId="77777777" w:rsidR="006937F4" w:rsidRPr="006937F4" w:rsidRDefault="006937F4" w:rsidP="006937F4">
            <w:pPr>
              <w:keepNext/>
              <w:keepLines/>
              <w:spacing w:after="0"/>
              <w:rPr>
                <w:rFonts w:ascii="Arial" w:hAnsi="Arial" w:cs="Arial"/>
                <w:sz w:val="18"/>
              </w:rPr>
            </w:pPr>
          </w:p>
        </w:tc>
      </w:tr>
    </w:tbl>
    <w:p w14:paraId="4511EAA8" w14:textId="77777777" w:rsidR="006937F4" w:rsidRPr="006937F4" w:rsidRDefault="006937F4" w:rsidP="006937F4"/>
    <w:p w14:paraId="5B64056C" w14:textId="77777777" w:rsidR="006937F4" w:rsidRPr="006937F4" w:rsidRDefault="006937F4" w:rsidP="006937F4">
      <w:pPr>
        <w:keepNext/>
        <w:keepLines/>
        <w:spacing w:before="60"/>
        <w:jc w:val="center"/>
        <w:rPr>
          <w:rFonts w:ascii="Arial" w:hAnsi="Arial"/>
          <w:b/>
        </w:rPr>
      </w:pPr>
      <w:r w:rsidRPr="006937F4">
        <w:rPr>
          <w:rFonts w:ascii="Arial" w:hAnsi="Arial"/>
          <w:b/>
        </w:rPr>
        <w:t>Table 6.4.1.3.3-13b: MCPTT-MBMS-Usage-Info in SIP MESSAGE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6937F4" w:rsidRPr="006937F4" w14:paraId="1AA61FFF"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730EAA2" w14:textId="5DC12FBB"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833" w:author="MCC160" w:date="2023-01-21T08:51:00Z">
              <w:r w:rsidR="00792DC2">
                <w:rPr>
                  <w:rFonts w:ascii="Arial" w:hAnsi="Arial"/>
                  <w:sz w:val="18"/>
                </w:rPr>
                <w:t>,</w:t>
              </w:r>
            </w:ins>
            <w:r w:rsidRPr="006937F4">
              <w:rPr>
                <w:rFonts w:ascii="Arial" w:hAnsi="Arial"/>
                <w:sz w:val="18"/>
              </w:rPr>
              <w:t xml:space="preserve"> Clause F.2</w:t>
            </w:r>
          </w:p>
        </w:tc>
      </w:tr>
      <w:tr w:rsidR="006937F4" w:rsidRPr="006937F4" w14:paraId="0892862D"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hideMark/>
          </w:tcPr>
          <w:p w14:paraId="722636A0"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1844" w:type="dxa"/>
            <w:tcBorders>
              <w:top w:val="single" w:sz="4" w:space="0" w:color="auto"/>
              <w:left w:val="single" w:sz="4" w:space="0" w:color="auto"/>
              <w:bottom w:val="single" w:sz="4" w:space="0" w:color="auto"/>
              <w:right w:val="single" w:sz="4" w:space="0" w:color="auto"/>
            </w:tcBorders>
            <w:hideMark/>
          </w:tcPr>
          <w:p w14:paraId="3F0A92C8"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ADE9D6"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1F06ECB"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FD71020"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13779350"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322B0F"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1844" w:type="dxa"/>
            <w:tcBorders>
              <w:top w:val="single" w:sz="4" w:space="0" w:color="auto"/>
              <w:left w:val="single" w:sz="4" w:space="0" w:color="auto"/>
              <w:bottom w:val="single" w:sz="4" w:space="0" w:color="auto"/>
              <w:right w:val="single" w:sz="4" w:space="0" w:color="auto"/>
            </w:tcBorders>
            <w:vAlign w:val="center"/>
          </w:tcPr>
          <w:p w14:paraId="37AADFE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5D5C2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A4B12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A2C604E" w14:textId="77777777" w:rsidR="006937F4" w:rsidRPr="006937F4" w:rsidRDefault="006937F4" w:rsidP="006937F4">
            <w:pPr>
              <w:keepNext/>
              <w:keepLines/>
              <w:spacing w:after="0"/>
              <w:rPr>
                <w:rFonts w:ascii="Arial" w:hAnsi="Arial"/>
                <w:sz w:val="18"/>
              </w:rPr>
            </w:pPr>
          </w:p>
        </w:tc>
      </w:tr>
      <w:tr w:rsidR="006937F4" w:rsidRPr="006937F4" w14:paraId="183AABD8"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D5B2B0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D8E392E"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43475F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9DB5C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C529C15" w14:textId="77777777" w:rsidR="006937F4" w:rsidRPr="006937F4" w:rsidRDefault="006937F4" w:rsidP="006937F4">
            <w:pPr>
              <w:keepNext/>
              <w:keepLines/>
              <w:spacing w:after="0"/>
              <w:rPr>
                <w:rFonts w:ascii="Arial" w:hAnsi="Arial"/>
                <w:sz w:val="18"/>
              </w:rPr>
            </w:pPr>
          </w:p>
        </w:tc>
      </w:tr>
      <w:tr w:rsidR="006937F4" w:rsidRPr="006937F4" w14:paraId="519F07BC"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DDF4B9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A64D78C"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9ADE5F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5BC88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F2821A1" w14:textId="77777777" w:rsidR="006937F4" w:rsidRPr="006937F4" w:rsidRDefault="006937F4" w:rsidP="006937F4">
            <w:pPr>
              <w:keepNext/>
              <w:keepLines/>
              <w:spacing w:after="0"/>
              <w:rPr>
                <w:rFonts w:ascii="Arial" w:hAnsi="Arial"/>
                <w:sz w:val="18"/>
              </w:rPr>
            </w:pPr>
          </w:p>
        </w:tc>
      </w:tr>
      <w:tr w:rsidR="006937F4" w:rsidRPr="006937F4" w14:paraId="06B1D147"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CF8A6D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A2657E2"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3C064CA6"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B7441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9BBDA49" w14:textId="77777777" w:rsidR="006937F4" w:rsidRPr="006937F4" w:rsidRDefault="006937F4" w:rsidP="006937F4">
            <w:pPr>
              <w:keepNext/>
              <w:keepLines/>
              <w:spacing w:after="0"/>
              <w:rPr>
                <w:rFonts w:ascii="Arial" w:hAnsi="Arial"/>
                <w:sz w:val="18"/>
              </w:rPr>
            </w:pPr>
          </w:p>
        </w:tc>
      </w:tr>
      <w:tr w:rsidR="006937F4" w:rsidRPr="006937F4" w14:paraId="6F0E3490"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EB6517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anyExt</w:t>
            </w:r>
          </w:p>
        </w:tc>
        <w:tc>
          <w:tcPr>
            <w:tcW w:w="1844" w:type="dxa"/>
            <w:tcBorders>
              <w:top w:val="single" w:sz="4" w:space="0" w:color="auto"/>
              <w:left w:val="single" w:sz="4" w:space="0" w:color="auto"/>
              <w:bottom w:val="single" w:sz="4" w:space="0" w:color="auto"/>
              <w:right w:val="single" w:sz="4" w:space="0" w:color="auto"/>
            </w:tcBorders>
            <w:vAlign w:val="center"/>
          </w:tcPr>
          <w:p w14:paraId="635FC5FA"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3AE4F4"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A6E5C6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6DAB2E7" w14:textId="77777777" w:rsidR="006937F4" w:rsidRPr="006937F4" w:rsidRDefault="006937F4" w:rsidP="006937F4">
            <w:pPr>
              <w:keepNext/>
              <w:keepLines/>
              <w:spacing w:after="0"/>
              <w:rPr>
                <w:rFonts w:ascii="Arial" w:hAnsi="Arial"/>
                <w:sz w:val="18"/>
              </w:rPr>
            </w:pPr>
          </w:p>
        </w:tc>
      </w:tr>
      <w:tr w:rsidR="006937F4" w:rsidRPr="006937F4" w14:paraId="55653254"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F0360B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mbms-explicitMuSiK-download</w:t>
            </w:r>
          </w:p>
        </w:tc>
        <w:tc>
          <w:tcPr>
            <w:tcW w:w="1844" w:type="dxa"/>
            <w:tcBorders>
              <w:top w:val="single" w:sz="4" w:space="0" w:color="auto"/>
              <w:left w:val="single" w:sz="4" w:space="0" w:color="auto"/>
              <w:bottom w:val="single" w:sz="4" w:space="0" w:color="auto"/>
              <w:right w:val="single" w:sz="4" w:space="0" w:color="auto"/>
            </w:tcBorders>
            <w:vAlign w:val="center"/>
          </w:tcPr>
          <w:p w14:paraId="0FA11AD4"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8EF728"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AC7F9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1A79753" w14:textId="77777777" w:rsidR="006937F4" w:rsidRPr="006937F4" w:rsidRDefault="006937F4" w:rsidP="006937F4">
            <w:pPr>
              <w:keepNext/>
              <w:keepLines/>
              <w:spacing w:after="0"/>
              <w:rPr>
                <w:rFonts w:ascii="Arial" w:hAnsi="Arial"/>
                <w:sz w:val="18"/>
              </w:rPr>
            </w:pPr>
          </w:p>
        </w:tc>
      </w:tr>
      <w:tr w:rsidR="006937F4" w:rsidRPr="006937F4" w14:paraId="6525A08B"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6489EE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B05BED7"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px_MCPTT_Group_A_ID</w:t>
            </w:r>
          </w:p>
        </w:tc>
        <w:tc>
          <w:tcPr>
            <w:tcW w:w="2126" w:type="dxa"/>
            <w:tcBorders>
              <w:top w:val="single" w:sz="4" w:space="0" w:color="auto"/>
              <w:left w:val="single" w:sz="4" w:space="0" w:color="auto"/>
              <w:bottom w:val="single" w:sz="4" w:space="0" w:color="auto"/>
              <w:right w:val="single" w:sz="4" w:space="0" w:color="auto"/>
            </w:tcBorders>
          </w:tcPr>
          <w:p w14:paraId="367728A8"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45F73C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CE84180" w14:textId="77777777" w:rsidR="006937F4" w:rsidRPr="006937F4" w:rsidRDefault="006937F4" w:rsidP="006937F4">
            <w:pPr>
              <w:keepNext/>
              <w:keepLines/>
              <w:spacing w:after="0"/>
              <w:rPr>
                <w:rFonts w:ascii="Arial" w:hAnsi="Arial"/>
                <w:sz w:val="18"/>
              </w:rPr>
            </w:pPr>
          </w:p>
        </w:tc>
      </w:tr>
    </w:tbl>
    <w:p w14:paraId="6F8CD48D" w14:textId="77777777" w:rsidR="006937F4" w:rsidRPr="006937F4" w:rsidRDefault="006937F4" w:rsidP="006937F4"/>
    <w:p w14:paraId="08C3202F" w14:textId="77777777" w:rsidR="006937F4" w:rsidRPr="006937F4" w:rsidRDefault="006937F4" w:rsidP="006937F4">
      <w:pPr>
        <w:keepNext/>
        <w:keepLines/>
        <w:spacing w:before="60"/>
        <w:jc w:val="center"/>
        <w:rPr>
          <w:rFonts w:ascii="Arial" w:hAnsi="Arial"/>
          <w:b/>
        </w:rPr>
      </w:pPr>
      <w:r w:rsidRPr="006937F4">
        <w:rPr>
          <w:rFonts w:ascii="Arial" w:hAnsi="Arial"/>
          <w:b/>
        </w:rPr>
        <w:t>Table 6.4.1.3.3-14: MCPTT-MBMS-Usage-Info in SIP MESSAGE (6.4.1.3.3-13)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2FC353F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B66166" w14:textId="06925B03"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834" w:author="MCC160" w:date="2023-01-21T08:51:00Z">
              <w:r w:rsidR="00792DC2">
                <w:rPr>
                  <w:rFonts w:ascii="Arial" w:hAnsi="Arial"/>
                  <w:sz w:val="18"/>
                </w:rPr>
                <w:t>,</w:t>
              </w:r>
            </w:ins>
            <w:r w:rsidRPr="006937F4">
              <w:rPr>
                <w:rFonts w:ascii="Arial" w:hAnsi="Arial"/>
                <w:sz w:val="18"/>
              </w:rPr>
              <w:t xml:space="preserve"> Clause F.2</w:t>
            </w:r>
          </w:p>
        </w:tc>
      </w:tr>
      <w:tr w:rsidR="006937F4" w:rsidRPr="006937F4" w14:paraId="767FBD7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3799A6C"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262410"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14232FC"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3AAB7BB"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7572DAA"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45E1ED4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93FE28"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518A177A"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B3801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457A8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27A38CE" w14:textId="77777777" w:rsidR="006937F4" w:rsidRPr="006937F4" w:rsidRDefault="006937F4" w:rsidP="006937F4">
            <w:pPr>
              <w:keepNext/>
              <w:keepLines/>
              <w:spacing w:after="0"/>
              <w:rPr>
                <w:rFonts w:ascii="Arial" w:hAnsi="Arial"/>
                <w:sz w:val="18"/>
              </w:rPr>
            </w:pPr>
          </w:p>
        </w:tc>
      </w:tr>
      <w:tr w:rsidR="006937F4" w:rsidRPr="006937F4" w14:paraId="4411F03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59CB9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1AE32151"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681D74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2C70C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9EF1553" w14:textId="77777777" w:rsidR="006937F4" w:rsidRPr="006937F4" w:rsidRDefault="006937F4" w:rsidP="006937F4">
            <w:pPr>
              <w:keepNext/>
              <w:keepLines/>
              <w:spacing w:after="0"/>
              <w:rPr>
                <w:rFonts w:ascii="Arial" w:hAnsi="Arial"/>
                <w:sz w:val="18"/>
              </w:rPr>
            </w:pPr>
          </w:p>
        </w:tc>
      </w:tr>
      <w:tr w:rsidR="006937F4" w:rsidRPr="006937F4" w14:paraId="77B69FF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3A1AE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2688A6" w14:textId="77777777" w:rsidR="006937F4" w:rsidRPr="006937F4" w:rsidRDefault="006937F4" w:rsidP="006937F4">
            <w:pPr>
              <w:keepNext/>
              <w:keepLines/>
              <w:spacing w:after="0"/>
              <w:rPr>
                <w:rFonts w:ascii="Arial" w:hAnsi="Arial"/>
                <w:sz w:val="18"/>
              </w:rPr>
            </w:pPr>
            <w:r w:rsidRPr="006937F4">
              <w:rPr>
                <w:rFonts w:ascii="Arial" w:hAnsi="Arial"/>
                <w:sz w:val="18"/>
              </w:rPr>
              <w:t>"not-listening"</w:t>
            </w:r>
          </w:p>
        </w:tc>
        <w:tc>
          <w:tcPr>
            <w:tcW w:w="2126" w:type="dxa"/>
            <w:tcBorders>
              <w:top w:val="single" w:sz="4" w:space="0" w:color="auto"/>
              <w:left w:val="single" w:sz="4" w:space="0" w:color="auto"/>
              <w:bottom w:val="single" w:sz="4" w:space="0" w:color="auto"/>
              <w:right w:val="single" w:sz="4" w:space="0" w:color="auto"/>
            </w:tcBorders>
          </w:tcPr>
          <w:p w14:paraId="285530D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3F1DD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B689F5D" w14:textId="77777777" w:rsidR="006937F4" w:rsidRPr="006937F4" w:rsidRDefault="006937F4" w:rsidP="006937F4">
            <w:pPr>
              <w:keepNext/>
              <w:keepLines/>
              <w:spacing w:after="0"/>
              <w:rPr>
                <w:rFonts w:ascii="Arial" w:hAnsi="Arial"/>
                <w:sz w:val="18"/>
              </w:rPr>
            </w:pPr>
          </w:p>
        </w:tc>
      </w:tr>
      <w:tr w:rsidR="006937F4" w:rsidRPr="006937F4" w14:paraId="17FC65D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23468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54AE3C"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3AD18C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9D449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65E3AA3" w14:textId="77777777" w:rsidR="006937F4" w:rsidRPr="006937F4" w:rsidRDefault="006937F4" w:rsidP="006937F4">
            <w:pPr>
              <w:keepNext/>
              <w:keepLines/>
              <w:spacing w:after="0"/>
              <w:rPr>
                <w:rFonts w:ascii="Arial" w:hAnsi="Arial"/>
                <w:sz w:val="18"/>
              </w:rPr>
            </w:pPr>
          </w:p>
        </w:tc>
      </w:tr>
      <w:tr w:rsidR="006937F4" w:rsidRPr="006937F4" w14:paraId="3FC1FAD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DCC9C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3649E9" w14:textId="77777777" w:rsidR="006937F4" w:rsidRPr="006937F4" w:rsidRDefault="006937F4" w:rsidP="006937F4">
            <w:pPr>
              <w:keepNext/>
              <w:keepLines/>
              <w:spacing w:after="0"/>
              <w:rPr>
                <w:rFonts w:ascii="Arial" w:hAnsi="Arial"/>
                <w:sz w:val="18"/>
              </w:rPr>
            </w:pPr>
            <w:r w:rsidRPr="006937F4">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12BE4F5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621A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2750EB4" w14:textId="77777777" w:rsidR="006937F4" w:rsidRPr="006937F4" w:rsidRDefault="006937F4" w:rsidP="006937F4">
            <w:pPr>
              <w:keepNext/>
              <w:keepLines/>
              <w:spacing w:after="0"/>
              <w:rPr>
                <w:rFonts w:ascii="Arial" w:hAnsi="Arial"/>
                <w:sz w:val="18"/>
              </w:rPr>
            </w:pPr>
          </w:p>
        </w:tc>
      </w:tr>
      <w:tr w:rsidR="006937F4" w:rsidRPr="006937F4" w14:paraId="0D3C8D3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C0CFB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ED6F80"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19DB816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0028A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2247F83" w14:textId="77777777" w:rsidR="006937F4" w:rsidRPr="006937F4" w:rsidRDefault="006937F4" w:rsidP="006937F4">
            <w:pPr>
              <w:keepNext/>
              <w:keepLines/>
              <w:spacing w:after="0"/>
              <w:rPr>
                <w:rFonts w:ascii="Arial" w:hAnsi="Arial"/>
                <w:sz w:val="18"/>
              </w:rPr>
            </w:pPr>
          </w:p>
        </w:tc>
      </w:tr>
      <w:tr w:rsidR="006937F4" w:rsidRPr="006937F4" w14:paraId="19F93D7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01916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330464"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3C351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CE69A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3B74C5C" w14:textId="77777777" w:rsidR="006937F4" w:rsidRPr="006937F4" w:rsidRDefault="006937F4" w:rsidP="006937F4">
            <w:pPr>
              <w:keepNext/>
              <w:keepLines/>
              <w:spacing w:after="0"/>
              <w:rPr>
                <w:rFonts w:ascii="Arial" w:hAnsi="Arial"/>
                <w:sz w:val="18"/>
              </w:rPr>
            </w:pPr>
          </w:p>
        </w:tc>
      </w:tr>
      <w:tr w:rsidR="006937F4" w:rsidRPr="006937F4" w14:paraId="706DA21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B7C21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9EC21A"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0A894B0C"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010B88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C847447" w14:textId="77777777" w:rsidR="006937F4" w:rsidRPr="006937F4" w:rsidRDefault="006937F4" w:rsidP="006937F4">
            <w:pPr>
              <w:keepNext/>
              <w:keepLines/>
              <w:spacing w:after="0"/>
              <w:rPr>
                <w:rFonts w:ascii="Arial" w:hAnsi="Arial"/>
                <w:sz w:val="18"/>
              </w:rPr>
            </w:pPr>
          </w:p>
        </w:tc>
      </w:tr>
    </w:tbl>
    <w:p w14:paraId="38EFD4C0" w14:textId="77777777" w:rsidR="006937F4" w:rsidRPr="006937F4" w:rsidRDefault="006937F4" w:rsidP="006937F4"/>
    <w:p w14:paraId="63C18A69" w14:textId="029C5D90" w:rsidR="006937F4" w:rsidRPr="006937F4" w:rsidDel="00FA1679" w:rsidRDefault="006937F4" w:rsidP="006937F4">
      <w:pPr>
        <w:rPr>
          <w:del w:id="835" w:author="MCC160" w:date="2023-01-21T17:50:00Z"/>
        </w:rPr>
      </w:pPr>
    </w:p>
    <w:p w14:paraId="12E7D4FC" w14:textId="77777777" w:rsidR="006937F4" w:rsidRPr="006937F4" w:rsidRDefault="006937F4" w:rsidP="006937F4">
      <w:pPr>
        <w:keepNext/>
        <w:keepLines/>
        <w:spacing w:before="60"/>
        <w:jc w:val="center"/>
        <w:rPr>
          <w:rFonts w:ascii="Arial" w:hAnsi="Arial"/>
          <w:b/>
        </w:rPr>
      </w:pPr>
      <w:r w:rsidRPr="006937F4">
        <w:rPr>
          <w:rFonts w:ascii="Arial" w:hAnsi="Arial"/>
          <w:b/>
        </w:rPr>
        <w:t>Table 6.4.1.3.3-19: Floor Idle (steps 27, 31, 39,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14:paraId="260F216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62E27E2B" w14:textId="67C2178F" w:rsidR="006937F4" w:rsidRPr="006937F4" w:rsidRDefault="006937F4" w:rsidP="006937F4">
            <w:pPr>
              <w:keepNext/>
              <w:keepLines/>
              <w:spacing w:after="0"/>
              <w:rPr>
                <w:rFonts w:ascii="Arial" w:hAnsi="Arial"/>
                <w:sz w:val="18"/>
              </w:rPr>
            </w:pPr>
            <w:r w:rsidRPr="006937F4">
              <w:rPr>
                <w:rFonts w:ascii="Arial" w:hAnsi="Arial"/>
                <w:sz w:val="18"/>
              </w:rPr>
              <w:t xml:space="preserve">Derivation Path: </w:t>
            </w:r>
            <w:ins w:id="836" w:author="MCC160" w:date="2023-01-21T08:48:00Z">
              <w:r w:rsidR="00792DC2">
                <w:rPr>
                  <w:rFonts w:ascii="Arial" w:hAnsi="Arial"/>
                  <w:sz w:val="18"/>
                </w:rPr>
                <w:t xml:space="preserve">TS </w:t>
              </w:r>
            </w:ins>
            <w:r w:rsidRPr="006937F4">
              <w:rPr>
                <w:rFonts w:ascii="Arial" w:hAnsi="Arial"/>
                <w:sz w:val="18"/>
              </w:rPr>
              <w:t>36.579-1 [2], Table 5.5.6.6-1</w:t>
            </w:r>
            <w:ins w:id="837" w:author="MCC160" w:date="2023-01-21T08:48:00Z">
              <w:r w:rsidR="00792DC2">
                <w:rPr>
                  <w:rFonts w:ascii="Arial" w:hAnsi="Arial"/>
                  <w:sz w:val="18"/>
                </w:rPr>
                <w:t>,</w:t>
              </w:r>
            </w:ins>
            <w:r w:rsidRPr="006937F4">
              <w:rPr>
                <w:rFonts w:ascii="Arial" w:hAnsi="Arial"/>
                <w:sz w:val="18"/>
              </w:rPr>
              <w:t xml:space="preserve"> condition ACK</w:t>
            </w:r>
          </w:p>
        </w:tc>
      </w:tr>
    </w:tbl>
    <w:p w14:paraId="2D81F1FE" w14:textId="77777777" w:rsidR="006937F4" w:rsidRPr="006937F4" w:rsidRDefault="006937F4" w:rsidP="006937F4"/>
    <w:p w14:paraId="6D2D7B3B" w14:textId="04556166" w:rsidR="006937F4" w:rsidRPr="006937F4" w:rsidDel="00FA1679" w:rsidRDefault="006937F4" w:rsidP="006937F4">
      <w:pPr>
        <w:rPr>
          <w:del w:id="838" w:author="MCC160" w:date="2023-01-21T17:50:00Z"/>
        </w:rPr>
      </w:pPr>
    </w:p>
    <w:p w14:paraId="04DD7E19" w14:textId="77777777" w:rsidR="006937F4" w:rsidRPr="006937F4" w:rsidRDefault="006937F4" w:rsidP="006937F4">
      <w:pPr>
        <w:keepNext/>
        <w:keepLines/>
        <w:spacing w:before="60"/>
        <w:jc w:val="center"/>
        <w:rPr>
          <w:rFonts w:ascii="Arial" w:hAnsi="Arial"/>
          <w:b/>
        </w:rPr>
      </w:pPr>
      <w:r w:rsidRPr="006937F4">
        <w:rPr>
          <w:rFonts w:ascii="Arial" w:hAnsi="Arial"/>
          <w:b/>
        </w:rPr>
        <w:t>Table 6.4.1.3.3-21: Floor Granted (step 21,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14:paraId="3B6E5231"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03B3BB4" w14:textId="33E18D3B" w:rsidR="006937F4" w:rsidRPr="006937F4" w:rsidRDefault="006937F4" w:rsidP="006937F4">
            <w:pPr>
              <w:keepNext/>
              <w:keepLines/>
              <w:spacing w:after="0"/>
              <w:rPr>
                <w:rFonts w:ascii="Arial" w:hAnsi="Arial"/>
                <w:sz w:val="18"/>
              </w:rPr>
            </w:pPr>
            <w:r w:rsidRPr="006937F4">
              <w:rPr>
                <w:rFonts w:ascii="Arial" w:hAnsi="Arial"/>
                <w:sz w:val="18"/>
              </w:rPr>
              <w:t xml:space="preserve">Derivation Path: </w:t>
            </w:r>
            <w:ins w:id="839" w:author="MCC160" w:date="2023-01-21T08:48:00Z">
              <w:r w:rsidR="00792DC2">
                <w:rPr>
                  <w:rFonts w:ascii="Arial" w:hAnsi="Arial"/>
                  <w:sz w:val="18"/>
                </w:rPr>
                <w:t xml:space="preserve">TS </w:t>
              </w:r>
            </w:ins>
            <w:r w:rsidRPr="006937F4">
              <w:rPr>
                <w:rFonts w:ascii="Arial" w:hAnsi="Arial"/>
                <w:sz w:val="18"/>
              </w:rPr>
              <w:t>36.579-1 [2], Table 5.5.6.3-1</w:t>
            </w:r>
            <w:ins w:id="840" w:author="MCC160" w:date="2023-01-21T08:48:00Z">
              <w:r w:rsidR="00792DC2">
                <w:rPr>
                  <w:rFonts w:ascii="Arial" w:hAnsi="Arial"/>
                  <w:sz w:val="18"/>
                </w:rPr>
                <w:t>,</w:t>
              </w:r>
            </w:ins>
            <w:r w:rsidRPr="006937F4">
              <w:rPr>
                <w:rFonts w:ascii="Arial" w:hAnsi="Arial"/>
                <w:sz w:val="18"/>
              </w:rPr>
              <w:t xml:space="preserve"> condition EMERGENCY-CALL. ACK</w:t>
            </w:r>
          </w:p>
        </w:tc>
      </w:tr>
    </w:tbl>
    <w:p w14:paraId="1253E790" w14:textId="77777777" w:rsidR="006937F4" w:rsidRPr="006937F4" w:rsidRDefault="006937F4" w:rsidP="006937F4"/>
    <w:p w14:paraId="37E736E9" w14:textId="77777777" w:rsidR="006937F4" w:rsidRPr="006937F4" w:rsidRDefault="006937F4" w:rsidP="006937F4">
      <w:pPr>
        <w:keepNext/>
        <w:keepLines/>
        <w:spacing w:before="60"/>
        <w:jc w:val="center"/>
        <w:rPr>
          <w:rFonts w:ascii="Arial" w:hAnsi="Arial"/>
          <w:b/>
        </w:rPr>
      </w:pPr>
      <w:bookmarkStart w:id="841" w:name="_Toc91233566"/>
      <w:bookmarkStart w:id="842" w:name="_Toc100349045"/>
      <w:bookmarkStart w:id="843" w:name="_Toc106787201"/>
      <w:r w:rsidRPr="006937F4">
        <w:rPr>
          <w:rFonts w:ascii="Arial" w:hAnsi="Arial"/>
          <w:b/>
        </w:rPr>
        <w:t>Table 6.4.1.3.3-21..24: Void</w:t>
      </w:r>
    </w:p>
    <w:p w14:paraId="3C3259F1" w14:textId="66B02FAA" w:rsidR="006937F4" w:rsidRPr="006937F4" w:rsidDel="00FA1679" w:rsidRDefault="006937F4" w:rsidP="006937F4">
      <w:pPr>
        <w:rPr>
          <w:del w:id="844" w:author="MCC160" w:date="2023-01-21T17:50:00Z"/>
        </w:rPr>
      </w:pPr>
    </w:p>
    <w:p w14:paraId="72B14F76" w14:textId="77777777" w:rsidR="006937F4" w:rsidRPr="006937F4" w:rsidRDefault="006937F4" w:rsidP="006937F4"/>
    <w:p w14:paraId="174244B3" w14:textId="77777777" w:rsidR="006937F4" w:rsidRPr="006937F4" w:rsidRDefault="006937F4" w:rsidP="006937F4">
      <w:pPr>
        <w:keepNext/>
        <w:keepLines/>
        <w:spacing w:before="120"/>
        <w:ind w:left="1134" w:hanging="1134"/>
        <w:outlineLvl w:val="2"/>
        <w:rPr>
          <w:rFonts w:ascii="Arial" w:hAnsi="Arial"/>
          <w:sz w:val="28"/>
        </w:rPr>
      </w:pPr>
      <w:bookmarkStart w:id="845" w:name="_Toc124350102"/>
      <w:r w:rsidRPr="006937F4">
        <w:rPr>
          <w:rFonts w:ascii="Arial" w:hAnsi="Arial"/>
          <w:sz w:val="28"/>
        </w:rPr>
        <w:t>6.4.2</w:t>
      </w:r>
      <w:r w:rsidRPr="006937F4">
        <w:rPr>
          <w:rFonts w:ascii="Arial" w:hAnsi="Arial"/>
          <w:sz w:val="28"/>
        </w:rPr>
        <w:tab/>
        <w:t>On-network / MBMS / Multi Talker</w:t>
      </w:r>
      <w:bookmarkEnd w:id="841"/>
      <w:bookmarkEnd w:id="842"/>
      <w:bookmarkEnd w:id="843"/>
      <w:bookmarkEnd w:id="845"/>
    </w:p>
    <w:p w14:paraId="645250FB" w14:textId="77777777" w:rsidR="006937F4" w:rsidRPr="006937F4" w:rsidRDefault="006937F4" w:rsidP="006937F4">
      <w:pPr>
        <w:keepNext/>
        <w:keepLines/>
        <w:spacing w:before="120"/>
        <w:ind w:left="1985" w:hanging="1985"/>
        <w:rPr>
          <w:rFonts w:ascii="Arial" w:hAnsi="Arial"/>
        </w:rPr>
      </w:pPr>
      <w:r w:rsidRPr="006937F4">
        <w:rPr>
          <w:rFonts w:ascii="Arial" w:hAnsi="Arial"/>
        </w:rPr>
        <w:t>6.4.2.1</w:t>
      </w:r>
      <w:r w:rsidRPr="006937F4">
        <w:rPr>
          <w:rFonts w:ascii="Arial" w:hAnsi="Arial"/>
        </w:rPr>
        <w:tab/>
        <w:t>Test Purpose (TP)</w:t>
      </w:r>
    </w:p>
    <w:p w14:paraId="44F991BD" w14:textId="77777777" w:rsidR="006937F4" w:rsidRPr="006937F4" w:rsidRDefault="006937F4" w:rsidP="006937F4">
      <w:pPr>
        <w:keepNext/>
        <w:keepLines/>
        <w:spacing w:before="120"/>
        <w:ind w:left="1985" w:hanging="1985"/>
        <w:rPr>
          <w:rFonts w:ascii="Arial" w:hAnsi="Arial"/>
        </w:rPr>
      </w:pPr>
      <w:r w:rsidRPr="006937F4">
        <w:rPr>
          <w:rFonts w:ascii="Arial" w:hAnsi="Arial"/>
        </w:rPr>
        <w:t>(1)</w:t>
      </w:r>
    </w:p>
    <w:p w14:paraId="3558D05C"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registered and authorised for MCPTT Service }</w:t>
      </w:r>
    </w:p>
    <w:p w14:paraId="2B3E24F4"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0A1C5BB7"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MCPTT User requests the establishment of an MCPTT </w:t>
      </w:r>
      <w:r w:rsidRPr="006937F4">
        <w:rPr>
          <w:rFonts w:ascii="Courier New" w:hAnsi="Courier New"/>
          <w:sz w:val="16"/>
          <w:lang w:eastAsia="ko-KR"/>
        </w:rPr>
        <w:t xml:space="preserve">On-demand Pre-arranged Group Call </w:t>
      </w:r>
      <w:r w:rsidRPr="006937F4">
        <w:rPr>
          <w:rFonts w:ascii="Courier New" w:hAnsi="Courier New"/>
          <w:sz w:val="16"/>
        </w:rPr>
        <w:t xml:space="preserve"> and implicit floor control }</w:t>
      </w:r>
    </w:p>
    <w:p w14:paraId="7CF7425C"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requests On-demand Automatic Commencement Mode Pre-arranged Group Call establishment with implicit floor control by sending a SIP INVITE message, </w:t>
      </w:r>
      <w:r w:rsidRPr="006937F4">
        <w:rPr>
          <w:rFonts w:ascii="Courier New" w:hAnsi="Courier New"/>
          <w:b/>
          <w:sz w:val="16"/>
        </w:rPr>
        <w:t>and</w:t>
      </w:r>
      <w:r w:rsidRPr="006937F4">
        <w:rPr>
          <w:rFonts w:ascii="Courier New" w:hAnsi="Courier New"/>
          <w:sz w:val="16"/>
        </w:rPr>
        <w:t xml:space="preserve">, after indication from the MCPTT Server that the call was established and receiving a Floor Granted message, notifies the MCPTT User </w:t>
      </w:r>
      <w:r w:rsidRPr="006937F4">
        <w:rPr>
          <w:rFonts w:ascii="Courier New" w:hAnsi="Courier New"/>
          <w:b/>
          <w:bCs/>
          <w:sz w:val="16"/>
        </w:rPr>
        <w:t>and</w:t>
      </w:r>
      <w:r w:rsidRPr="006937F4">
        <w:rPr>
          <w:rFonts w:ascii="Courier New" w:hAnsi="Courier New"/>
          <w:sz w:val="16"/>
        </w:rPr>
        <w:t xml:space="preserve"> respects basic floor control (Floor Release, Floor Idle, Floor Ack, Floor Request)}</w:t>
      </w:r>
    </w:p>
    <w:p w14:paraId="34B9BD2E"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549B6DFE"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D792C5" w14:textId="77777777" w:rsidR="006937F4" w:rsidRPr="006937F4" w:rsidRDefault="006937F4" w:rsidP="006937F4">
      <w:pPr>
        <w:keepNext/>
        <w:keepLines/>
        <w:spacing w:before="120"/>
        <w:ind w:left="1985" w:hanging="1985"/>
        <w:rPr>
          <w:rFonts w:ascii="Arial" w:hAnsi="Arial"/>
        </w:rPr>
      </w:pPr>
      <w:r w:rsidRPr="006937F4">
        <w:rPr>
          <w:rFonts w:ascii="Arial" w:hAnsi="Arial"/>
        </w:rPr>
        <w:t>(2)</w:t>
      </w:r>
    </w:p>
    <w:p w14:paraId="0E26862E"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having established an MCPTT </w:t>
      </w:r>
      <w:r w:rsidRPr="006937F4">
        <w:rPr>
          <w:rFonts w:ascii="Courier New" w:hAnsi="Courier New"/>
          <w:sz w:val="16"/>
          <w:lang w:eastAsia="ko-KR"/>
        </w:rPr>
        <w:t xml:space="preserve">On-demand Pre-arranged Group Call with </w:t>
      </w:r>
      <w:r w:rsidRPr="006937F4">
        <w:rPr>
          <w:rFonts w:ascii="Courier New" w:hAnsi="Courier New"/>
          <w:sz w:val="16"/>
        </w:rPr>
        <w:t>Automatic Commencement Mode }</w:t>
      </w:r>
    </w:p>
    <w:p w14:paraId="76F65ACA"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6405ED8B"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UE (MCPTT Client) receives MBMS bearer announcements via SIP MESSAGE messages }</w:t>
      </w:r>
    </w:p>
    <w:p w14:paraId="5276D89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responds by sending a SIP 200 (OK) to the SIP MESSAGE message </w:t>
      </w:r>
      <w:r w:rsidRPr="006937F4">
        <w:rPr>
          <w:rFonts w:ascii="Courier New" w:hAnsi="Courier New"/>
          <w:b/>
          <w:sz w:val="16"/>
        </w:rPr>
        <w:t>and</w:t>
      </w:r>
      <w:r w:rsidRPr="006937F4">
        <w:rPr>
          <w:rFonts w:ascii="Courier New" w:hAnsi="Courier New"/>
          <w:sz w:val="16"/>
        </w:rPr>
        <w:t xml:space="preserve"> the UE (MCPTT Client) sends an MBMS listening status message via SIP MESSAGE }</w:t>
      </w:r>
    </w:p>
    <w:p w14:paraId="345F222C"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40AEB040"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AC5EEB" w14:textId="77777777" w:rsidR="006937F4" w:rsidRPr="006937F4" w:rsidRDefault="006937F4" w:rsidP="006937F4">
      <w:pPr>
        <w:keepNext/>
        <w:keepLines/>
        <w:spacing w:before="120"/>
        <w:ind w:left="1985" w:hanging="1985"/>
        <w:rPr>
          <w:rFonts w:ascii="Arial" w:hAnsi="Arial"/>
        </w:rPr>
      </w:pPr>
      <w:r w:rsidRPr="006937F4">
        <w:rPr>
          <w:rFonts w:ascii="Arial" w:hAnsi="Arial"/>
        </w:rPr>
        <w:t>(3)</w:t>
      </w:r>
    </w:p>
    <w:p w14:paraId="57C224C7"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having established an MCPTT </w:t>
      </w:r>
      <w:r w:rsidRPr="006937F4">
        <w:rPr>
          <w:rFonts w:ascii="Courier New" w:hAnsi="Courier New"/>
          <w:sz w:val="16"/>
          <w:lang w:eastAsia="ko-KR"/>
        </w:rPr>
        <w:t xml:space="preserve">On-demand Pre-arranged Group Call with </w:t>
      </w:r>
      <w:r w:rsidRPr="006937F4">
        <w:rPr>
          <w:rFonts w:ascii="Courier New" w:hAnsi="Courier New"/>
          <w:sz w:val="16"/>
        </w:rPr>
        <w:t>Automatic Commencement Mode }</w:t>
      </w:r>
    </w:p>
    <w:p w14:paraId="4E09C41A"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67B5032B"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UE (MCPTT Client) receives MBMS subchannel control messages }</w:t>
      </w:r>
    </w:p>
    <w:p w14:paraId="26476DC7"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responds by sending an MBMS listening status message via SIP MESSAGE }</w:t>
      </w:r>
    </w:p>
    <w:p w14:paraId="1D4B2703"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67246F03"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C3A685" w14:textId="77777777" w:rsidR="006937F4" w:rsidRPr="006937F4" w:rsidRDefault="006937F4" w:rsidP="006937F4">
      <w:pPr>
        <w:keepNext/>
        <w:keepLines/>
        <w:spacing w:before="120"/>
        <w:ind w:left="1985" w:hanging="1985"/>
        <w:rPr>
          <w:rFonts w:ascii="Arial" w:hAnsi="Arial"/>
        </w:rPr>
      </w:pPr>
      <w:r w:rsidRPr="006937F4">
        <w:rPr>
          <w:rFonts w:ascii="Arial" w:hAnsi="Arial"/>
        </w:rPr>
        <w:t>(4)</w:t>
      </w:r>
    </w:p>
    <w:p w14:paraId="1BD833C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37F4">
        <w:rPr>
          <w:rFonts w:ascii="Courier New" w:hAnsi="Courier New"/>
          <w:b/>
          <w:noProof/>
          <w:sz w:val="16"/>
        </w:rPr>
        <w:t>with</w:t>
      </w:r>
      <w:r w:rsidRPr="006937F4">
        <w:rPr>
          <w:rFonts w:ascii="Courier New" w:hAnsi="Courier New"/>
          <w:noProof/>
          <w:sz w:val="16"/>
        </w:rPr>
        <w:t xml:space="preserve"> { UE (MCPTT Client) having established an MCPTT </w:t>
      </w:r>
      <w:r w:rsidRPr="006937F4">
        <w:rPr>
          <w:rFonts w:ascii="Courier New" w:hAnsi="Courier New"/>
          <w:noProof/>
          <w:sz w:val="16"/>
          <w:lang w:eastAsia="ko-KR"/>
        </w:rPr>
        <w:t xml:space="preserve">On-demand Pre-arranged Group Call with </w:t>
      </w:r>
      <w:r w:rsidRPr="006937F4">
        <w:rPr>
          <w:rFonts w:ascii="Courier New" w:hAnsi="Courier New"/>
          <w:noProof/>
          <w:sz w:val="16"/>
        </w:rPr>
        <w:t>Automatic Commencement Mode }</w:t>
      </w:r>
    </w:p>
    <w:p w14:paraId="50463B45"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37F4">
        <w:rPr>
          <w:rFonts w:ascii="Courier New" w:hAnsi="Courier New"/>
          <w:b/>
          <w:noProof/>
          <w:sz w:val="16"/>
        </w:rPr>
        <w:t>ensure that</w:t>
      </w:r>
      <w:r w:rsidRPr="006937F4">
        <w:rPr>
          <w:rFonts w:ascii="Courier New" w:hAnsi="Courier New"/>
          <w:noProof/>
          <w:sz w:val="16"/>
        </w:rPr>
        <w:t xml:space="preserve"> {</w:t>
      </w:r>
    </w:p>
    <w:p w14:paraId="315C9CD6"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37F4">
        <w:rPr>
          <w:rFonts w:ascii="Courier New" w:hAnsi="Courier New"/>
          <w:noProof/>
          <w:sz w:val="16"/>
        </w:rPr>
        <w:t xml:space="preserve">  </w:t>
      </w:r>
      <w:r w:rsidRPr="006937F4">
        <w:rPr>
          <w:rFonts w:ascii="Courier New" w:hAnsi="Courier New"/>
          <w:b/>
          <w:noProof/>
          <w:sz w:val="16"/>
        </w:rPr>
        <w:t>when</w:t>
      </w:r>
      <w:r w:rsidRPr="006937F4">
        <w:rPr>
          <w:rFonts w:ascii="Courier New" w:hAnsi="Courier New"/>
          <w:noProof/>
          <w:sz w:val="16"/>
        </w:rPr>
        <w:t xml:space="preserve"> { the UE (MCPTT Client) receives an explicit MuSiK download message }</w:t>
      </w:r>
    </w:p>
    <w:p w14:paraId="48F97E4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37F4">
        <w:rPr>
          <w:rFonts w:ascii="Courier New" w:hAnsi="Courier New"/>
          <w:noProof/>
          <w:sz w:val="16"/>
        </w:rPr>
        <w:t xml:space="preserve">    </w:t>
      </w:r>
      <w:r w:rsidRPr="006937F4">
        <w:rPr>
          <w:rFonts w:ascii="Courier New" w:hAnsi="Courier New"/>
          <w:b/>
          <w:noProof/>
          <w:sz w:val="16"/>
        </w:rPr>
        <w:t>then</w:t>
      </w:r>
      <w:r w:rsidRPr="006937F4">
        <w:rPr>
          <w:rFonts w:ascii="Courier New" w:hAnsi="Courier New"/>
          <w:noProof/>
          <w:sz w:val="16"/>
        </w:rPr>
        <w:t xml:space="preserve"> { UE (MCPTT Client) sends a 200 OK response to accept the key and associates the key with the group}</w:t>
      </w:r>
    </w:p>
    <w:p w14:paraId="266D6C84"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37F4">
        <w:rPr>
          <w:rFonts w:ascii="Courier New" w:hAnsi="Courier New"/>
          <w:noProof/>
          <w:sz w:val="16"/>
        </w:rPr>
        <w:t xml:space="preserve">            }</w:t>
      </w:r>
    </w:p>
    <w:p w14:paraId="4EE8C2D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6B4F9" w14:textId="77777777" w:rsidR="006937F4" w:rsidRPr="006937F4" w:rsidRDefault="006937F4" w:rsidP="006937F4">
      <w:pPr>
        <w:keepNext/>
        <w:keepLines/>
        <w:spacing w:before="120"/>
        <w:ind w:left="1985" w:hanging="1985"/>
        <w:rPr>
          <w:rFonts w:ascii="Arial" w:hAnsi="Arial"/>
        </w:rPr>
      </w:pPr>
      <w:r w:rsidRPr="006937F4">
        <w:rPr>
          <w:rFonts w:ascii="Arial" w:hAnsi="Arial"/>
        </w:rPr>
        <w:t>(5)</w:t>
      </w:r>
    </w:p>
    <w:p w14:paraId="14D9A7A0"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listening to the MBMS subchannel during an ongoing MCPTT </w:t>
      </w:r>
      <w:r w:rsidRPr="006937F4">
        <w:rPr>
          <w:rFonts w:ascii="Courier New" w:hAnsi="Courier New"/>
          <w:sz w:val="16"/>
          <w:lang w:eastAsia="ko-KR"/>
        </w:rPr>
        <w:t>On-demand Pre-arranged Group Call</w:t>
      </w:r>
      <w:r w:rsidRPr="006937F4">
        <w:rPr>
          <w:rFonts w:ascii="Courier New" w:hAnsi="Courier New"/>
          <w:sz w:val="16"/>
        </w:rPr>
        <w:t xml:space="preserve"> }</w:t>
      </w:r>
    </w:p>
    <w:p w14:paraId="7D005F9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125F3198"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(MCPTT Client) receives multi-talker floor control messages from the SS (MCPTT Server) over the MBMS subchannel }</w:t>
      </w:r>
    </w:p>
    <w:p w14:paraId="68FE47B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notifies the MCPTT User }</w:t>
      </w:r>
    </w:p>
    <w:p w14:paraId="7E114955"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783741A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DDB226" w14:textId="77777777" w:rsidR="006937F4" w:rsidRPr="006937F4" w:rsidRDefault="006937F4" w:rsidP="006937F4">
      <w:pPr>
        <w:keepNext/>
        <w:keepLines/>
        <w:spacing w:before="120"/>
        <w:ind w:left="1985" w:hanging="1985"/>
        <w:rPr>
          <w:rFonts w:ascii="Arial" w:hAnsi="Arial"/>
        </w:rPr>
      </w:pPr>
      <w:r w:rsidRPr="006937F4">
        <w:rPr>
          <w:rFonts w:ascii="Arial" w:hAnsi="Arial"/>
        </w:rPr>
        <w:t>(6)</w:t>
      </w:r>
    </w:p>
    <w:p w14:paraId="260854F7"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listening to the MBMS subchannel during an ongoing MCPTT </w:t>
      </w:r>
      <w:r w:rsidRPr="006937F4">
        <w:rPr>
          <w:rFonts w:ascii="Courier New" w:hAnsi="Courier New"/>
          <w:sz w:val="16"/>
          <w:lang w:eastAsia="ko-KR"/>
        </w:rPr>
        <w:t>On-demand Pre-arranged Group Call</w:t>
      </w:r>
      <w:r w:rsidRPr="006937F4">
        <w:rPr>
          <w:rFonts w:ascii="Courier New" w:hAnsi="Courier New"/>
          <w:sz w:val="16"/>
        </w:rPr>
        <w:t xml:space="preserve"> }</w:t>
      </w:r>
    </w:p>
    <w:p w14:paraId="28B056A2"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0FF84299"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MCPTT User engages in communication with the invited MCPTT User(s) }</w:t>
      </w:r>
    </w:p>
    <w:p w14:paraId="421F8E78"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respects the floor control imposed by the MCPTT Server on the MBMS subchannel (Floor Taken and Floor Idle) </w:t>
      </w:r>
      <w:r w:rsidRPr="006937F4">
        <w:rPr>
          <w:rFonts w:ascii="Courier New" w:hAnsi="Courier New"/>
          <w:b/>
          <w:sz w:val="16"/>
        </w:rPr>
        <w:t>and</w:t>
      </w:r>
      <w:r w:rsidRPr="006937F4">
        <w:rPr>
          <w:rFonts w:ascii="Courier New" w:hAnsi="Courier New"/>
          <w:sz w:val="16"/>
        </w:rPr>
        <w:t xml:space="preserve"> continues to respect floor control imposed by the MCPTT Server via unicast (Floor Ack and Floor Release)}</w:t>
      </w:r>
    </w:p>
    <w:p w14:paraId="4FA975D9"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331AE105"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3758D4" w14:textId="77777777" w:rsidR="006937F4" w:rsidRPr="006937F4" w:rsidRDefault="006937F4" w:rsidP="006937F4">
      <w:pPr>
        <w:keepNext/>
        <w:keepLines/>
        <w:spacing w:before="120"/>
        <w:ind w:left="1985" w:hanging="1985"/>
        <w:rPr>
          <w:rFonts w:ascii="Arial" w:hAnsi="Arial"/>
        </w:rPr>
      </w:pPr>
      <w:r w:rsidRPr="006937F4">
        <w:rPr>
          <w:rFonts w:ascii="Arial" w:hAnsi="Arial"/>
        </w:rPr>
        <w:t>(7)</w:t>
      </w:r>
    </w:p>
    <w:p w14:paraId="4B5798F4"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with</w:t>
      </w:r>
      <w:r w:rsidRPr="006937F4">
        <w:rPr>
          <w:rFonts w:ascii="Courier New" w:hAnsi="Courier New"/>
          <w:sz w:val="16"/>
        </w:rPr>
        <w:t xml:space="preserve"> { UE (MCPTT Client) having an ongoing On-demand Pre-arranged Group Call with Automatic  Commencement Mode }</w:t>
      </w:r>
    </w:p>
    <w:p w14:paraId="7A939D9B"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b/>
          <w:sz w:val="16"/>
        </w:rPr>
        <w:t>ensure that</w:t>
      </w:r>
      <w:r w:rsidRPr="006937F4">
        <w:rPr>
          <w:rFonts w:ascii="Courier New" w:hAnsi="Courier New"/>
          <w:sz w:val="16"/>
        </w:rPr>
        <w:t xml:space="preserve"> {</w:t>
      </w:r>
    </w:p>
    <w:p w14:paraId="0C1242C4"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when</w:t>
      </w:r>
      <w:r w:rsidRPr="006937F4">
        <w:rPr>
          <w:rFonts w:ascii="Courier New" w:hAnsi="Courier New"/>
          <w:sz w:val="16"/>
        </w:rPr>
        <w:t xml:space="preserve"> { the MCPTT User requests terminate the ongoing MCPTT Group Call }</w:t>
      </w:r>
    </w:p>
    <w:p w14:paraId="33980BA2"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r w:rsidRPr="006937F4">
        <w:rPr>
          <w:rFonts w:ascii="Courier New" w:hAnsi="Courier New"/>
          <w:b/>
          <w:sz w:val="16"/>
        </w:rPr>
        <w:t>then</w:t>
      </w:r>
      <w:r w:rsidRPr="006937F4">
        <w:rPr>
          <w:rFonts w:ascii="Courier New" w:hAnsi="Courier New"/>
          <w:sz w:val="16"/>
        </w:rPr>
        <w:t xml:space="preserve"> { UE (MCPTT Client) sends a SIP BYE request and leaves the MCPTT session }</w:t>
      </w:r>
    </w:p>
    <w:p w14:paraId="6B0302B1"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37F4">
        <w:rPr>
          <w:rFonts w:ascii="Courier New" w:hAnsi="Courier New"/>
          <w:sz w:val="16"/>
        </w:rPr>
        <w:t xml:space="preserve">            }</w:t>
      </w:r>
    </w:p>
    <w:p w14:paraId="6D8B2D05" w14:textId="77777777" w:rsidR="006937F4" w:rsidRPr="006937F4" w:rsidRDefault="006937F4" w:rsidP="00693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4B083D" w14:textId="77777777" w:rsidR="006937F4" w:rsidRPr="006937F4" w:rsidRDefault="006937F4" w:rsidP="006937F4">
      <w:pPr>
        <w:keepNext/>
        <w:keepLines/>
        <w:spacing w:before="120"/>
        <w:ind w:left="1985" w:hanging="1985"/>
        <w:rPr>
          <w:rFonts w:ascii="Arial" w:hAnsi="Arial"/>
        </w:rPr>
      </w:pPr>
      <w:r w:rsidRPr="006937F4">
        <w:rPr>
          <w:rFonts w:ascii="Arial" w:hAnsi="Arial"/>
        </w:rPr>
        <w:t>6.4.2.2</w:t>
      </w:r>
      <w:r w:rsidRPr="006937F4">
        <w:rPr>
          <w:rFonts w:ascii="Arial" w:hAnsi="Arial"/>
        </w:rPr>
        <w:tab/>
        <w:t>Conformance requirements</w:t>
      </w:r>
    </w:p>
    <w:p w14:paraId="4C87C388" w14:textId="77777777" w:rsidR="006937F4" w:rsidRPr="006937F4" w:rsidRDefault="006937F4" w:rsidP="006937F4">
      <w:r w:rsidRPr="006937F4">
        <w:t>References: The conformance requirements covered in the current TC are specified in: TS 24.379, clauses 10.1.1.2.1.1, 6.2.4.1, 14.3.3.2, TS 24.380, clauses 10.3.2, 10.3.3, 10.3.4, 6.2.4.2.2, 6.2.4.4.2, 6.2.4.5.3, 6.2.4.6.4, 6.2.4.3.5, 6.2.4.5.8, 6.2.4.5.9, 6.2.4.3.2. Unless otherwise stated, these are Rel-15 requirements.</w:t>
      </w:r>
    </w:p>
    <w:p w14:paraId="0F651B2A" w14:textId="77777777" w:rsidR="006937F4" w:rsidRPr="006937F4" w:rsidRDefault="006937F4" w:rsidP="006937F4">
      <w:r w:rsidRPr="006937F4">
        <w:t>[TS 24.379, clause 10.1.1.2.1.1]</w:t>
      </w:r>
    </w:p>
    <w:p w14:paraId="34CFDD2B" w14:textId="77777777" w:rsidR="006937F4" w:rsidRPr="006937F4" w:rsidRDefault="006937F4" w:rsidP="006937F4">
      <w:r w:rsidRPr="006937F4">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5649C54" w14:textId="77777777" w:rsidR="006937F4" w:rsidRPr="006937F4" w:rsidRDefault="006937F4" w:rsidP="006937F4">
      <w:r w:rsidRPr="006937F4">
        <w:t>The MCPTT client:</w:t>
      </w:r>
    </w:p>
    <w:p w14:paraId="1FCE16F6" w14:textId="77777777" w:rsidR="006937F4" w:rsidRPr="006937F4" w:rsidRDefault="006937F4" w:rsidP="006937F4">
      <w:pPr>
        <w:ind w:left="568" w:hanging="284"/>
      </w:pPr>
      <w:r w:rsidRPr="006937F4">
        <w:t>1)</w:t>
      </w:r>
      <w:r w:rsidRPr="006937F4">
        <w:tab/>
        <w:t>if the MCPTT user has requested the origination of an MCPTT emergency group call or is originating an MCPTT prearranged group call and the MCPTT emergency state is already set, the MCPTT client shall comply with the procedures in clause 6.2.8.1.1;</w:t>
      </w:r>
    </w:p>
    <w:p w14:paraId="4053AA0B" w14:textId="77777777" w:rsidR="006937F4" w:rsidRPr="006937F4" w:rsidRDefault="006937F4" w:rsidP="006937F4">
      <w:pPr>
        <w:ind w:left="568" w:hanging="284"/>
      </w:pPr>
      <w:r w:rsidRPr="006937F4">
        <w:t>2)</w:t>
      </w:r>
      <w:r w:rsidRPr="006937F4">
        <w:tab/>
        <w:t>if the MCPTT user has requested the origination of an MCPTT imminent peril group call, the MCPTT client shall comply with the procedures in clause 6.2.8.1.9;</w:t>
      </w:r>
    </w:p>
    <w:p w14:paraId="64AF3732" w14:textId="77777777" w:rsidR="006937F4" w:rsidRPr="006937F4" w:rsidRDefault="006937F4" w:rsidP="006937F4">
      <w:pPr>
        <w:ind w:left="568" w:hanging="284"/>
      </w:pPr>
      <w:r w:rsidRPr="006937F4">
        <w:t>3)</w:t>
      </w:r>
      <w:r w:rsidRPr="006937F4">
        <w:tab/>
        <w:t>if the MCPTT user has requested the origination of a broadcast group call, the MCPTT client shall comply with the procedures in clause 6.2.8.2;</w:t>
      </w:r>
    </w:p>
    <w:p w14:paraId="30E552C8" w14:textId="77777777" w:rsidR="006937F4" w:rsidRPr="006937F4" w:rsidRDefault="006937F4" w:rsidP="006937F4">
      <w:pPr>
        <w:ind w:left="568" w:hanging="284"/>
      </w:pPr>
      <w:r w:rsidRPr="006937F4">
        <w:t>4)</w:t>
      </w:r>
      <w:r w:rsidRPr="006937F4">
        <w:tab/>
        <w:t xml:space="preserve">shall include the g.3gpp.mcptt media feature tag and the </w:t>
      </w:r>
      <w:r w:rsidRPr="006937F4">
        <w:rPr>
          <w:lang w:eastAsia="ko-KR"/>
        </w:rPr>
        <w:t xml:space="preserve">g.3gpp.icsi-ref media feature tag with the value of "urn:urn-7:3gpp-service.ims.icsi.mcptt" </w:t>
      </w:r>
      <w:r w:rsidRPr="006937F4">
        <w:t xml:space="preserve">in the Contact header field of the SIP </w:t>
      </w:r>
      <w:r w:rsidRPr="006937F4">
        <w:rPr>
          <w:lang w:eastAsia="zh-CN"/>
        </w:rPr>
        <w:t>INVITE</w:t>
      </w:r>
      <w:r w:rsidRPr="006937F4">
        <w:t xml:space="preserve"> request according to IETF RFC 3840 [16];</w:t>
      </w:r>
    </w:p>
    <w:p w14:paraId="68A57F6C" w14:textId="77777777" w:rsidR="006937F4" w:rsidRPr="006937F4" w:rsidRDefault="006937F4" w:rsidP="006937F4">
      <w:pPr>
        <w:ind w:left="568" w:hanging="284"/>
      </w:pPr>
      <w:r w:rsidRPr="006937F4">
        <w:t>5)</w:t>
      </w:r>
      <w:r w:rsidRPr="006937F4">
        <w:tab/>
        <w:t>shall include an Accept-Contact header field containing the g.3gpp.mcptt media feature tag along with the "require" and "explicit" header field parameters according to IETF RFC 3841 [6];</w:t>
      </w:r>
    </w:p>
    <w:p w14:paraId="301637FD" w14:textId="77777777" w:rsidR="006937F4" w:rsidRPr="006937F4" w:rsidRDefault="006937F4" w:rsidP="006937F4">
      <w:pPr>
        <w:ind w:left="568" w:hanging="284"/>
      </w:pPr>
      <w:r w:rsidRPr="006937F4">
        <w:t>6)</w:t>
      </w:r>
      <w:r w:rsidRPr="006937F4">
        <w:tab/>
        <w:t>shall include the ICSI value "urn:urn-7:3gpp-service.ims.icsi.mcptt" (</w:t>
      </w:r>
      <w:r w:rsidRPr="006937F4">
        <w:rPr>
          <w:lang w:eastAsia="zh-CN"/>
        </w:rPr>
        <w:t xml:space="preserve">coded as specified in </w:t>
      </w:r>
      <w:r w:rsidRPr="006937F4">
        <w:t>3GPP TS 24.229 [4]</w:t>
      </w:r>
      <w:r w:rsidRPr="006937F4">
        <w:rPr>
          <w:lang w:eastAsia="zh-CN"/>
        </w:rPr>
        <w:t xml:space="preserve">), </w:t>
      </w:r>
      <w:r w:rsidRPr="006937F4">
        <w:t>in a P-Preferred-Service header field according to IETF </w:t>
      </w:r>
      <w:r w:rsidRPr="006937F4">
        <w:rPr>
          <w:rFonts w:eastAsia="MS Mincho"/>
        </w:rPr>
        <w:t xml:space="preserve">RFC 6050 [9] </w:t>
      </w:r>
      <w:r w:rsidRPr="006937F4">
        <w:t>in the SIP INVITE request;</w:t>
      </w:r>
    </w:p>
    <w:p w14:paraId="5F6EB203" w14:textId="77777777" w:rsidR="006937F4" w:rsidRPr="006937F4" w:rsidRDefault="006937F4" w:rsidP="006937F4">
      <w:pPr>
        <w:ind w:left="568" w:hanging="284"/>
      </w:pPr>
      <w:r w:rsidRPr="006937F4">
        <w:t>7)</w:t>
      </w:r>
      <w:r w:rsidRPr="006937F4">
        <w:tab/>
        <w:t xml:space="preserve">shall include an Accept-Contact header field with the </w:t>
      </w:r>
      <w:r w:rsidRPr="006937F4">
        <w:rPr>
          <w:rFonts w:eastAsia="SimSun"/>
          <w:lang w:eastAsia="zh-CN"/>
        </w:rPr>
        <w:t>g.3gpp.icsi-ref</w:t>
      </w:r>
      <w:r w:rsidRPr="006937F4">
        <w:t xml:space="preserve"> media feature tag containing the value of "urn:urn-7:3gpp-service.ims.icsi.mcptt" along with the "require" and "explicit" header field parameters according to IETF RFC 3841 [6];</w:t>
      </w:r>
    </w:p>
    <w:p w14:paraId="34AFF369" w14:textId="77777777" w:rsidR="006937F4" w:rsidRPr="006937F4" w:rsidRDefault="006937F4" w:rsidP="006937F4">
      <w:pPr>
        <w:ind w:left="568" w:hanging="284"/>
      </w:pPr>
      <w:r w:rsidRPr="006937F4">
        <w:t>8)</w:t>
      </w:r>
      <w:r w:rsidRPr="006937F4">
        <w:tab/>
        <w:t>should include the "timer" option tag in the Supported header field;</w:t>
      </w:r>
    </w:p>
    <w:p w14:paraId="5D19C036" w14:textId="77777777" w:rsidR="006937F4" w:rsidRPr="006937F4" w:rsidRDefault="006937F4" w:rsidP="006937F4">
      <w:pPr>
        <w:ind w:left="568" w:hanging="284"/>
      </w:pPr>
      <w:r w:rsidRPr="006937F4">
        <w:t>9)</w:t>
      </w:r>
      <w:r w:rsidRPr="006937F4">
        <w:tab/>
        <w:t>should include the Session-Expires header field according to IETF RFC 4028 [7]. It is recommended that the "refresher" header field parameter is omitted. If included, the "refresher" header field parameter shall be set to "uac";</w:t>
      </w:r>
    </w:p>
    <w:p w14:paraId="3FEFB2E1" w14:textId="77777777" w:rsidR="006937F4" w:rsidRPr="006937F4" w:rsidRDefault="006937F4" w:rsidP="006937F4">
      <w:pPr>
        <w:ind w:left="568" w:hanging="284"/>
      </w:pPr>
      <w:r w:rsidRPr="006937F4">
        <w:t>10)</w:t>
      </w:r>
      <w:r w:rsidRPr="006937F4">
        <w:tab/>
        <w:t>shall set the Request-URI of the SIP INVITE request to the public service identity identifying the participating MCPTT function serving the MCPTT user;</w:t>
      </w:r>
    </w:p>
    <w:p w14:paraId="69AE44B7" w14:textId="77777777" w:rsidR="006937F4" w:rsidRPr="006937F4" w:rsidRDefault="006937F4" w:rsidP="006937F4">
      <w:pPr>
        <w:keepLines/>
        <w:ind w:left="1135" w:hanging="851"/>
      </w:pPr>
      <w:r w:rsidRPr="006937F4">
        <w:t>NOTE 1:</w:t>
      </w:r>
      <w:r w:rsidRPr="006937F4">
        <w:tab/>
        <w:t>The MCPTT client is configured with public service identity identifying the participating MCPTT function serving the MCPTT user.</w:t>
      </w:r>
    </w:p>
    <w:p w14:paraId="5D8F1EA9" w14:textId="77777777" w:rsidR="006937F4" w:rsidRPr="006937F4" w:rsidRDefault="006937F4" w:rsidP="006937F4">
      <w:pPr>
        <w:ind w:left="568" w:hanging="284"/>
      </w:pPr>
      <w:r w:rsidRPr="006937F4">
        <w:t>11)</w:t>
      </w:r>
      <w:r w:rsidRPr="006937F4">
        <w:tab/>
        <w:t>may include a P-Preferred-Identity header field in the SIP INVITE request containing a public user identity as specified in 3GPP TS 24.229 [4];</w:t>
      </w:r>
    </w:p>
    <w:p w14:paraId="56980EBD" w14:textId="77777777" w:rsidR="006937F4" w:rsidRPr="006937F4" w:rsidRDefault="006937F4" w:rsidP="006937F4">
      <w:pPr>
        <w:ind w:left="568" w:hanging="284"/>
      </w:pPr>
      <w:r w:rsidRPr="006937F4">
        <w:t>12)</w:t>
      </w:r>
      <w:r w:rsidRPr="006937F4">
        <w:tab/>
        <w:t>if the MCPTT client emergency group state for this group is set to "MEG 2: in-progress" or "MEG 4: confirm-pending", the MCPTT client shall include the Resource-Priority header field and comply with the procedures in clause 6.2.8.1.2;</w:t>
      </w:r>
    </w:p>
    <w:p w14:paraId="227A3E3B" w14:textId="77777777" w:rsidR="006937F4" w:rsidRPr="006937F4" w:rsidRDefault="006937F4" w:rsidP="006937F4">
      <w:pPr>
        <w:ind w:left="568" w:hanging="284"/>
      </w:pPr>
      <w:r w:rsidRPr="006937F4">
        <w:t>13)</w:t>
      </w:r>
      <w:r w:rsidRPr="006937F4">
        <w:tab/>
        <w:t>if the MCPTT client imminent peril group state for this group is set to "MIG 2: in-progress" or "MIG 4: confirm-pending" shall include the Resource-Priority header field and comply with the procedures in clause 6.2.8.1.12;</w:t>
      </w:r>
    </w:p>
    <w:p w14:paraId="46B2218B" w14:textId="77777777" w:rsidR="006937F4" w:rsidRPr="006937F4" w:rsidRDefault="006937F4" w:rsidP="006937F4">
      <w:pPr>
        <w:ind w:left="568" w:hanging="284"/>
      </w:pPr>
      <w:r w:rsidRPr="006937F4">
        <w:t>14)</w:t>
      </w:r>
      <w:r w:rsidRPr="006937F4">
        <w:tab/>
        <w:t>shall contain in an application/vnd.3gpp.mcptt-info+xml MIME body with the &lt;mcpttinfo&gt; element containing the &lt;mcptt-Params&gt; element with:</w:t>
      </w:r>
    </w:p>
    <w:p w14:paraId="3ABDAF9B" w14:textId="77777777" w:rsidR="006937F4" w:rsidRPr="006937F4" w:rsidRDefault="006937F4" w:rsidP="006937F4">
      <w:pPr>
        <w:ind w:left="851" w:hanging="284"/>
      </w:pPr>
      <w:r w:rsidRPr="006937F4">
        <w:t>a)</w:t>
      </w:r>
      <w:r w:rsidRPr="006937F4">
        <w:tab/>
        <w:t>the &lt;session-type&gt; element set to a value of "prearranged";</w:t>
      </w:r>
    </w:p>
    <w:p w14:paraId="1A06AC8C" w14:textId="77777777" w:rsidR="006937F4" w:rsidRPr="006937F4" w:rsidRDefault="006937F4" w:rsidP="006937F4">
      <w:pPr>
        <w:ind w:left="851" w:hanging="284"/>
      </w:pPr>
      <w:r w:rsidRPr="006937F4">
        <w:t>b)</w:t>
      </w:r>
      <w:r w:rsidRPr="006937F4">
        <w:tab/>
        <w:t>the &lt;mcptt-request-uri&gt; element set to the group identity;</w:t>
      </w:r>
    </w:p>
    <w:p w14:paraId="0D16252B" w14:textId="77777777" w:rsidR="006937F4" w:rsidRPr="006937F4" w:rsidRDefault="006937F4" w:rsidP="006937F4">
      <w:pPr>
        <w:ind w:left="851" w:hanging="284"/>
      </w:pPr>
      <w:r w:rsidRPr="006937F4">
        <w:t>c)</w:t>
      </w:r>
      <w:r w:rsidRPr="006937F4">
        <w:tab/>
        <w:t xml:space="preserve">the &lt;mcptt-client-id&gt; element set to the MCPTT client ID of the originating MCPTT client; </w:t>
      </w:r>
    </w:p>
    <w:p w14:paraId="259C9FD7" w14:textId="77777777" w:rsidR="006937F4" w:rsidRPr="006937F4" w:rsidRDefault="006937F4" w:rsidP="006937F4">
      <w:pPr>
        <w:keepLines/>
        <w:ind w:left="1135" w:hanging="851"/>
      </w:pPr>
      <w:r w:rsidRPr="006937F4">
        <w:t>NOTE 2:</w:t>
      </w:r>
      <w:r w:rsidRPr="006937F4">
        <w:tab/>
        <w:t>The MCPTT client does not include the MCPTT ID of the originating MCPTT user in the body, as this will be inserted into the body of the SIP INVITE request that is sent from the originating participating MCPTT function.</w:t>
      </w:r>
    </w:p>
    <w:p w14:paraId="04ACBDF2" w14:textId="77777777" w:rsidR="006937F4" w:rsidRPr="006937F4" w:rsidRDefault="006937F4" w:rsidP="006937F4">
      <w:pPr>
        <w:ind w:left="851" w:hanging="284"/>
      </w:pPr>
      <w:r w:rsidRPr="006937F4">
        <w:t>d)</w:t>
      </w:r>
      <w:r w:rsidRPr="006937F4">
        <w:tab/>
        <w:t>if the group identity can be determined to be a TGI and if the MCPTT client can associate the TGI with a MCPTT group ID, the &lt;associated-group-id&gt; element set to the MCPTT group ID; and</w:t>
      </w:r>
    </w:p>
    <w:p w14:paraId="71FFA149" w14:textId="77777777" w:rsidR="006937F4" w:rsidRPr="006937F4" w:rsidRDefault="006937F4" w:rsidP="006937F4">
      <w:pPr>
        <w:ind w:left="851" w:hanging="284"/>
      </w:pPr>
      <w:r w:rsidRPr="006937F4">
        <w:t>e)</w:t>
      </w:r>
      <w:r w:rsidRPr="006937F4">
        <w:tab/>
        <w:t>if the MCPTT client is aware of active functional-aliases, and an active functional alias is to be included in the initial SIP INVITE request, the &lt;functional-alias-URI&gt; set to the URI of the used functional alias;</w:t>
      </w:r>
    </w:p>
    <w:p w14:paraId="76DB6C72" w14:textId="77777777" w:rsidR="006937F4" w:rsidRPr="006937F4" w:rsidRDefault="006937F4" w:rsidP="006937F4">
      <w:pPr>
        <w:keepLines/>
        <w:ind w:left="1135" w:hanging="851"/>
      </w:pPr>
      <w:r w:rsidRPr="006937F4">
        <w:t>NOTE 3:</w:t>
      </w:r>
      <w:r w:rsidRPr="006937F4">
        <w:tab/>
        <w:t>The text "can associate the TGI with a MCPTT group ID" means that the MCPTT client is able to determine that there is a constituent group of the temporary group that it is a member of.</w:t>
      </w:r>
    </w:p>
    <w:p w14:paraId="5ADC463A" w14:textId="77777777" w:rsidR="006937F4" w:rsidRPr="006937F4" w:rsidRDefault="006937F4" w:rsidP="006937F4">
      <w:pPr>
        <w:keepLines/>
        <w:ind w:left="1135" w:hanging="851"/>
      </w:pPr>
      <w:r w:rsidRPr="006937F4">
        <w:t>NOTE 4:</w:t>
      </w:r>
      <w:r w:rsidRPr="006937F4">
        <w:tab/>
        <w:t>The MCPTT client is informed about temporary groups and regrouping of MCPTT groups that the user is a member of as specified in 3GPP TS 24.481 [31].</w:t>
      </w:r>
    </w:p>
    <w:p w14:paraId="4F7EFFCD" w14:textId="77777777" w:rsidR="006937F4" w:rsidRPr="006937F4" w:rsidRDefault="006937F4" w:rsidP="006937F4">
      <w:pPr>
        <w:keepLines/>
        <w:ind w:left="1135" w:hanging="851"/>
      </w:pPr>
      <w:r w:rsidRPr="006937F4">
        <w:t>NOTE 5:</w:t>
      </w:r>
      <w:r w:rsidRPr="006937F4">
        <w:tab/>
        <w:t>If the MCPTT user selected a TGI where there are several MCPTT groups where the MCPTT user is a member, the MCPTT client selects one of those MCPTT groups.</w:t>
      </w:r>
    </w:p>
    <w:p w14:paraId="5628486B" w14:textId="77777777" w:rsidR="006937F4" w:rsidRPr="006937F4" w:rsidRDefault="006937F4" w:rsidP="006937F4">
      <w:pPr>
        <w:keepLines/>
        <w:ind w:left="1135" w:hanging="851"/>
      </w:pPr>
      <w:r w:rsidRPr="006937F4">
        <w:t>NOTE 6:</w:t>
      </w:r>
      <w:r w:rsidRPr="006937F4">
        <w:tab/>
        <w:t>The MCPTT client learns the functional aliases that are activated for an MCPTT ID from procedures specified in clause 9A.2.1.3.</w:t>
      </w:r>
    </w:p>
    <w:p w14:paraId="626F0EC1" w14:textId="77777777" w:rsidR="006937F4" w:rsidRPr="006937F4" w:rsidRDefault="006937F4" w:rsidP="006937F4">
      <w:pPr>
        <w:ind w:left="568" w:hanging="284"/>
      </w:pPr>
      <w:r w:rsidRPr="006937F4">
        <w:t>15)</w:t>
      </w:r>
      <w:r w:rsidRPr="006937F4">
        <w:tab/>
        <w:t>shall include an SDP offer according to 3GPP TS 24.229 [4] with the clarifications given in clause 6.2.1;</w:t>
      </w:r>
    </w:p>
    <w:p w14:paraId="5995F2CE" w14:textId="77777777" w:rsidR="006937F4" w:rsidRPr="006937F4" w:rsidRDefault="006937F4" w:rsidP="006937F4">
      <w:pPr>
        <w:ind w:left="568" w:hanging="284"/>
      </w:pPr>
      <w:r w:rsidRPr="006937F4">
        <w:t>16)</w:t>
      </w:r>
      <w:r w:rsidRPr="006937F4">
        <w:tab/>
        <w:t>if an implicit floor request is required, shall indicate this as specified in clause 6.4; and</w:t>
      </w:r>
    </w:p>
    <w:p w14:paraId="6890A9DE" w14:textId="77777777" w:rsidR="006937F4" w:rsidRPr="006937F4" w:rsidRDefault="006937F4" w:rsidP="006937F4">
      <w:pPr>
        <w:ind w:left="568" w:hanging="284"/>
      </w:pPr>
      <w:r w:rsidRPr="006937F4">
        <w:t>17)</w:t>
      </w:r>
      <w:r w:rsidRPr="006937F4">
        <w:tab/>
        <w:t>shall send the SIP INVITE request towards the MCPTT server according to 3GPP TS 24.229 [4].</w:t>
      </w:r>
    </w:p>
    <w:p w14:paraId="10D18C1B" w14:textId="77777777" w:rsidR="006937F4" w:rsidRPr="006937F4" w:rsidRDefault="006937F4" w:rsidP="006937F4">
      <w:r w:rsidRPr="006937F4">
        <w:t>On receiving a SIP 2xx response to the SIP INVITE request, the MCPTT client:</w:t>
      </w:r>
    </w:p>
    <w:p w14:paraId="51F8B535" w14:textId="77777777" w:rsidR="006937F4" w:rsidRPr="006937F4" w:rsidRDefault="006937F4" w:rsidP="006937F4">
      <w:pPr>
        <w:ind w:left="568" w:hanging="284"/>
      </w:pPr>
      <w:r w:rsidRPr="006937F4">
        <w:t>1)</w:t>
      </w:r>
      <w:r w:rsidRPr="006937F4">
        <w:tab/>
        <w:t>shall interact with the user plane as specified in 3GPP TS 24.380 [5] ;</w:t>
      </w:r>
    </w:p>
    <w:p w14:paraId="4D4CA472" w14:textId="77777777" w:rsidR="006937F4" w:rsidRPr="006937F4" w:rsidRDefault="006937F4" w:rsidP="006937F4">
      <w:pPr>
        <w:ind w:left="568" w:hanging="284"/>
      </w:pPr>
      <w:r w:rsidRPr="006937F4">
        <w:t>2)</w:t>
      </w:r>
      <w:r w:rsidRPr="006937F4">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104D7C5D" w14:textId="77777777" w:rsidR="006937F4" w:rsidRPr="006937F4" w:rsidRDefault="006937F4" w:rsidP="006937F4">
      <w:pPr>
        <w:ind w:left="568" w:hanging="284"/>
        <w:rPr>
          <w:lang w:eastAsia="ko-KR"/>
        </w:rPr>
      </w:pPr>
      <w:r w:rsidRPr="006937F4">
        <w:t>2A)</w:t>
      </w:r>
      <w:r w:rsidRPr="006937F4">
        <w:tab/>
        <w:t xml:space="preserve">may notify the answer state to the </w:t>
      </w:r>
      <w:r w:rsidRPr="006937F4">
        <w:rPr>
          <w:lang w:eastAsia="ko-KR"/>
        </w:rPr>
        <w:t>u</w:t>
      </w:r>
      <w:r w:rsidRPr="006937F4">
        <w:t>ser (i.e. "Unconfirmed" or "Confirmed") if received in the P-Answer-State header field</w:t>
      </w:r>
      <w:r w:rsidRPr="006937F4">
        <w:rPr>
          <w:lang w:eastAsia="ko-KR"/>
        </w:rPr>
        <w:t>; and</w:t>
      </w:r>
    </w:p>
    <w:p w14:paraId="07A8B230" w14:textId="77777777" w:rsidR="006937F4" w:rsidRPr="006937F4" w:rsidRDefault="006937F4" w:rsidP="006937F4">
      <w:pPr>
        <w:ind w:left="568" w:hanging="284"/>
      </w:pPr>
      <w:r w:rsidRPr="006937F4">
        <w:t>3)</w:t>
      </w:r>
      <w:r w:rsidRPr="006937F4">
        <w:tab/>
        <w:t>may subscribe to the conference event package as specified in clause 10.1.3.1.</w:t>
      </w:r>
    </w:p>
    <w:p w14:paraId="6DC889F7" w14:textId="77777777" w:rsidR="006937F4" w:rsidRPr="006937F4" w:rsidRDefault="006937F4" w:rsidP="006937F4">
      <w:r w:rsidRPr="006937F4">
        <w:t>[TS 24.379, clause 6.2.4.1]</w:t>
      </w:r>
    </w:p>
    <w:p w14:paraId="4161C137" w14:textId="77777777" w:rsidR="006937F4" w:rsidRPr="006937F4" w:rsidRDefault="006937F4" w:rsidP="006937F4">
      <w:r w:rsidRPr="006937F4">
        <w:rPr>
          <w:lang w:eastAsia="ko-KR"/>
        </w:rPr>
        <w:t>Upon receiving a request from an MCPTT user to leave an MCPTT session established using on-demand session signalling, the MCPTT client:</w:t>
      </w:r>
    </w:p>
    <w:p w14:paraId="5E3E37D1" w14:textId="77777777" w:rsidR="006937F4" w:rsidRPr="006937F4" w:rsidRDefault="006937F4" w:rsidP="006937F4">
      <w:pPr>
        <w:ind w:left="568" w:hanging="284"/>
        <w:rPr>
          <w:lang w:eastAsia="ko-KR"/>
        </w:rPr>
      </w:pPr>
      <w:r w:rsidRPr="006937F4">
        <w:rPr>
          <w:lang w:eastAsia="ko-KR"/>
        </w:rPr>
        <w:t>1)</w:t>
      </w:r>
      <w:r w:rsidRPr="006937F4">
        <w:rPr>
          <w:lang w:eastAsia="ko-KR"/>
        </w:rPr>
        <w:tab/>
        <w:t>s</w:t>
      </w:r>
      <w:r w:rsidRPr="006937F4">
        <w:t xml:space="preserve">hall interact with the </w:t>
      </w:r>
      <w:r w:rsidRPr="006937F4">
        <w:rPr>
          <w:lang w:eastAsia="ko-KR"/>
        </w:rPr>
        <w:t>media plane as specified in 3GPP TS 24.380 [5];</w:t>
      </w:r>
    </w:p>
    <w:p w14:paraId="13F028CA" w14:textId="77777777" w:rsidR="006937F4" w:rsidRPr="006937F4" w:rsidRDefault="006937F4" w:rsidP="006937F4">
      <w:pPr>
        <w:ind w:left="568" w:hanging="284"/>
      </w:pPr>
      <w:r w:rsidRPr="006937F4">
        <w:rPr>
          <w:lang w:eastAsia="ko-KR"/>
        </w:rPr>
        <w:t>2)</w:t>
      </w:r>
      <w:r w:rsidRPr="006937F4">
        <w:rPr>
          <w:lang w:eastAsia="ko-KR"/>
        </w:rPr>
        <w:tab/>
        <w:t>shall generate a SIP BYE request according to 3GPP TS 24.229 [4];</w:t>
      </w:r>
    </w:p>
    <w:p w14:paraId="7F599B61" w14:textId="77777777" w:rsidR="006937F4" w:rsidRPr="006937F4" w:rsidRDefault="006937F4" w:rsidP="006937F4">
      <w:pPr>
        <w:ind w:left="568" w:hanging="284"/>
      </w:pPr>
      <w:r w:rsidRPr="006937F4">
        <w:rPr>
          <w:lang w:eastAsia="ko-KR"/>
        </w:rPr>
        <w:t>3)</w:t>
      </w:r>
      <w:r w:rsidRPr="006937F4">
        <w:rPr>
          <w:lang w:eastAsia="ko-KR"/>
        </w:rPr>
        <w:tab/>
        <w:t>shall set the Request-URI to the MCPTT session identity to leave; and</w:t>
      </w:r>
    </w:p>
    <w:p w14:paraId="2BAADBD0" w14:textId="77777777" w:rsidR="006937F4" w:rsidRPr="006937F4" w:rsidRDefault="006937F4" w:rsidP="006937F4">
      <w:pPr>
        <w:ind w:left="568" w:hanging="284"/>
      </w:pPr>
      <w:r w:rsidRPr="006937F4">
        <w:rPr>
          <w:lang w:eastAsia="ko-KR"/>
        </w:rPr>
        <w:t>4)</w:t>
      </w:r>
      <w:r w:rsidRPr="006937F4">
        <w:rPr>
          <w:lang w:eastAsia="ko-KR"/>
        </w:rPr>
        <w:tab/>
        <w:t>shall send a SIP BYE request towards MCPTT server according to 3GPP TS 24.229 [4].</w:t>
      </w:r>
    </w:p>
    <w:p w14:paraId="54BF92E7" w14:textId="77777777" w:rsidR="006937F4" w:rsidRPr="006937F4" w:rsidRDefault="006937F4" w:rsidP="006937F4">
      <w:pPr>
        <w:rPr>
          <w:lang w:eastAsia="ko-KR"/>
        </w:rPr>
      </w:pPr>
      <w:r w:rsidRPr="006937F4">
        <w:t xml:space="preserve">Upon receiving a SIP 200 </w:t>
      </w:r>
      <w:r w:rsidRPr="006937F4">
        <w:rPr>
          <w:lang w:eastAsia="ko-KR"/>
        </w:rPr>
        <w:t>(</w:t>
      </w:r>
      <w:r w:rsidRPr="006937F4">
        <w:t>OK</w:t>
      </w:r>
      <w:r w:rsidRPr="006937F4">
        <w:rPr>
          <w:lang w:eastAsia="ko-KR"/>
        </w:rPr>
        <w:t>)</w:t>
      </w:r>
      <w:r w:rsidRPr="006937F4">
        <w:t xml:space="preserve"> response to the SIP BYE request, the MCPTT client shall interact with the </w:t>
      </w:r>
      <w:r w:rsidRPr="006937F4">
        <w:rPr>
          <w:lang w:eastAsia="ko-KR"/>
        </w:rPr>
        <w:t>media plane as specified in 3GPP TS 24.380 [5].</w:t>
      </w:r>
    </w:p>
    <w:p w14:paraId="547387AD" w14:textId="77777777" w:rsidR="006937F4" w:rsidRPr="006937F4" w:rsidRDefault="006937F4" w:rsidP="006937F4">
      <w:r w:rsidRPr="006937F4">
        <w:t>[TS 24.379, clause 14.3.3.2]</w:t>
      </w:r>
    </w:p>
    <w:p w14:paraId="6F28D6EE" w14:textId="77777777" w:rsidR="006937F4" w:rsidRPr="006937F4" w:rsidRDefault="006937F4" w:rsidP="006937F4">
      <w:pPr>
        <w:rPr>
          <w:rFonts w:eastAsia="SimSun"/>
        </w:rPr>
      </w:pPr>
      <w:r w:rsidRPr="006937F4">
        <w:t>When the MCPTT client wants to report the MBMS bearer listening status, the MCPTT client:</w:t>
      </w:r>
    </w:p>
    <w:p w14:paraId="0CCA558F" w14:textId="77777777" w:rsidR="006937F4" w:rsidRPr="006937F4" w:rsidRDefault="006937F4" w:rsidP="006937F4">
      <w:pPr>
        <w:keepLines/>
        <w:ind w:left="1135" w:hanging="851"/>
        <w:rPr>
          <w:rFonts w:eastAsia="SimSun"/>
        </w:rPr>
      </w:pPr>
      <w:r w:rsidRPr="006937F4">
        <w:rPr>
          <w:rFonts w:eastAsia="SimSun"/>
        </w:rPr>
        <w:t>NOTE 1:</w:t>
      </w:r>
      <w:r w:rsidRPr="006937F4">
        <w:rPr>
          <w:rFonts w:eastAsia="SimSun"/>
        </w:rPr>
        <w:tab/>
        <w:t xml:space="preserve">The </w:t>
      </w:r>
      <w:r w:rsidRPr="006937F4">
        <w:rPr>
          <w:lang w:eastAsia="ko-KR"/>
        </w:rPr>
        <w:t>application/vnd.3gpp.mcptt-mbms-usage-info+xml can contain both the listening status "listening" and "not listening" at the same time.</w:t>
      </w:r>
    </w:p>
    <w:p w14:paraId="49411468" w14:textId="77777777" w:rsidR="006937F4" w:rsidRPr="006937F4" w:rsidRDefault="006937F4" w:rsidP="006937F4">
      <w:pPr>
        <w:ind w:left="568" w:hanging="284"/>
        <w:rPr>
          <w:rFonts w:eastAsia="SimSun"/>
        </w:rPr>
      </w:pPr>
      <w:r w:rsidRPr="006937F4">
        <w:t>1)</w:t>
      </w:r>
      <w:r w:rsidRPr="006937F4">
        <w:tab/>
        <w:t xml:space="preserve">shall </w:t>
      </w:r>
      <w:r w:rsidRPr="006937F4">
        <w:rPr>
          <w:rFonts w:eastAsia="SimSun"/>
        </w:rPr>
        <w:t xml:space="preserve">generate a SIP MESSAGE request in accordance with 3GPP TS 24.229 [4] and </w:t>
      </w:r>
      <w:r w:rsidRPr="006937F4">
        <w:rPr>
          <w:lang w:eastAsia="ko-KR"/>
        </w:rPr>
        <w:t>IETF RFC 3428 [33]</w:t>
      </w:r>
      <w:r w:rsidRPr="006937F4">
        <w:rPr>
          <w:rFonts w:eastAsia="SimSun"/>
        </w:rPr>
        <w:t>; and</w:t>
      </w:r>
    </w:p>
    <w:p w14:paraId="60B8C23B" w14:textId="77777777" w:rsidR="006937F4" w:rsidRPr="006937F4" w:rsidRDefault="006937F4" w:rsidP="006937F4">
      <w:pPr>
        <w:ind w:left="568" w:hanging="284"/>
        <w:rPr>
          <w:rFonts w:eastAsia="SimSun"/>
        </w:rPr>
      </w:pPr>
      <w:r w:rsidRPr="006937F4">
        <w:rPr>
          <w:rFonts w:eastAsia="SimSun"/>
        </w:rPr>
        <w:t>2)</w:t>
      </w:r>
      <w:r w:rsidRPr="006937F4">
        <w:rPr>
          <w:rFonts w:eastAsia="SimSun"/>
        </w:rPr>
        <w:tab/>
        <w:t>the SIP MESSAGE request:</w:t>
      </w:r>
    </w:p>
    <w:p w14:paraId="2B003337" w14:textId="77777777" w:rsidR="006937F4" w:rsidRPr="006937F4" w:rsidRDefault="006937F4" w:rsidP="006937F4">
      <w:pPr>
        <w:ind w:left="851" w:hanging="284"/>
        <w:rPr>
          <w:lang w:eastAsia="ko-KR"/>
        </w:rPr>
      </w:pPr>
      <w:r w:rsidRPr="006937F4">
        <w:rPr>
          <w:rFonts w:eastAsia="SimSun"/>
        </w:rPr>
        <w:t>a)</w:t>
      </w:r>
      <w:r w:rsidRPr="006937F4">
        <w:rPr>
          <w:rFonts w:eastAsia="SimSun"/>
        </w:rPr>
        <w:tab/>
        <w:t xml:space="preserve">shall include in the Request-URI the </w:t>
      </w:r>
      <w:r w:rsidRPr="006937F4">
        <w:rPr>
          <w:lang w:eastAsia="ko-KR"/>
        </w:rPr>
        <w:t>MBMS public service identity of the participating MCPTT function received in the P-Asserted-Identity header field of the announcement message;</w:t>
      </w:r>
    </w:p>
    <w:p w14:paraId="41B9A065" w14:textId="77777777" w:rsidR="006937F4" w:rsidRPr="006937F4" w:rsidRDefault="006937F4" w:rsidP="006937F4">
      <w:pPr>
        <w:ind w:left="851" w:hanging="284"/>
        <w:rPr>
          <w:rFonts w:eastAsia="SimSun"/>
        </w:rPr>
      </w:pPr>
      <w:r w:rsidRPr="006937F4">
        <w:rPr>
          <w:rFonts w:eastAsia="SimSun"/>
        </w:rPr>
        <w:t>b)</w:t>
      </w:r>
      <w:r w:rsidRPr="006937F4">
        <w:rPr>
          <w:rFonts w:eastAsia="SimSun"/>
        </w:rPr>
        <w:tab/>
        <w:t>shall include an Accept-Contact header field with the g.3gpp.icsi-ref media-feature tag with the value of "urn:urn-7:3gpp-service.ims.icsi.mcptt" along with parameters "require" and "explicit" according to IETF RFC 3841 [6];</w:t>
      </w:r>
    </w:p>
    <w:p w14:paraId="094B0D40" w14:textId="77777777" w:rsidR="006937F4" w:rsidRPr="006937F4" w:rsidRDefault="006937F4" w:rsidP="006937F4">
      <w:pPr>
        <w:ind w:left="851" w:hanging="284"/>
        <w:rPr>
          <w:rFonts w:eastAsia="SimSun"/>
        </w:rPr>
      </w:pPr>
      <w:r w:rsidRPr="006937F4">
        <w:rPr>
          <w:rFonts w:eastAsia="SimSun"/>
        </w:rPr>
        <w:t>c)</w:t>
      </w:r>
      <w:r w:rsidRPr="006937F4">
        <w:rPr>
          <w:rFonts w:eastAsia="SimSun"/>
        </w:rPr>
        <w:tab/>
        <w:t>should include a public user identity in the P-Preferred-Identity header field</w:t>
      </w:r>
      <w:r w:rsidRPr="006937F4">
        <w:t xml:space="preserve"> as specified in 3GPP TS 24.229 [4]</w:t>
      </w:r>
      <w:r w:rsidRPr="006937F4">
        <w:rPr>
          <w:rFonts w:eastAsia="SimSun"/>
        </w:rPr>
        <w:t>;</w:t>
      </w:r>
    </w:p>
    <w:p w14:paraId="1F47F976" w14:textId="77777777" w:rsidR="006937F4" w:rsidRPr="006937F4" w:rsidRDefault="006937F4" w:rsidP="006937F4">
      <w:pPr>
        <w:ind w:left="851" w:hanging="284"/>
        <w:rPr>
          <w:lang w:eastAsia="ko-KR"/>
        </w:rPr>
      </w:pPr>
      <w:r w:rsidRPr="006937F4">
        <w:rPr>
          <w:lang w:eastAsia="ko-KR"/>
        </w:rPr>
        <w:t>d)</w:t>
      </w:r>
      <w:r w:rsidRPr="006937F4">
        <w:rPr>
          <w:lang w:eastAsia="ko-KR"/>
        </w:rPr>
        <w:tab/>
        <w:t>shall include a P-Preferred-Service header field with the value "urn:urn-7:3gpp-service.ims.icsi.mcptt";</w:t>
      </w:r>
    </w:p>
    <w:p w14:paraId="2739F9F6" w14:textId="77777777" w:rsidR="006937F4" w:rsidRPr="006937F4" w:rsidRDefault="006937F4" w:rsidP="006937F4">
      <w:pPr>
        <w:ind w:left="851" w:hanging="284"/>
        <w:rPr>
          <w:lang w:eastAsia="ko-KR"/>
        </w:rPr>
      </w:pPr>
      <w:r w:rsidRPr="006937F4">
        <w:rPr>
          <w:lang w:eastAsia="ko-KR"/>
        </w:rPr>
        <w:t>e)</w:t>
      </w:r>
      <w:r w:rsidRPr="006937F4">
        <w:rPr>
          <w:lang w:eastAsia="ko-KR"/>
        </w:rPr>
        <w:tab/>
        <w:t>shall include an application/vnd.3gpp.mcptt-mbms-usage-info+xml MIME body with the &lt;version&gt; element set to "1";</w:t>
      </w:r>
    </w:p>
    <w:p w14:paraId="763720E4" w14:textId="77777777" w:rsidR="006937F4" w:rsidRPr="006937F4" w:rsidRDefault="006937F4" w:rsidP="006937F4">
      <w:pPr>
        <w:ind w:left="851" w:hanging="284"/>
        <w:rPr>
          <w:lang w:eastAsia="ko-KR"/>
        </w:rPr>
      </w:pPr>
      <w:r w:rsidRPr="006937F4">
        <w:rPr>
          <w:lang w:eastAsia="ko-KR"/>
        </w:rPr>
        <w:t>f)</w:t>
      </w:r>
      <w:r w:rsidRPr="006937F4">
        <w:rPr>
          <w:lang w:eastAsia="ko-KR"/>
        </w:rPr>
        <w:tab/>
        <w:t>if the MCPTT client is listening to the MBMS bearer, the application/vnd.3gpp.mcptt-mbms-usage-info+xml MIME body:</w:t>
      </w:r>
    </w:p>
    <w:p w14:paraId="3BF5B274" w14:textId="77777777"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"listening";</w:t>
      </w:r>
    </w:p>
    <w:p w14:paraId="5BCBEE12" w14:textId="77777777" w:rsidR="006937F4" w:rsidRPr="006937F4" w:rsidRDefault="006937F4" w:rsidP="006937F4">
      <w:pPr>
        <w:ind w:left="1135" w:hanging="284"/>
        <w:rPr>
          <w:rFonts w:eastAsia="SimSun"/>
        </w:rPr>
      </w:pPr>
      <w:r w:rsidRPr="006937F4">
        <w:rPr>
          <w:rFonts w:eastAsia="SimSun"/>
        </w:rPr>
        <w:t>ii)</w:t>
      </w:r>
      <w:r w:rsidRPr="006937F4">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397911E4" w14:textId="77777777"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 and</w:t>
      </w:r>
    </w:p>
    <w:p w14:paraId="74B01A23" w14:textId="77777777"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listening to the general purpose MBMS subchannel, shall include the &lt;general-purpose&gt; element set to "true";</w:t>
      </w:r>
    </w:p>
    <w:p w14:paraId="22E7A767" w14:textId="77777777" w:rsidR="006937F4" w:rsidRPr="006937F4" w:rsidRDefault="006937F4" w:rsidP="006937F4">
      <w:pPr>
        <w:ind w:left="851" w:hanging="284"/>
        <w:rPr>
          <w:lang w:eastAsia="ko-KR"/>
        </w:rPr>
      </w:pPr>
      <w:r w:rsidRPr="006937F4">
        <w:rPr>
          <w:rFonts w:eastAsia="SimSun"/>
        </w:rPr>
        <w:t>g)</w:t>
      </w:r>
      <w:r w:rsidRPr="006937F4">
        <w:rPr>
          <w:rFonts w:eastAsia="SimSun"/>
        </w:rPr>
        <w:tab/>
      </w:r>
      <w:r w:rsidRPr="006937F4">
        <w:rPr>
          <w:lang w:eastAsia="ko-KR"/>
        </w:rPr>
        <w:t>if the MCPTT client is not listening, the application/vnd.3gpp.mcptt-mbms-usage-info+xml MIME body:</w:t>
      </w:r>
    </w:p>
    <w:p w14:paraId="2C0DE978" w14:textId="77777777"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"not-listening";</w:t>
      </w:r>
    </w:p>
    <w:p w14:paraId="2CC26C46" w14:textId="77777777"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w:t>
      </w:r>
    </w:p>
    <w:p w14:paraId="39C07E70" w14:textId="77777777" w:rsidR="006937F4" w:rsidRPr="006937F4" w:rsidRDefault="006937F4" w:rsidP="006937F4">
      <w:pPr>
        <w:ind w:left="1135" w:hanging="284"/>
        <w:rPr>
          <w:rFonts w:eastAsia="SimSun"/>
        </w:rPr>
      </w:pPr>
      <w:r w:rsidRPr="006937F4">
        <w:rPr>
          <w:rFonts w:eastAsia="SimSun"/>
        </w:rPr>
        <w:t>iii)</w:t>
      </w:r>
      <w:r w:rsidRPr="006937F4">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28BF73B1" w14:textId="77777777"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no longer listening to general purpose MBMS subchannel, shall include the &lt;general-purpose&gt; element set to "false"; and</w:t>
      </w:r>
    </w:p>
    <w:p w14:paraId="53C62172" w14:textId="77777777" w:rsidR="006937F4" w:rsidRPr="006937F4" w:rsidRDefault="006937F4" w:rsidP="006937F4">
      <w:pPr>
        <w:keepLines/>
        <w:ind w:left="1135" w:hanging="851"/>
        <w:rPr>
          <w:lang w:eastAsia="ko-KR"/>
        </w:rPr>
      </w:pPr>
      <w:r w:rsidRPr="006937F4">
        <w:rPr>
          <w:rFonts w:eastAsia="SimSun"/>
        </w:rPr>
        <w:t>NOTE 2:</w:t>
      </w:r>
      <w:r w:rsidRPr="006937F4">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6937F4">
        <w:rPr>
          <w:lang w:eastAsia="ko-KR"/>
        </w:rPr>
        <w:t>.</w:t>
      </w:r>
    </w:p>
    <w:p w14:paraId="72FDEB93" w14:textId="77777777" w:rsidR="006937F4" w:rsidRPr="006937F4" w:rsidRDefault="006937F4" w:rsidP="006937F4">
      <w:pPr>
        <w:ind w:left="851" w:hanging="284"/>
      </w:pPr>
      <w:r w:rsidRPr="006937F4">
        <w:t>h)</w:t>
      </w:r>
      <w:r w:rsidRPr="006937F4">
        <w:tab/>
        <w:t>shall include an application/vnd.3gpp.mcptt-info+xml MIME body with the &lt;mcptt-request-uri&gt; set to the MCPTT ID; and</w:t>
      </w:r>
    </w:p>
    <w:p w14:paraId="12436C74" w14:textId="77777777" w:rsidR="006937F4" w:rsidRPr="006937F4" w:rsidRDefault="006937F4" w:rsidP="006937F4">
      <w:pPr>
        <w:ind w:left="568" w:hanging="284"/>
        <w:rPr>
          <w:rFonts w:eastAsia="SimSun"/>
        </w:rPr>
      </w:pPr>
      <w:r w:rsidRPr="006937F4">
        <w:rPr>
          <w:rFonts w:eastAsia="SimSun"/>
        </w:rPr>
        <w:t>3)</w:t>
      </w:r>
      <w:r w:rsidRPr="006937F4">
        <w:rPr>
          <w:rFonts w:eastAsia="SimSun"/>
        </w:rPr>
        <w:tab/>
        <w:t>shall send the SIP MESSAGE request according to 3GPP TS 24.229 [4].</w:t>
      </w:r>
    </w:p>
    <w:p w14:paraId="3FA44FF8" w14:textId="77777777" w:rsidR="006937F4" w:rsidRPr="006937F4" w:rsidRDefault="006937F4" w:rsidP="006937F4">
      <w:r w:rsidRPr="006937F4">
        <w:t>[TS 24.380, clause 10.3.2]</w:t>
      </w:r>
    </w:p>
    <w:p w14:paraId="1D9CAEEB" w14:textId="77777777" w:rsidR="006937F4" w:rsidRPr="006937F4" w:rsidRDefault="006937F4" w:rsidP="006937F4">
      <w:r w:rsidRPr="006937F4">
        <w:t>When receiving a Map Group To Bearer message over the general purpose MBMS subchannel, the MBMS interface in the MCPTT client:</w:t>
      </w:r>
    </w:p>
    <w:p w14:paraId="1EEF2E56" w14:textId="2595F859" w:rsidR="006937F4" w:rsidRPr="006937F4" w:rsidRDefault="006937F4" w:rsidP="006A4EA2">
      <w:pPr>
        <w:ind w:left="568" w:hanging="284"/>
      </w:pPr>
      <w:r w:rsidRPr="006937F4">
        <w:t>1.</w:t>
      </w:r>
      <w:r w:rsidRPr="006937F4">
        <w:tab/>
        <w:t>shall associate the TMGI in the TMGI field, the MBMS subchannel for audio and for floor control with the MCPTT group identity in the MCPTT Group ID field.</w:t>
      </w:r>
    </w:p>
    <w:p w14:paraId="58D15F39" w14:textId="77777777" w:rsidR="006937F4" w:rsidRPr="006937F4" w:rsidRDefault="006937F4" w:rsidP="006937F4">
      <w:r w:rsidRPr="006937F4">
        <w:t>[TS 24.380, clause 10.3.3]</w:t>
      </w:r>
    </w:p>
    <w:p w14:paraId="733F0092" w14:textId="77777777" w:rsidR="006937F4" w:rsidRPr="006937F4" w:rsidRDefault="006937F4" w:rsidP="006937F4">
      <w:r w:rsidRPr="006937F4">
        <w:t>If the MBMS interface receives RTP media packets or floor control messages over the MBMS subchannel, the MBMS interface in the MCPTT client:</w:t>
      </w:r>
    </w:p>
    <w:p w14:paraId="5305CC56" w14:textId="77777777" w:rsidR="006937F4" w:rsidRPr="006937F4" w:rsidRDefault="006937F4" w:rsidP="006937F4">
      <w:pPr>
        <w:ind w:left="568" w:hanging="284"/>
      </w:pPr>
      <w:r w:rsidRPr="006937F4">
        <w:t>1.</w:t>
      </w:r>
      <w:r w:rsidRPr="006937F4">
        <w:tab/>
        <w:t>if there is an association between the TMGI, the MBMS subchannel for audio and for floor control to an ongoing conversation in a group session:</w:t>
      </w:r>
    </w:p>
    <w:p w14:paraId="207CDD48" w14:textId="77777777" w:rsidR="006937F4" w:rsidRPr="006937F4" w:rsidRDefault="006937F4" w:rsidP="006937F4">
      <w:pPr>
        <w:ind w:left="851" w:hanging="284"/>
      </w:pPr>
      <w:r w:rsidRPr="006937F4">
        <w:t>a.</w:t>
      </w:r>
      <w:r w:rsidRPr="006937F4">
        <w:tab/>
        <w:t>shall forward the received floor control messages to the floor participant in the conversation; and</w:t>
      </w:r>
    </w:p>
    <w:p w14:paraId="7141C50E" w14:textId="77777777" w:rsidR="006937F4" w:rsidRPr="006937F4" w:rsidRDefault="006937F4" w:rsidP="006937F4">
      <w:pPr>
        <w:ind w:left="851" w:hanging="284"/>
      </w:pPr>
      <w:r w:rsidRPr="006937F4">
        <w:t>b.</w:t>
      </w:r>
      <w:r w:rsidRPr="006937F4">
        <w:tab/>
        <w:t>if the received RTP medias contains a different SSRC value than the SSRC value used by the MCPTT client, shall forward the received RTP packets to the media mixer in the conversation; and</w:t>
      </w:r>
    </w:p>
    <w:p w14:paraId="0331A93E" w14:textId="77777777" w:rsidR="006937F4" w:rsidRPr="006937F4" w:rsidRDefault="006937F4" w:rsidP="006937F4">
      <w:pPr>
        <w:ind w:left="568" w:hanging="284"/>
      </w:pPr>
      <w:r w:rsidRPr="006937F4">
        <w:t>2.</w:t>
      </w:r>
      <w:r w:rsidRPr="006937F4">
        <w:tab/>
        <w:t>if there is no such association:</w:t>
      </w:r>
    </w:p>
    <w:p w14:paraId="23366C71" w14:textId="77777777" w:rsidR="006937F4" w:rsidRPr="006937F4" w:rsidRDefault="006937F4" w:rsidP="006937F4">
      <w:pPr>
        <w:ind w:left="851" w:hanging="284"/>
      </w:pPr>
      <w:r w:rsidRPr="006937F4">
        <w:t>a.</w:t>
      </w:r>
      <w:r w:rsidRPr="006937F4">
        <w:tab/>
        <w:t>shall ignore the received floor control message or received RTP media packet.</w:t>
      </w:r>
    </w:p>
    <w:p w14:paraId="79EAF860" w14:textId="77777777" w:rsidR="006937F4" w:rsidRPr="006937F4" w:rsidRDefault="006937F4" w:rsidP="006937F4">
      <w:r w:rsidRPr="006937F4">
        <w:t>[TS 24.380, clause 10.3.4]</w:t>
      </w:r>
    </w:p>
    <w:p w14:paraId="46477D1A" w14:textId="77777777" w:rsidR="006937F4" w:rsidRPr="006937F4" w:rsidRDefault="006937F4" w:rsidP="006937F4">
      <w:r w:rsidRPr="006937F4">
        <w:t>When receiving the Unmap Group To Bearer message over a MBMS subchannel, the MBMS interface in the MCPTT client:</w:t>
      </w:r>
    </w:p>
    <w:p w14:paraId="3F971C99" w14:textId="2E98BC70" w:rsidR="006937F4" w:rsidRPr="006937F4" w:rsidRDefault="006937F4" w:rsidP="006A4EA2">
      <w:pPr>
        <w:ind w:left="568" w:hanging="284"/>
      </w:pPr>
      <w:r w:rsidRPr="006937F4">
        <w:t>1.</w:t>
      </w:r>
      <w:r w:rsidRPr="006937F4">
        <w:tab/>
        <w:t>shall remove the association between the TMGI, the MBMS subchannel for audio and for floor control from the conversation in the group session identified by the MCPTT Group ID field, if such an association exists.</w:t>
      </w:r>
    </w:p>
    <w:p w14:paraId="2330DE5E" w14:textId="77777777" w:rsidR="006937F4" w:rsidRPr="006937F4" w:rsidRDefault="006937F4" w:rsidP="006937F4">
      <w:r w:rsidRPr="006937F4">
        <w:t>[TS 24.380, clause 6.2.4.2.2]</w:t>
      </w:r>
    </w:p>
    <w:p w14:paraId="24CF8C40" w14:textId="77777777" w:rsidR="006937F4" w:rsidRPr="006937F4" w:rsidRDefault="006937F4" w:rsidP="006937F4">
      <w:r w:rsidRPr="006937F4">
        <w:t>When a call is initiated as described in 3GPP TS 24.379 [2], the floor participant:</w:t>
      </w:r>
    </w:p>
    <w:p w14:paraId="49442D65" w14:textId="77777777" w:rsidR="006937F4" w:rsidRPr="006937F4" w:rsidRDefault="006937F4" w:rsidP="006937F4">
      <w:pPr>
        <w:ind w:left="568" w:hanging="284"/>
      </w:pPr>
      <w:r w:rsidRPr="006937F4">
        <w:t>1.</w:t>
      </w:r>
      <w:r w:rsidRPr="006937F4">
        <w:tab/>
        <w:t>shall create an instance of the 'Floor participant state transition diagram for basic operation';</w:t>
      </w:r>
    </w:p>
    <w:p w14:paraId="578E53BB" w14:textId="77777777" w:rsidR="006937F4" w:rsidRPr="006937F4" w:rsidRDefault="006937F4" w:rsidP="006937F4">
      <w:pPr>
        <w:ind w:left="568" w:hanging="284"/>
      </w:pPr>
      <w:r w:rsidRPr="006937F4">
        <w:t>2.</w:t>
      </w:r>
      <w:r w:rsidRPr="006937F4">
        <w:tab/>
        <w:t>if the originating floor participant receives a floor control message before it receives the SIP 200 (OK) response, shall store the floor control message;</w:t>
      </w:r>
    </w:p>
    <w:p w14:paraId="0A2F172F" w14:textId="77777777" w:rsidR="006937F4" w:rsidRPr="006937F4" w:rsidRDefault="006937F4" w:rsidP="006937F4">
      <w:pPr>
        <w:keepLines/>
        <w:ind w:left="1135" w:hanging="851"/>
      </w:pPr>
      <w:r w:rsidRPr="006937F4">
        <w:t>NOTE:</w:t>
      </w:r>
      <w:r w:rsidRPr="006937F4">
        <w:tab/>
        <w:t>The originating floor participant might receive a floor control message before the SIP 200 (OK) response when initiating, joining or rejoining a call because of processing delays of the SIP 200 (OK) response in the SIP core.</w:t>
      </w:r>
    </w:p>
    <w:p w14:paraId="4B992F47" w14:textId="77777777" w:rsidR="006937F4" w:rsidRPr="006937F4" w:rsidRDefault="006937F4" w:rsidP="006937F4">
      <w:pPr>
        <w:ind w:left="568" w:hanging="284"/>
      </w:pPr>
      <w:r w:rsidRPr="006937F4">
        <w:t>3.</w:t>
      </w:r>
      <w:r w:rsidRPr="006937F4">
        <w:tab/>
        <w:t>if the established MCPTT call is a chat group call and the SIP INVITE request is not an implicit floor request, shall enter the 'U: has no permission' state; and</w:t>
      </w:r>
    </w:p>
    <w:p w14:paraId="4EB7A264" w14:textId="77777777" w:rsidR="006937F4" w:rsidRPr="006937F4" w:rsidRDefault="006937F4" w:rsidP="006937F4">
      <w:pPr>
        <w:ind w:left="568" w:hanging="284"/>
      </w:pPr>
      <w:r w:rsidRPr="006937F4">
        <w:t>4.</w:t>
      </w:r>
      <w:r w:rsidRPr="006937F4">
        <w:tab/>
        <w:t>if for the established MCPTT call the SIP INVITE request is an implicit floor request:</w:t>
      </w:r>
    </w:p>
    <w:p w14:paraId="75DDA9DF" w14:textId="77777777" w:rsidR="006937F4" w:rsidRPr="006937F4" w:rsidRDefault="006937F4" w:rsidP="006937F4">
      <w:pPr>
        <w:ind w:left="851" w:hanging="284"/>
      </w:pPr>
      <w:r w:rsidRPr="006937F4">
        <w:t>a.</w:t>
      </w:r>
      <w:r w:rsidRPr="006937F4">
        <w:tab/>
        <w:t>shall start timer T101 (Floor Request) and initialise counter C101 (Floor Request) to 1;</w:t>
      </w:r>
    </w:p>
    <w:p w14:paraId="53CABE28" w14:textId="77777777" w:rsidR="006937F4" w:rsidRPr="006937F4" w:rsidRDefault="006937F4" w:rsidP="006937F4">
      <w:pPr>
        <w:ind w:left="851" w:hanging="284"/>
      </w:pPr>
      <w:r w:rsidRPr="006937F4">
        <w:t>b.</w:t>
      </w:r>
      <w:r w:rsidRPr="006937F4">
        <w:tab/>
        <w:t>shall enter the 'U: pending Request' state; and</w:t>
      </w:r>
    </w:p>
    <w:p w14:paraId="23EDDEF9" w14:textId="77777777" w:rsidR="006937F4" w:rsidRPr="006937F4" w:rsidRDefault="006937F4" w:rsidP="006937F4">
      <w:pPr>
        <w:ind w:left="851" w:hanging="284"/>
      </w:pPr>
      <w:r w:rsidRPr="006937F4">
        <w:t>c.</w:t>
      </w:r>
      <w:r w:rsidRPr="006937F4">
        <w:tab/>
        <w:t>if the floor participant has received and stored a floor control message before the reception of the SIP 200 (OK) response, shall act as if the floor control message was received in the 'U: pending Request' state after entering the 'U: pending Request' state.</w:t>
      </w:r>
    </w:p>
    <w:p w14:paraId="778FB325" w14:textId="77777777" w:rsidR="006937F4" w:rsidRPr="006937F4" w:rsidRDefault="006937F4" w:rsidP="006937F4">
      <w:r w:rsidRPr="006937F4">
        <w:t>When the floor participant is rejoining an ongoing MCPTT call as described in 3GPP TS 24.379 [2] the floor participant shall enter the 'U: has no permission' state.</w:t>
      </w:r>
    </w:p>
    <w:p w14:paraId="5ED89796" w14:textId="77777777" w:rsidR="006937F4" w:rsidRPr="006937F4" w:rsidRDefault="006937F4" w:rsidP="006937F4">
      <w:r w:rsidRPr="006937F4">
        <w:t>[TS 24.380, clause 6.2.4.4.2]</w:t>
      </w:r>
    </w:p>
    <w:p w14:paraId="363C4D27" w14:textId="77777777" w:rsidR="006937F4" w:rsidRPr="006937F4" w:rsidRDefault="006937F4" w:rsidP="006937F4">
      <w:r w:rsidRPr="006937F4">
        <w:t>Upon receiving a Floor Granted message from the floor control server or a floor granted indication in a SIP 200 (OK) response in the application and signalling layer, the floor participant:</w:t>
      </w:r>
    </w:p>
    <w:p w14:paraId="4268AE14" w14:textId="77777777" w:rsidR="006937F4" w:rsidRPr="006937F4" w:rsidRDefault="006937F4" w:rsidP="006937F4">
      <w:pPr>
        <w:ind w:left="568" w:hanging="284"/>
      </w:pPr>
      <w:r w:rsidRPr="006937F4">
        <w:t>1.</w:t>
      </w:r>
      <w:r w:rsidRPr="006937F4">
        <w:tab/>
        <w:t>if the first bit in the subtype of the Floor Granted message is set to '1' (Acknowledgment is required) as described in subclause 8.3.2, shall send a Floor Ack message. The Floor Ack message:</w:t>
      </w:r>
    </w:p>
    <w:p w14:paraId="44EB1819" w14:textId="77777777" w:rsidR="006937F4" w:rsidRPr="006937F4" w:rsidRDefault="006937F4" w:rsidP="006937F4">
      <w:pPr>
        <w:ind w:left="851" w:hanging="284"/>
      </w:pPr>
      <w:r w:rsidRPr="006937F4">
        <w:t>a.</w:t>
      </w:r>
      <w:r w:rsidRPr="006937F4">
        <w:tab/>
        <w:t>shall include the Message Type field set to '1' (Floor Granted); and</w:t>
      </w:r>
    </w:p>
    <w:p w14:paraId="0A0840F7" w14:textId="77777777" w:rsidR="006937F4" w:rsidRPr="006937F4" w:rsidRDefault="006937F4" w:rsidP="006937F4">
      <w:pPr>
        <w:ind w:left="851" w:hanging="284"/>
      </w:pPr>
      <w:r w:rsidRPr="006937F4">
        <w:t>b.</w:t>
      </w:r>
      <w:r w:rsidRPr="006937F4">
        <w:tab/>
        <w:t>shall include the Source field set to '0' (the floor participant is the source);</w:t>
      </w:r>
    </w:p>
    <w:p w14:paraId="79B0FAF3" w14:textId="77777777" w:rsidR="006937F4" w:rsidRPr="006937F4" w:rsidRDefault="006937F4" w:rsidP="006937F4">
      <w:pPr>
        <w:ind w:left="568" w:hanging="284"/>
      </w:pPr>
      <w:r w:rsidRPr="006937F4">
        <w:t>2.</w:t>
      </w:r>
      <w:r w:rsidRPr="006937F4">
        <w:tab/>
        <w:t>if the call is not an ambient listening call, shall provide floor granted notification to the user, if not already done;</w:t>
      </w:r>
    </w:p>
    <w:p w14:paraId="15983776" w14:textId="77777777" w:rsidR="006937F4" w:rsidRPr="006937F4" w:rsidRDefault="006937F4" w:rsidP="006937F4">
      <w:pPr>
        <w:keepLines/>
        <w:ind w:left="1135" w:hanging="851"/>
      </w:pPr>
      <w:r w:rsidRPr="006937F4">
        <w:t>NOTE:</w:t>
      </w:r>
      <w:r w:rsidRPr="006937F4">
        <w:tab/>
        <w:t>Providing the floor granted notification to the user prior to receiving the Floor Granted message is an implementation option.</w:t>
      </w:r>
    </w:p>
    <w:p w14:paraId="0B947506" w14:textId="77777777" w:rsidR="006937F4" w:rsidRPr="006937F4" w:rsidRDefault="006937F4" w:rsidP="006937F4">
      <w:pPr>
        <w:ind w:left="568" w:hanging="284"/>
      </w:pPr>
      <w:r w:rsidRPr="006937F4">
        <w:t>3.</w:t>
      </w:r>
      <w:r w:rsidRPr="006937F4">
        <w:tab/>
        <w:t>if the Floor Indicator field is included and the B-bit is set to '1' (Broadcast group call), shall provide a notification to the user indicating the type of call;</w:t>
      </w:r>
    </w:p>
    <w:p w14:paraId="595A21C6" w14:textId="77777777" w:rsidR="006937F4" w:rsidRPr="006937F4" w:rsidRDefault="006937F4" w:rsidP="006937F4">
      <w:pPr>
        <w:ind w:left="568" w:hanging="284"/>
      </w:pPr>
      <w:r w:rsidRPr="006937F4">
        <w:t>4.</w:t>
      </w:r>
      <w:r w:rsidRPr="006937F4">
        <w:tab/>
        <w:t>if the G-bit in the Floor Indicator is set to '1' (Dual floor) shall store an indication that the participant is overriding without revoke;</w:t>
      </w:r>
    </w:p>
    <w:p w14:paraId="71CE846A" w14:textId="77777777" w:rsidR="006937F4" w:rsidRPr="006937F4" w:rsidRDefault="006937F4" w:rsidP="006937F4">
      <w:pPr>
        <w:ind w:left="568" w:hanging="284"/>
      </w:pPr>
      <w:r w:rsidRPr="006937F4">
        <w:t>5.</w:t>
      </w:r>
      <w:r w:rsidRPr="006937F4">
        <w:tab/>
        <w:t>shall stop the optional timer T103 (End of RTP media), if running;</w:t>
      </w:r>
    </w:p>
    <w:p w14:paraId="1ABACE65" w14:textId="77777777" w:rsidR="006937F4" w:rsidRPr="006937F4" w:rsidRDefault="006937F4" w:rsidP="006937F4">
      <w:pPr>
        <w:ind w:left="568" w:hanging="284"/>
      </w:pPr>
      <w:r w:rsidRPr="006937F4">
        <w:t>6.</w:t>
      </w:r>
      <w:r w:rsidRPr="006937F4">
        <w:tab/>
        <w:t>shall stop timer T101 (Floor Request); and</w:t>
      </w:r>
    </w:p>
    <w:p w14:paraId="0B8CC426" w14:textId="77777777" w:rsidR="006937F4" w:rsidRPr="006937F4" w:rsidRDefault="006937F4" w:rsidP="006937F4">
      <w:pPr>
        <w:ind w:left="568" w:hanging="284"/>
      </w:pPr>
      <w:r w:rsidRPr="006937F4">
        <w:t>7.</w:t>
      </w:r>
      <w:r w:rsidRPr="006937F4">
        <w:tab/>
        <w:t>shall enter the 'U: has permission' state.</w:t>
      </w:r>
    </w:p>
    <w:p w14:paraId="324D95E9" w14:textId="77777777" w:rsidR="006937F4" w:rsidRPr="006937F4" w:rsidRDefault="006937F4" w:rsidP="006937F4">
      <w:r w:rsidRPr="006937F4">
        <w:t>[TS 24.380, clause 6.2.4.5.3]</w:t>
      </w:r>
    </w:p>
    <w:p w14:paraId="657CD6A5" w14:textId="77777777" w:rsidR="006937F4" w:rsidRPr="006937F4" w:rsidRDefault="006937F4" w:rsidP="006937F4">
      <w:r w:rsidRPr="006937F4">
        <w:t>Upon receiving an indication from the user to release the permission to send RTP media, the floor participant:</w:t>
      </w:r>
    </w:p>
    <w:p w14:paraId="01437154" w14:textId="77777777" w:rsidR="006937F4" w:rsidRPr="006937F4" w:rsidRDefault="006937F4" w:rsidP="006937F4">
      <w:pPr>
        <w:ind w:left="568" w:hanging="284"/>
      </w:pPr>
      <w:r w:rsidRPr="006937F4">
        <w:t>1.</w:t>
      </w:r>
      <w:r w:rsidRPr="006937F4">
        <w:tab/>
        <w:t>shall send a Floor Release message towards the floor control server. The Floor Release message:</w:t>
      </w:r>
    </w:p>
    <w:p w14:paraId="135F60E3" w14:textId="77777777" w:rsidR="006937F4" w:rsidRPr="006937F4" w:rsidRDefault="006937F4" w:rsidP="006937F4">
      <w:pPr>
        <w:ind w:left="851" w:hanging="284"/>
      </w:pPr>
      <w:r w:rsidRPr="006937F4">
        <w:t>a.</w:t>
      </w:r>
      <w:r w:rsidRPr="006937F4">
        <w:tab/>
        <w:t>may include the first bit in the subtype of the Floor Release message set to '1' (acknowledgement is required) as specified in subclause 8.2.2;</w:t>
      </w:r>
    </w:p>
    <w:p w14:paraId="4D148EE0" w14:textId="77777777" w:rsidR="006937F4" w:rsidRPr="006937F4" w:rsidRDefault="006937F4" w:rsidP="006937F4">
      <w:pPr>
        <w:keepLines/>
        <w:ind w:left="1135" w:hanging="851"/>
      </w:pPr>
      <w:r w:rsidRPr="006937F4">
        <w:t>NOTE:</w:t>
      </w:r>
      <w:r w:rsidRPr="006937F4">
        <w:tab/>
        <w:t>It is an implementation option to handle the receipt of the Floor Ack message and what action to take if the Floor Ack message is not received.</w:t>
      </w:r>
    </w:p>
    <w:p w14:paraId="28BA0560" w14:textId="77777777" w:rsidR="006937F4" w:rsidRPr="006937F4" w:rsidRDefault="006937F4" w:rsidP="006937F4">
      <w:pPr>
        <w:ind w:left="851" w:hanging="284"/>
      </w:pPr>
      <w:r w:rsidRPr="006937F4">
        <w:t>b.</w:t>
      </w:r>
      <w:r w:rsidRPr="006937F4">
        <w:tab/>
        <w:t>if the session is a broadcast call and if the session was established as a normal call, shall include the Floor Indicator with the A-bit set to '1' (Normal call); and</w:t>
      </w:r>
    </w:p>
    <w:p w14:paraId="036CF584" w14:textId="77777777" w:rsidR="006937F4" w:rsidRPr="006937F4" w:rsidRDefault="006937F4" w:rsidP="006937F4">
      <w:pPr>
        <w:ind w:left="851" w:hanging="284"/>
      </w:pPr>
      <w:r w:rsidRPr="006937F4">
        <w:t>c.</w:t>
      </w:r>
      <w:r w:rsidRPr="006937F4">
        <w:tab/>
        <w:t>if the Floor Granted message included the G-bit set to '1' (Dual floor), shall include the Floor Indicator with the G-bit set to '1' (Dual floor);</w:t>
      </w:r>
    </w:p>
    <w:p w14:paraId="061380EE" w14:textId="77777777" w:rsidR="006937F4" w:rsidRPr="006937F4" w:rsidRDefault="006937F4" w:rsidP="006937F4">
      <w:pPr>
        <w:ind w:left="568" w:hanging="284"/>
      </w:pPr>
      <w:r w:rsidRPr="006937F4">
        <w:t>2.</w:t>
      </w:r>
      <w:r w:rsidRPr="006937F4">
        <w:tab/>
        <w:t>shall remove the indication that the participant is overriding without revoke if this indication is stored;</w:t>
      </w:r>
    </w:p>
    <w:p w14:paraId="3545D1E0" w14:textId="77777777" w:rsidR="006937F4" w:rsidRPr="006937F4" w:rsidRDefault="006937F4" w:rsidP="006937F4">
      <w:pPr>
        <w:ind w:left="568" w:hanging="284"/>
      </w:pPr>
      <w:r w:rsidRPr="006937F4">
        <w:t>3.</w:t>
      </w:r>
      <w:r w:rsidRPr="006937F4">
        <w:tab/>
        <w:t>shall remove the indication that the participant is overridden without revoke if this indication is stored;</w:t>
      </w:r>
    </w:p>
    <w:p w14:paraId="529146AE" w14:textId="77777777" w:rsidR="006937F4" w:rsidRPr="006937F4" w:rsidRDefault="006937F4" w:rsidP="006937F4">
      <w:pPr>
        <w:ind w:left="568" w:hanging="284"/>
      </w:pPr>
      <w:r w:rsidRPr="006937F4">
        <w:t>4.</w:t>
      </w:r>
      <w:r w:rsidRPr="006937F4">
        <w:tab/>
        <w:t>shall start timer T100 (Floor Release) and initialize counter C100 (Floor Release) to 1; and</w:t>
      </w:r>
    </w:p>
    <w:p w14:paraId="2A5165EB" w14:textId="77777777" w:rsidR="006937F4" w:rsidRPr="006937F4" w:rsidRDefault="006937F4" w:rsidP="006937F4">
      <w:pPr>
        <w:ind w:left="568" w:hanging="284"/>
      </w:pPr>
      <w:r w:rsidRPr="006937F4">
        <w:t>5.</w:t>
      </w:r>
      <w:r w:rsidRPr="006937F4">
        <w:tab/>
        <w:t>shall enter the 'U: pending Release' state.</w:t>
      </w:r>
    </w:p>
    <w:p w14:paraId="0FBFA0A5" w14:textId="77777777" w:rsidR="006937F4" w:rsidRPr="006937F4" w:rsidRDefault="006937F4" w:rsidP="006937F4">
      <w:r w:rsidRPr="006937F4">
        <w:t>[TS 24.380, clause 6.2.4.6.4]</w:t>
      </w:r>
    </w:p>
    <w:p w14:paraId="45829D3A" w14:textId="77777777" w:rsidR="006937F4" w:rsidRPr="006937F4" w:rsidRDefault="006937F4" w:rsidP="006937F4">
      <w:r w:rsidRPr="006937F4">
        <w:t>Upon receiving a Floor Idle message, the floor participant:</w:t>
      </w:r>
    </w:p>
    <w:p w14:paraId="3ED69841" w14:textId="77777777" w:rsidR="006937F4" w:rsidRPr="006937F4" w:rsidRDefault="006937F4" w:rsidP="006937F4">
      <w:pPr>
        <w:ind w:left="568" w:hanging="284"/>
      </w:pPr>
      <w:r w:rsidRPr="006937F4">
        <w:t>1.</w:t>
      </w:r>
      <w:r w:rsidRPr="006937F4">
        <w:tab/>
        <w:t>if the first bit in the subtype of the Floor Idle message to '1' (Acknowledgment is required) as described in subclause 8.3.2, shall send a Floor Ack message. The Floor Ack message:</w:t>
      </w:r>
    </w:p>
    <w:p w14:paraId="499BDBD1" w14:textId="77777777" w:rsidR="006937F4" w:rsidRPr="006937F4" w:rsidRDefault="006937F4" w:rsidP="006937F4">
      <w:pPr>
        <w:ind w:left="851" w:hanging="284"/>
      </w:pPr>
      <w:r w:rsidRPr="006937F4">
        <w:t>a.</w:t>
      </w:r>
      <w:r w:rsidRPr="006937F4">
        <w:tab/>
        <w:t>shall include the Message Type field set to '5' (Floor Idle); and</w:t>
      </w:r>
    </w:p>
    <w:p w14:paraId="7B4CB178" w14:textId="77777777" w:rsidR="006937F4" w:rsidRPr="006937F4" w:rsidRDefault="006937F4" w:rsidP="006937F4">
      <w:pPr>
        <w:ind w:left="851" w:hanging="284"/>
      </w:pPr>
      <w:r w:rsidRPr="006937F4">
        <w:t>b.</w:t>
      </w:r>
      <w:r w:rsidRPr="006937F4">
        <w:tab/>
        <w:t>shall include the Source field set to '0' (the floor participant is the source);</w:t>
      </w:r>
    </w:p>
    <w:p w14:paraId="484152E9" w14:textId="77777777" w:rsidR="006937F4" w:rsidRPr="006937F4" w:rsidRDefault="006937F4" w:rsidP="006937F4">
      <w:pPr>
        <w:ind w:left="568" w:hanging="284"/>
      </w:pPr>
      <w:r w:rsidRPr="006937F4">
        <w:t>2.</w:t>
      </w:r>
      <w:r w:rsidRPr="006937F4">
        <w:tab/>
        <w:t>may provide a floor idle notification to the MCPTT user;</w:t>
      </w:r>
    </w:p>
    <w:p w14:paraId="0D169A7A" w14:textId="77777777" w:rsidR="006937F4" w:rsidRPr="006937F4" w:rsidRDefault="006937F4" w:rsidP="006937F4">
      <w:pPr>
        <w:ind w:left="568" w:hanging="284"/>
      </w:pPr>
      <w:r w:rsidRPr="006937F4">
        <w:t>3.</w:t>
      </w:r>
      <w:r w:rsidRPr="006937F4">
        <w:tab/>
        <w:t>if the Floor Indicator field is included and the B-bit set to '1' (Broadcast group call), shall provide a notification to the user indicating the type of call;</w:t>
      </w:r>
    </w:p>
    <w:p w14:paraId="3730E807" w14:textId="77777777" w:rsidR="006937F4" w:rsidRPr="006937F4" w:rsidRDefault="006937F4" w:rsidP="006937F4">
      <w:pPr>
        <w:ind w:left="568" w:hanging="284"/>
      </w:pPr>
      <w:r w:rsidRPr="006937F4">
        <w:t>4.</w:t>
      </w:r>
      <w:r w:rsidRPr="006937F4">
        <w:tab/>
        <w:t>shall stop timer T100 (Floor Release);</w:t>
      </w:r>
    </w:p>
    <w:p w14:paraId="6A4226BD" w14:textId="77777777" w:rsidR="006937F4" w:rsidRPr="006937F4" w:rsidRDefault="006937F4" w:rsidP="006937F4">
      <w:pPr>
        <w:ind w:left="568" w:hanging="284"/>
      </w:pPr>
      <w:r w:rsidRPr="006937F4">
        <w:t>5.</w:t>
      </w:r>
      <w:r w:rsidRPr="006937F4">
        <w:tab/>
        <w:t>if the session is not a broadcast group call or if the A-bit in the Floor Indicator field is set to '1' (Normal call), shall enter the 'U: has no permission' state; and</w:t>
      </w:r>
    </w:p>
    <w:p w14:paraId="06D50478" w14:textId="77777777" w:rsidR="006937F4" w:rsidRPr="006937F4" w:rsidRDefault="006937F4" w:rsidP="006937F4">
      <w:pPr>
        <w:ind w:left="568" w:hanging="284"/>
      </w:pPr>
      <w:r w:rsidRPr="006937F4">
        <w:t>6.</w:t>
      </w:r>
      <w:r w:rsidRPr="006937F4">
        <w:tab/>
        <w:t>if the session was initiated as a broadcast group call:</w:t>
      </w:r>
    </w:p>
    <w:p w14:paraId="351920F9" w14:textId="77777777" w:rsidR="006937F4" w:rsidRPr="006937F4" w:rsidRDefault="006937F4" w:rsidP="006937F4">
      <w:pPr>
        <w:ind w:left="851" w:hanging="284"/>
      </w:pPr>
      <w:r w:rsidRPr="006937F4">
        <w:t>a.</w:t>
      </w:r>
      <w:r w:rsidRPr="006937F4">
        <w:tab/>
        <w:t>shall indicate to the MCPTT client the media transmission is completed; and</w:t>
      </w:r>
    </w:p>
    <w:p w14:paraId="2012BED6" w14:textId="77777777" w:rsidR="006937F4" w:rsidRPr="006937F4" w:rsidRDefault="006937F4" w:rsidP="006937F4">
      <w:pPr>
        <w:ind w:left="851" w:hanging="284"/>
      </w:pPr>
      <w:r w:rsidRPr="006937F4">
        <w:t>b</w:t>
      </w:r>
      <w:r w:rsidRPr="006937F4">
        <w:tab/>
        <w:t>shall enter the 'Releasing' state.</w:t>
      </w:r>
    </w:p>
    <w:p w14:paraId="0A2FCB12" w14:textId="77777777" w:rsidR="006937F4" w:rsidRPr="006937F4" w:rsidRDefault="006937F4" w:rsidP="006937F4">
      <w:r w:rsidRPr="006937F4">
        <w:t>[TS 24.380, clause 6.2.4.3.5]</w:t>
      </w:r>
    </w:p>
    <w:p w14:paraId="668E3546" w14:textId="77777777" w:rsidR="006937F4" w:rsidRPr="006937F4" w:rsidRDefault="006937F4" w:rsidP="006937F4">
      <w:r w:rsidRPr="006937F4">
        <w:t>Upon receiving an indication from the user to request permission to send media, the floor participant:</w:t>
      </w:r>
    </w:p>
    <w:p w14:paraId="789EA00F" w14:textId="77777777" w:rsidR="006937F4" w:rsidRPr="006937F4" w:rsidRDefault="006937F4" w:rsidP="006937F4">
      <w:pPr>
        <w:ind w:left="568" w:hanging="284"/>
      </w:pPr>
      <w:r w:rsidRPr="006937F4">
        <w:t>1.</w:t>
      </w:r>
      <w:r w:rsidRPr="006937F4">
        <w:tab/>
        <w:t>shall send the Floor Request message toward the floor control server; The Floor Request message:</w:t>
      </w:r>
    </w:p>
    <w:p w14:paraId="786F5349" w14:textId="77777777" w:rsidR="006937F4" w:rsidRPr="006937F4" w:rsidRDefault="006937F4" w:rsidP="006937F4">
      <w:pPr>
        <w:ind w:left="851" w:hanging="284"/>
      </w:pPr>
      <w:r w:rsidRPr="006937F4">
        <w:t>a.</w:t>
      </w:r>
      <w:r w:rsidRPr="006937F4">
        <w:tab/>
        <w:t>if a different priority than the normal priority is required, shall include the Floor Priority field with the priority not higher than negotiated with the floor control server as specified in subclause 14.3.3;</w:t>
      </w:r>
    </w:p>
    <w:p w14:paraId="61DB10D4" w14:textId="77777777" w:rsidR="006937F4" w:rsidRPr="006937F4" w:rsidRDefault="006937F4" w:rsidP="006937F4">
      <w:pPr>
        <w:ind w:left="851" w:hanging="284"/>
      </w:pPr>
      <w:r w:rsidRPr="006937F4">
        <w:t>b.</w:t>
      </w:r>
      <w:r w:rsidRPr="006937F4">
        <w:tab/>
        <w:t>if the floor request is a broadcast group call, system call, emergency call or an imminent peril call, shall include a Floor Indicator field indicating the relevant call types; and</w:t>
      </w:r>
    </w:p>
    <w:p w14:paraId="2C2171DA" w14:textId="77777777" w:rsidR="006937F4" w:rsidRPr="006937F4" w:rsidRDefault="006937F4" w:rsidP="006937F4">
      <w:pPr>
        <w:ind w:left="851" w:hanging="284"/>
      </w:pPr>
      <w:r w:rsidRPr="006937F4">
        <w:t>c.</w:t>
      </w:r>
      <w:r w:rsidRPr="006937F4">
        <w:tab/>
        <w:t xml:space="preserve">shall include the Location field: </w:t>
      </w:r>
    </w:p>
    <w:p w14:paraId="1A19940F" w14:textId="77777777" w:rsidR="006937F4" w:rsidRPr="006937F4" w:rsidRDefault="006937F4" w:rsidP="006937F4">
      <w:pPr>
        <w:ind w:left="1135" w:hanging="284"/>
        <w:rPr>
          <w:lang w:eastAsia="sv-SE"/>
        </w:rPr>
      </w:pPr>
      <w:r w:rsidRPr="006937F4">
        <w:t>i.</w:t>
      </w:r>
      <w:r w:rsidRPr="006937F4">
        <w:tab/>
        <w:t>if the current location of the talker is not available or is not to be reported according to the MCPTT user profile, then the location type is set to '0' (Not provided); or</w:t>
      </w:r>
    </w:p>
    <w:p w14:paraId="6251D173" w14:textId="77777777" w:rsidR="006937F4" w:rsidRPr="006937F4" w:rsidRDefault="006937F4" w:rsidP="006937F4">
      <w:pPr>
        <w:ind w:left="1135" w:hanging="284"/>
      </w:pPr>
      <w:r w:rsidRPr="006937F4">
        <w:t>ii.</w:t>
      </w:r>
      <w:r w:rsidRPr="006937F4">
        <w:tab/>
        <w:t>if the current location of the talker is available and may be reported according to the MCPTT user profile, then the location type and location value are set as specified in table 8.2.3.21-3;</w:t>
      </w:r>
    </w:p>
    <w:p w14:paraId="77DD05FC" w14:textId="77777777" w:rsidR="006937F4" w:rsidRPr="006937F4" w:rsidRDefault="006937F4" w:rsidP="006937F4">
      <w:pPr>
        <w:ind w:left="568" w:hanging="284"/>
      </w:pPr>
      <w:r w:rsidRPr="006937F4">
        <w:t>2.</w:t>
      </w:r>
      <w:r w:rsidRPr="006937F4">
        <w:tab/>
        <w:t>shall start timer T101 (Floor Request) and initialise counter C101 (Floor Request) to 1; and</w:t>
      </w:r>
    </w:p>
    <w:p w14:paraId="753B933F" w14:textId="77777777" w:rsidR="006937F4" w:rsidRPr="006937F4" w:rsidRDefault="006937F4" w:rsidP="006937F4">
      <w:pPr>
        <w:ind w:left="568" w:hanging="284"/>
      </w:pPr>
      <w:r w:rsidRPr="006937F4">
        <w:t>3.</w:t>
      </w:r>
      <w:r w:rsidRPr="006937F4">
        <w:tab/>
        <w:t>shall enter the 'U: pending Request' state.</w:t>
      </w:r>
    </w:p>
    <w:p w14:paraId="098CDE16" w14:textId="77777777" w:rsidR="006937F4" w:rsidRPr="006937F4" w:rsidRDefault="006937F4" w:rsidP="006937F4">
      <w:r w:rsidRPr="006937F4">
        <w:t>[TS 24.380, clause 6.2.4.5.8]</w:t>
      </w:r>
    </w:p>
    <w:p w14:paraId="7C30B1C1" w14:textId="77777777" w:rsidR="006937F4" w:rsidRPr="006937F4" w:rsidRDefault="006937F4" w:rsidP="006937F4">
      <w:r w:rsidRPr="006937F4">
        <w:t>Upon receiving a Floor Taken message:</w:t>
      </w:r>
    </w:p>
    <w:p w14:paraId="7320290E" w14:textId="77777777" w:rsidR="006937F4" w:rsidRPr="006937F4" w:rsidRDefault="006937F4" w:rsidP="006937F4">
      <w:pPr>
        <w:ind w:left="568" w:hanging="284"/>
      </w:pPr>
      <w:r w:rsidRPr="006937F4">
        <w:t>1.</w:t>
      </w:r>
      <w:r w:rsidRPr="006937F4">
        <w:tab/>
        <w:t>if the G-bit in the Floor Indicator set to '1' (Dual Floor) the floor participant:</w:t>
      </w:r>
    </w:p>
    <w:p w14:paraId="33D3E650" w14:textId="77777777" w:rsidR="006937F4" w:rsidRPr="006937F4" w:rsidRDefault="006937F4" w:rsidP="006937F4">
      <w:pPr>
        <w:ind w:left="851" w:hanging="284"/>
      </w:pPr>
      <w:r w:rsidRPr="006937F4">
        <w:t>a.</w:t>
      </w:r>
      <w:r w:rsidRPr="006937F4">
        <w:tab/>
        <w:t>shall inform the user that the call is overridden without revoke;</w:t>
      </w:r>
    </w:p>
    <w:p w14:paraId="63375803" w14:textId="77777777" w:rsidR="006937F4" w:rsidRPr="006937F4" w:rsidRDefault="006937F4" w:rsidP="006937F4">
      <w:pPr>
        <w:ind w:left="851" w:hanging="284"/>
      </w:pPr>
      <w:r w:rsidRPr="006937F4">
        <w:t>b.</w:t>
      </w:r>
      <w:r w:rsidRPr="006937F4">
        <w:tab/>
        <w:t>shall store an indication that the participant is overridden without revoke; and</w:t>
      </w:r>
    </w:p>
    <w:p w14:paraId="5D3859D5" w14:textId="77777777" w:rsidR="006937F4" w:rsidRPr="006937F4" w:rsidRDefault="006937F4" w:rsidP="006937F4">
      <w:pPr>
        <w:ind w:left="851" w:hanging="284"/>
      </w:pPr>
      <w:r w:rsidRPr="006937F4">
        <w:t>c.</w:t>
      </w:r>
      <w:r w:rsidRPr="006937F4">
        <w:tab/>
        <w:t>shall remain in the 'U: has permission' state; and</w:t>
      </w:r>
    </w:p>
    <w:p w14:paraId="55DB2C0D" w14:textId="77777777" w:rsidR="006937F4" w:rsidRPr="006937F4" w:rsidRDefault="006937F4" w:rsidP="006937F4">
      <w:pPr>
        <w:ind w:left="568" w:hanging="284"/>
      </w:pPr>
      <w:r w:rsidRPr="006937F4">
        <w:t>2.</w:t>
      </w:r>
      <w:r w:rsidRPr="006937F4">
        <w:tab/>
        <w:t>if the I-bit in the Floor Indicator set to '1' (Multi-talker) the floor participant:</w:t>
      </w:r>
    </w:p>
    <w:p w14:paraId="5435C93C" w14:textId="77777777" w:rsidR="006937F4" w:rsidRPr="006937F4" w:rsidRDefault="006937F4" w:rsidP="006937F4">
      <w:pPr>
        <w:ind w:left="851" w:hanging="284"/>
      </w:pPr>
      <w:r w:rsidRPr="006937F4">
        <w:t>a.</w:t>
      </w:r>
      <w:r w:rsidRPr="006937F4">
        <w:tab/>
        <w:t>may provide a floor taken notification to the user;</w:t>
      </w:r>
    </w:p>
    <w:p w14:paraId="2E75ECD2" w14:textId="77777777" w:rsidR="006937F4" w:rsidRPr="006937F4" w:rsidRDefault="006937F4" w:rsidP="006937F4">
      <w:pPr>
        <w:ind w:left="851" w:hanging="284"/>
      </w:pPr>
      <w:r w:rsidRPr="006937F4">
        <w:t>b.</w:t>
      </w:r>
      <w:r w:rsidRPr="006937F4">
        <w:tab/>
        <w:t>should start the optional timer T103 (End of RTP media) for the participant for which Floor Taken message was received;</w:t>
      </w:r>
    </w:p>
    <w:p w14:paraId="7D0B0EF3" w14:textId="77777777" w:rsidR="006937F4" w:rsidRPr="006937F4" w:rsidRDefault="006937F4" w:rsidP="006937F4">
      <w:pPr>
        <w:ind w:left="851" w:hanging="284"/>
      </w:pPr>
      <w:r w:rsidRPr="006937F4">
        <w:t>c.</w:t>
      </w:r>
      <w:r w:rsidRPr="006937F4">
        <w:tab/>
        <w:t>shall provide a notification to the user indicating the type of call and may provide a list of current talkers; and</w:t>
      </w:r>
    </w:p>
    <w:p w14:paraId="2C49783D" w14:textId="77777777" w:rsidR="006937F4" w:rsidRPr="006937F4" w:rsidRDefault="006937F4" w:rsidP="006937F4">
      <w:pPr>
        <w:ind w:left="851" w:hanging="284"/>
      </w:pPr>
      <w:r w:rsidRPr="006937F4">
        <w:t>d.</w:t>
      </w:r>
      <w:r w:rsidRPr="006937F4">
        <w:tab/>
        <w:t>shall remain in the 'U: has permission' state.</w:t>
      </w:r>
    </w:p>
    <w:p w14:paraId="19968EA9" w14:textId="77777777" w:rsidR="006937F4" w:rsidRPr="006937F4" w:rsidRDefault="006937F4" w:rsidP="006937F4">
      <w:r w:rsidRPr="006937F4">
        <w:t>[TS 24.380, clause 6.2.4.5.9]</w:t>
      </w:r>
    </w:p>
    <w:p w14:paraId="3FEB9C59" w14:textId="77777777" w:rsidR="006937F4" w:rsidRPr="006937F4" w:rsidRDefault="006937F4" w:rsidP="006937F4">
      <w:r w:rsidRPr="006937F4">
        <w:t>Upon receiving the Floor Release Multi Talker message, the floor participant:</w:t>
      </w:r>
    </w:p>
    <w:p w14:paraId="4CD9C997" w14:textId="77777777" w:rsidR="006937F4" w:rsidRPr="006937F4" w:rsidRDefault="006937F4" w:rsidP="006937F4">
      <w:pPr>
        <w:ind w:left="568" w:hanging="284"/>
      </w:pPr>
      <w:r w:rsidRPr="006937F4">
        <w:t>1.</w:t>
      </w:r>
      <w:r w:rsidRPr="006937F4">
        <w:tab/>
        <w:t>shall provide a notification to the user indicating that the participant has released the floor in a multi-talker group; and</w:t>
      </w:r>
    </w:p>
    <w:p w14:paraId="5A1775BA" w14:textId="77777777" w:rsidR="006937F4" w:rsidRPr="006937F4" w:rsidRDefault="006937F4" w:rsidP="006937F4">
      <w:pPr>
        <w:ind w:left="568" w:hanging="284"/>
      </w:pPr>
      <w:r w:rsidRPr="006937F4">
        <w:t>2.</w:t>
      </w:r>
      <w:r w:rsidRPr="006937F4">
        <w:tab/>
        <w:t>shall remain in the 'U: has permission' state.</w:t>
      </w:r>
    </w:p>
    <w:p w14:paraId="510C5289" w14:textId="77777777" w:rsidR="006937F4" w:rsidRPr="006937F4" w:rsidRDefault="006937F4" w:rsidP="006937F4">
      <w:r w:rsidRPr="006937F4">
        <w:t>[TS 24.380, clause 6.2.4.3.2]</w:t>
      </w:r>
    </w:p>
    <w:p w14:paraId="60C7362C" w14:textId="77777777" w:rsidR="006937F4" w:rsidRPr="006937F4" w:rsidRDefault="006937F4" w:rsidP="006937F4">
      <w:r w:rsidRPr="006937F4">
        <w:t>Upon receiving a Floor Idle message, the participant:</w:t>
      </w:r>
    </w:p>
    <w:p w14:paraId="55761F1C" w14:textId="77777777" w:rsidR="006937F4" w:rsidRPr="006937F4" w:rsidRDefault="006937F4" w:rsidP="006937F4">
      <w:pPr>
        <w:ind w:left="568" w:hanging="284"/>
      </w:pPr>
      <w:r w:rsidRPr="006937F4">
        <w:t>1.</w:t>
      </w:r>
      <w:r w:rsidRPr="006937F4">
        <w:tab/>
        <w:t>if the first bit in the subtype of the Floor Idle message is set to '1' (Acknowledgment is required) as described in subclause 8.3.2, shall send a Floor Ack message. The Floor Ack message:</w:t>
      </w:r>
    </w:p>
    <w:p w14:paraId="2F9448F1" w14:textId="77777777" w:rsidR="006937F4" w:rsidRPr="006937F4" w:rsidRDefault="006937F4" w:rsidP="006937F4">
      <w:pPr>
        <w:ind w:left="851" w:hanging="284"/>
      </w:pPr>
      <w:r w:rsidRPr="006937F4">
        <w:t>a.</w:t>
      </w:r>
      <w:r w:rsidRPr="006937F4">
        <w:tab/>
        <w:t>shall include the Message Type field set to '5' (Floor Idle); and</w:t>
      </w:r>
    </w:p>
    <w:p w14:paraId="66BF223C" w14:textId="77777777" w:rsidR="006937F4" w:rsidRPr="006937F4" w:rsidRDefault="006937F4" w:rsidP="006937F4">
      <w:pPr>
        <w:ind w:left="851" w:hanging="284"/>
      </w:pPr>
      <w:r w:rsidRPr="006937F4">
        <w:t>b.</w:t>
      </w:r>
      <w:r w:rsidRPr="006937F4">
        <w:tab/>
        <w:t>shall include the Source field set to '0' (the floor participant is the source);</w:t>
      </w:r>
    </w:p>
    <w:p w14:paraId="4D914C16" w14:textId="77777777" w:rsidR="006937F4" w:rsidRPr="006937F4" w:rsidRDefault="006937F4" w:rsidP="006937F4">
      <w:pPr>
        <w:ind w:left="568" w:hanging="284"/>
      </w:pPr>
      <w:r w:rsidRPr="006937F4">
        <w:t>2.</w:t>
      </w:r>
      <w:r w:rsidRPr="006937F4">
        <w:tab/>
        <w:t>may provide floor idle notification to the user, if it has not already done so;</w:t>
      </w:r>
    </w:p>
    <w:p w14:paraId="5A20BE3C" w14:textId="77777777" w:rsidR="006937F4" w:rsidRPr="006937F4" w:rsidRDefault="006937F4" w:rsidP="006937F4">
      <w:pPr>
        <w:ind w:left="568" w:hanging="284"/>
      </w:pPr>
      <w:r w:rsidRPr="006937F4">
        <w:t>3.</w:t>
      </w:r>
      <w:r w:rsidRPr="006937F4">
        <w:tab/>
        <w:t>shall stop the optional timer T103 (End of RTP media), if it is running; and</w:t>
      </w:r>
    </w:p>
    <w:p w14:paraId="352EE042" w14:textId="77777777" w:rsidR="006937F4" w:rsidRPr="006937F4" w:rsidRDefault="006937F4" w:rsidP="006937F4">
      <w:pPr>
        <w:ind w:left="568" w:hanging="284"/>
      </w:pPr>
      <w:r w:rsidRPr="006937F4">
        <w:t>4.</w:t>
      </w:r>
      <w:r w:rsidRPr="006937F4">
        <w:tab/>
        <w:t>shall remain in the 'U: has no permission' state.</w:t>
      </w:r>
    </w:p>
    <w:p w14:paraId="625E235C" w14:textId="77777777" w:rsidR="006937F4" w:rsidRPr="006937F4" w:rsidRDefault="006937F4" w:rsidP="006937F4">
      <w:pPr>
        <w:keepNext/>
        <w:keepLines/>
        <w:spacing w:before="120"/>
        <w:ind w:left="1985" w:hanging="1985"/>
        <w:rPr>
          <w:rFonts w:ascii="Arial" w:hAnsi="Arial"/>
        </w:rPr>
      </w:pPr>
      <w:r w:rsidRPr="006937F4">
        <w:rPr>
          <w:rFonts w:ascii="Arial" w:hAnsi="Arial"/>
        </w:rPr>
        <w:t>6.4.2.3</w:t>
      </w:r>
      <w:r w:rsidRPr="006937F4">
        <w:rPr>
          <w:rFonts w:ascii="Arial" w:hAnsi="Arial"/>
        </w:rPr>
        <w:tab/>
        <w:t>Test description</w:t>
      </w:r>
    </w:p>
    <w:p w14:paraId="507F6307" w14:textId="77777777" w:rsidR="006937F4" w:rsidRPr="006937F4" w:rsidRDefault="006937F4" w:rsidP="006937F4">
      <w:pPr>
        <w:keepNext/>
        <w:keepLines/>
        <w:spacing w:before="120"/>
        <w:ind w:left="1985" w:hanging="1985"/>
        <w:rPr>
          <w:rFonts w:ascii="Arial" w:hAnsi="Arial"/>
        </w:rPr>
      </w:pPr>
      <w:r w:rsidRPr="006937F4">
        <w:rPr>
          <w:rFonts w:ascii="Arial" w:hAnsi="Arial"/>
        </w:rPr>
        <w:t>6.4.2.3.1</w:t>
      </w:r>
      <w:r w:rsidRPr="006937F4">
        <w:rPr>
          <w:rFonts w:ascii="Arial" w:hAnsi="Arial"/>
        </w:rPr>
        <w:tab/>
        <w:t>Pre-test conditions</w:t>
      </w:r>
    </w:p>
    <w:p w14:paraId="4206DEE1" w14:textId="77777777" w:rsidR="006937F4" w:rsidRPr="006937F4" w:rsidRDefault="006937F4" w:rsidP="006937F4">
      <w:pPr>
        <w:keepNext/>
        <w:keepLines/>
        <w:spacing w:before="120"/>
        <w:ind w:left="1985" w:hanging="1985"/>
        <w:rPr>
          <w:rFonts w:ascii="Arial" w:hAnsi="Arial"/>
        </w:rPr>
      </w:pPr>
      <w:r w:rsidRPr="006937F4">
        <w:rPr>
          <w:rFonts w:ascii="Arial" w:hAnsi="Arial"/>
        </w:rPr>
        <w:t>System Simulator:</w:t>
      </w:r>
    </w:p>
    <w:p w14:paraId="1CA147B0" w14:textId="77777777" w:rsidR="006937F4" w:rsidRPr="006937F4" w:rsidRDefault="006937F4" w:rsidP="006937F4">
      <w:pPr>
        <w:ind w:left="568" w:hanging="284"/>
      </w:pPr>
      <w:r w:rsidRPr="006937F4">
        <w:t>-</w:t>
      </w:r>
      <w:r w:rsidRPr="006937F4">
        <w:tab/>
        <w:t>SS (MCPTT server)</w:t>
      </w:r>
    </w:p>
    <w:p w14:paraId="7247FEA1" w14:textId="77777777" w:rsidR="006937F4" w:rsidRPr="006937F4" w:rsidRDefault="006937F4" w:rsidP="006937F4">
      <w:pPr>
        <w:ind w:left="568" w:hanging="284"/>
      </w:pPr>
      <w:r w:rsidRPr="006937F4">
        <w:t>-</w:t>
      </w:r>
      <w:r w:rsidRPr="006937F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006292" w14:textId="77777777" w:rsidR="006937F4" w:rsidRPr="006937F4" w:rsidRDefault="006937F4" w:rsidP="006937F4">
      <w:pPr>
        <w:keepNext/>
        <w:keepLines/>
        <w:spacing w:before="120"/>
        <w:ind w:left="1985" w:hanging="1985"/>
        <w:rPr>
          <w:rFonts w:ascii="Arial" w:hAnsi="Arial"/>
        </w:rPr>
      </w:pPr>
      <w:r w:rsidRPr="006937F4">
        <w:rPr>
          <w:rFonts w:ascii="Arial" w:hAnsi="Arial"/>
        </w:rPr>
        <w:t>IUT:</w:t>
      </w:r>
    </w:p>
    <w:p w14:paraId="5CD24D16" w14:textId="77777777" w:rsidR="006937F4" w:rsidRPr="006937F4" w:rsidRDefault="006937F4" w:rsidP="006937F4">
      <w:pPr>
        <w:ind w:left="568" w:hanging="284"/>
      </w:pPr>
      <w:r w:rsidRPr="006937F4">
        <w:t>-</w:t>
      </w:r>
      <w:r w:rsidRPr="006937F4">
        <w:tab/>
        <w:t>UE (MCPTT Client)</w:t>
      </w:r>
    </w:p>
    <w:p w14:paraId="658FDF1B" w14:textId="77777777" w:rsidR="00F44601" w:rsidRPr="00874E7A" w:rsidRDefault="00F44601" w:rsidP="00F44601">
      <w:pPr>
        <w:pStyle w:val="B10"/>
        <w:rPr>
          <w:ins w:id="846" w:author="MCC160" w:date="2023-01-17T10:53:00Z"/>
        </w:rPr>
      </w:pPr>
      <w:ins w:id="847" w:author="MCC160" w:date="2023-01-17T10:53:00Z">
        <w:r w:rsidRPr="00874E7A">
          <w:t>-</w:t>
        </w:r>
        <w:r w:rsidRPr="00874E7A">
          <w:tab/>
          <w:t>The test USIM set as defined in TS 36.579-1 [2]</w:t>
        </w:r>
        <w:r>
          <w:t xml:space="preserve"> </w:t>
        </w:r>
        <w:r w:rsidRPr="00874E7A">
          <w:t>clause 5.5.10 is inserted.</w:t>
        </w:r>
      </w:ins>
    </w:p>
    <w:p w14:paraId="0AE41ADD" w14:textId="11758C31" w:rsidR="006937F4" w:rsidRPr="006937F4" w:rsidDel="00F44601" w:rsidRDefault="006937F4" w:rsidP="006937F4">
      <w:pPr>
        <w:ind w:left="568" w:hanging="284"/>
        <w:rPr>
          <w:del w:id="848" w:author="MCC160" w:date="2023-01-17T10:53:00Z"/>
        </w:rPr>
      </w:pPr>
      <w:del w:id="849" w:author="MCC160" w:date="2023-01-17T10:53:00Z">
        <w:r w:rsidRPr="006937F4" w:rsidDel="00F44601">
          <w:delText>-</w:delText>
        </w:r>
        <w:r w:rsidRPr="006937F4" w:rsidDel="00F44601">
          <w:tab/>
          <w:delText>The test USIM set as defined in TS 36.579-1 [2], subclause 5.5.10 is inserted.</w:delText>
        </w:r>
      </w:del>
    </w:p>
    <w:p w14:paraId="6BE749E7" w14:textId="77777777" w:rsidR="006937F4" w:rsidRPr="006937F4" w:rsidRDefault="006937F4" w:rsidP="006937F4">
      <w:pPr>
        <w:keepNext/>
        <w:keepLines/>
        <w:spacing w:before="120"/>
        <w:ind w:left="1985" w:hanging="1985"/>
        <w:rPr>
          <w:rFonts w:ascii="Arial" w:hAnsi="Arial"/>
        </w:rPr>
      </w:pPr>
      <w:r w:rsidRPr="006937F4">
        <w:rPr>
          <w:rFonts w:ascii="Arial" w:hAnsi="Arial"/>
        </w:rPr>
        <w:t>Preamble:</w:t>
      </w:r>
    </w:p>
    <w:p w14:paraId="230B16E9" w14:textId="77777777" w:rsidR="006937F4" w:rsidRPr="006937F4" w:rsidRDefault="006937F4" w:rsidP="006937F4">
      <w:pPr>
        <w:ind w:left="568" w:hanging="284"/>
      </w:pPr>
      <w:r w:rsidRPr="006937F4">
        <w:t>-</w:t>
      </w:r>
      <w:r w:rsidRPr="006937F4">
        <w:tab/>
        <w:t>A pre-activated MBMS bearer exists</w:t>
      </w:r>
    </w:p>
    <w:p w14:paraId="7B7AA303" w14:textId="77777777" w:rsidR="006937F4" w:rsidRPr="006937F4" w:rsidRDefault="006937F4" w:rsidP="006937F4">
      <w:pPr>
        <w:ind w:left="568" w:hanging="284"/>
      </w:pPr>
      <w:r w:rsidRPr="006937F4">
        <w:t>-</w:t>
      </w:r>
      <w:r w:rsidRPr="006937F4">
        <w:tab/>
        <w:t>The &lt;multi-talker-control&gt; element of the MCPTT Group Configuration Defaults as specified in TS 36.579-1 [2], Table 5.5.7.1-1 is set to "true".</w:t>
      </w:r>
    </w:p>
    <w:p w14:paraId="2ACC970A" w14:textId="77777777" w:rsidR="006937F4" w:rsidRPr="006937F4" w:rsidRDefault="006937F4" w:rsidP="006937F4">
      <w:pPr>
        <w:ind w:left="568" w:hanging="284"/>
      </w:pPr>
      <w:r w:rsidRPr="006937F4">
        <w:t>-</w:t>
      </w:r>
      <w:r w:rsidRPr="006937F4">
        <w:tab/>
        <w:t>The &lt;max-number-simultaneous-talkers&gt; element of the MCPTT Group Configuration Defaults as specified in TS 36.579-1 [2], Table 5.5.7.1-1 is set to "2".</w:t>
      </w:r>
    </w:p>
    <w:p w14:paraId="54254066" w14:textId="1661ECD2" w:rsidR="001C7E72" w:rsidRPr="00874E7A" w:rsidRDefault="001C7E72" w:rsidP="001C7E72">
      <w:pPr>
        <w:pStyle w:val="B10"/>
        <w:rPr>
          <w:ins w:id="850" w:author="MCC160" w:date="2023-01-18T13:48:00Z"/>
        </w:rPr>
      </w:pPr>
      <w:ins w:id="851" w:author="MCC160" w:date="2023-01-18T13:48:00Z">
        <w:r w:rsidRPr="00874E7A">
          <w:t>-</w:t>
        </w:r>
        <w:r w:rsidRPr="00874E7A">
          <w:tab/>
        </w:r>
        <w:r>
          <w:t xml:space="preserve">The UE has performed procedure </w:t>
        </w:r>
      </w:ins>
      <w:ins w:id="852" w:author="MCC160" w:date="2023-01-18T14:07:00Z">
        <w:r w:rsidR="00CA3C62">
          <w:t>'</w:t>
        </w:r>
      </w:ins>
      <w:ins w:id="853" w:author="MCC160" w:date="2023-01-18T13:48:00Z">
        <w:r>
          <w:t>MCPTT UE registration</w:t>
        </w:r>
      </w:ins>
      <w:ins w:id="854" w:author="MCC160" w:date="2023-01-18T14:11:00Z">
        <w:r w:rsidR="00CA3C62">
          <w:t>'</w:t>
        </w:r>
      </w:ins>
      <w:ins w:id="855" w:author="MCC160" w:date="2023-01-18T13:48:00Z">
        <w:r>
          <w:t xml:space="preserve"> as specified in TS 36.579-1 [2] clause 5.4.2.</w:t>
        </w:r>
      </w:ins>
    </w:p>
    <w:p w14:paraId="34246345" w14:textId="62A0D3D9" w:rsidR="001C7E72" w:rsidRPr="00874E7A" w:rsidRDefault="001C7E72" w:rsidP="001C7E72">
      <w:pPr>
        <w:pStyle w:val="B10"/>
        <w:rPr>
          <w:ins w:id="856" w:author="MCC160" w:date="2023-01-18T13:48:00Z"/>
        </w:rPr>
      </w:pPr>
      <w:ins w:id="857" w:author="MCC160" w:date="2023-01-18T13:48:00Z">
        <w:r w:rsidRPr="00874E7A">
          <w:t>-</w:t>
        </w:r>
        <w:r w:rsidRPr="00874E7A">
          <w:tab/>
        </w:r>
        <w:r>
          <w:t xml:space="preserve">The UE has performed procedure </w:t>
        </w:r>
      </w:ins>
      <w:ins w:id="858" w:author="MCC160" w:date="2023-01-18T14:07:00Z">
        <w:r w:rsidR="00CA3C62">
          <w:t>'</w:t>
        </w:r>
      </w:ins>
      <w:ins w:id="859" w:author="MCC160" w:date="2023-01-18T13:48:00Z">
        <w:r>
          <w:t>MCX Authorization/Configuration and Key Generation</w:t>
        </w:r>
      </w:ins>
      <w:ins w:id="860" w:author="MCC160" w:date="2023-01-18T14:11:00Z">
        <w:r w:rsidR="00CA3C62">
          <w:t>'</w:t>
        </w:r>
      </w:ins>
      <w:ins w:id="861" w:author="MCC160" w:date="2023-01-18T13:48:00Z">
        <w:r>
          <w:t xml:space="preserve"> as specified in TS 36.579-1 [2] clause 5.3.2.</w:t>
        </w:r>
      </w:ins>
    </w:p>
    <w:p w14:paraId="05CB124F" w14:textId="3B9AD20B" w:rsidR="006937F4" w:rsidRPr="006937F4" w:rsidDel="001C7E72" w:rsidRDefault="006937F4" w:rsidP="006937F4">
      <w:pPr>
        <w:ind w:left="568" w:hanging="284"/>
        <w:rPr>
          <w:del w:id="862" w:author="MCC160" w:date="2023-01-18T13:48:00Z"/>
        </w:rPr>
      </w:pPr>
      <w:del w:id="863" w:author="MCC160" w:date="2023-01-18T13:48:00Z">
        <w:r w:rsidRPr="006937F4" w:rsidDel="001C7E72">
          <w:delText>-</w:delText>
        </w:r>
        <w:r w:rsidRPr="006937F4" w:rsidDel="001C7E72">
          <w:tab/>
          <w:delText>The UE has performed the Generic Test Procedure for MCPTT UE registration as specified in TS 36.579-1 [2], subclause 5.4.2.</w:delText>
        </w:r>
      </w:del>
    </w:p>
    <w:p w14:paraId="5A8A129A" w14:textId="5E3FE446" w:rsidR="006937F4" w:rsidRPr="006937F4" w:rsidDel="001C7E72" w:rsidRDefault="006937F4" w:rsidP="006937F4">
      <w:pPr>
        <w:ind w:left="568" w:hanging="284"/>
        <w:rPr>
          <w:del w:id="864" w:author="MCC160" w:date="2023-01-18T13:48:00Z"/>
        </w:rPr>
      </w:pPr>
      <w:del w:id="865" w:author="MCC160" w:date="2023-01-18T13:48:00Z">
        <w:r w:rsidRPr="006937F4" w:rsidDel="001C7E72">
          <w:delText>-</w:delText>
        </w:r>
        <w:r w:rsidRPr="006937F4" w:rsidDel="001C7E72">
          <w:tab/>
          <w:delText>The MCPTT User performs the procedure for MCPTT Authorization/Configuration and Key Generation as specified in TS 36.579-1 [2], subclause 5.3.2.</w:delText>
        </w:r>
      </w:del>
    </w:p>
    <w:p w14:paraId="7DF876BB" w14:textId="77777777" w:rsidR="006937F4" w:rsidRPr="006937F4" w:rsidRDefault="006937F4" w:rsidP="006937F4">
      <w:pPr>
        <w:ind w:left="568" w:hanging="284"/>
      </w:pPr>
      <w:r w:rsidRPr="006937F4">
        <w:t>-</w:t>
      </w:r>
      <w:r w:rsidRPr="006937F4">
        <w:tab/>
        <w:t>UE States at the end of the preamble</w:t>
      </w:r>
    </w:p>
    <w:p w14:paraId="3FEFED81" w14:textId="77777777" w:rsidR="006937F4" w:rsidRPr="006937F4" w:rsidRDefault="006937F4" w:rsidP="006937F4">
      <w:pPr>
        <w:ind w:left="851" w:hanging="284"/>
      </w:pPr>
      <w:r w:rsidRPr="006937F4">
        <w:t>-</w:t>
      </w:r>
      <w:r w:rsidRPr="006937F4">
        <w:tab/>
        <w:t>The UE is in E-UTRA Registered, Idle Mode state.</w:t>
      </w:r>
    </w:p>
    <w:p w14:paraId="72773438" w14:textId="77777777" w:rsidR="006937F4" w:rsidRPr="006937F4" w:rsidRDefault="006937F4" w:rsidP="006937F4">
      <w:pPr>
        <w:ind w:left="851" w:hanging="284"/>
      </w:pPr>
      <w:r w:rsidRPr="006937F4">
        <w:t>-</w:t>
      </w:r>
      <w:r w:rsidRPr="006937F4">
        <w:tab/>
        <w:t>The MCPTT Client Application has been activated and User has registered-in as the MCPTT User with the Server as active user at the Client.</w:t>
      </w:r>
    </w:p>
    <w:p w14:paraId="621B37AF" w14:textId="77777777" w:rsidR="006937F4" w:rsidRPr="006937F4" w:rsidRDefault="006937F4" w:rsidP="006937F4">
      <w:pPr>
        <w:keepNext/>
        <w:keepLines/>
        <w:spacing w:before="120"/>
        <w:ind w:left="1985" w:hanging="1985"/>
        <w:rPr>
          <w:rFonts w:ascii="Arial" w:hAnsi="Arial"/>
        </w:rPr>
      </w:pPr>
      <w:r w:rsidRPr="006937F4">
        <w:rPr>
          <w:rFonts w:ascii="Arial" w:hAnsi="Arial"/>
        </w:rPr>
        <w:t>6.4.2.3.2</w:t>
      </w:r>
      <w:r w:rsidRPr="006937F4">
        <w:rPr>
          <w:rFonts w:ascii="Arial" w:hAnsi="Arial"/>
        </w:rPr>
        <w:tab/>
        <w:t>Test procedure sequence</w:t>
      </w:r>
    </w:p>
    <w:p w14:paraId="493431C7" w14:textId="77777777" w:rsidR="006937F4" w:rsidRPr="006937F4" w:rsidRDefault="006937F4" w:rsidP="006937F4">
      <w:pPr>
        <w:keepNext/>
        <w:keepLines/>
        <w:spacing w:before="60"/>
        <w:jc w:val="center"/>
        <w:rPr>
          <w:rFonts w:ascii="Arial" w:hAnsi="Arial"/>
          <w:b/>
        </w:rPr>
      </w:pPr>
      <w:r w:rsidRPr="006937F4">
        <w:rPr>
          <w:rFonts w:ascii="Arial" w:hAnsi="Arial"/>
          <w:b/>
        </w:rPr>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937F4" w:rsidRPr="006937F4" w14:paraId="043F29B5" w14:textId="77777777" w:rsidTr="00FB0651">
        <w:tc>
          <w:tcPr>
            <w:tcW w:w="648" w:type="dxa"/>
            <w:tcBorders>
              <w:top w:val="single" w:sz="4" w:space="0" w:color="auto"/>
              <w:left w:val="single" w:sz="4" w:space="0" w:color="auto"/>
              <w:bottom w:val="nil"/>
              <w:right w:val="single" w:sz="4" w:space="0" w:color="auto"/>
            </w:tcBorders>
            <w:hideMark/>
          </w:tcPr>
          <w:p w14:paraId="72668D23"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St</w:t>
            </w:r>
          </w:p>
        </w:tc>
        <w:tc>
          <w:tcPr>
            <w:tcW w:w="3969" w:type="dxa"/>
            <w:tcBorders>
              <w:top w:val="single" w:sz="4" w:space="0" w:color="auto"/>
              <w:left w:val="single" w:sz="4" w:space="0" w:color="auto"/>
              <w:bottom w:val="nil"/>
              <w:right w:val="single" w:sz="4" w:space="0" w:color="auto"/>
            </w:tcBorders>
            <w:hideMark/>
          </w:tcPr>
          <w:p w14:paraId="63415C7E"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D863373"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Message Sequence</w:t>
            </w:r>
          </w:p>
        </w:tc>
        <w:tc>
          <w:tcPr>
            <w:tcW w:w="567" w:type="dxa"/>
            <w:tcBorders>
              <w:top w:val="single" w:sz="4" w:space="0" w:color="auto"/>
              <w:left w:val="single" w:sz="4" w:space="0" w:color="auto"/>
              <w:bottom w:val="nil"/>
              <w:right w:val="single" w:sz="4" w:space="0" w:color="auto"/>
            </w:tcBorders>
            <w:hideMark/>
          </w:tcPr>
          <w:p w14:paraId="0070AF47"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TP</w:t>
            </w:r>
          </w:p>
        </w:tc>
        <w:tc>
          <w:tcPr>
            <w:tcW w:w="892" w:type="dxa"/>
            <w:tcBorders>
              <w:top w:val="single" w:sz="4" w:space="0" w:color="auto"/>
              <w:left w:val="single" w:sz="4" w:space="0" w:color="auto"/>
              <w:bottom w:val="nil"/>
              <w:right w:val="single" w:sz="4" w:space="0" w:color="auto"/>
            </w:tcBorders>
            <w:hideMark/>
          </w:tcPr>
          <w:p w14:paraId="7E00EADD"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Verdict</w:t>
            </w:r>
          </w:p>
        </w:tc>
      </w:tr>
      <w:tr w:rsidR="006937F4" w:rsidRPr="006937F4" w14:paraId="0FF46832" w14:textId="77777777" w:rsidTr="00FB0651">
        <w:tc>
          <w:tcPr>
            <w:tcW w:w="648" w:type="dxa"/>
            <w:tcBorders>
              <w:top w:val="nil"/>
              <w:left w:val="single" w:sz="4" w:space="0" w:color="auto"/>
              <w:bottom w:val="single" w:sz="4" w:space="0" w:color="auto"/>
              <w:right w:val="single" w:sz="4" w:space="0" w:color="auto"/>
            </w:tcBorders>
          </w:tcPr>
          <w:p w14:paraId="062FC8B8" w14:textId="77777777" w:rsidR="006937F4" w:rsidRPr="006937F4" w:rsidRDefault="006937F4" w:rsidP="006937F4">
            <w:pPr>
              <w:keepNext/>
              <w:keepLines/>
              <w:spacing w:after="0"/>
              <w:jc w:val="center"/>
              <w:rPr>
                <w:rFonts w:ascii="Arial" w:hAnsi="Arial" w:cs="Arial"/>
                <w:b/>
                <w:sz w:val="18"/>
                <w:szCs w:val="18"/>
              </w:rPr>
            </w:pPr>
          </w:p>
        </w:tc>
        <w:tc>
          <w:tcPr>
            <w:tcW w:w="3969" w:type="dxa"/>
            <w:tcBorders>
              <w:top w:val="nil"/>
              <w:left w:val="single" w:sz="4" w:space="0" w:color="auto"/>
              <w:bottom w:val="single" w:sz="4" w:space="0" w:color="auto"/>
              <w:right w:val="single" w:sz="4" w:space="0" w:color="auto"/>
            </w:tcBorders>
          </w:tcPr>
          <w:p w14:paraId="7233E4A7" w14:textId="77777777" w:rsidR="006937F4" w:rsidRPr="006937F4" w:rsidRDefault="006937F4" w:rsidP="006937F4">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BD7C225"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F3FD970" w14:textId="77777777" w:rsidR="006937F4" w:rsidRPr="006937F4" w:rsidRDefault="006937F4" w:rsidP="006937F4">
            <w:pPr>
              <w:keepNext/>
              <w:keepLines/>
              <w:spacing w:after="0"/>
              <w:jc w:val="center"/>
              <w:rPr>
                <w:rFonts w:ascii="Arial" w:hAnsi="Arial" w:cs="Arial"/>
                <w:b/>
                <w:sz w:val="18"/>
                <w:szCs w:val="18"/>
              </w:rPr>
            </w:pPr>
            <w:r w:rsidRPr="006937F4">
              <w:rPr>
                <w:rFonts w:ascii="Arial" w:hAnsi="Arial" w:cs="Arial"/>
                <w:b/>
                <w:sz w:val="18"/>
                <w:szCs w:val="18"/>
              </w:rPr>
              <w:t>Message</w:t>
            </w:r>
          </w:p>
        </w:tc>
        <w:tc>
          <w:tcPr>
            <w:tcW w:w="567" w:type="dxa"/>
            <w:tcBorders>
              <w:top w:val="nil"/>
              <w:left w:val="single" w:sz="4" w:space="0" w:color="auto"/>
              <w:bottom w:val="single" w:sz="4" w:space="0" w:color="auto"/>
              <w:right w:val="single" w:sz="4" w:space="0" w:color="auto"/>
            </w:tcBorders>
          </w:tcPr>
          <w:p w14:paraId="3F8568EA" w14:textId="77777777" w:rsidR="006937F4" w:rsidRPr="006937F4" w:rsidRDefault="006937F4" w:rsidP="006937F4">
            <w:pPr>
              <w:keepNext/>
              <w:keepLines/>
              <w:spacing w:after="0"/>
              <w:jc w:val="center"/>
              <w:rPr>
                <w:rFonts w:ascii="Arial" w:hAnsi="Arial" w:cs="Arial"/>
                <w:b/>
                <w:sz w:val="18"/>
                <w:szCs w:val="18"/>
              </w:rPr>
            </w:pPr>
          </w:p>
        </w:tc>
        <w:tc>
          <w:tcPr>
            <w:tcW w:w="892" w:type="dxa"/>
            <w:tcBorders>
              <w:top w:val="nil"/>
              <w:left w:val="single" w:sz="4" w:space="0" w:color="auto"/>
              <w:bottom w:val="single" w:sz="4" w:space="0" w:color="auto"/>
              <w:right w:val="single" w:sz="4" w:space="0" w:color="auto"/>
            </w:tcBorders>
          </w:tcPr>
          <w:p w14:paraId="7C16C0EE" w14:textId="77777777" w:rsidR="006937F4" w:rsidRPr="006937F4" w:rsidRDefault="006937F4" w:rsidP="006937F4">
            <w:pPr>
              <w:keepNext/>
              <w:keepLines/>
              <w:spacing w:after="0"/>
              <w:jc w:val="center"/>
              <w:rPr>
                <w:rFonts w:ascii="Arial" w:hAnsi="Arial" w:cs="Arial"/>
                <w:b/>
                <w:sz w:val="18"/>
                <w:szCs w:val="18"/>
              </w:rPr>
            </w:pPr>
          </w:p>
        </w:tc>
      </w:tr>
      <w:tr w:rsidR="006937F4" w:rsidRPr="006937F4" w14:paraId="57EE426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E4DF1D9"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3DE284D4" w14:textId="77777777" w:rsidR="006A4EA2" w:rsidRDefault="006A4EA2" w:rsidP="006A4EA2">
            <w:pPr>
              <w:pStyle w:val="TAL"/>
              <w:rPr>
                <w:ins w:id="866" w:author="MCC160" w:date="2023-01-21T17:36:00Z"/>
                <w:rFonts w:eastAsia="Calibri"/>
              </w:rPr>
            </w:pPr>
            <w:ins w:id="867" w:author="MCC160" w:date="2023-01-21T17:36:00Z">
              <w:r w:rsidRPr="000A7754">
                <w:rPr>
                  <w:rFonts w:eastAsia="Calibri"/>
                </w:rPr>
                <w:t>Make the UE (MCPTT client) request the establishment of a group call with automatic commencement mode and implicit floor request.</w:t>
              </w:r>
            </w:ins>
          </w:p>
          <w:p w14:paraId="7F43E7B2" w14:textId="0AD1D9CE" w:rsidR="006937F4" w:rsidRPr="006937F4" w:rsidDel="006A4EA2" w:rsidRDefault="006937F4" w:rsidP="006937F4">
            <w:pPr>
              <w:keepNext/>
              <w:keepLines/>
              <w:spacing w:after="0"/>
              <w:rPr>
                <w:del w:id="868" w:author="MCC160" w:date="2023-01-21T17:36:00Z"/>
                <w:rFonts w:ascii="Arial" w:eastAsia="Calibri" w:hAnsi="Arial"/>
                <w:sz w:val="18"/>
              </w:rPr>
            </w:pPr>
            <w:del w:id="869" w:author="MCC160" w:date="2023-01-21T17:36:00Z">
              <w:r w:rsidRPr="006937F4" w:rsidDel="006A4EA2">
                <w:rPr>
                  <w:rFonts w:ascii="Arial" w:eastAsia="Calibri" w:hAnsi="Arial"/>
                  <w:sz w:val="18"/>
                </w:rPr>
                <w:delText>Make the MCPTT User request the establishment of an MCPTT on-demand pre-arranged group call using Group A, automatic commencement mode, with implicit floor control.</w:delText>
              </w:r>
            </w:del>
          </w:p>
          <w:p w14:paraId="6B1C9E02"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3E6A6CA"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2997B2A"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5169D53"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F9E534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r>
      <w:tr w:rsidR="006937F4" w:rsidRPr="006937F4" w14:paraId="0E4084D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A775C29"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001787CF" w14:textId="4853D44E" w:rsidR="006937F4" w:rsidRPr="006937F4" w:rsidRDefault="006937F4" w:rsidP="006937F4">
            <w:pPr>
              <w:keepNext/>
              <w:keepLines/>
              <w:spacing w:after="0"/>
              <w:rPr>
                <w:rFonts w:ascii="Arial" w:hAnsi="Arial"/>
                <w:sz w:val="18"/>
              </w:rPr>
            </w:pPr>
            <w:r w:rsidRPr="006937F4">
              <w:rPr>
                <w:rFonts w:ascii="Arial" w:eastAsia="Calibri" w:hAnsi="Arial"/>
                <w:sz w:val="18"/>
              </w:rPr>
              <w:t>Check: Does the UE (</w:t>
            </w:r>
            <w:r w:rsidRPr="006937F4">
              <w:rPr>
                <w:rFonts w:ascii="Arial" w:eastAsia="Calibri" w:hAnsi="Arial"/>
                <w:sz w:val="18"/>
                <w:lang w:eastAsia="ko-KR"/>
              </w:rPr>
              <w:t xml:space="preserve">MCPTT </w:t>
            </w:r>
            <w:del w:id="870" w:author="MCC160" w:date="2023-01-21T17:53:00Z">
              <w:r w:rsidRPr="006937F4" w:rsidDel="005D4754">
                <w:rPr>
                  <w:rFonts w:ascii="Arial" w:eastAsia="Calibri" w:hAnsi="Arial"/>
                  <w:sz w:val="18"/>
                  <w:lang w:eastAsia="ko-KR"/>
                </w:rPr>
                <w:delText>C</w:delText>
              </w:r>
            </w:del>
            <w:ins w:id="871" w:author="MCC160" w:date="2023-01-21T17:53:00Z">
              <w:r w:rsidR="005D4754">
                <w:rPr>
                  <w:rFonts w:ascii="Arial" w:eastAsia="Calibri" w:hAnsi="Arial"/>
                  <w:sz w:val="18"/>
                  <w:lang w:eastAsia="ko-KR"/>
                </w:rPr>
                <w:t>c</w:t>
              </w:r>
            </w:ins>
            <w:r w:rsidRPr="006937F4">
              <w:rPr>
                <w:rFonts w:ascii="Arial" w:eastAsia="Calibri" w:hAnsi="Arial"/>
                <w:sz w:val="18"/>
                <w:lang w:eastAsia="ko-KR"/>
              </w:rPr>
              <w:t xml:space="preserve">lient) </w:t>
            </w:r>
            <w:ins w:id="872" w:author="MCC160" w:date="2023-01-21T17:36:00Z">
              <w:r w:rsidR="006A4EA2" w:rsidRPr="006A4EA2">
                <w:rPr>
                  <w:rFonts w:ascii="Arial" w:eastAsia="Calibri" w:hAnsi="Arial"/>
                  <w:sz w:val="18"/>
                  <w:lang w:eastAsia="ko-KR"/>
                </w:rPr>
                <w:t xml:space="preserve">correctly </w:t>
              </w:r>
            </w:ins>
            <w:r w:rsidRPr="006937F4">
              <w:rPr>
                <w:rFonts w:ascii="Arial" w:eastAsia="Calibri" w:hAnsi="Arial"/>
                <w:sz w:val="18"/>
                <w:lang w:eastAsia="ko-KR"/>
              </w:rPr>
              <w:t xml:space="preserve">perform procedure </w:t>
            </w:r>
            <w:del w:id="873" w:author="MCC160" w:date="2023-01-21T17:36:00Z">
              <w:r w:rsidRPr="006937F4" w:rsidDel="006A4EA2">
                <w:rPr>
                  <w:rFonts w:ascii="Arial" w:eastAsia="Calibri" w:hAnsi="Arial"/>
                  <w:sz w:val="18"/>
                  <w:lang w:eastAsia="ko-KR"/>
                </w:rPr>
                <w:delText xml:space="preserve">for </w:delText>
              </w:r>
            </w:del>
            <w:ins w:id="874" w:author="MCC160" w:date="2023-01-21T17:36:00Z">
              <w:r w:rsidR="006A4EA2">
                <w:rPr>
                  <w:rFonts w:ascii="Arial" w:eastAsia="Calibri" w:hAnsi="Arial"/>
                  <w:sz w:val="18"/>
                  <w:lang w:eastAsia="ko-KR"/>
                </w:rPr>
                <w:t>'</w:t>
              </w:r>
            </w:ins>
            <w:r w:rsidRPr="006937F4">
              <w:rPr>
                <w:rFonts w:ascii="Arial" w:hAnsi="Arial"/>
                <w:sz w:val="18"/>
              </w:rPr>
              <w:t>MCPTT CO session establishment/modification without provisional responses other than 100 Trying</w:t>
            </w:r>
            <w:ins w:id="875" w:author="MCC160" w:date="2023-01-21T17:36:00Z">
              <w:r w:rsidR="006A4EA2">
                <w:rPr>
                  <w:rFonts w:ascii="Arial" w:hAnsi="Arial"/>
                  <w:sz w:val="18"/>
                </w:rPr>
                <w:t>'</w:t>
              </w:r>
            </w:ins>
            <w:r w:rsidRPr="006937F4">
              <w:rPr>
                <w:rFonts w:ascii="Arial" w:hAnsi="Arial"/>
                <w:sz w:val="18"/>
              </w:rPr>
              <w:t xml:space="preserve"> as described in TS 36.579-1 [2] Table </w:t>
            </w:r>
            <w:r w:rsidRPr="006937F4">
              <w:rPr>
                <w:rFonts w:ascii="Arial" w:hAnsi="Arial"/>
                <w:bCs/>
                <w:sz w:val="18"/>
              </w:rPr>
              <w:t xml:space="preserve">5.3A.1.3-1 to </w:t>
            </w:r>
            <w:r w:rsidRPr="006937F4">
              <w:rPr>
                <w:rFonts w:ascii="Arial" w:eastAsia="Calibri" w:hAnsi="Arial"/>
                <w:sz w:val="18"/>
              </w:rPr>
              <w:t xml:space="preserve">establish </w:t>
            </w:r>
            <w:del w:id="876" w:author="MCC160" w:date="2023-01-21T17:37:00Z">
              <w:r w:rsidRPr="006937F4" w:rsidDel="006A4EA2">
                <w:rPr>
                  <w:rFonts w:ascii="Arial" w:eastAsia="Calibri" w:hAnsi="Arial"/>
                  <w:sz w:val="18"/>
                </w:rPr>
                <w:delText xml:space="preserve">an MCPTT on-demand pre-arranged </w:delText>
              </w:r>
            </w:del>
            <w:ins w:id="877" w:author="MCC160" w:date="2023-01-21T17:37:00Z">
              <w:r w:rsidR="006A4EA2">
                <w:rPr>
                  <w:rFonts w:ascii="Arial" w:eastAsia="Calibri" w:hAnsi="Arial"/>
                  <w:sz w:val="18"/>
                </w:rPr>
                <w:t xml:space="preserve">a </w:t>
              </w:r>
            </w:ins>
            <w:r w:rsidRPr="006937F4">
              <w:rPr>
                <w:rFonts w:ascii="Arial" w:eastAsia="Calibri" w:hAnsi="Arial"/>
                <w:sz w:val="18"/>
              </w:rPr>
              <w:t>group call</w:t>
            </w:r>
            <w:del w:id="878" w:author="MCC160" w:date="2023-01-21T17:37:00Z">
              <w:r w:rsidRPr="006937F4" w:rsidDel="006A4EA2">
                <w:rPr>
                  <w:rFonts w:ascii="Arial" w:eastAsia="Calibri" w:hAnsi="Arial"/>
                  <w:sz w:val="18"/>
                </w:rPr>
                <w:delText>,</w:delText>
              </w:r>
            </w:del>
            <w:ins w:id="879" w:author="MCC160" w:date="2023-01-21T17:37:00Z">
              <w:r w:rsidR="006A4EA2">
                <w:rPr>
                  <w:rFonts w:ascii="Arial" w:eastAsia="Calibri" w:hAnsi="Arial"/>
                  <w:sz w:val="18"/>
                </w:rPr>
                <w:t xml:space="preserve"> with</w:t>
              </w:r>
            </w:ins>
            <w:r w:rsidRPr="006937F4">
              <w:rPr>
                <w:rFonts w:ascii="Arial" w:eastAsia="Calibri" w:hAnsi="Arial"/>
                <w:sz w:val="18"/>
              </w:rPr>
              <w:t xml:space="preserve"> automatic commencement mode</w:t>
            </w:r>
            <w:del w:id="880" w:author="MCC160" w:date="2023-01-21T17:37:00Z">
              <w:r w:rsidRPr="006937F4" w:rsidDel="006A4EA2">
                <w:rPr>
                  <w:rFonts w:ascii="Arial" w:eastAsia="Calibri" w:hAnsi="Arial"/>
                  <w:sz w:val="18"/>
                </w:rPr>
                <w:delText xml:space="preserve">, </w:delText>
              </w:r>
              <w:r w:rsidRPr="006937F4" w:rsidDel="006A4EA2">
                <w:rPr>
                  <w:rFonts w:ascii="Arial" w:eastAsia="Calibri" w:hAnsi="Arial"/>
                  <w:sz w:val="18"/>
                  <w:lang w:eastAsia="ko-KR"/>
                </w:rPr>
                <w:delText>applying End-to-end communication security with</w:delText>
              </w:r>
            </w:del>
            <w:ins w:id="881" w:author="MCC160" w:date="2023-01-21T17:37:00Z">
              <w:r w:rsidR="006A4EA2">
                <w:rPr>
                  <w:rFonts w:ascii="Arial" w:eastAsia="Calibri" w:hAnsi="Arial"/>
                  <w:sz w:val="18"/>
                  <w:lang w:eastAsia="ko-KR"/>
                </w:rPr>
                <w:t xml:space="preserve"> and</w:t>
              </w:r>
            </w:ins>
            <w:r w:rsidRPr="006937F4">
              <w:rPr>
                <w:rFonts w:ascii="Arial" w:eastAsia="Calibri" w:hAnsi="Arial"/>
                <w:sz w:val="18"/>
                <w:lang w:eastAsia="ko-KR"/>
              </w:rPr>
              <w:t xml:space="preserve"> implicit floor control according to option b.ii of NOTE 1 in TS 36.579.1 [2] Table </w:t>
            </w:r>
            <w:r w:rsidRPr="006937F4">
              <w:rPr>
                <w:rFonts w:ascii="Arial" w:hAnsi="Arial"/>
                <w:bCs/>
                <w:sz w:val="18"/>
              </w:rPr>
              <w:t>5.3A.1.3-1</w:t>
            </w:r>
            <w:r w:rsidRPr="006937F4">
              <w:rPr>
                <w:rFonts w:ascii="Arial" w:eastAsia="Calibri" w:hAnsi="Arial"/>
                <w:sz w:val="18"/>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21C1CDC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300A410"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AA2CD94"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02B5A9D2"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r>
      <w:tr w:rsidR="006937F4" w:rsidRPr="006937F4" w14:paraId="6BCE5EF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C357570"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7DCF7829" w14:textId="77777777" w:rsidR="00976330" w:rsidRDefault="006937F4" w:rsidP="006937F4">
            <w:pPr>
              <w:keepNext/>
              <w:keepLines/>
              <w:spacing w:after="0"/>
              <w:rPr>
                <w:ins w:id="882" w:author="MCC160" w:date="2023-01-21T18:13:00Z"/>
                <w:rFonts w:ascii="Arial" w:eastAsia="Calibri" w:hAnsi="Arial"/>
                <w:sz w:val="18"/>
              </w:rPr>
            </w:pPr>
            <w:r w:rsidRPr="006937F4">
              <w:rPr>
                <w:rFonts w:ascii="Arial" w:eastAsia="Calibri" w:hAnsi="Arial"/>
                <w:sz w:val="18"/>
              </w:rPr>
              <w:t xml:space="preserve">Check: Does the UE (MCPTT </w:t>
            </w:r>
            <w:del w:id="883" w:author="MCC160" w:date="2023-01-21T17:54:00Z">
              <w:r w:rsidRPr="006937F4" w:rsidDel="005D4754">
                <w:rPr>
                  <w:rFonts w:ascii="Arial" w:eastAsia="Calibri" w:hAnsi="Arial"/>
                  <w:sz w:val="18"/>
                </w:rPr>
                <w:delText>C</w:delText>
              </w:r>
            </w:del>
            <w:ins w:id="884" w:author="MCC160" w:date="2023-01-21T17:54:00Z">
              <w:r w:rsidR="005D4754">
                <w:rPr>
                  <w:rFonts w:ascii="Arial" w:eastAsia="Calibri" w:hAnsi="Arial"/>
                  <w:sz w:val="18"/>
                </w:rPr>
                <w:t>c</w:t>
              </w:r>
            </w:ins>
            <w:r w:rsidRPr="006937F4">
              <w:rPr>
                <w:rFonts w:ascii="Arial" w:eastAsia="Calibri" w:hAnsi="Arial"/>
                <w:sz w:val="18"/>
              </w:rPr>
              <w:t>lient)</w:t>
            </w:r>
            <w:r w:rsidRPr="006937F4">
              <w:rPr>
                <w:rFonts w:ascii="Arial" w:eastAsia="Calibri" w:hAnsi="Arial"/>
                <w:sz w:val="18"/>
                <w:lang w:eastAsia="ko-KR"/>
              </w:rPr>
              <w:t xml:space="preserve"> </w:t>
            </w:r>
            <w:r w:rsidRPr="006937F4">
              <w:rPr>
                <w:rFonts w:ascii="Arial" w:eastAsia="Calibri" w:hAnsi="Arial"/>
                <w:sz w:val="18"/>
              </w:rPr>
              <w:t xml:space="preserve">provide floor granted notification to the </w:t>
            </w:r>
            <w:del w:id="885" w:author="MCC160" w:date="2023-01-21T18:13:00Z">
              <w:r w:rsidRPr="006937F4" w:rsidDel="00976330">
                <w:rPr>
                  <w:rFonts w:ascii="Arial" w:eastAsia="Calibri" w:hAnsi="Arial"/>
                  <w:sz w:val="18"/>
                </w:rPr>
                <w:delText>MCPTT U</w:delText>
              </w:r>
            </w:del>
            <w:ins w:id="886" w:author="MCC160" w:date="2023-01-21T18:13:00Z">
              <w:r w:rsidR="00976330">
                <w:rPr>
                  <w:rFonts w:ascii="Arial" w:eastAsia="Calibri" w:hAnsi="Arial"/>
                  <w:sz w:val="18"/>
                </w:rPr>
                <w:t>u</w:t>
              </w:r>
            </w:ins>
            <w:r w:rsidRPr="006937F4">
              <w:rPr>
                <w:rFonts w:ascii="Arial" w:eastAsia="Calibri" w:hAnsi="Arial"/>
                <w:sz w:val="18"/>
              </w:rPr>
              <w:t>ser?</w:t>
            </w:r>
            <w:del w:id="887" w:author="MCC160" w:date="2023-01-21T18:13:00Z">
              <w:r w:rsidRPr="006937F4" w:rsidDel="00976330">
                <w:rPr>
                  <w:rFonts w:ascii="Arial" w:eastAsia="Calibri" w:hAnsi="Arial"/>
                  <w:sz w:val="18"/>
                </w:rPr>
                <w:delText xml:space="preserve"> </w:delText>
              </w:r>
            </w:del>
          </w:p>
          <w:p w14:paraId="09E73D28" w14:textId="3CC21C96" w:rsidR="006937F4" w:rsidRPr="006937F4" w:rsidRDefault="006937F4" w:rsidP="006937F4">
            <w:pPr>
              <w:keepNext/>
              <w:keepLines/>
              <w:spacing w:after="0"/>
              <w:rPr>
                <w:rFonts w:ascii="Arial" w:hAnsi="Arial"/>
                <w:sz w:val="18"/>
              </w:rPr>
            </w:pPr>
            <w:r w:rsidRPr="006937F4">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0721D77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854937A"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FAA8A96"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6C93591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r>
      <w:tr w:rsidR="006937F4" w:rsidRPr="006937F4" w14:paraId="2A537F8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71EE540" w14:textId="77777777" w:rsidR="006937F4" w:rsidRPr="006937F4" w:rsidRDefault="006937F4" w:rsidP="006937F4">
            <w:pPr>
              <w:keepNext/>
              <w:keepLines/>
              <w:spacing w:after="0"/>
              <w:jc w:val="center"/>
              <w:rPr>
                <w:rFonts w:ascii="Arial" w:eastAsia="Calibri" w:hAnsi="Arial"/>
                <w:sz w:val="18"/>
                <w:szCs w:val="22"/>
              </w:rPr>
            </w:pPr>
            <w:r w:rsidRPr="006937F4">
              <w:rPr>
                <w:rFonts w:ascii="Arial" w:eastAsia="Calibri" w:hAnsi="Arial"/>
                <w:sz w:val="18"/>
                <w:szCs w:val="22"/>
              </w:rPr>
              <w:t>4</w:t>
            </w:r>
          </w:p>
        </w:tc>
        <w:tc>
          <w:tcPr>
            <w:tcW w:w="3969" w:type="dxa"/>
            <w:tcBorders>
              <w:top w:val="single" w:sz="4" w:space="0" w:color="auto"/>
              <w:left w:val="single" w:sz="4" w:space="0" w:color="auto"/>
              <w:bottom w:val="single" w:sz="4" w:space="0" w:color="auto"/>
              <w:right w:val="single" w:sz="4" w:space="0" w:color="auto"/>
            </w:tcBorders>
            <w:hideMark/>
          </w:tcPr>
          <w:p w14:paraId="5D25050D" w14:textId="77777777" w:rsidR="00DA05E0" w:rsidRDefault="00DA05E0" w:rsidP="00DA05E0">
            <w:pPr>
              <w:pStyle w:val="TAL"/>
              <w:rPr>
                <w:ins w:id="888" w:author="MCC160" w:date="2023-01-21T17:37:00Z"/>
                <w:rFonts w:eastAsia="Calibri"/>
              </w:rPr>
            </w:pPr>
            <w:ins w:id="889" w:author="MCC160" w:date="2023-01-21T17:37:00Z">
              <w:r w:rsidRPr="000A7754">
                <w:rPr>
                  <w:rFonts w:eastAsia="Calibri"/>
                </w:rPr>
                <w:t>Make the UE (MCPTT client) release the floor.</w:t>
              </w:r>
            </w:ins>
          </w:p>
          <w:p w14:paraId="274DC442" w14:textId="69A30178" w:rsidR="006937F4" w:rsidRPr="006937F4" w:rsidRDefault="006937F4" w:rsidP="006937F4">
            <w:pPr>
              <w:keepNext/>
              <w:keepLines/>
              <w:spacing w:after="0"/>
              <w:rPr>
                <w:rFonts w:ascii="Arial" w:eastAsia="Calibri" w:hAnsi="Arial"/>
                <w:sz w:val="18"/>
              </w:rPr>
            </w:pPr>
            <w:del w:id="890" w:author="MCC160" w:date="2023-01-21T17:38:00Z">
              <w:r w:rsidRPr="006937F4" w:rsidDel="00DA05E0">
                <w:rPr>
                  <w:rFonts w:ascii="Arial" w:eastAsia="Calibri" w:hAnsi="Arial"/>
                  <w:sz w:val="18"/>
                </w:rPr>
                <w:delText xml:space="preserve">Make the MCPTT User indicate end of talking (e.g. releasing the PTT button). </w:delText>
              </w:r>
            </w:del>
            <w:r w:rsidRPr="006937F4">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D6EE30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2096A13"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373A96"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7CF649C"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6937F4" w:rsidRPr="006937F4" w14:paraId="224F7C5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0502320" w14:textId="77777777" w:rsidR="006937F4" w:rsidRPr="006937F4" w:rsidRDefault="006937F4" w:rsidP="006937F4">
            <w:pPr>
              <w:keepNext/>
              <w:keepLines/>
              <w:spacing w:after="0"/>
              <w:jc w:val="center"/>
              <w:rPr>
                <w:rFonts w:ascii="Arial" w:eastAsia="Calibri" w:hAnsi="Arial"/>
                <w:sz w:val="18"/>
                <w:szCs w:val="22"/>
              </w:rPr>
            </w:pPr>
            <w:r w:rsidRPr="006937F4">
              <w:rPr>
                <w:rFonts w:ascii="Arial" w:eastAsia="Calibri" w:hAnsi="Arial"/>
                <w:sz w:val="18"/>
                <w:szCs w:val="22"/>
              </w:rPr>
              <w:t>5</w:t>
            </w:r>
          </w:p>
        </w:tc>
        <w:tc>
          <w:tcPr>
            <w:tcW w:w="3969" w:type="dxa"/>
            <w:tcBorders>
              <w:top w:val="single" w:sz="4" w:space="0" w:color="auto"/>
              <w:left w:val="single" w:sz="4" w:space="0" w:color="auto"/>
              <w:bottom w:val="single" w:sz="4" w:space="0" w:color="auto"/>
              <w:right w:val="single" w:sz="4" w:space="0" w:color="auto"/>
            </w:tcBorders>
            <w:hideMark/>
          </w:tcPr>
          <w:p w14:paraId="7D606E98" w14:textId="305F3097" w:rsidR="006937F4" w:rsidRPr="006937F4" w:rsidRDefault="006937F4" w:rsidP="006937F4">
            <w:pPr>
              <w:keepNext/>
              <w:keepLines/>
              <w:spacing w:after="0"/>
              <w:rPr>
                <w:rFonts w:ascii="Arial" w:eastAsia="Calibri" w:hAnsi="Arial"/>
                <w:sz w:val="18"/>
              </w:rPr>
            </w:pPr>
            <w:r w:rsidRPr="006937F4">
              <w:rPr>
                <w:rFonts w:ascii="Arial" w:eastAsia="Calibri" w:hAnsi="Arial"/>
                <w:sz w:val="18"/>
              </w:rPr>
              <w:t xml:space="preserve">Check: Does the UE (MCPTT </w:t>
            </w:r>
            <w:del w:id="891" w:author="MCC160" w:date="2023-01-21T17:54:00Z">
              <w:r w:rsidRPr="006937F4" w:rsidDel="005D4754">
                <w:rPr>
                  <w:rFonts w:ascii="Arial" w:eastAsia="Calibri" w:hAnsi="Arial"/>
                  <w:sz w:val="18"/>
                </w:rPr>
                <w:delText>C</w:delText>
              </w:r>
            </w:del>
            <w:ins w:id="892" w:author="MCC160" w:date="2023-01-21T17:54:00Z">
              <w:r w:rsidR="005D4754">
                <w:rPr>
                  <w:rFonts w:ascii="Arial" w:eastAsia="Calibri" w:hAnsi="Arial"/>
                  <w:sz w:val="18"/>
                </w:rPr>
                <w:t>c</w:t>
              </w:r>
            </w:ins>
            <w:r w:rsidRPr="006937F4">
              <w:rPr>
                <w:rFonts w:ascii="Arial" w:eastAsia="Calibri" w:hAnsi="Arial"/>
                <w:sz w:val="18"/>
              </w:rPr>
              <w:t xml:space="preserve">lient) </w:t>
            </w:r>
            <w:ins w:id="893" w:author="MCC160" w:date="2023-01-21T17:38:00Z">
              <w:r w:rsidR="00DA05E0" w:rsidRPr="00DA05E0">
                <w:rPr>
                  <w:rFonts w:ascii="Arial" w:eastAsia="Calibri" w:hAnsi="Arial"/>
                  <w:sz w:val="18"/>
                </w:rPr>
                <w:t xml:space="preserve">correctly </w:t>
              </w:r>
            </w:ins>
            <w:r w:rsidRPr="006937F4">
              <w:rPr>
                <w:rFonts w:ascii="Arial" w:eastAsia="Calibri" w:hAnsi="Arial"/>
                <w:sz w:val="18"/>
              </w:rPr>
              <w:t xml:space="preserve">perform procedure </w:t>
            </w:r>
            <w:del w:id="894" w:author="MCC160" w:date="2023-01-21T17:40:00Z">
              <w:r w:rsidRPr="006937F4" w:rsidDel="00DA05E0">
                <w:rPr>
                  <w:rFonts w:ascii="Arial" w:eastAsia="Calibri" w:hAnsi="Arial"/>
                  <w:sz w:val="18"/>
                </w:rPr>
                <w:delText xml:space="preserve">for </w:delText>
              </w:r>
            </w:del>
            <w:ins w:id="895" w:author="MCC160" w:date="2023-01-21T17:40:00Z">
              <w:r w:rsidR="00DA05E0">
                <w:rPr>
                  <w:rFonts w:ascii="Arial" w:eastAsia="Calibri" w:hAnsi="Arial"/>
                  <w:sz w:val="18"/>
                </w:rPr>
                <w:t>'</w:t>
              </w:r>
            </w:ins>
            <w:r w:rsidRPr="006937F4">
              <w:rPr>
                <w:rFonts w:ascii="Arial" w:hAnsi="Arial"/>
                <w:sz w:val="18"/>
              </w:rPr>
              <w:t>MCPTT Floor Release – Floor Idle</w:t>
            </w:r>
            <w:ins w:id="896" w:author="MCC160" w:date="2023-01-21T17:40:00Z">
              <w:r w:rsidR="00DA05E0">
                <w:rPr>
                  <w:rFonts w:ascii="Arial" w:hAnsi="Arial"/>
                  <w:sz w:val="18"/>
                </w:rPr>
                <w:t>'</w:t>
              </w:r>
            </w:ins>
            <w:r w:rsidRPr="006937F4">
              <w:rPr>
                <w:rFonts w:ascii="Arial" w:eastAsia="Calibri" w:hAnsi="Arial"/>
                <w:sz w:val="18"/>
              </w:rPr>
              <w:t xml:space="preserve"> as described in </w:t>
            </w:r>
            <w:r w:rsidRPr="006937F4">
              <w:rPr>
                <w:rFonts w:ascii="Arial" w:hAnsi="Arial"/>
                <w:sz w:val="18"/>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77FB39A"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1A1AD8"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84D311"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77A22417"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P</w:t>
            </w:r>
          </w:p>
        </w:tc>
      </w:tr>
      <w:tr w:rsidR="006937F4" w:rsidRPr="006937F4" w14:paraId="0E03A4C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E62FF4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16E864E5" w14:textId="49EF1DCB" w:rsidR="006937F4" w:rsidRDefault="006937F4" w:rsidP="006937F4">
            <w:pPr>
              <w:keepNext/>
              <w:keepLines/>
              <w:spacing w:after="0"/>
              <w:rPr>
                <w:ins w:id="897" w:author="MCC160" w:date="2023-01-21T17:56:00Z"/>
                <w:rFonts w:ascii="Arial" w:hAnsi="Arial"/>
                <w:sz w:val="18"/>
              </w:rPr>
            </w:pPr>
            <w:r w:rsidRPr="006937F4">
              <w:rPr>
                <w:rFonts w:ascii="Arial" w:hAnsi="Arial"/>
                <w:sz w:val="18"/>
              </w:rPr>
              <w:t xml:space="preserve">The SS pre-activates an MBMS bearer and sends </w:t>
            </w:r>
            <w:ins w:id="898" w:author="MCC160" w:date="2023-01-21T18:05:00Z">
              <w:r w:rsidR="00976330">
                <w:rPr>
                  <w:rFonts w:ascii="Arial" w:hAnsi="Arial"/>
                  <w:sz w:val="18"/>
                </w:rPr>
                <w:t xml:space="preserve">a </w:t>
              </w:r>
              <w:r w:rsidR="00976330" w:rsidRPr="00976330">
                <w:rPr>
                  <w:rFonts w:ascii="Arial" w:hAnsi="Arial"/>
                  <w:sz w:val="18"/>
                </w:rPr>
                <w:t xml:space="preserve">SIP MESSAGE </w:t>
              </w:r>
            </w:ins>
            <w:ins w:id="899" w:author="MCC160" w:date="2023-01-22T10:44:00Z">
              <w:r w:rsidR="00FE3EE9">
                <w:rPr>
                  <w:rFonts w:ascii="Arial" w:hAnsi="Arial"/>
                  <w:sz w:val="18"/>
                </w:rPr>
                <w:t>containing</w:t>
              </w:r>
            </w:ins>
            <w:ins w:id="900" w:author="MCC160" w:date="2023-01-21T18:05:00Z">
              <w:r w:rsidR="00976330">
                <w:rPr>
                  <w:rFonts w:ascii="Arial" w:hAnsi="Arial"/>
                  <w:sz w:val="18"/>
                </w:rPr>
                <w:t xml:space="preserve"> </w:t>
              </w:r>
            </w:ins>
            <w:r w:rsidRPr="006937F4">
              <w:rPr>
                <w:rFonts w:ascii="Arial" w:hAnsi="Arial"/>
                <w:sz w:val="18"/>
              </w:rPr>
              <w:t xml:space="preserve">an MBMS bearer announcement message </w:t>
            </w:r>
            <w:del w:id="901" w:author="MCC160" w:date="2023-01-21T18:05:00Z">
              <w:r w:rsidRPr="006937F4" w:rsidDel="00976330">
                <w:rPr>
                  <w:rFonts w:ascii="Arial" w:hAnsi="Arial"/>
                  <w:sz w:val="18"/>
                </w:rPr>
                <w:delText xml:space="preserve">via SIP MESSAGE </w:delText>
              </w:r>
            </w:del>
            <w:r w:rsidRPr="006937F4">
              <w:rPr>
                <w:rFonts w:ascii="Arial" w:hAnsi="Arial"/>
                <w:sz w:val="18"/>
              </w:rPr>
              <w:t>to announce the availability of an MBMS bearer.</w:t>
            </w:r>
          </w:p>
          <w:p w14:paraId="792684EE" w14:textId="77777777" w:rsidR="005D4754" w:rsidRPr="006937F4" w:rsidRDefault="005D4754" w:rsidP="006937F4">
            <w:pPr>
              <w:keepNext/>
              <w:keepLines/>
              <w:spacing w:after="0"/>
              <w:rPr>
                <w:rFonts w:ascii="Arial" w:hAnsi="Arial"/>
                <w:sz w:val="18"/>
              </w:rPr>
            </w:pPr>
          </w:p>
          <w:p w14:paraId="6C7362B5" w14:textId="49B2AF25" w:rsidR="006937F4" w:rsidRPr="006937F4" w:rsidRDefault="006937F4" w:rsidP="006937F4">
            <w:pPr>
              <w:keepNext/>
              <w:keepLines/>
              <w:spacing w:after="0"/>
              <w:rPr>
                <w:rFonts w:ascii="Arial" w:hAnsi="Arial"/>
                <w:sz w:val="18"/>
              </w:rPr>
            </w:pPr>
            <w:r w:rsidRPr="006937F4">
              <w:rPr>
                <w:rFonts w:ascii="Arial" w:hAnsi="Arial"/>
                <w:sz w:val="18"/>
              </w:rPr>
              <w:t xml:space="preserve">NOTE: The related E-UTRA/EPC actions are described in TS 36.579-1 [2], </w:t>
            </w:r>
            <w:del w:id="902" w:author="MCC160" w:date="2023-01-21T17:13:00Z">
              <w:r w:rsidRPr="006937F4" w:rsidDel="00781A70">
                <w:rPr>
                  <w:rFonts w:ascii="Arial" w:hAnsi="Arial"/>
                  <w:sz w:val="18"/>
                </w:rPr>
                <w:delText>sub</w:delText>
              </w:r>
            </w:del>
            <w:r w:rsidRPr="006937F4">
              <w:rPr>
                <w:rFonts w:ascii="Arial" w:hAnsi="Arial"/>
                <w:sz w:val="18"/>
              </w:rPr>
              <w:t xml:space="preserve">clause 5.4.12 </w:t>
            </w:r>
            <w:del w:id="903" w:author="MCC160" w:date="2023-01-21T17:14:00Z">
              <w:r w:rsidRPr="006937F4" w:rsidDel="00781A70">
                <w:rPr>
                  <w:rFonts w:ascii="Arial" w:hAnsi="Arial"/>
                  <w:sz w:val="18"/>
                </w:rPr>
                <w:delText xml:space="preserve">Generic Test Procedure for </w:delText>
              </w:r>
            </w:del>
            <w:del w:id="904" w:author="MCC160" w:date="2023-01-23T13:32:00Z">
              <w:r w:rsidRPr="006937F4" w:rsidDel="000B003C">
                <w:rPr>
                  <w:rFonts w:ascii="Arial" w:hAnsi="Arial"/>
                  <w:sz w:val="18"/>
                </w:rPr>
                <w:delText xml:space="preserve">MCPTT </w:delText>
              </w:r>
            </w:del>
            <w:ins w:id="905" w:author="MCC160" w:date="2023-01-23T13:33:00Z">
              <w:r w:rsidR="000B003C">
                <w:rPr>
                  <w:rFonts w:ascii="Arial" w:hAnsi="Arial"/>
                  <w:sz w:val="18"/>
                </w:rPr>
                <w:t xml:space="preserve">'MCX </w:t>
              </w:r>
            </w:ins>
            <w:r w:rsidRPr="006937F4">
              <w:rPr>
                <w:rFonts w:ascii="Arial" w:hAnsi="Arial"/>
                <w:sz w:val="18"/>
              </w:rPr>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19E987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C4BD77C"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64968A1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E3D3AB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7B12D5F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CD535A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7</w:t>
            </w:r>
          </w:p>
        </w:tc>
        <w:tc>
          <w:tcPr>
            <w:tcW w:w="3969" w:type="dxa"/>
            <w:tcBorders>
              <w:top w:val="single" w:sz="4" w:space="0" w:color="auto"/>
              <w:left w:val="single" w:sz="4" w:space="0" w:color="auto"/>
              <w:bottom w:val="single" w:sz="4" w:space="0" w:color="auto"/>
              <w:right w:val="single" w:sz="4" w:space="0" w:color="auto"/>
            </w:tcBorders>
            <w:hideMark/>
          </w:tcPr>
          <w:p w14:paraId="5A77BC21" w14:textId="4B08F903"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906" w:author="MCC160" w:date="2023-01-21T17:54:00Z">
              <w:r w:rsidRPr="006937F4" w:rsidDel="005D4754">
                <w:rPr>
                  <w:rFonts w:ascii="Arial" w:hAnsi="Arial"/>
                  <w:sz w:val="18"/>
                </w:rPr>
                <w:delText>C</w:delText>
              </w:r>
            </w:del>
            <w:ins w:id="907" w:author="MCC160" w:date="2023-01-21T17:54:00Z">
              <w:r w:rsidR="005D4754">
                <w:rPr>
                  <w:rFonts w:ascii="Arial" w:hAnsi="Arial"/>
                  <w:sz w:val="18"/>
                </w:rPr>
                <w:t>c</w:t>
              </w:r>
            </w:ins>
            <w:r w:rsidRPr="006937F4">
              <w:rPr>
                <w:rFonts w:ascii="Arial" w:hAnsi="Arial"/>
                <w:sz w:val="18"/>
              </w:rPr>
              <w:t xml:space="preserve">lient) </w:t>
            </w:r>
            <w:ins w:id="908" w:author="MCC160" w:date="2023-01-21T20:04:00Z">
              <w:r w:rsidR="00080B2D">
                <w:rPr>
                  <w:rFonts w:ascii="Arial" w:hAnsi="Arial"/>
                  <w:sz w:val="18"/>
                </w:rPr>
                <w:t xml:space="preserve">respond with a </w:t>
              </w:r>
            </w:ins>
            <w:del w:id="909" w:author="MCC160" w:date="2023-01-21T20:04:00Z">
              <w:r w:rsidRPr="006937F4" w:rsidDel="00080B2D">
                <w:rPr>
                  <w:rFonts w:ascii="Arial" w:hAnsi="Arial"/>
                  <w:sz w:val="18"/>
                </w:rPr>
                <w:delText xml:space="preserve">send a </w:delText>
              </w:r>
            </w:del>
            <w:r w:rsidRPr="006937F4">
              <w:rPr>
                <w:rFonts w:ascii="Arial" w:hAnsi="Arial"/>
                <w:sz w:val="18"/>
              </w:rPr>
              <w:t>SIP 200 (OK)</w:t>
            </w:r>
            <w:del w:id="910" w:author="MCC160" w:date="2023-01-21T20:04:00Z">
              <w:r w:rsidRPr="006937F4" w:rsidDel="00080B2D">
                <w:rPr>
                  <w:rFonts w:ascii="Arial" w:hAnsi="Arial"/>
                  <w:sz w:val="18"/>
                </w:rPr>
                <w:delText xml:space="preserve"> message</w:delText>
              </w:r>
            </w:del>
            <w:del w:id="911" w:author="MCC160" w:date="2023-01-21T17:56:00Z">
              <w:r w:rsidRPr="006937F4" w:rsidDel="005D4754">
                <w:rPr>
                  <w:rFonts w:ascii="Arial" w:hAnsi="Arial"/>
                  <w:sz w:val="18"/>
                </w:rPr>
                <w:delText xml:space="preserve"> in response to the SIP MESSAGE message</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E7918E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6BC2FE0"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3C8590C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6B10B59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5343B67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CA65D0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8</w:t>
            </w:r>
          </w:p>
        </w:tc>
        <w:tc>
          <w:tcPr>
            <w:tcW w:w="3969" w:type="dxa"/>
            <w:tcBorders>
              <w:top w:val="single" w:sz="4" w:space="0" w:color="auto"/>
              <w:left w:val="single" w:sz="4" w:space="0" w:color="auto"/>
              <w:bottom w:val="single" w:sz="4" w:space="0" w:color="auto"/>
              <w:right w:val="single" w:sz="4" w:space="0" w:color="auto"/>
            </w:tcBorders>
            <w:hideMark/>
          </w:tcPr>
          <w:p w14:paraId="354BFE0F" w14:textId="267DABEF"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912" w:author="MCC160" w:date="2023-01-21T17:54:00Z">
              <w:r w:rsidRPr="006937F4" w:rsidDel="005D4754">
                <w:rPr>
                  <w:rFonts w:ascii="Arial" w:hAnsi="Arial"/>
                  <w:sz w:val="18"/>
                </w:rPr>
                <w:delText>C</w:delText>
              </w:r>
            </w:del>
            <w:ins w:id="913" w:author="MCC160" w:date="2023-01-21T17:54:00Z">
              <w:r w:rsidR="005D4754">
                <w:rPr>
                  <w:rFonts w:ascii="Arial" w:hAnsi="Arial"/>
                  <w:sz w:val="18"/>
                </w:rPr>
                <w:t>c</w:t>
              </w:r>
            </w:ins>
            <w:r w:rsidRPr="006937F4">
              <w:rPr>
                <w:rFonts w:ascii="Arial" w:hAnsi="Arial"/>
                <w:sz w:val="18"/>
              </w:rPr>
              <w:t xml:space="preserve">lient) send </w:t>
            </w:r>
            <w:ins w:id="914" w:author="MCC160" w:date="2023-01-21T17:57:00Z">
              <w:r w:rsidR="005D4754" w:rsidRPr="005D4754">
                <w:rPr>
                  <w:rFonts w:ascii="Arial" w:hAnsi="Arial"/>
                  <w:sz w:val="18"/>
                </w:rPr>
                <w:t xml:space="preserve">a SIP MESSAGE </w:t>
              </w:r>
            </w:ins>
            <w:ins w:id="915" w:author="MCC160" w:date="2023-01-22T10:45:00Z">
              <w:r w:rsidR="00FE3EE9">
                <w:rPr>
                  <w:rFonts w:ascii="Arial" w:hAnsi="Arial"/>
                  <w:sz w:val="18"/>
                </w:rPr>
                <w:t>containing</w:t>
              </w:r>
            </w:ins>
            <w:ins w:id="916" w:author="MCC160" w:date="2023-01-21T17:57:00Z">
              <w:r w:rsidR="005D4754">
                <w:rPr>
                  <w:rFonts w:ascii="Arial" w:hAnsi="Arial"/>
                  <w:sz w:val="18"/>
                </w:rPr>
                <w:t xml:space="preserve"> </w:t>
              </w:r>
            </w:ins>
            <w:r w:rsidRPr="006937F4">
              <w:rPr>
                <w:rFonts w:ascii="Arial" w:hAnsi="Arial"/>
                <w:sz w:val="18"/>
              </w:rPr>
              <w:t>an MBMS Bearer listening status report</w:t>
            </w:r>
            <w:del w:id="917" w:author="MCC160" w:date="2023-01-21T17:57:00Z">
              <w:r w:rsidRPr="006937F4" w:rsidDel="005D4754">
                <w:rPr>
                  <w:rFonts w:ascii="Arial" w:hAnsi="Arial"/>
                  <w:sz w:val="18"/>
                </w:rPr>
                <w:delText xml:space="preserve"> via a SIP MESSAGE message</w:delText>
              </w:r>
            </w:del>
            <w:del w:id="918" w:author="MCC160" w:date="2023-01-21T17:53:00Z">
              <w:r w:rsidRPr="006937F4" w:rsidDel="005D4754">
                <w:rPr>
                  <w:rFonts w:ascii="Arial" w:hAnsi="Arial"/>
                  <w:sz w:val="18"/>
                </w:rPr>
                <w:delText xml:space="preserve"> to the SS</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F5E4C7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FA8EC05"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2E732D6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13A2452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7372FC6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7BCEAF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9</w:t>
            </w:r>
          </w:p>
        </w:tc>
        <w:tc>
          <w:tcPr>
            <w:tcW w:w="3969" w:type="dxa"/>
            <w:tcBorders>
              <w:top w:val="single" w:sz="4" w:space="0" w:color="auto"/>
              <w:left w:val="single" w:sz="4" w:space="0" w:color="auto"/>
              <w:bottom w:val="single" w:sz="4" w:space="0" w:color="auto"/>
              <w:right w:val="single" w:sz="4" w:space="0" w:color="auto"/>
            </w:tcBorders>
            <w:hideMark/>
          </w:tcPr>
          <w:p w14:paraId="55900FB4" w14:textId="767A517E" w:rsidR="006937F4" w:rsidRPr="006937F4" w:rsidRDefault="006937F4" w:rsidP="006937F4">
            <w:pPr>
              <w:keepNext/>
              <w:keepLines/>
              <w:spacing w:after="0"/>
              <w:rPr>
                <w:rFonts w:ascii="Arial" w:hAnsi="Arial"/>
                <w:sz w:val="18"/>
              </w:rPr>
            </w:pPr>
            <w:r w:rsidRPr="006937F4">
              <w:rPr>
                <w:rFonts w:ascii="Arial" w:hAnsi="Arial"/>
                <w:sz w:val="18"/>
              </w:rPr>
              <w:t xml:space="preserve">The SS responds </w:t>
            </w:r>
            <w:del w:id="919" w:author="MCC160" w:date="2023-01-21T20:04:00Z">
              <w:r w:rsidRPr="006937F4" w:rsidDel="00080B2D">
                <w:rPr>
                  <w:rFonts w:ascii="Arial" w:hAnsi="Arial"/>
                  <w:sz w:val="18"/>
                </w:rPr>
                <w:delText xml:space="preserve">to the SIP MESSAGE message </w:delText>
              </w:r>
            </w:del>
            <w:r w:rsidRPr="006937F4">
              <w:rPr>
                <w:rFonts w:ascii="Arial" w:hAnsi="Arial"/>
                <w:sz w:val="18"/>
              </w:rPr>
              <w:t>with a SIP 200 (OK)</w:t>
            </w:r>
            <w:del w:id="920" w:author="MCC160" w:date="2023-01-21T20:05:00Z">
              <w:r w:rsidRPr="006937F4" w:rsidDel="00080B2D">
                <w:rPr>
                  <w:rFonts w:ascii="Arial" w:hAnsi="Arial"/>
                  <w:sz w:val="18"/>
                </w:rPr>
                <w:delText xml:space="preserve"> message</w:delText>
              </w:r>
            </w:del>
            <w:ins w:id="921" w:author="MCC160" w:date="2023-01-21T20:05:00Z">
              <w:r w:rsidR="00080B2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2B748C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C6FD2B6"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08F3507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96359A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5877865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D4A308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10</w:t>
            </w:r>
          </w:p>
        </w:tc>
        <w:tc>
          <w:tcPr>
            <w:tcW w:w="3969" w:type="dxa"/>
            <w:tcBorders>
              <w:top w:val="single" w:sz="4" w:space="0" w:color="auto"/>
              <w:left w:val="single" w:sz="4" w:space="0" w:color="auto"/>
              <w:bottom w:val="single" w:sz="4" w:space="0" w:color="auto"/>
              <w:right w:val="single" w:sz="4" w:space="0" w:color="auto"/>
            </w:tcBorders>
            <w:hideMark/>
          </w:tcPr>
          <w:p w14:paraId="56A70420" w14:textId="77777777" w:rsidR="00DA05E0" w:rsidRDefault="00DA05E0" w:rsidP="00DA05E0">
            <w:pPr>
              <w:pStyle w:val="TAL"/>
              <w:rPr>
                <w:ins w:id="922" w:author="MCC160" w:date="2023-01-21T17:41:00Z"/>
              </w:rPr>
            </w:pPr>
            <w:ins w:id="923" w:author="MCC160" w:date="2023-01-21T17:41:00Z">
              <w:r w:rsidRPr="000A7754">
                <w:t>Make the UE (MCPTT client) request the floor.</w:t>
              </w:r>
            </w:ins>
          </w:p>
          <w:p w14:paraId="42343934" w14:textId="3B4FF3C1" w:rsidR="006937F4" w:rsidRPr="006937F4" w:rsidDel="00DA05E0" w:rsidRDefault="006937F4" w:rsidP="006937F4">
            <w:pPr>
              <w:keepNext/>
              <w:keepLines/>
              <w:spacing w:after="0"/>
              <w:rPr>
                <w:del w:id="924" w:author="MCC160" w:date="2023-01-21T17:41:00Z"/>
                <w:rFonts w:ascii="Arial" w:hAnsi="Arial"/>
                <w:sz w:val="18"/>
              </w:rPr>
            </w:pPr>
            <w:del w:id="925" w:author="MCC160" w:date="2023-01-21T17:41:00Z">
              <w:r w:rsidRPr="006937F4" w:rsidDel="00DA05E0">
                <w:rPr>
                  <w:rFonts w:ascii="Arial" w:hAnsi="Arial"/>
                  <w:sz w:val="18"/>
                </w:rPr>
                <w:delText>Make the MCPTT User request to speak (e.g. pressing the PTT button).</w:delText>
              </w:r>
            </w:del>
          </w:p>
          <w:p w14:paraId="68836664"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13FBF6C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35F738" w14:textId="77777777" w:rsidR="006937F4" w:rsidRPr="006937F4" w:rsidRDefault="006937F4" w:rsidP="006937F4">
            <w:pPr>
              <w:keepNext/>
              <w:keepLines/>
              <w:spacing w:after="0"/>
              <w:rPr>
                <w:rFonts w:ascii="Arial" w:hAnsi="Arial"/>
                <w:sz w:val="18"/>
              </w:rPr>
            </w:pPr>
            <w:r w:rsidRPr="006937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5A068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9B8FAB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1BBAEC9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C68959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11</w:t>
            </w:r>
          </w:p>
        </w:tc>
        <w:tc>
          <w:tcPr>
            <w:tcW w:w="3969" w:type="dxa"/>
            <w:tcBorders>
              <w:top w:val="single" w:sz="4" w:space="0" w:color="auto"/>
              <w:left w:val="single" w:sz="4" w:space="0" w:color="auto"/>
              <w:bottom w:val="single" w:sz="4" w:space="0" w:color="auto"/>
              <w:right w:val="single" w:sz="4" w:space="0" w:color="auto"/>
            </w:tcBorders>
            <w:hideMark/>
          </w:tcPr>
          <w:p w14:paraId="534066C0" w14:textId="27798DF2"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926" w:author="MCC160" w:date="2023-01-21T17:54:00Z">
              <w:r w:rsidRPr="006937F4" w:rsidDel="005D4754">
                <w:rPr>
                  <w:rFonts w:ascii="Arial" w:hAnsi="Arial"/>
                  <w:sz w:val="18"/>
                </w:rPr>
                <w:delText>C</w:delText>
              </w:r>
            </w:del>
            <w:ins w:id="927" w:author="MCC160" w:date="2023-01-21T17:54:00Z">
              <w:r w:rsidR="005D4754">
                <w:rPr>
                  <w:rFonts w:ascii="Arial" w:hAnsi="Arial"/>
                  <w:sz w:val="18"/>
                </w:rPr>
                <w:t>c</w:t>
              </w:r>
            </w:ins>
            <w:r w:rsidRPr="006937F4">
              <w:rPr>
                <w:rFonts w:ascii="Arial" w:hAnsi="Arial"/>
                <w:sz w:val="18"/>
              </w:rPr>
              <w:t>lient) send a Floor Request message?</w:t>
            </w:r>
          </w:p>
        </w:tc>
        <w:tc>
          <w:tcPr>
            <w:tcW w:w="709" w:type="dxa"/>
            <w:tcBorders>
              <w:top w:val="single" w:sz="4" w:space="0" w:color="auto"/>
              <w:left w:val="single" w:sz="4" w:space="0" w:color="auto"/>
              <w:bottom w:val="single" w:sz="4" w:space="0" w:color="auto"/>
              <w:right w:val="single" w:sz="4" w:space="0" w:color="auto"/>
            </w:tcBorders>
            <w:hideMark/>
          </w:tcPr>
          <w:p w14:paraId="68B2AEF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9EE0933" w14:textId="77777777" w:rsidR="006937F4" w:rsidRPr="006937F4" w:rsidRDefault="006937F4" w:rsidP="006937F4">
            <w:pPr>
              <w:keepNext/>
              <w:keepLines/>
              <w:spacing w:after="0"/>
              <w:rPr>
                <w:rFonts w:ascii="Arial" w:hAnsi="Arial"/>
                <w:sz w:val="18"/>
              </w:rPr>
            </w:pPr>
            <w:r w:rsidRPr="006937F4">
              <w:rPr>
                <w:rFonts w:ascii="Arial" w:hAnsi="Arial"/>
                <w:sz w:val="18"/>
              </w:rPr>
              <w:t>Floor Request</w:t>
            </w:r>
          </w:p>
        </w:tc>
        <w:tc>
          <w:tcPr>
            <w:tcW w:w="567" w:type="dxa"/>
            <w:tcBorders>
              <w:top w:val="single" w:sz="4" w:space="0" w:color="auto"/>
              <w:left w:val="single" w:sz="4" w:space="0" w:color="auto"/>
              <w:bottom w:val="single" w:sz="4" w:space="0" w:color="auto"/>
              <w:right w:val="single" w:sz="4" w:space="0" w:color="auto"/>
            </w:tcBorders>
            <w:hideMark/>
          </w:tcPr>
          <w:p w14:paraId="2BE3C577"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C1B3B33"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P</w:t>
            </w:r>
          </w:p>
        </w:tc>
      </w:tr>
      <w:tr w:rsidR="006937F4" w:rsidRPr="006937F4" w14:paraId="5354A57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D14421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12</w:t>
            </w:r>
          </w:p>
        </w:tc>
        <w:tc>
          <w:tcPr>
            <w:tcW w:w="3969" w:type="dxa"/>
            <w:tcBorders>
              <w:top w:val="single" w:sz="4" w:space="0" w:color="auto"/>
              <w:left w:val="single" w:sz="4" w:space="0" w:color="auto"/>
              <w:bottom w:val="single" w:sz="4" w:space="0" w:color="auto"/>
              <w:right w:val="single" w:sz="4" w:space="0" w:color="auto"/>
            </w:tcBorders>
            <w:hideMark/>
          </w:tcPr>
          <w:p w14:paraId="3D392EC6" w14:textId="53344064" w:rsidR="006937F4" w:rsidRDefault="006937F4" w:rsidP="006937F4">
            <w:pPr>
              <w:keepNext/>
              <w:keepLines/>
              <w:spacing w:after="0"/>
              <w:rPr>
                <w:ins w:id="928" w:author="MCC160" w:date="2023-01-21T17:57:00Z"/>
                <w:rFonts w:ascii="Arial" w:hAnsi="Arial"/>
                <w:sz w:val="18"/>
              </w:rPr>
            </w:pPr>
            <w:r w:rsidRPr="006937F4">
              <w:rPr>
                <w:rFonts w:ascii="Arial" w:hAnsi="Arial"/>
                <w:sz w:val="18"/>
              </w:rPr>
              <w:t xml:space="preserve">The SS decides that a MBMS subchannel shall be used for </w:t>
            </w:r>
            <w:del w:id="929" w:author="MCC160" w:date="2023-01-22T10:45:00Z">
              <w:r w:rsidRPr="006937F4" w:rsidDel="00FE3EE9">
                <w:rPr>
                  <w:rFonts w:ascii="Arial" w:hAnsi="Arial"/>
                  <w:sz w:val="18"/>
                </w:rPr>
                <w:delText xml:space="preserve">a </w:delText>
              </w:r>
            </w:del>
            <w:ins w:id="930" w:author="MCC160" w:date="2023-01-22T10:45:00Z">
              <w:r w:rsidR="00FE3EE9">
                <w:rPr>
                  <w:rFonts w:ascii="Arial" w:hAnsi="Arial"/>
                  <w:sz w:val="18"/>
                </w:rPr>
                <w:t>the</w:t>
              </w:r>
              <w:r w:rsidR="00FE3EE9" w:rsidRPr="006937F4">
                <w:rPr>
                  <w:rFonts w:ascii="Arial" w:hAnsi="Arial"/>
                  <w:sz w:val="18"/>
                </w:rPr>
                <w:t xml:space="preserve"> </w:t>
              </w:r>
            </w:ins>
            <w:r w:rsidRPr="006937F4">
              <w:rPr>
                <w:rFonts w:ascii="Arial" w:hAnsi="Arial"/>
                <w:sz w:val="18"/>
              </w:rPr>
              <w:t>conversation and sends a Map Group To Bearer message over the general purpose MBMS subchannel.</w:t>
            </w:r>
          </w:p>
          <w:p w14:paraId="153DE20D" w14:textId="77777777" w:rsidR="005D4754" w:rsidRPr="006937F4" w:rsidRDefault="005D4754" w:rsidP="006937F4">
            <w:pPr>
              <w:keepNext/>
              <w:keepLines/>
              <w:spacing w:after="0"/>
              <w:rPr>
                <w:rFonts w:ascii="Arial" w:hAnsi="Arial"/>
                <w:sz w:val="18"/>
              </w:rPr>
            </w:pPr>
          </w:p>
          <w:p w14:paraId="55C42C7B" w14:textId="253772A5" w:rsidR="006937F4" w:rsidRPr="006937F4" w:rsidRDefault="006937F4" w:rsidP="006937F4">
            <w:pPr>
              <w:keepNext/>
              <w:keepLines/>
              <w:spacing w:after="0"/>
              <w:rPr>
                <w:rFonts w:ascii="Arial" w:hAnsi="Arial"/>
                <w:sz w:val="18"/>
              </w:rPr>
            </w:pPr>
            <w:r w:rsidRPr="006937F4">
              <w:rPr>
                <w:rFonts w:ascii="Arial" w:hAnsi="Arial"/>
                <w:sz w:val="18"/>
              </w:rPr>
              <w:t xml:space="preserve">NOTE: The related E-UTRA/EPC actions are described in TS 36.579-1 [2], </w:t>
            </w:r>
            <w:del w:id="931" w:author="MCC160" w:date="2023-01-21T17:14:00Z">
              <w:r w:rsidRPr="006937F4" w:rsidDel="00781A70">
                <w:rPr>
                  <w:rFonts w:ascii="Arial" w:hAnsi="Arial"/>
                  <w:sz w:val="18"/>
                </w:rPr>
                <w:delText>sub</w:delText>
              </w:r>
            </w:del>
            <w:r w:rsidRPr="006937F4">
              <w:rPr>
                <w:rFonts w:ascii="Arial" w:hAnsi="Arial"/>
                <w:sz w:val="18"/>
              </w:rPr>
              <w:t xml:space="preserve">clause 5.4.12 </w:t>
            </w:r>
            <w:del w:id="932" w:author="MCC160" w:date="2023-01-21T17:14:00Z">
              <w:r w:rsidRPr="006937F4" w:rsidDel="00781A70">
                <w:rPr>
                  <w:rFonts w:ascii="Arial" w:hAnsi="Arial"/>
                  <w:sz w:val="18"/>
                </w:rPr>
                <w:delText xml:space="preserve">Generic Test Procedure for </w:delText>
              </w:r>
            </w:del>
            <w:del w:id="933" w:author="MCC160" w:date="2023-01-23T13:33:00Z">
              <w:r w:rsidRPr="006937F4" w:rsidDel="000B003C">
                <w:rPr>
                  <w:rFonts w:ascii="Arial" w:hAnsi="Arial"/>
                  <w:sz w:val="18"/>
                </w:rPr>
                <w:delText xml:space="preserve">MCPTT </w:delText>
              </w:r>
            </w:del>
            <w:ins w:id="934" w:author="MCC160" w:date="2023-01-23T13:33:00Z">
              <w:r w:rsidR="000B003C">
                <w:rPr>
                  <w:rFonts w:ascii="Arial" w:hAnsi="Arial"/>
                  <w:sz w:val="18"/>
                </w:rPr>
                <w:t xml:space="preserve">'MCX </w:t>
              </w:r>
            </w:ins>
            <w:r w:rsidRPr="006937F4">
              <w:rPr>
                <w:rFonts w:ascii="Arial" w:hAnsi="Arial"/>
                <w:sz w:val="18"/>
              </w:rPr>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1EB609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DE689DB" w14:textId="77777777" w:rsidR="006937F4" w:rsidRPr="006937F4" w:rsidRDefault="006937F4" w:rsidP="006937F4">
            <w:pPr>
              <w:keepNext/>
              <w:keepLines/>
              <w:spacing w:after="0"/>
              <w:rPr>
                <w:rFonts w:ascii="Arial" w:hAnsi="Arial"/>
                <w:sz w:val="18"/>
              </w:rPr>
            </w:pPr>
            <w:r w:rsidRPr="006937F4">
              <w:rPr>
                <w:rFonts w:ascii="Arial" w:hAnsi="Arial"/>
                <w:sz w:val="18"/>
              </w:rPr>
              <w:t>Map Group To Bearer</w:t>
            </w:r>
          </w:p>
        </w:tc>
        <w:tc>
          <w:tcPr>
            <w:tcW w:w="567" w:type="dxa"/>
            <w:tcBorders>
              <w:top w:val="single" w:sz="4" w:space="0" w:color="auto"/>
              <w:left w:val="single" w:sz="4" w:space="0" w:color="auto"/>
              <w:bottom w:val="single" w:sz="4" w:space="0" w:color="auto"/>
              <w:right w:val="single" w:sz="4" w:space="0" w:color="auto"/>
            </w:tcBorders>
            <w:hideMark/>
          </w:tcPr>
          <w:p w14:paraId="3043651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489BE4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7A052AB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15CCEF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13</w:t>
            </w:r>
          </w:p>
        </w:tc>
        <w:tc>
          <w:tcPr>
            <w:tcW w:w="3969" w:type="dxa"/>
            <w:tcBorders>
              <w:top w:val="single" w:sz="4" w:space="0" w:color="auto"/>
              <w:left w:val="single" w:sz="4" w:space="0" w:color="auto"/>
              <w:bottom w:val="single" w:sz="4" w:space="0" w:color="auto"/>
              <w:right w:val="single" w:sz="4" w:space="0" w:color="auto"/>
            </w:tcBorders>
            <w:hideMark/>
          </w:tcPr>
          <w:p w14:paraId="107D1342" w14:textId="06EB27FE"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935" w:author="MCC160" w:date="2023-01-21T18:12:00Z">
              <w:r w:rsidRPr="006937F4" w:rsidDel="00976330">
                <w:rPr>
                  <w:rFonts w:ascii="Arial" w:hAnsi="Arial"/>
                  <w:sz w:val="18"/>
                </w:rPr>
                <w:delText>C</w:delText>
              </w:r>
            </w:del>
            <w:ins w:id="936" w:author="MCC160" w:date="2023-01-21T18:12:00Z">
              <w:r w:rsidR="00976330">
                <w:rPr>
                  <w:rFonts w:ascii="Arial" w:hAnsi="Arial"/>
                  <w:sz w:val="18"/>
                </w:rPr>
                <w:t>c</w:t>
              </w:r>
            </w:ins>
            <w:r w:rsidRPr="006937F4">
              <w:rPr>
                <w:rFonts w:ascii="Arial" w:hAnsi="Arial"/>
                <w:sz w:val="18"/>
              </w:rPr>
              <w:t xml:space="preserve">lient) respond to the Map Group To Bearer message by sending </w:t>
            </w:r>
            <w:ins w:id="937" w:author="MCC160" w:date="2023-01-21T17:58:00Z">
              <w:r w:rsidR="005D4754" w:rsidRPr="005D4754">
                <w:rPr>
                  <w:rFonts w:ascii="Arial" w:hAnsi="Arial"/>
                  <w:sz w:val="18"/>
                </w:rPr>
                <w:t>a SIP MESSAGE</w:t>
              </w:r>
              <w:r w:rsidR="005D4754">
                <w:rPr>
                  <w:rFonts w:ascii="Arial" w:hAnsi="Arial"/>
                  <w:sz w:val="18"/>
                </w:rPr>
                <w:t xml:space="preserve"> </w:t>
              </w:r>
            </w:ins>
            <w:ins w:id="938" w:author="MCC160" w:date="2023-01-22T10:46:00Z">
              <w:r w:rsidR="00FE3EE9">
                <w:rPr>
                  <w:rFonts w:ascii="Arial" w:hAnsi="Arial"/>
                  <w:sz w:val="18"/>
                </w:rPr>
                <w:t>containing</w:t>
              </w:r>
            </w:ins>
            <w:ins w:id="939" w:author="MCC160" w:date="2023-01-21T17:58:00Z">
              <w:r w:rsidR="005D4754">
                <w:rPr>
                  <w:rFonts w:ascii="Arial" w:hAnsi="Arial"/>
                  <w:sz w:val="18"/>
                </w:rPr>
                <w:t xml:space="preserve"> </w:t>
              </w:r>
            </w:ins>
            <w:r w:rsidRPr="006937F4">
              <w:rPr>
                <w:rFonts w:ascii="Arial" w:hAnsi="Arial"/>
                <w:sz w:val="18"/>
              </w:rPr>
              <w:t>an MBMS Bearer listening status report</w:t>
            </w:r>
            <w:del w:id="940" w:author="MCC160" w:date="2023-01-21T17:58:00Z">
              <w:r w:rsidRPr="006937F4" w:rsidDel="005D4754">
                <w:rPr>
                  <w:rFonts w:ascii="Arial" w:hAnsi="Arial"/>
                  <w:sz w:val="18"/>
                </w:rPr>
                <w:delText xml:space="preserve"> via a SIP MESSAGE message</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958749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17C8AE2"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61E8E06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3DF4F91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55F60E0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343B6B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hideMark/>
          </w:tcPr>
          <w:p w14:paraId="47C68D56" w14:textId="381D9504" w:rsidR="006937F4" w:rsidRPr="006937F4" w:rsidRDefault="006937F4" w:rsidP="006937F4">
            <w:pPr>
              <w:keepNext/>
              <w:keepLines/>
              <w:spacing w:after="0"/>
              <w:rPr>
                <w:rFonts w:ascii="Arial" w:hAnsi="Arial"/>
                <w:sz w:val="18"/>
              </w:rPr>
            </w:pPr>
            <w:r w:rsidRPr="006937F4">
              <w:rPr>
                <w:rFonts w:ascii="Arial" w:hAnsi="Arial"/>
                <w:sz w:val="18"/>
              </w:rPr>
              <w:t xml:space="preserve">The SS responds </w:t>
            </w:r>
            <w:del w:id="941" w:author="MCC160" w:date="2023-01-21T20:05:00Z">
              <w:r w:rsidRPr="006937F4" w:rsidDel="00080B2D">
                <w:rPr>
                  <w:rFonts w:ascii="Arial" w:hAnsi="Arial"/>
                  <w:sz w:val="18"/>
                </w:rPr>
                <w:delText xml:space="preserve">to the SIP MESSAGE </w:delText>
              </w:r>
            </w:del>
            <w:del w:id="942" w:author="MCC160" w:date="2023-01-21T17:58:00Z">
              <w:r w:rsidRPr="006937F4" w:rsidDel="005D4754">
                <w:rPr>
                  <w:rFonts w:ascii="Arial" w:hAnsi="Arial"/>
                  <w:sz w:val="18"/>
                </w:rPr>
                <w:delText xml:space="preserve">message </w:delText>
              </w:r>
            </w:del>
            <w:r w:rsidRPr="006937F4">
              <w:rPr>
                <w:rFonts w:ascii="Arial" w:hAnsi="Arial"/>
                <w:sz w:val="18"/>
              </w:rPr>
              <w:t>with a SIP 200 (OK)</w:t>
            </w:r>
            <w:del w:id="943" w:author="MCC160" w:date="2023-01-21T20:05:00Z">
              <w:r w:rsidRPr="006937F4" w:rsidDel="00080B2D">
                <w:rPr>
                  <w:rFonts w:ascii="Arial" w:hAnsi="Arial"/>
                  <w:sz w:val="18"/>
                </w:rPr>
                <w:delText xml:space="preserve"> message</w:delText>
              </w:r>
            </w:del>
            <w:ins w:id="944" w:author="MCC160" w:date="2023-01-21T20:05:00Z">
              <w:r w:rsidR="00080B2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728EED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85E81D8"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0CA824F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99F0E5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6BF1737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B85D88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hideMark/>
          </w:tcPr>
          <w:p w14:paraId="38D05151" w14:textId="23DCD823" w:rsidR="006937F4" w:rsidRPr="006937F4" w:rsidRDefault="006937F4" w:rsidP="006937F4">
            <w:pPr>
              <w:keepNext/>
              <w:keepLines/>
              <w:spacing w:after="0"/>
              <w:rPr>
                <w:rFonts w:ascii="Arial" w:hAnsi="Arial"/>
                <w:sz w:val="18"/>
              </w:rPr>
            </w:pPr>
            <w:r w:rsidRPr="006937F4">
              <w:rPr>
                <w:rFonts w:ascii="Arial" w:hAnsi="Arial"/>
                <w:sz w:val="18"/>
              </w:rPr>
              <w:t xml:space="preserve">The SS sends a Floor Granted message with </w:t>
            </w:r>
            <w:ins w:id="945" w:author="MCC160" w:date="2023-01-21T17:54:00Z">
              <w:r w:rsidR="005D4754">
                <w:rPr>
                  <w:rFonts w:ascii="Arial" w:hAnsi="Arial"/>
                  <w:sz w:val="18"/>
                </w:rPr>
                <w:t xml:space="preserve">request for </w:t>
              </w:r>
            </w:ins>
            <w:del w:id="946" w:author="MCC160" w:date="2023-01-21T17:54:00Z">
              <w:r w:rsidRPr="006937F4" w:rsidDel="005D4754">
                <w:rPr>
                  <w:rFonts w:ascii="Arial" w:hAnsi="Arial"/>
                  <w:sz w:val="18"/>
                </w:rPr>
                <w:delText xml:space="preserve">an </w:delText>
              </w:r>
            </w:del>
            <w:r w:rsidRPr="006937F4">
              <w:rPr>
                <w:rFonts w:ascii="Arial" w:hAnsi="Arial"/>
                <w:sz w:val="18"/>
              </w:rPr>
              <w:t xml:space="preserve">acknowledgement </w:t>
            </w:r>
            <w:del w:id="947" w:author="MCC160" w:date="2023-01-21T17:54:00Z">
              <w:r w:rsidRPr="006937F4" w:rsidDel="005D4754">
                <w:rPr>
                  <w:rFonts w:ascii="Arial" w:hAnsi="Arial"/>
                  <w:sz w:val="18"/>
                </w:rPr>
                <w:delText xml:space="preserve">required </w:delText>
              </w:r>
            </w:del>
            <w:r w:rsidRPr="006937F4">
              <w:rPr>
                <w:rFonts w:ascii="Arial" w:hAnsi="Arial"/>
                <w:sz w:val="18"/>
              </w:rPr>
              <w:t>using unicast messaging</w:t>
            </w:r>
            <w:del w:id="948" w:author="MCC160" w:date="2023-01-21T17:54:00Z">
              <w:r w:rsidRPr="006937F4" w:rsidDel="005D4754">
                <w:rPr>
                  <w:rFonts w:ascii="Arial" w:hAnsi="Arial"/>
                  <w:sz w:val="18"/>
                </w:rPr>
                <w:delText xml:space="preserve"> to the MCPTT Client </w:delText>
              </w:r>
            </w:del>
            <w:ins w:id="949" w:author="MCC160" w:date="2023-01-21T17:54:00Z">
              <w:r w:rsidR="005D4754">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CC529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7B892D3D" w14:textId="77777777" w:rsidR="006937F4" w:rsidRPr="006937F4" w:rsidRDefault="006937F4" w:rsidP="006937F4">
            <w:pPr>
              <w:keepNext/>
              <w:keepLines/>
              <w:spacing w:after="0"/>
              <w:rPr>
                <w:rFonts w:ascii="Arial" w:hAnsi="Arial"/>
                <w:sz w:val="18"/>
              </w:rPr>
            </w:pPr>
            <w:r w:rsidRPr="006937F4">
              <w:rPr>
                <w:rFonts w:ascii="Arial" w:hAnsi="Arial"/>
                <w:sz w:val="18"/>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58997AD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3096EE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5569640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8E8196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hideMark/>
          </w:tcPr>
          <w:p w14:paraId="6B23C85A" w14:textId="6FFF7A40"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950" w:author="MCC160" w:date="2023-01-21T17:55:00Z">
              <w:r w:rsidRPr="006937F4" w:rsidDel="005D4754">
                <w:rPr>
                  <w:rFonts w:ascii="Arial" w:hAnsi="Arial"/>
                  <w:sz w:val="18"/>
                </w:rPr>
                <w:delText>C</w:delText>
              </w:r>
            </w:del>
            <w:ins w:id="951" w:author="MCC160" w:date="2023-01-21T17:55:00Z">
              <w:r w:rsidR="005D4754">
                <w:rPr>
                  <w:rFonts w:ascii="Arial" w:hAnsi="Arial"/>
                  <w:sz w:val="18"/>
                </w:rPr>
                <w:t>c</w:t>
              </w:r>
            </w:ins>
            <w:r w:rsidRPr="006937F4">
              <w:rPr>
                <w:rFonts w:ascii="Arial" w:hAnsi="Arial"/>
                <w:sz w:val="18"/>
              </w:rPr>
              <w:t xml:space="preserve">lient) </w:t>
            </w:r>
            <w:del w:id="952" w:author="MCC160" w:date="2023-01-21T20:32:00Z">
              <w:r w:rsidRPr="006937F4" w:rsidDel="006D308A">
                <w:rPr>
                  <w:rFonts w:ascii="Arial" w:hAnsi="Arial"/>
                  <w:sz w:val="18"/>
                </w:rPr>
                <w:delText xml:space="preserve">send </w:delText>
              </w:r>
            </w:del>
            <w:ins w:id="953" w:author="MCC160" w:date="2023-01-21T20:32:00Z">
              <w:r w:rsidR="006D308A">
                <w:rPr>
                  <w:rFonts w:ascii="Arial" w:hAnsi="Arial"/>
                  <w:sz w:val="18"/>
                </w:rPr>
                <w:t>respond with</w:t>
              </w:r>
              <w:r w:rsidR="006D308A" w:rsidRPr="006937F4">
                <w:rPr>
                  <w:rFonts w:ascii="Arial" w:hAnsi="Arial"/>
                  <w:sz w:val="18"/>
                </w:rPr>
                <w:t xml:space="preserve"> </w:t>
              </w:r>
            </w:ins>
            <w:r w:rsidRPr="006937F4">
              <w:rPr>
                <w:rFonts w:ascii="Arial" w:hAnsi="Arial"/>
                <w:sz w:val="18"/>
              </w:rPr>
              <w:t>a Floor Ack message</w:t>
            </w:r>
            <w:del w:id="954" w:author="MCC160" w:date="2023-01-21T17:55:00Z">
              <w:r w:rsidRPr="006937F4" w:rsidDel="005D4754">
                <w:rPr>
                  <w:rFonts w:ascii="Arial" w:hAnsi="Arial"/>
                  <w:sz w:val="18"/>
                </w:rPr>
                <w:delText xml:space="preserve"> in response to the Floor Granted message</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6CA248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3E7FE06"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
          <w:p w14:paraId="160901C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7294E6D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5259A42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72F662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17</w:t>
            </w:r>
          </w:p>
        </w:tc>
        <w:tc>
          <w:tcPr>
            <w:tcW w:w="3969" w:type="dxa"/>
            <w:tcBorders>
              <w:top w:val="single" w:sz="4" w:space="0" w:color="auto"/>
              <w:left w:val="single" w:sz="4" w:space="0" w:color="auto"/>
              <w:bottom w:val="single" w:sz="4" w:space="0" w:color="auto"/>
              <w:right w:val="single" w:sz="4" w:space="0" w:color="auto"/>
            </w:tcBorders>
            <w:hideMark/>
          </w:tcPr>
          <w:p w14:paraId="006E47C0" w14:textId="2706B190" w:rsidR="006937F4" w:rsidRPr="006937F4" w:rsidRDefault="006937F4" w:rsidP="006937F4">
            <w:pPr>
              <w:keepNext/>
              <w:keepLines/>
              <w:spacing w:after="0"/>
              <w:rPr>
                <w:rFonts w:ascii="Arial" w:hAnsi="Arial"/>
                <w:sz w:val="18"/>
              </w:rPr>
            </w:pPr>
            <w:r w:rsidRPr="006937F4">
              <w:rPr>
                <w:rFonts w:ascii="Arial" w:hAnsi="Arial"/>
                <w:sz w:val="18"/>
              </w:rPr>
              <w:t xml:space="preserve">The SS sends a </w:t>
            </w:r>
            <w:ins w:id="955" w:author="MCC160" w:date="2023-01-21T17:59:00Z">
              <w:r w:rsidR="005D4754" w:rsidRPr="005D4754">
                <w:rPr>
                  <w:rFonts w:ascii="Arial" w:hAnsi="Arial"/>
                  <w:sz w:val="18"/>
                </w:rPr>
                <w:t>SIP MESSAGE</w:t>
              </w:r>
            </w:ins>
            <w:ins w:id="956" w:author="MCC160" w:date="2023-01-21T18:08:00Z">
              <w:r w:rsidR="00976330">
                <w:rPr>
                  <w:rFonts w:ascii="Arial" w:hAnsi="Arial"/>
                  <w:sz w:val="18"/>
                </w:rPr>
                <w:t xml:space="preserve"> </w:t>
              </w:r>
            </w:ins>
            <w:ins w:id="957" w:author="MCC160" w:date="2023-01-22T10:46:00Z">
              <w:r w:rsidR="00FE3EE9">
                <w:rPr>
                  <w:rFonts w:ascii="Arial" w:hAnsi="Arial"/>
                  <w:sz w:val="18"/>
                </w:rPr>
                <w:t>containing a</w:t>
              </w:r>
            </w:ins>
            <w:ins w:id="958" w:author="MCC160" w:date="2023-01-21T17:59:00Z">
              <w:r w:rsidR="005D4754">
                <w:rPr>
                  <w:rFonts w:ascii="Arial" w:hAnsi="Arial"/>
                  <w:sz w:val="18"/>
                </w:rPr>
                <w:t xml:space="preserve"> </w:t>
              </w:r>
            </w:ins>
            <w:r w:rsidRPr="006937F4">
              <w:rPr>
                <w:rFonts w:ascii="Arial" w:hAnsi="Arial"/>
                <w:sz w:val="18"/>
              </w:rPr>
              <w:t xml:space="preserve">MuSiK download message </w:t>
            </w:r>
            <w:del w:id="959" w:author="MCC160" w:date="2023-01-21T17:59:00Z">
              <w:r w:rsidRPr="006937F4" w:rsidDel="005D4754">
                <w:rPr>
                  <w:rFonts w:ascii="Arial" w:hAnsi="Arial"/>
                  <w:sz w:val="18"/>
                </w:rPr>
                <w:delText xml:space="preserve">via SIP MESSAGE </w:delText>
              </w:r>
            </w:del>
            <w:r w:rsidRPr="006937F4">
              <w:rPr>
                <w:rFonts w:ascii="Arial" w:hAnsi="Arial"/>
                <w:sz w:val="18"/>
              </w:rPr>
              <w:t>to set the explicit MuSiK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21C34DF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C92E5EE"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0A8BC1B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E92D74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2BD1B6D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3FBFC9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18</w:t>
            </w:r>
          </w:p>
        </w:tc>
        <w:tc>
          <w:tcPr>
            <w:tcW w:w="3969" w:type="dxa"/>
            <w:tcBorders>
              <w:top w:val="single" w:sz="4" w:space="0" w:color="auto"/>
              <w:left w:val="single" w:sz="4" w:space="0" w:color="auto"/>
              <w:bottom w:val="single" w:sz="4" w:space="0" w:color="auto"/>
              <w:right w:val="single" w:sz="4" w:space="0" w:color="auto"/>
            </w:tcBorders>
            <w:hideMark/>
          </w:tcPr>
          <w:p w14:paraId="0516B13C" w14:textId="7F2E2E64"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960" w:author="MCC160" w:date="2023-01-21T17:55:00Z">
              <w:r w:rsidRPr="006937F4" w:rsidDel="005D4754">
                <w:rPr>
                  <w:rFonts w:ascii="Arial" w:hAnsi="Arial"/>
                  <w:sz w:val="18"/>
                </w:rPr>
                <w:delText>C</w:delText>
              </w:r>
            </w:del>
            <w:ins w:id="961" w:author="MCC160" w:date="2023-01-21T17:55:00Z">
              <w:r w:rsidR="005D4754">
                <w:rPr>
                  <w:rFonts w:ascii="Arial" w:hAnsi="Arial"/>
                  <w:sz w:val="18"/>
                </w:rPr>
                <w:t>c</w:t>
              </w:r>
            </w:ins>
            <w:r w:rsidRPr="006937F4">
              <w:rPr>
                <w:rFonts w:ascii="Arial" w:hAnsi="Arial"/>
                <w:sz w:val="18"/>
              </w:rPr>
              <w:t xml:space="preserve">lient) </w:t>
            </w:r>
            <w:del w:id="962" w:author="MCC160" w:date="2023-01-21T20:06:00Z">
              <w:r w:rsidRPr="006937F4" w:rsidDel="00080B2D">
                <w:rPr>
                  <w:rFonts w:ascii="Arial" w:hAnsi="Arial"/>
                  <w:sz w:val="18"/>
                </w:rPr>
                <w:delText xml:space="preserve">send </w:delText>
              </w:r>
            </w:del>
            <w:ins w:id="963" w:author="MCC160" w:date="2023-01-21T20:06:00Z">
              <w:r w:rsidR="00080B2D">
                <w:rPr>
                  <w:rFonts w:ascii="Arial" w:hAnsi="Arial"/>
                  <w:sz w:val="18"/>
                </w:rPr>
                <w:t>respond with</w:t>
              </w:r>
              <w:r w:rsidR="00080B2D" w:rsidRPr="006937F4">
                <w:rPr>
                  <w:rFonts w:ascii="Arial" w:hAnsi="Arial"/>
                  <w:sz w:val="18"/>
                </w:rPr>
                <w:t xml:space="preserve"> </w:t>
              </w:r>
            </w:ins>
            <w:r w:rsidRPr="006937F4">
              <w:rPr>
                <w:rFonts w:ascii="Arial" w:hAnsi="Arial"/>
                <w:sz w:val="18"/>
              </w:rPr>
              <w:t>a SIP 200 (OK)</w:t>
            </w:r>
            <w:del w:id="964" w:author="MCC160" w:date="2023-01-21T20:06:00Z">
              <w:r w:rsidRPr="006937F4" w:rsidDel="00080B2D">
                <w:rPr>
                  <w:rFonts w:ascii="Arial" w:hAnsi="Arial"/>
                  <w:sz w:val="18"/>
                </w:rPr>
                <w:delText xml:space="preserve"> message</w:delText>
              </w:r>
            </w:del>
            <w:del w:id="965" w:author="MCC160" w:date="2023-01-21T17:55:00Z">
              <w:r w:rsidRPr="006937F4" w:rsidDel="005D4754">
                <w:rPr>
                  <w:rFonts w:ascii="Arial" w:hAnsi="Arial"/>
                  <w:sz w:val="18"/>
                </w:rPr>
                <w:delText xml:space="preserve"> in response to the SIP MESSAGE message</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29A05F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9E4A7C7"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54057A9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hideMark/>
          </w:tcPr>
          <w:p w14:paraId="713C27D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41B25D7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760AF5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19</w:t>
            </w:r>
          </w:p>
        </w:tc>
        <w:tc>
          <w:tcPr>
            <w:tcW w:w="3969" w:type="dxa"/>
            <w:tcBorders>
              <w:top w:val="single" w:sz="4" w:space="0" w:color="auto"/>
              <w:left w:val="single" w:sz="4" w:space="0" w:color="auto"/>
              <w:bottom w:val="single" w:sz="4" w:space="0" w:color="auto"/>
              <w:right w:val="single" w:sz="4" w:space="0" w:color="auto"/>
            </w:tcBorders>
            <w:hideMark/>
          </w:tcPr>
          <w:p w14:paraId="4332CCBB" w14:textId="34FCB641" w:rsidR="006937F4" w:rsidRPr="006937F4" w:rsidRDefault="006937F4" w:rsidP="006937F4">
            <w:pPr>
              <w:keepNext/>
              <w:keepLines/>
              <w:spacing w:after="0"/>
              <w:rPr>
                <w:rFonts w:ascii="Arial" w:hAnsi="Arial"/>
                <w:sz w:val="18"/>
              </w:rPr>
            </w:pPr>
            <w:r w:rsidRPr="006937F4">
              <w:rPr>
                <w:rFonts w:ascii="Arial" w:hAnsi="Arial"/>
                <w:sz w:val="18"/>
              </w:rPr>
              <w:t xml:space="preserve">The SS sends a Floor Taken (by client A) message </w:t>
            </w:r>
            <w:del w:id="966" w:author="MCC160" w:date="2023-01-21T18:00:00Z">
              <w:r w:rsidRPr="006937F4" w:rsidDel="005D4754">
                <w:rPr>
                  <w:rFonts w:ascii="Arial" w:hAnsi="Arial"/>
                  <w:sz w:val="18"/>
                </w:rPr>
                <w:delText>with no acknowledgement require</w:delText>
              </w:r>
            </w:del>
            <w:del w:id="967" w:author="MCC160" w:date="2023-01-21T17:59:00Z">
              <w:r w:rsidRPr="006937F4" w:rsidDel="005D4754">
                <w:rPr>
                  <w:rFonts w:ascii="Arial" w:hAnsi="Arial"/>
                  <w:sz w:val="18"/>
                </w:rPr>
                <w:delText>d</w:delText>
              </w:r>
            </w:del>
            <w:del w:id="968" w:author="MCC160" w:date="2023-01-21T18:00:00Z">
              <w:r w:rsidRPr="006937F4" w:rsidDel="005D4754">
                <w:rPr>
                  <w:rFonts w:ascii="Arial" w:hAnsi="Arial"/>
                  <w:sz w:val="18"/>
                </w:rPr>
                <w:delText xml:space="preserve"> </w:delText>
              </w:r>
            </w:del>
            <w:r w:rsidRPr="006937F4">
              <w:rPr>
                <w:rFonts w:ascii="Arial" w:hAnsi="Arial"/>
                <w:sz w:val="18"/>
              </w:rPr>
              <w:t>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0EE50A0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3BDD409" w14:textId="77777777" w:rsidR="006937F4" w:rsidRPr="006937F4" w:rsidRDefault="006937F4" w:rsidP="006937F4">
            <w:pPr>
              <w:keepNext/>
              <w:keepLines/>
              <w:spacing w:after="0"/>
              <w:rPr>
                <w:rFonts w:ascii="Arial" w:hAnsi="Arial"/>
                <w:sz w:val="18"/>
              </w:rPr>
            </w:pPr>
            <w:r w:rsidRPr="006937F4">
              <w:rPr>
                <w:rFonts w:ascii="Arial" w:hAnsi="Arial"/>
                <w:sz w:val="18"/>
              </w:rPr>
              <w:t>Floor Taken</w:t>
            </w:r>
          </w:p>
        </w:tc>
        <w:tc>
          <w:tcPr>
            <w:tcW w:w="567" w:type="dxa"/>
            <w:tcBorders>
              <w:top w:val="single" w:sz="4" w:space="0" w:color="auto"/>
              <w:left w:val="single" w:sz="4" w:space="0" w:color="auto"/>
              <w:bottom w:val="single" w:sz="4" w:space="0" w:color="auto"/>
              <w:right w:val="single" w:sz="4" w:space="0" w:color="auto"/>
            </w:tcBorders>
            <w:hideMark/>
          </w:tcPr>
          <w:p w14:paraId="247C009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42E5CF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3C453A9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2B81B8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20</w:t>
            </w:r>
          </w:p>
        </w:tc>
        <w:tc>
          <w:tcPr>
            <w:tcW w:w="3969" w:type="dxa"/>
            <w:tcBorders>
              <w:top w:val="single" w:sz="4" w:space="0" w:color="auto"/>
              <w:left w:val="single" w:sz="4" w:space="0" w:color="auto"/>
              <w:bottom w:val="single" w:sz="4" w:space="0" w:color="auto"/>
              <w:right w:val="single" w:sz="4" w:space="0" w:color="auto"/>
            </w:tcBorders>
            <w:hideMark/>
          </w:tcPr>
          <w:p w14:paraId="1C051BEE" w14:textId="2330DF19" w:rsidR="006937F4" w:rsidRPr="006937F4" w:rsidRDefault="006937F4" w:rsidP="006937F4">
            <w:pPr>
              <w:keepNext/>
              <w:keepLines/>
              <w:spacing w:after="0"/>
              <w:rPr>
                <w:rFonts w:ascii="Arial" w:hAnsi="Arial"/>
                <w:sz w:val="18"/>
              </w:rPr>
            </w:pPr>
            <w:r w:rsidRPr="006937F4">
              <w:rPr>
                <w:rFonts w:ascii="Arial" w:eastAsia="Calibri" w:hAnsi="Arial"/>
                <w:sz w:val="18"/>
              </w:rPr>
              <w:t xml:space="preserve">The SS (MCPTT </w:t>
            </w:r>
            <w:del w:id="969" w:author="MCC160" w:date="2023-01-21T18:00:00Z">
              <w:r w:rsidRPr="006937F4" w:rsidDel="005D4754">
                <w:rPr>
                  <w:rFonts w:ascii="Arial" w:eastAsia="Calibri" w:hAnsi="Arial"/>
                  <w:sz w:val="18"/>
                </w:rPr>
                <w:delText>S</w:delText>
              </w:r>
            </w:del>
            <w:ins w:id="970" w:author="MCC160" w:date="2023-01-21T18:00:00Z">
              <w:r w:rsidR="005D4754">
                <w:rPr>
                  <w:rFonts w:ascii="Arial" w:eastAsia="Calibri" w:hAnsi="Arial"/>
                  <w:sz w:val="18"/>
                </w:rPr>
                <w:t>s</w:t>
              </w:r>
            </w:ins>
            <w:r w:rsidRPr="006937F4">
              <w:rPr>
                <w:rFonts w:ascii="Arial" w:eastAsia="Calibri" w:hAnsi="Arial"/>
                <w:sz w:val="18"/>
              </w:rPr>
              <w:t>erver) sends a Floor Taken message with I-bit in the Floor Indicator set to '1' (Multi-talker)</w:t>
            </w:r>
            <w:del w:id="971" w:author="MCC160" w:date="2023-01-21T18:00:00Z">
              <w:r w:rsidRPr="006937F4" w:rsidDel="005D4754">
                <w:rPr>
                  <w:rFonts w:ascii="Arial" w:eastAsia="Calibri" w:hAnsi="Arial"/>
                  <w:sz w:val="18"/>
                </w:rPr>
                <w:delText xml:space="preserve">, </w:delText>
              </w:r>
              <w:r w:rsidRPr="006937F4" w:rsidDel="005D4754">
                <w:rPr>
                  <w:rFonts w:ascii="Arial" w:hAnsi="Arial"/>
                  <w:sz w:val="18"/>
                </w:rPr>
                <w:delText>with no acknowledgement required,</w:delText>
              </w:r>
            </w:del>
            <w:r w:rsidRPr="006937F4">
              <w:rPr>
                <w:rFonts w:ascii="Arial" w:hAnsi="Arial"/>
                <w:sz w:val="18"/>
              </w:rPr>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0B0D461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7479969" w14:textId="77777777" w:rsidR="006937F4" w:rsidRPr="006937F4" w:rsidRDefault="006937F4" w:rsidP="006937F4">
            <w:pPr>
              <w:keepNext/>
              <w:keepLines/>
              <w:spacing w:after="0"/>
              <w:rPr>
                <w:rFonts w:ascii="Arial" w:hAnsi="Arial"/>
                <w:sz w:val="18"/>
              </w:rPr>
            </w:pPr>
            <w:r w:rsidRPr="006937F4">
              <w:rPr>
                <w:rFonts w:ascii="Arial" w:hAnsi="Arial"/>
                <w:sz w:val="18"/>
              </w:rPr>
              <w:t>Floor Taken</w:t>
            </w:r>
          </w:p>
        </w:tc>
        <w:tc>
          <w:tcPr>
            <w:tcW w:w="567" w:type="dxa"/>
            <w:tcBorders>
              <w:top w:val="single" w:sz="4" w:space="0" w:color="auto"/>
              <w:left w:val="single" w:sz="4" w:space="0" w:color="auto"/>
              <w:bottom w:val="single" w:sz="4" w:space="0" w:color="auto"/>
              <w:right w:val="single" w:sz="4" w:space="0" w:color="auto"/>
            </w:tcBorders>
            <w:hideMark/>
          </w:tcPr>
          <w:p w14:paraId="30D5009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683E06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050803A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6E69FD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188E7F74" w14:textId="7FC057F4" w:rsidR="006937F4" w:rsidRPr="006937F4" w:rsidRDefault="006937F4" w:rsidP="006937F4">
            <w:pPr>
              <w:keepNext/>
              <w:keepLines/>
              <w:spacing w:after="0"/>
              <w:rPr>
                <w:rFonts w:ascii="Arial" w:hAnsi="Arial"/>
                <w:sz w:val="18"/>
              </w:rPr>
            </w:pPr>
            <w:r w:rsidRPr="006937F4">
              <w:rPr>
                <w:rFonts w:ascii="Arial" w:eastAsia="Calibri" w:hAnsi="Arial"/>
                <w:sz w:val="18"/>
              </w:rPr>
              <w:t xml:space="preserve">Check: Does the UE (MCPTT </w:t>
            </w:r>
            <w:del w:id="972" w:author="MCC160" w:date="2023-01-21T18:10:00Z">
              <w:r w:rsidRPr="006937F4" w:rsidDel="00976330">
                <w:rPr>
                  <w:rFonts w:ascii="Arial" w:eastAsia="Calibri" w:hAnsi="Arial"/>
                  <w:sz w:val="18"/>
                </w:rPr>
                <w:delText>C</w:delText>
              </w:r>
            </w:del>
            <w:ins w:id="973" w:author="MCC160" w:date="2023-01-21T18:10:00Z">
              <w:r w:rsidR="00976330">
                <w:rPr>
                  <w:rFonts w:ascii="Arial" w:eastAsia="Calibri" w:hAnsi="Arial"/>
                  <w:sz w:val="18"/>
                </w:rPr>
                <w:t>c</w:t>
              </w:r>
            </w:ins>
            <w:r w:rsidRPr="006937F4">
              <w:rPr>
                <w:rFonts w:ascii="Arial" w:eastAsia="Calibri" w:hAnsi="Arial"/>
                <w:sz w:val="18"/>
              </w:rPr>
              <w:t xml:space="preserve">lient) </w:t>
            </w:r>
            <w:r w:rsidRPr="006937F4">
              <w:rPr>
                <w:rFonts w:ascii="Arial" w:hAnsi="Arial"/>
                <w:sz w:val="18"/>
              </w:rPr>
              <w:t xml:space="preserve">provide a notification to the </w:t>
            </w:r>
            <w:del w:id="974" w:author="MCC160" w:date="2023-01-21T18:00:00Z">
              <w:r w:rsidRPr="006937F4" w:rsidDel="005D4754">
                <w:rPr>
                  <w:rFonts w:ascii="Arial" w:hAnsi="Arial"/>
                  <w:sz w:val="18"/>
                </w:rPr>
                <w:delText>MCPTT User</w:delText>
              </w:r>
            </w:del>
            <w:ins w:id="975" w:author="MCC160" w:date="2023-01-21T18:00:00Z">
              <w:r w:rsidR="005D4754">
                <w:rPr>
                  <w:rFonts w:ascii="Arial" w:hAnsi="Arial"/>
                  <w:sz w:val="18"/>
                </w:rPr>
                <w:t>user</w:t>
              </w:r>
            </w:ins>
            <w:r w:rsidRPr="006937F4">
              <w:rPr>
                <w:rFonts w:ascii="Arial" w:hAnsi="Arial"/>
                <w:sz w:val="18"/>
              </w:rPr>
              <w:t xml:space="preserve"> indicating the type of call?</w:t>
            </w:r>
          </w:p>
          <w:p w14:paraId="2DBC4D26" w14:textId="77777777" w:rsidR="006937F4" w:rsidRPr="006937F4" w:rsidRDefault="006937F4" w:rsidP="006937F4">
            <w:pPr>
              <w:keepNext/>
              <w:keepLines/>
              <w:spacing w:after="0"/>
              <w:rPr>
                <w:rFonts w:ascii="Arial" w:hAnsi="Arial"/>
                <w:sz w:val="18"/>
              </w:rPr>
            </w:pPr>
            <w:r w:rsidRPr="006937F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BE873A3"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A8FCF9"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0FD9E3E"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7CAC9CC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P</w:t>
            </w:r>
          </w:p>
        </w:tc>
      </w:tr>
      <w:tr w:rsidR="006937F4" w:rsidRPr="006937F4" w14:paraId="31E6132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F809A0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23A0A94D" w14:textId="34F145D8" w:rsidR="006937F4" w:rsidRPr="006937F4" w:rsidRDefault="006937F4" w:rsidP="006937F4">
            <w:pPr>
              <w:keepNext/>
              <w:keepLines/>
              <w:spacing w:after="0"/>
              <w:rPr>
                <w:rFonts w:ascii="Arial" w:hAnsi="Arial"/>
                <w:sz w:val="18"/>
              </w:rPr>
            </w:pPr>
            <w:r w:rsidRPr="006937F4">
              <w:rPr>
                <w:rFonts w:ascii="Arial" w:eastAsia="Calibri" w:hAnsi="Arial"/>
                <w:sz w:val="18"/>
              </w:rPr>
              <w:t xml:space="preserve">The SS (MCPTT </w:t>
            </w:r>
            <w:del w:id="976" w:author="MCC160" w:date="2023-01-21T18:09:00Z">
              <w:r w:rsidRPr="006937F4" w:rsidDel="00976330">
                <w:rPr>
                  <w:rFonts w:ascii="Arial" w:eastAsia="Calibri" w:hAnsi="Arial"/>
                  <w:sz w:val="18"/>
                </w:rPr>
                <w:delText>S</w:delText>
              </w:r>
            </w:del>
            <w:ins w:id="977" w:author="MCC160" w:date="2023-01-21T18:09:00Z">
              <w:r w:rsidR="00976330">
                <w:rPr>
                  <w:rFonts w:ascii="Arial" w:eastAsia="Calibri" w:hAnsi="Arial"/>
                  <w:sz w:val="18"/>
                </w:rPr>
                <w:t>s</w:t>
              </w:r>
            </w:ins>
            <w:r w:rsidRPr="006937F4">
              <w:rPr>
                <w:rFonts w:ascii="Arial" w:eastAsia="Calibri" w:hAnsi="Arial"/>
                <w:sz w:val="18"/>
              </w:rPr>
              <w:t xml:space="preserve">erver) sends a </w:t>
            </w:r>
            <w:r w:rsidRPr="006937F4">
              <w:rPr>
                <w:rFonts w:ascii="Arial" w:hAnsi="Arial"/>
                <w:sz w:val="18"/>
              </w:rPr>
              <w:t>Floor Release Multi Talker</w:t>
            </w:r>
            <w:r w:rsidRPr="006937F4">
              <w:rPr>
                <w:rFonts w:ascii="Arial" w:eastAsia="Calibri" w:hAnsi="Arial"/>
                <w:sz w:val="18"/>
              </w:rPr>
              <w:t xml:space="preserve"> message</w:t>
            </w:r>
            <w:del w:id="978" w:author="MCC160" w:date="2023-01-21T18:01:00Z">
              <w:r w:rsidRPr="006937F4" w:rsidDel="005D4754">
                <w:rPr>
                  <w:rFonts w:ascii="Arial" w:eastAsia="Calibri" w:hAnsi="Arial"/>
                  <w:sz w:val="18"/>
                </w:rPr>
                <w:delText xml:space="preserve">, </w:delText>
              </w:r>
              <w:r w:rsidRPr="006937F4" w:rsidDel="005D4754">
                <w:rPr>
                  <w:rFonts w:ascii="Arial" w:hAnsi="Arial"/>
                  <w:sz w:val="18"/>
                </w:rPr>
                <w:delText>with no acknowledgement required,</w:delText>
              </w:r>
            </w:del>
            <w:r w:rsidRPr="006937F4">
              <w:rPr>
                <w:rFonts w:ascii="Arial" w:hAnsi="Arial"/>
                <w:sz w:val="18"/>
              </w:rPr>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658BA46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92EA416" w14:textId="77777777" w:rsidR="006937F4" w:rsidRPr="006937F4" w:rsidRDefault="006937F4" w:rsidP="006937F4">
            <w:pPr>
              <w:keepNext/>
              <w:keepLines/>
              <w:spacing w:after="0"/>
              <w:rPr>
                <w:rFonts w:ascii="Arial" w:hAnsi="Arial"/>
                <w:sz w:val="18"/>
              </w:rPr>
            </w:pPr>
            <w:r w:rsidRPr="006937F4">
              <w:rPr>
                <w:rFonts w:ascii="Arial" w:hAnsi="Arial"/>
                <w:sz w:val="18"/>
              </w:rPr>
              <w:t>Floor Release Multi Talker</w:t>
            </w:r>
          </w:p>
        </w:tc>
        <w:tc>
          <w:tcPr>
            <w:tcW w:w="567" w:type="dxa"/>
            <w:tcBorders>
              <w:top w:val="single" w:sz="4" w:space="0" w:color="auto"/>
              <w:left w:val="single" w:sz="4" w:space="0" w:color="auto"/>
              <w:bottom w:val="single" w:sz="4" w:space="0" w:color="auto"/>
              <w:right w:val="single" w:sz="4" w:space="0" w:color="auto"/>
            </w:tcBorders>
            <w:hideMark/>
          </w:tcPr>
          <w:p w14:paraId="4D59C15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75A651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2B5C76D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27A990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hideMark/>
          </w:tcPr>
          <w:p w14:paraId="144DD97F" w14:textId="66DF2954" w:rsidR="006937F4" w:rsidRPr="006937F4" w:rsidRDefault="006937F4" w:rsidP="006937F4">
            <w:pPr>
              <w:keepNext/>
              <w:keepLines/>
              <w:spacing w:after="0"/>
              <w:rPr>
                <w:rFonts w:ascii="Arial" w:hAnsi="Arial"/>
                <w:sz w:val="18"/>
              </w:rPr>
            </w:pPr>
            <w:r w:rsidRPr="006937F4">
              <w:rPr>
                <w:rFonts w:ascii="Arial" w:eastAsia="Calibri" w:hAnsi="Arial"/>
                <w:sz w:val="18"/>
              </w:rPr>
              <w:t xml:space="preserve">Check: Does the UE (MCPTT </w:t>
            </w:r>
            <w:del w:id="979" w:author="MCC160" w:date="2023-01-21T18:10:00Z">
              <w:r w:rsidRPr="006937F4" w:rsidDel="00976330">
                <w:rPr>
                  <w:rFonts w:ascii="Arial" w:eastAsia="Calibri" w:hAnsi="Arial"/>
                  <w:sz w:val="18"/>
                </w:rPr>
                <w:delText>C</w:delText>
              </w:r>
            </w:del>
            <w:ins w:id="980" w:author="MCC160" w:date="2023-01-21T18:10:00Z">
              <w:r w:rsidR="00976330">
                <w:rPr>
                  <w:rFonts w:ascii="Arial" w:eastAsia="Calibri" w:hAnsi="Arial"/>
                  <w:sz w:val="18"/>
                </w:rPr>
                <w:t>c</w:t>
              </w:r>
            </w:ins>
            <w:r w:rsidRPr="006937F4">
              <w:rPr>
                <w:rFonts w:ascii="Arial" w:eastAsia="Calibri" w:hAnsi="Arial"/>
                <w:sz w:val="18"/>
              </w:rPr>
              <w:t xml:space="preserve">lient) </w:t>
            </w:r>
            <w:r w:rsidRPr="006937F4">
              <w:rPr>
                <w:rFonts w:ascii="Arial" w:hAnsi="Arial"/>
                <w:sz w:val="18"/>
              </w:rPr>
              <w:t>provide a notification to the user indicating that the participant has released the floor in a multi-talker group?</w:t>
            </w:r>
          </w:p>
          <w:p w14:paraId="099D8DD8" w14:textId="77777777" w:rsidR="006937F4" w:rsidRPr="006937F4" w:rsidRDefault="006937F4" w:rsidP="006937F4">
            <w:pPr>
              <w:keepNext/>
              <w:keepLines/>
              <w:spacing w:after="0"/>
              <w:rPr>
                <w:rFonts w:ascii="Arial" w:hAnsi="Arial"/>
                <w:sz w:val="18"/>
              </w:rPr>
            </w:pPr>
            <w:r w:rsidRPr="006937F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C574D7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C44B330"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29B1F2A"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0407693A"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P</w:t>
            </w:r>
          </w:p>
        </w:tc>
      </w:tr>
      <w:tr w:rsidR="006937F4" w:rsidRPr="006937F4" w14:paraId="423EFC2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546F1D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24</w:t>
            </w:r>
          </w:p>
        </w:tc>
        <w:tc>
          <w:tcPr>
            <w:tcW w:w="3969" w:type="dxa"/>
            <w:tcBorders>
              <w:top w:val="single" w:sz="4" w:space="0" w:color="auto"/>
              <w:left w:val="single" w:sz="4" w:space="0" w:color="auto"/>
              <w:bottom w:val="single" w:sz="4" w:space="0" w:color="auto"/>
              <w:right w:val="single" w:sz="4" w:space="0" w:color="auto"/>
            </w:tcBorders>
            <w:hideMark/>
          </w:tcPr>
          <w:p w14:paraId="59692072" w14:textId="77777777" w:rsidR="00DA05E0" w:rsidRDefault="00DA05E0" w:rsidP="00DA05E0">
            <w:pPr>
              <w:pStyle w:val="TAL"/>
              <w:rPr>
                <w:ins w:id="981" w:author="MCC160" w:date="2023-01-21T17:41:00Z"/>
              </w:rPr>
            </w:pPr>
            <w:ins w:id="982" w:author="MCC160" w:date="2023-01-21T17:41:00Z">
              <w:r w:rsidRPr="00277ED8">
                <w:t>Make the UE (MCPTT client) release the floor.</w:t>
              </w:r>
            </w:ins>
          </w:p>
          <w:p w14:paraId="5DB97F21" w14:textId="37E989F1" w:rsidR="006937F4" w:rsidRPr="006937F4" w:rsidDel="00DA05E0" w:rsidRDefault="006937F4" w:rsidP="006937F4">
            <w:pPr>
              <w:keepNext/>
              <w:keepLines/>
              <w:spacing w:after="0"/>
              <w:rPr>
                <w:del w:id="983" w:author="MCC160" w:date="2023-01-21T17:41:00Z"/>
                <w:rFonts w:ascii="Arial" w:hAnsi="Arial"/>
                <w:sz w:val="18"/>
              </w:rPr>
            </w:pPr>
            <w:del w:id="984" w:author="MCC160" w:date="2023-01-21T17:41:00Z">
              <w:r w:rsidRPr="006937F4" w:rsidDel="00DA05E0">
                <w:rPr>
                  <w:rFonts w:ascii="Arial" w:hAnsi="Arial"/>
                  <w:sz w:val="18"/>
                </w:rPr>
                <w:delText>Make the MCPTT User indicate end of talking (e.g. releasing the PTT button).</w:delText>
              </w:r>
            </w:del>
          </w:p>
          <w:p w14:paraId="304EF8A5"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60A59BBE" w14:textId="77777777" w:rsidR="006937F4" w:rsidRPr="006937F4" w:rsidRDefault="006937F4" w:rsidP="006937F4">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4C54C501" w14:textId="77777777" w:rsidR="006937F4" w:rsidRPr="006937F4" w:rsidRDefault="006937F4" w:rsidP="006937F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B16904D" w14:textId="77777777" w:rsidR="006937F4" w:rsidRPr="006937F4" w:rsidRDefault="006937F4" w:rsidP="006937F4">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BAACB1D" w14:textId="77777777" w:rsidR="006937F4" w:rsidRPr="006937F4" w:rsidRDefault="006937F4" w:rsidP="006937F4">
            <w:pPr>
              <w:keepNext/>
              <w:keepLines/>
              <w:spacing w:after="0"/>
              <w:jc w:val="center"/>
              <w:rPr>
                <w:rFonts w:ascii="Arial" w:hAnsi="Arial"/>
                <w:sz w:val="18"/>
              </w:rPr>
            </w:pPr>
          </w:p>
        </w:tc>
      </w:tr>
      <w:tr w:rsidR="006937F4" w:rsidRPr="006937F4" w14:paraId="7E67DF3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55CAEE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25</w:t>
            </w:r>
          </w:p>
        </w:tc>
        <w:tc>
          <w:tcPr>
            <w:tcW w:w="3969" w:type="dxa"/>
            <w:tcBorders>
              <w:top w:val="single" w:sz="4" w:space="0" w:color="auto"/>
              <w:left w:val="single" w:sz="4" w:space="0" w:color="auto"/>
              <w:bottom w:val="single" w:sz="4" w:space="0" w:color="auto"/>
              <w:right w:val="single" w:sz="4" w:space="0" w:color="auto"/>
            </w:tcBorders>
            <w:hideMark/>
          </w:tcPr>
          <w:p w14:paraId="4FAF8181" w14:textId="77777777" w:rsidR="006937F4" w:rsidRPr="006937F4" w:rsidRDefault="006937F4" w:rsidP="006937F4">
            <w:pPr>
              <w:keepNext/>
              <w:keepLines/>
              <w:spacing w:after="0"/>
              <w:rPr>
                <w:rFonts w:ascii="Arial" w:hAnsi="Arial"/>
                <w:sz w:val="18"/>
              </w:rPr>
            </w:pPr>
            <w:r w:rsidRPr="006937F4">
              <w:rPr>
                <w:rFonts w:ascii="Arial" w:hAnsi="Arial"/>
                <w:sz w:val="18"/>
              </w:rPr>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1B080FA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F4E2336" w14:textId="77777777" w:rsidR="006937F4" w:rsidRPr="006937F4" w:rsidRDefault="006937F4" w:rsidP="006937F4">
            <w:pPr>
              <w:keepNext/>
              <w:keepLines/>
              <w:spacing w:after="0"/>
              <w:rPr>
                <w:rFonts w:ascii="Arial" w:hAnsi="Arial"/>
                <w:sz w:val="18"/>
              </w:rPr>
            </w:pPr>
            <w:r w:rsidRPr="006937F4">
              <w:rPr>
                <w:rFonts w:ascii="Arial" w:hAnsi="Arial"/>
                <w:sz w:val="18"/>
              </w:rPr>
              <w:t>Floor Release</w:t>
            </w:r>
          </w:p>
        </w:tc>
        <w:tc>
          <w:tcPr>
            <w:tcW w:w="567" w:type="dxa"/>
            <w:tcBorders>
              <w:top w:val="single" w:sz="4" w:space="0" w:color="auto"/>
              <w:left w:val="single" w:sz="4" w:space="0" w:color="auto"/>
              <w:bottom w:val="single" w:sz="4" w:space="0" w:color="auto"/>
              <w:right w:val="single" w:sz="4" w:space="0" w:color="auto"/>
            </w:tcBorders>
            <w:hideMark/>
          </w:tcPr>
          <w:p w14:paraId="13A98D6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6</w:t>
            </w:r>
          </w:p>
        </w:tc>
        <w:tc>
          <w:tcPr>
            <w:tcW w:w="892" w:type="dxa"/>
            <w:tcBorders>
              <w:top w:val="single" w:sz="4" w:space="0" w:color="auto"/>
              <w:left w:val="single" w:sz="4" w:space="0" w:color="auto"/>
              <w:bottom w:val="single" w:sz="4" w:space="0" w:color="auto"/>
              <w:right w:val="single" w:sz="4" w:space="0" w:color="auto"/>
            </w:tcBorders>
            <w:hideMark/>
          </w:tcPr>
          <w:p w14:paraId="6AA2B0D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63D5D07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1EAD4AF"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3969" w:type="dxa"/>
            <w:tcBorders>
              <w:top w:val="single" w:sz="4" w:space="0" w:color="auto"/>
              <w:left w:val="single" w:sz="4" w:space="0" w:color="auto"/>
              <w:bottom w:val="single" w:sz="4" w:space="0" w:color="auto"/>
              <w:right w:val="single" w:sz="4" w:space="0" w:color="auto"/>
            </w:tcBorders>
            <w:hideMark/>
          </w:tcPr>
          <w:p w14:paraId="58EE3515" w14:textId="77777777" w:rsidR="006937F4" w:rsidRPr="006937F4" w:rsidRDefault="006937F4" w:rsidP="006937F4">
            <w:pPr>
              <w:keepNext/>
              <w:keepLines/>
              <w:spacing w:after="0"/>
              <w:rPr>
                <w:rFonts w:ascii="Arial" w:hAnsi="Arial"/>
                <w:sz w:val="18"/>
              </w:rPr>
            </w:pPr>
            <w:r w:rsidRPr="006937F4">
              <w:rPr>
                <w:rFonts w:ascii="Arial" w:hAnsi="Arial"/>
                <w:sz w:val="18"/>
              </w:rPr>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45775C0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12DDAD" w14:textId="77777777" w:rsidR="006937F4" w:rsidRPr="006937F4" w:rsidRDefault="006937F4" w:rsidP="006937F4">
            <w:pPr>
              <w:keepNext/>
              <w:keepLines/>
              <w:spacing w:after="0"/>
              <w:rPr>
                <w:rFonts w:ascii="Arial" w:hAnsi="Arial"/>
                <w:sz w:val="18"/>
              </w:rPr>
            </w:pPr>
            <w:r w:rsidRPr="006937F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1CEFAD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C7A888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1169717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CAAF1A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26a1</w:t>
            </w:r>
          </w:p>
        </w:tc>
        <w:tc>
          <w:tcPr>
            <w:tcW w:w="3969" w:type="dxa"/>
            <w:tcBorders>
              <w:top w:val="single" w:sz="4" w:space="0" w:color="auto"/>
              <w:left w:val="single" w:sz="4" w:space="0" w:color="auto"/>
              <w:bottom w:val="single" w:sz="4" w:space="0" w:color="auto"/>
              <w:right w:val="single" w:sz="4" w:space="0" w:color="auto"/>
            </w:tcBorders>
            <w:hideMark/>
          </w:tcPr>
          <w:p w14:paraId="65060CCD" w14:textId="4BD62E32" w:rsidR="006937F4" w:rsidRPr="006937F4" w:rsidRDefault="006937F4" w:rsidP="006937F4">
            <w:pPr>
              <w:keepNext/>
              <w:keepLines/>
              <w:spacing w:after="0"/>
              <w:rPr>
                <w:rFonts w:ascii="Arial" w:hAnsi="Arial"/>
                <w:sz w:val="18"/>
              </w:rPr>
            </w:pPr>
            <w:r w:rsidRPr="006937F4">
              <w:rPr>
                <w:rFonts w:ascii="Arial" w:hAnsi="Arial"/>
                <w:sz w:val="18"/>
              </w:rPr>
              <w:t xml:space="preserve">The SS </w:t>
            </w:r>
            <w:del w:id="985" w:author="MCC160" w:date="2023-01-22T10:48:00Z">
              <w:r w:rsidRPr="006937F4" w:rsidDel="00FE3EE9">
                <w:rPr>
                  <w:rFonts w:ascii="Arial" w:hAnsi="Arial"/>
                  <w:sz w:val="18"/>
                </w:rPr>
                <w:delText xml:space="preserve">sends </w:delText>
              </w:r>
            </w:del>
            <w:ins w:id="986" w:author="MCC160" w:date="2023-01-22T10:48:00Z">
              <w:r w:rsidR="00FE3EE9" w:rsidRPr="00FE3EE9">
                <w:rPr>
                  <w:rFonts w:ascii="Arial" w:hAnsi="Arial"/>
                  <w:sz w:val="18"/>
                </w:rPr>
                <w:t xml:space="preserve">responds with </w:t>
              </w:r>
            </w:ins>
            <w:r w:rsidRPr="006937F4">
              <w:rPr>
                <w:rFonts w:ascii="Arial" w:hAnsi="Arial"/>
                <w:sz w:val="18"/>
              </w:rPr>
              <w:t xml:space="preserve">a Floor Ack message </w:t>
            </w:r>
            <w:del w:id="987" w:author="MCC160" w:date="2023-01-21T18:01:00Z">
              <w:r w:rsidRPr="006937F4" w:rsidDel="005D4754">
                <w:rPr>
                  <w:rFonts w:ascii="Arial" w:hAnsi="Arial"/>
                  <w:sz w:val="18"/>
                </w:rPr>
                <w:delText xml:space="preserve">in response to the Floor Release message </w:delText>
              </w:r>
            </w:del>
            <w:r w:rsidRPr="006937F4">
              <w:rPr>
                <w:rFonts w:ascii="Arial" w:hAnsi="Arial"/>
                <w:sz w:val="18"/>
              </w:rPr>
              <w:t>using unicast messaging</w:t>
            </w:r>
          </w:p>
        </w:tc>
        <w:tc>
          <w:tcPr>
            <w:tcW w:w="709" w:type="dxa"/>
            <w:tcBorders>
              <w:top w:val="single" w:sz="4" w:space="0" w:color="auto"/>
              <w:left w:val="single" w:sz="4" w:space="0" w:color="auto"/>
              <w:bottom w:val="single" w:sz="4" w:space="0" w:color="auto"/>
              <w:right w:val="single" w:sz="4" w:space="0" w:color="auto"/>
            </w:tcBorders>
            <w:hideMark/>
          </w:tcPr>
          <w:p w14:paraId="342612F4"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3B1E57F"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
          <w:p w14:paraId="4ABDFE3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5CE965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719BC93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532225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27</w:t>
            </w:r>
          </w:p>
        </w:tc>
        <w:tc>
          <w:tcPr>
            <w:tcW w:w="3969" w:type="dxa"/>
            <w:tcBorders>
              <w:top w:val="single" w:sz="4" w:space="0" w:color="auto"/>
              <w:left w:val="single" w:sz="4" w:space="0" w:color="auto"/>
              <w:bottom w:val="single" w:sz="4" w:space="0" w:color="auto"/>
              <w:right w:val="single" w:sz="4" w:space="0" w:color="auto"/>
            </w:tcBorders>
            <w:hideMark/>
          </w:tcPr>
          <w:p w14:paraId="3F5B5997" w14:textId="5011A0DF" w:rsidR="006937F4" w:rsidRPr="006937F4" w:rsidRDefault="006937F4" w:rsidP="006937F4">
            <w:pPr>
              <w:keepNext/>
              <w:keepLines/>
              <w:spacing w:after="0"/>
              <w:rPr>
                <w:rFonts w:ascii="Arial" w:hAnsi="Arial"/>
                <w:sz w:val="18"/>
              </w:rPr>
            </w:pPr>
            <w:r w:rsidRPr="006937F4">
              <w:rPr>
                <w:rFonts w:ascii="Arial" w:hAnsi="Arial"/>
                <w:sz w:val="18"/>
              </w:rPr>
              <w:t xml:space="preserve">The SS sends a Floor Idle message with </w:t>
            </w:r>
            <w:ins w:id="988" w:author="MCC160" w:date="2023-01-21T18:02:00Z">
              <w:r w:rsidR="005D4754">
                <w:rPr>
                  <w:rFonts w:ascii="Arial" w:hAnsi="Arial"/>
                  <w:sz w:val="18"/>
                </w:rPr>
                <w:t xml:space="preserve">request for </w:t>
              </w:r>
            </w:ins>
            <w:r w:rsidRPr="006937F4">
              <w:rPr>
                <w:rFonts w:ascii="Arial" w:hAnsi="Arial"/>
                <w:sz w:val="18"/>
              </w:rPr>
              <w:t xml:space="preserve">acknowledgement </w:t>
            </w:r>
            <w:del w:id="989" w:author="MCC160" w:date="2023-01-21T18:02:00Z">
              <w:r w:rsidRPr="006937F4" w:rsidDel="005D4754">
                <w:rPr>
                  <w:rFonts w:ascii="Arial" w:hAnsi="Arial"/>
                  <w:sz w:val="18"/>
                </w:rPr>
                <w:delText xml:space="preserve">required </w:delText>
              </w:r>
            </w:del>
            <w:r w:rsidRPr="006937F4">
              <w:rPr>
                <w:rFonts w:ascii="Arial" w:hAnsi="Arial"/>
                <w:sz w:val="18"/>
              </w:rPr>
              <w:t>over the MBMS subchannel</w:t>
            </w:r>
            <w:ins w:id="990" w:author="MCC160" w:date="2023-01-21T18:09:00Z">
              <w:r w:rsidR="0097633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E88B95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E3C17E0" w14:textId="77777777" w:rsidR="006937F4" w:rsidRPr="006937F4" w:rsidRDefault="006937F4" w:rsidP="006937F4">
            <w:pPr>
              <w:keepNext/>
              <w:keepLines/>
              <w:spacing w:after="0"/>
              <w:rPr>
                <w:rFonts w:ascii="Arial" w:hAnsi="Arial"/>
                <w:sz w:val="18"/>
              </w:rPr>
            </w:pPr>
            <w:r w:rsidRPr="006937F4">
              <w:rPr>
                <w:rFonts w:ascii="Arial" w:hAnsi="Arial"/>
                <w:sz w:val="18"/>
              </w:rPr>
              <w:t>Floor Idle</w:t>
            </w:r>
          </w:p>
        </w:tc>
        <w:tc>
          <w:tcPr>
            <w:tcW w:w="567" w:type="dxa"/>
            <w:tcBorders>
              <w:top w:val="single" w:sz="4" w:space="0" w:color="auto"/>
              <w:left w:val="single" w:sz="4" w:space="0" w:color="auto"/>
              <w:bottom w:val="single" w:sz="4" w:space="0" w:color="auto"/>
              <w:right w:val="single" w:sz="4" w:space="0" w:color="auto"/>
            </w:tcBorders>
            <w:hideMark/>
          </w:tcPr>
          <w:p w14:paraId="726CC63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1FCFDA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2F13741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082D26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28</w:t>
            </w:r>
          </w:p>
        </w:tc>
        <w:tc>
          <w:tcPr>
            <w:tcW w:w="3969" w:type="dxa"/>
            <w:tcBorders>
              <w:top w:val="single" w:sz="4" w:space="0" w:color="auto"/>
              <w:left w:val="single" w:sz="4" w:space="0" w:color="auto"/>
              <w:bottom w:val="single" w:sz="4" w:space="0" w:color="auto"/>
              <w:right w:val="single" w:sz="4" w:space="0" w:color="auto"/>
            </w:tcBorders>
            <w:hideMark/>
          </w:tcPr>
          <w:p w14:paraId="35CF1688" w14:textId="7EE16A78"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991" w:author="MCC160" w:date="2023-01-21T18:10:00Z">
              <w:r w:rsidRPr="006937F4" w:rsidDel="00976330">
                <w:rPr>
                  <w:rFonts w:ascii="Arial" w:hAnsi="Arial"/>
                  <w:sz w:val="18"/>
                </w:rPr>
                <w:delText>C</w:delText>
              </w:r>
            </w:del>
            <w:ins w:id="992" w:author="MCC160" w:date="2023-01-21T18:10:00Z">
              <w:r w:rsidR="00976330">
                <w:rPr>
                  <w:rFonts w:ascii="Arial" w:hAnsi="Arial"/>
                  <w:sz w:val="18"/>
                </w:rPr>
                <w:t>c</w:t>
              </w:r>
            </w:ins>
            <w:r w:rsidRPr="006937F4">
              <w:rPr>
                <w:rFonts w:ascii="Arial" w:hAnsi="Arial"/>
                <w:sz w:val="18"/>
              </w:rPr>
              <w:t xml:space="preserve">lient) respond </w:t>
            </w:r>
            <w:del w:id="993" w:author="MCC160" w:date="2023-01-22T10:49:00Z">
              <w:r w:rsidRPr="006937F4" w:rsidDel="00FE3EE9">
                <w:rPr>
                  <w:rFonts w:ascii="Arial" w:hAnsi="Arial"/>
                  <w:sz w:val="18"/>
                </w:rPr>
                <w:delText xml:space="preserve">to the Floor Idle message over the MBMS subchannel </w:delText>
              </w:r>
            </w:del>
            <w:r w:rsidRPr="006937F4">
              <w:rPr>
                <w:rFonts w:ascii="Arial" w:hAnsi="Arial"/>
                <w:sz w:val="18"/>
              </w:rPr>
              <w:t>with a Floor Ack message</w:t>
            </w:r>
            <w:ins w:id="994" w:author="MCC160" w:date="2023-01-21T20:33:00Z">
              <w:r w:rsidR="006D308A" w:rsidRPr="006D308A">
                <w:rPr>
                  <w:rFonts w:ascii="Arial" w:hAnsi="Arial"/>
                  <w:sz w:val="18"/>
                </w:rPr>
                <w:t xml:space="preserve"> over the MBMS subchannel</w:t>
              </w:r>
            </w:ins>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4A03A1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1E0A199"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
          <w:p w14:paraId="51A45B5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6</w:t>
            </w:r>
          </w:p>
        </w:tc>
        <w:tc>
          <w:tcPr>
            <w:tcW w:w="892" w:type="dxa"/>
            <w:tcBorders>
              <w:top w:val="single" w:sz="4" w:space="0" w:color="auto"/>
              <w:left w:val="single" w:sz="4" w:space="0" w:color="auto"/>
              <w:bottom w:val="single" w:sz="4" w:space="0" w:color="auto"/>
              <w:right w:val="single" w:sz="4" w:space="0" w:color="auto"/>
            </w:tcBorders>
            <w:hideMark/>
          </w:tcPr>
          <w:p w14:paraId="29514D6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1957CF3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85939A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29</w:t>
            </w:r>
          </w:p>
        </w:tc>
        <w:tc>
          <w:tcPr>
            <w:tcW w:w="3969" w:type="dxa"/>
            <w:tcBorders>
              <w:top w:val="single" w:sz="4" w:space="0" w:color="auto"/>
              <w:left w:val="single" w:sz="4" w:space="0" w:color="auto"/>
              <w:bottom w:val="single" w:sz="4" w:space="0" w:color="auto"/>
              <w:right w:val="single" w:sz="4" w:space="0" w:color="auto"/>
            </w:tcBorders>
            <w:hideMark/>
          </w:tcPr>
          <w:p w14:paraId="32055DFC" w14:textId="0BDA72CE" w:rsidR="006937F4" w:rsidRDefault="006937F4" w:rsidP="006937F4">
            <w:pPr>
              <w:keepNext/>
              <w:keepLines/>
              <w:spacing w:after="0"/>
              <w:rPr>
                <w:ins w:id="995" w:author="MCC160" w:date="2023-01-21T18:02:00Z"/>
                <w:rFonts w:ascii="Arial" w:hAnsi="Arial"/>
                <w:sz w:val="18"/>
              </w:rPr>
            </w:pPr>
            <w:r w:rsidRPr="006937F4">
              <w:rPr>
                <w:rFonts w:ascii="Arial" w:hAnsi="Arial"/>
                <w:sz w:val="18"/>
              </w:rPr>
              <w:t>The SS ends the conversation on the MBMS subchannel and sends an Unmap Group to Bearer message on the MBMS subchannel.</w:t>
            </w:r>
          </w:p>
          <w:p w14:paraId="5672F531" w14:textId="77777777" w:rsidR="005D4754" w:rsidRPr="006937F4" w:rsidRDefault="005D4754" w:rsidP="006937F4">
            <w:pPr>
              <w:keepNext/>
              <w:keepLines/>
              <w:spacing w:after="0"/>
              <w:rPr>
                <w:rFonts w:ascii="Arial" w:hAnsi="Arial"/>
                <w:sz w:val="18"/>
              </w:rPr>
            </w:pPr>
          </w:p>
          <w:p w14:paraId="12F36DBB" w14:textId="039F3523" w:rsidR="006937F4" w:rsidRPr="006937F4" w:rsidRDefault="006937F4" w:rsidP="006937F4">
            <w:pPr>
              <w:keepNext/>
              <w:keepLines/>
              <w:spacing w:after="0"/>
              <w:rPr>
                <w:rFonts w:ascii="Arial" w:hAnsi="Arial"/>
                <w:sz w:val="18"/>
              </w:rPr>
            </w:pPr>
            <w:r w:rsidRPr="006937F4">
              <w:rPr>
                <w:rFonts w:ascii="Arial" w:hAnsi="Arial"/>
                <w:sz w:val="18"/>
              </w:rPr>
              <w:t xml:space="preserve">NOTE: The related E-UTRA/EPC actions are described in TS 36.579-1 [2], </w:t>
            </w:r>
            <w:del w:id="996" w:author="MCC160" w:date="2023-01-21T17:14:00Z">
              <w:r w:rsidRPr="006937F4" w:rsidDel="00781A70">
                <w:rPr>
                  <w:rFonts w:ascii="Arial" w:hAnsi="Arial"/>
                  <w:sz w:val="18"/>
                </w:rPr>
                <w:delText>sub</w:delText>
              </w:r>
            </w:del>
            <w:r w:rsidRPr="006937F4">
              <w:rPr>
                <w:rFonts w:ascii="Arial" w:hAnsi="Arial"/>
                <w:sz w:val="18"/>
              </w:rPr>
              <w:t xml:space="preserve">clause 5.4.12 </w:t>
            </w:r>
            <w:del w:id="997" w:author="MCC160" w:date="2023-01-21T17:14:00Z">
              <w:r w:rsidRPr="006937F4" w:rsidDel="00781A70">
                <w:rPr>
                  <w:rFonts w:ascii="Arial" w:hAnsi="Arial"/>
                  <w:sz w:val="18"/>
                </w:rPr>
                <w:delText xml:space="preserve">Generic Test Procedure for </w:delText>
              </w:r>
            </w:del>
            <w:del w:id="998" w:author="MCC160" w:date="2023-01-23T13:33:00Z">
              <w:r w:rsidRPr="006937F4" w:rsidDel="000B003C">
                <w:rPr>
                  <w:rFonts w:ascii="Arial" w:hAnsi="Arial"/>
                  <w:sz w:val="18"/>
                </w:rPr>
                <w:delText xml:space="preserve">MCPTT </w:delText>
              </w:r>
            </w:del>
            <w:ins w:id="999" w:author="MCC160" w:date="2023-01-23T13:33:00Z">
              <w:r w:rsidR="000B003C">
                <w:rPr>
                  <w:rFonts w:ascii="Arial" w:hAnsi="Arial"/>
                  <w:sz w:val="18"/>
                </w:rPr>
                <w:t xml:space="preserve">'MCX </w:t>
              </w:r>
            </w:ins>
            <w:r w:rsidRPr="006937F4">
              <w:rPr>
                <w:rFonts w:ascii="Arial" w:hAnsi="Arial"/>
                <w:sz w:val="18"/>
              </w:rPr>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FC568F7"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735890E3" w14:textId="77777777" w:rsidR="006937F4" w:rsidRPr="006937F4" w:rsidRDefault="006937F4" w:rsidP="006937F4">
            <w:pPr>
              <w:keepNext/>
              <w:keepLines/>
              <w:spacing w:after="0"/>
              <w:rPr>
                <w:rFonts w:ascii="Arial" w:hAnsi="Arial"/>
                <w:sz w:val="18"/>
              </w:rPr>
            </w:pPr>
            <w:r w:rsidRPr="006937F4">
              <w:rPr>
                <w:rFonts w:ascii="Arial" w:hAnsi="Arial"/>
                <w:sz w:val="18"/>
              </w:rPr>
              <w:t>Unmap Group to Bearer</w:t>
            </w:r>
          </w:p>
        </w:tc>
        <w:tc>
          <w:tcPr>
            <w:tcW w:w="567" w:type="dxa"/>
            <w:tcBorders>
              <w:top w:val="single" w:sz="4" w:space="0" w:color="auto"/>
              <w:left w:val="single" w:sz="4" w:space="0" w:color="auto"/>
              <w:bottom w:val="single" w:sz="4" w:space="0" w:color="auto"/>
              <w:right w:val="single" w:sz="4" w:space="0" w:color="auto"/>
            </w:tcBorders>
          </w:tcPr>
          <w:p w14:paraId="27BB4768" w14:textId="77777777" w:rsidR="006937F4" w:rsidRPr="006937F4" w:rsidRDefault="006937F4" w:rsidP="006937F4">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6AF2CD5" w14:textId="77777777" w:rsidR="006937F4" w:rsidRPr="006937F4" w:rsidRDefault="006937F4" w:rsidP="006937F4">
            <w:pPr>
              <w:keepNext/>
              <w:keepLines/>
              <w:spacing w:after="0"/>
              <w:jc w:val="center"/>
              <w:rPr>
                <w:rFonts w:ascii="Arial" w:hAnsi="Arial"/>
                <w:sz w:val="18"/>
              </w:rPr>
            </w:pPr>
          </w:p>
        </w:tc>
      </w:tr>
      <w:tr w:rsidR="006937F4" w:rsidRPr="006937F4" w14:paraId="6B397F7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8B5DAD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30</w:t>
            </w:r>
          </w:p>
        </w:tc>
        <w:tc>
          <w:tcPr>
            <w:tcW w:w="3969" w:type="dxa"/>
            <w:tcBorders>
              <w:top w:val="single" w:sz="4" w:space="0" w:color="auto"/>
              <w:left w:val="single" w:sz="4" w:space="0" w:color="auto"/>
              <w:bottom w:val="single" w:sz="4" w:space="0" w:color="auto"/>
              <w:right w:val="single" w:sz="4" w:space="0" w:color="auto"/>
            </w:tcBorders>
            <w:hideMark/>
          </w:tcPr>
          <w:p w14:paraId="5398F365" w14:textId="4D9933C3" w:rsidR="006937F4" w:rsidRPr="006937F4" w:rsidRDefault="006937F4" w:rsidP="006937F4">
            <w:pPr>
              <w:keepNext/>
              <w:keepLines/>
              <w:spacing w:after="0"/>
              <w:rPr>
                <w:rFonts w:ascii="Arial" w:hAnsi="Arial"/>
                <w:sz w:val="18"/>
              </w:rPr>
            </w:pPr>
            <w:r w:rsidRPr="006937F4">
              <w:rPr>
                <w:rFonts w:ascii="Arial" w:hAnsi="Arial"/>
                <w:sz w:val="18"/>
              </w:rPr>
              <w:t xml:space="preserve">Check: </w:t>
            </w:r>
            <w:del w:id="1000" w:author="MCC160" w:date="2023-01-21T18:02:00Z">
              <w:r w:rsidRPr="006937F4" w:rsidDel="005D4754">
                <w:rPr>
                  <w:rFonts w:ascii="Arial" w:hAnsi="Arial"/>
                  <w:sz w:val="18"/>
                </w:rPr>
                <w:delText>d</w:delText>
              </w:r>
            </w:del>
            <w:ins w:id="1001" w:author="MCC160" w:date="2023-01-21T18:02:00Z">
              <w:r w:rsidR="005D4754">
                <w:rPr>
                  <w:rFonts w:ascii="Arial" w:hAnsi="Arial"/>
                  <w:sz w:val="18"/>
                </w:rPr>
                <w:t>D</w:t>
              </w:r>
            </w:ins>
            <w:r w:rsidRPr="006937F4">
              <w:rPr>
                <w:rFonts w:ascii="Arial" w:hAnsi="Arial"/>
                <w:sz w:val="18"/>
              </w:rPr>
              <w:t xml:space="preserve">oes the UE (MCPTT </w:t>
            </w:r>
            <w:del w:id="1002" w:author="MCC160" w:date="2023-01-21T18:10:00Z">
              <w:r w:rsidRPr="006937F4" w:rsidDel="00976330">
                <w:rPr>
                  <w:rFonts w:ascii="Arial" w:hAnsi="Arial"/>
                  <w:sz w:val="18"/>
                </w:rPr>
                <w:delText>C</w:delText>
              </w:r>
            </w:del>
            <w:ins w:id="1003" w:author="MCC160" w:date="2023-01-21T18:10:00Z">
              <w:r w:rsidR="00976330">
                <w:rPr>
                  <w:rFonts w:ascii="Arial" w:hAnsi="Arial"/>
                  <w:sz w:val="18"/>
                </w:rPr>
                <w:t>c</w:t>
              </w:r>
            </w:ins>
            <w:r w:rsidRPr="006937F4">
              <w:rPr>
                <w:rFonts w:ascii="Arial" w:hAnsi="Arial"/>
                <w:sz w:val="18"/>
              </w:rPr>
              <w:t>lient) respond to the Unmap Group T</w:t>
            </w:r>
            <w:del w:id="1004" w:author="MCC160" w:date="2023-01-21T20:08:00Z">
              <w:r w:rsidRPr="006937F4" w:rsidDel="00080B2D">
                <w:rPr>
                  <w:rFonts w:ascii="Arial" w:hAnsi="Arial"/>
                  <w:sz w:val="18"/>
                </w:rPr>
                <w:delText>O</w:delText>
              </w:r>
            </w:del>
            <w:ins w:id="1005" w:author="MCC160" w:date="2023-01-21T20:08:00Z">
              <w:r w:rsidR="00080B2D">
                <w:rPr>
                  <w:rFonts w:ascii="Arial" w:hAnsi="Arial"/>
                  <w:sz w:val="18"/>
                </w:rPr>
                <w:t>o</w:t>
              </w:r>
            </w:ins>
            <w:r w:rsidRPr="006937F4">
              <w:rPr>
                <w:rFonts w:ascii="Arial" w:hAnsi="Arial"/>
                <w:sz w:val="18"/>
              </w:rPr>
              <w:t xml:space="preserve"> Bearer message with a </w:t>
            </w:r>
            <w:ins w:id="1006" w:author="MCC160" w:date="2023-01-21T18:03:00Z">
              <w:r w:rsidR="00976330" w:rsidRPr="00976330">
                <w:rPr>
                  <w:rFonts w:ascii="Arial" w:hAnsi="Arial"/>
                  <w:sz w:val="18"/>
                </w:rPr>
                <w:t xml:space="preserve">SIP MESSAGE </w:t>
              </w:r>
            </w:ins>
            <w:ins w:id="1007" w:author="MCC160" w:date="2023-01-22T10:50:00Z">
              <w:r w:rsidR="00FE3EE9">
                <w:rPr>
                  <w:rFonts w:ascii="Arial" w:hAnsi="Arial"/>
                  <w:sz w:val="18"/>
                </w:rPr>
                <w:t xml:space="preserve">containing an </w:t>
              </w:r>
            </w:ins>
            <w:r w:rsidRPr="006937F4">
              <w:rPr>
                <w:rFonts w:ascii="Arial" w:hAnsi="Arial"/>
                <w:sz w:val="18"/>
              </w:rPr>
              <w:t>MBMS bearer listening status report</w:t>
            </w:r>
            <w:del w:id="1008" w:author="MCC160" w:date="2023-01-21T18:03:00Z">
              <w:r w:rsidRPr="006937F4" w:rsidDel="00976330">
                <w:rPr>
                  <w:rFonts w:ascii="Arial" w:hAnsi="Arial"/>
                  <w:sz w:val="18"/>
                </w:rPr>
                <w:delText xml:space="preserve"> via a SIP MESSAGE message</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BE579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A33E76A"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3441D55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5CA2C3A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0252E1A2"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7DCCEB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31</w:t>
            </w:r>
          </w:p>
        </w:tc>
        <w:tc>
          <w:tcPr>
            <w:tcW w:w="3969" w:type="dxa"/>
            <w:tcBorders>
              <w:top w:val="single" w:sz="4" w:space="0" w:color="auto"/>
              <w:left w:val="single" w:sz="4" w:space="0" w:color="auto"/>
              <w:bottom w:val="single" w:sz="4" w:space="0" w:color="auto"/>
              <w:right w:val="single" w:sz="4" w:space="0" w:color="auto"/>
            </w:tcBorders>
            <w:hideMark/>
          </w:tcPr>
          <w:p w14:paraId="0CF39A34" w14:textId="0533114C" w:rsidR="006937F4" w:rsidRPr="006937F4" w:rsidRDefault="006937F4" w:rsidP="006937F4">
            <w:pPr>
              <w:keepNext/>
              <w:keepLines/>
              <w:spacing w:after="0"/>
              <w:rPr>
                <w:rFonts w:ascii="Arial" w:hAnsi="Arial"/>
                <w:sz w:val="18"/>
              </w:rPr>
            </w:pPr>
            <w:r w:rsidRPr="006937F4">
              <w:rPr>
                <w:rFonts w:ascii="Arial" w:hAnsi="Arial"/>
                <w:sz w:val="18"/>
              </w:rPr>
              <w:t xml:space="preserve">The SS responds </w:t>
            </w:r>
            <w:del w:id="1009" w:author="MCC160" w:date="2023-01-21T20:20:00Z">
              <w:r w:rsidRPr="006937F4" w:rsidDel="00684E47">
                <w:rPr>
                  <w:rFonts w:ascii="Arial" w:hAnsi="Arial"/>
                  <w:sz w:val="18"/>
                </w:rPr>
                <w:delText xml:space="preserve">to the SIP MESSAGE message </w:delText>
              </w:r>
            </w:del>
            <w:r w:rsidRPr="006937F4">
              <w:rPr>
                <w:rFonts w:ascii="Arial" w:hAnsi="Arial"/>
                <w:sz w:val="18"/>
              </w:rPr>
              <w:t>with a SIP 200 (OK)</w:t>
            </w:r>
            <w:ins w:id="1010" w:author="MCC160" w:date="2023-01-21T20:20:00Z">
              <w:r w:rsidR="00684E47">
                <w:rPr>
                  <w:rFonts w:ascii="Arial" w:hAnsi="Arial"/>
                  <w:sz w:val="18"/>
                </w:rPr>
                <w:t>.</w:t>
              </w:r>
            </w:ins>
            <w:del w:id="1011" w:author="MCC160" w:date="2023-01-21T20:20:00Z">
              <w:r w:rsidRPr="006937F4" w:rsidDel="00684E47">
                <w:rPr>
                  <w:rFonts w:ascii="Arial" w:hAnsi="Arial"/>
                  <w:sz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786F6E3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5E33B92"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59712DE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5FBA76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5CE7C77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0A6BFF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32</w:t>
            </w:r>
          </w:p>
        </w:tc>
        <w:tc>
          <w:tcPr>
            <w:tcW w:w="3969" w:type="dxa"/>
            <w:tcBorders>
              <w:top w:val="single" w:sz="4" w:space="0" w:color="auto"/>
              <w:left w:val="single" w:sz="4" w:space="0" w:color="auto"/>
              <w:bottom w:val="single" w:sz="4" w:space="0" w:color="auto"/>
              <w:right w:val="single" w:sz="4" w:space="0" w:color="auto"/>
            </w:tcBorders>
            <w:hideMark/>
          </w:tcPr>
          <w:p w14:paraId="581E7451" w14:textId="3F5E4B8E" w:rsidR="006937F4" w:rsidRPr="006937F4" w:rsidRDefault="006937F4" w:rsidP="006937F4">
            <w:pPr>
              <w:keepNext/>
              <w:keepLines/>
              <w:spacing w:after="0"/>
              <w:rPr>
                <w:rFonts w:ascii="Arial" w:hAnsi="Arial"/>
                <w:sz w:val="18"/>
              </w:rPr>
            </w:pPr>
            <w:r w:rsidRPr="006937F4">
              <w:rPr>
                <w:rFonts w:ascii="Arial" w:hAnsi="Arial"/>
                <w:sz w:val="18"/>
              </w:rPr>
              <w:t>The SS cancels the MBMS bearer announcement and sends a SIP MESSAGE message</w:t>
            </w:r>
            <w:ins w:id="1012" w:author="MCC160" w:date="2023-01-21T18:03:00Z">
              <w:r w:rsidR="0097633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3612A4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19EEFDB"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2964822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FE19A4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6F52F64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2DD0DBB"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33</w:t>
            </w:r>
          </w:p>
        </w:tc>
        <w:tc>
          <w:tcPr>
            <w:tcW w:w="3969" w:type="dxa"/>
            <w:tcBorders>
              <w:top w:val="single" w:sz="4" w:space="0" w:color="auto"/>
              <w:left w:val="single" w:sz="4" w:space="0" w:color="auto"/>
              <w:bottom w:val="single" w:sz="4" w:space="0" w:color="auto"/>
              <w:right w:val="single" w:sz="4" w:space="0" w:color="auto"/>
            </w:tcBorders>
            <w:hideMark/>
          </w:tcPr>
          <w:p w14:paraId="35649A6C" w14:textId="55A0830C"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client) </w:t>
            </w:r>
            <w:del w:id="1013" w:author="MCC160" w:date="2023-01-21T20:20:00Z">
              <w:r w:rsidRPr="006937F4" w:rsidDel="00684E47">
                <w:rPr>
                  <w:rFonts w:ascii="Arial" w:hAnsi="Arial"/>
                  <w:sz w:val="18"/>
                </w:rPr>
                <w:delText xml:space="preserve">send </w:delText>
              </w:r>
            </w:del>
            <w:ins w:id="1014" w:author="MCC160" w:date="2023-01-21T20:20:00Z">
              <w:r w:rsidR="00684E47">
                <w:rPr>
                  <w:rFonts w:ascii="Arial" w:hAnsi="Arial"/>
                  <w:sz w:val="18"/>
                </w:rPr>
                <w:t>respond with</w:t>
              </w:r>
              <w:r w:rsidR="00684E47" w:rsidRPr="006937F4">
                <w:rPr>
                  <w:rFonts w:ascii="Arial" w:hAnsi="Arial"/>
                  <w:sz w:val="18"/>
                </w:rPr>
                <w:t xml:space="preserve"> </w:t>
              </w:r>
            </w:ins>
            <w:r w:rsidRPr="006937F4">
              <w:rPr>
                <w:rFonts w:ascii="Arial" w:hAnsi="Arial"/>
                <w:sz w:val="18"/>
              </w:rPr>
              <w:t>a SIP 200 (OK)</w:t>
            </w:r>
            <w:del w:id="1015" w:author="MCC160" w:date="2023-01-22T10:50:00Z">
              <w:r w:rsidRPr="006937F4" w:rsidDel="00FE3EE9">
                <w:rPr>
                  <w:rFonts w:ascii="Arial" w:hAnsi="Arial"/>
                  <w:sz w:val="18"/>
                </w:rPr>
                <w:delText xml:space="preserve"> message</w:delText>
              </w:r>
            </w:del>
            <w:del w:id="1016" w:author="MCC160" w:date="2023-01-21T18:03:00Z">
              <w:r w:rsidRPr="006937F4" w:rsidDel="00976330">
                <w:rPr>
                  <w:rFonts w:ascii="Arial" w:hAnsi="Arial"/>
                  <w:sz w:val="18"/>
                </w:rPr>
                <w:delText xml:space="preserve"> in response to the SIP MESSAGE message</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84F2C1"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A61C7EE"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743FCC00"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4E82145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5890000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CBF66E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34</w:t>
            </w:r>
          </w:p>
        </w:tc>
        <w:tc>
          <w:tcPr>
            <w:tcW w:w="3969" w:type="dxa"/>
            <w:tcBorders>
              <w:top w:val="single" w:sz="4" w:space="0" w:color="auto"/>
              <w:left w:val="single" w:sz="4" w:space="0" w:color="auto"/>
              <w:bottom w:val="single" w:sz="4" w:space="0" w:color="auto"/>
              <w:right w:val="single" w:sz="4" w:space="0" w:color="auto"/>
            </w:tcBorders>
            <w:hideMark/>
          </w:tcPr>
          <w:p w14:paraId="35DC5742" w14:textId="6D7C9856"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(MCPTT </w:t>
            </w:r>
            <w:del w:id="1017" w:author="MCC160" w:date="2023-01-21T18:10:00Z">
              <w:r w:rsidRPr="006937F4" w:rsidDel="00976330">
                <w:rPr>
                  <w:rFonts w:ascii="Arial" w:hAnsi="Arial"/>
                  <w:sz w:val="18"/>
                </w:rPr>
                <w:delText>C</w:delText>
              </w:r>
            </w:del>
            <w:ins w:id="1018" w:author="MCC160" w:date="2023-01-21T18:10:00Z">
              <w:r w:rsidR="00976330">
                <w:rPr>
                  <w:rFonts w:ascii="Arial" w:hAnsi="Arial"/>
                  <w:sz w:val="18"/>
                </w:rPr>
                <w:t>c</w:t>
              </w:r>
            </w:ins>
            <w:r w:rsidRPr="006937F4">
              <w:rPr>
                <w:rFonts w:ascii="Arial" w:hAnsi="Arial"/>
                <w:sz w:val="18"/>
              </w:rPr>
              <w:t xml:space="preserve">lient) send </w:t>
            </w:r>
            <w:ins w:id="1019" w:author="MCC160" w:date="2023-01-21T18:04:00Z">
              <w:r w:rsidR="00976330">
                <w:rPr>
                  <w:rFonts w:ascii="Arial" w:hAnsi="Arial"/>
                  <w:sz w:val="18"/>
                </w:rPr>
                <w:t xml:space="preserve">a </w:t>
              </w:r>
              <w:r w:rsidR="00976330" w:rsidRPr="00976330">
                <w:rPr>
                  <w:rFonts w:ascii="Arial" w:hAnsi="Arial"/>
                  <w:sz w:val="18"/>
                </w:rPr>
                <w:t xml:space="preserve">SIP MESSAGE </w:t>
              </w:r>
            </w:ins>
            <w:ins w:id="1020" w:author="MCC160" w:date="2023-01-22T10:50:00Z">
              <w:r w:rsidR="00FE3EE9">
                <w:rPr>
                  <w:rFonts w:ascii="Arial" w:hAnsi="Arial"/>
                  <w:sz w:val="18"/>
                </w:rPr>
                <w:t>containing</w:t>
              </w:r>
            </w:ins>
            <w:ins w:id="1021" w:author="MCC160" w:date="2023-01-21T18:04:00Z">
              <w:r w:rsidR="00976330">
                <w:rPr>
                  <w:rFonts w:ascii="Arial" w:hAnsi="Arial"/>
                  <w:sz w:val="18"/>
                </w:rPr>
                <w:t xml:space="preserve"> </w:t>
              </w:r>
            </w:ins>
            <w:r w:rsidRPr="006937F4">
              <w:rPr>
                <w:rFonts w:ascii="Arial" w:hAnsi="Arial"/>
                <w:sz w:val="18"/>
              </w:rPr>
              <w:t>an MBMS Bearer listening status report</w:t>
            </w:r>
            <w:del w:id="1022" w:author="MCC160" w:date="2023-01-21T18:04:00Z">
              <w:r w:rsidRPr="006937F4" w:rsidDel="00976330">
                <w:rPr>
                  <w:rFonts w:ascii="Arial" w:hAnsi="Arial"/>
                  <w:sz w:val="18"/>
                </w:rPr>
                <w:delText xml:space="preserve"> via a SIP MESSAGE message to the SS</w:delText>
              </w:r>
            </w:del>
            <w:r w:rsidRPr="006937F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10C4B8D"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FBB527D" w14:textId="77777777" w:rsidR="006937F4" w:rsidRPr="006937F4" w:rsidRDefault="006937F4" w:rsidP="006937F4">
            <w:pPr>
              <w:keepNext/>
              <w:keepLines/>
              <w:spacing w:after="0"/>
              <w:rPr>
                <w:rFonts w:ascii="Arial" w:hAnsi="Arial"/>
                <w:sz w:val="18"/>
              </w:rPr>
            </w:pPr>
            <w:r w:rsidRPr="006937F4">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40585F5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194DCBC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7D6EA36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75D680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35</w:t>
            </w:r>
          </w:p>
        </w:tc>
        <w:tc>
          <w:tcPr>
            <w:tcW w:w="3969" w:type="dxa"/>
            <w:tcBorders>
              <w:top w:val="single" w:sz="4" w:space="0" w:color="auto"/>
              <w:left w:val="single" w:sz="4" w:space="0" w:color="auto"/>
              <w:bottom w:val="single" w:sz="4" w:space="0" w:color="auto"/>
              <w:right w:val="single" w:sz="4" w:space="0" w:color="auto"/>
            </w:tcBorders>
            <w:hideMark/>
          </w:tcPr>
          <w:p w14:paraId="456DA951" w14:textId="73F64D40" w:rsidR="006937F4" w:rsidRPr="006937F4" w:rsidRDefault="006937F4" w:rsidP="006937F4">
            <w:pPr>
              <w:keepNext/>
              <w:keepLines/>
              <w:spacing w:after="0"/>
              <w:rPr>
                <w:rFonts w:ascii="Arial" w:hAnsi="Arial"/>
                <w:sz w:val="18"/>
              </w:rPr>
            </w:pPr>
            <w:r w:rsidRPr="006937F4">
              <w:rPr>
                <w:rFonts w:ascii="Arial" w:hAnsi="Arial"/>
                <w:sz w:val="18"/>
              </w:rPr>
              <w:t xml:space="preserve">The SS responds </w:t>
            </w:r>
            <w:del w:id="1023" w:author="MCC160" w:date="2023-01-21T20:21:00Z">
              <w:r w:rsidRPr="006937F4" w:rsidDel="002A0D7F">
                <w:rPr>
                  <w:rFonts w:ascii="Arial" w:hAnsi="Arial"/>
                  <w:sz w:val="18"/>
                </w:rPr>
                <w:delText xml:space="preserve">to </w:delText>
              </w:r>
            </w:del>
            <w:del w:id="1024" w:author="MCC160" w:date="2023-01-21T20:20:00Z">
              <w:r w:rsidRPr="006937F4" w:rsidDel="002A0D7F">
                <w:rPr>
                  <w:rFonts w:ascii="Arial" w:hAnsi="Arial"/>
                  <w:sz w:val="18"/>
                </w:rPr>
                <w:delText xml:space="preserve">the SIP MESSAGE message </w:delText>
              </w:r>
            </w:del>
            <w:r w:rsidRPr="006937F4">
              <w:rPr>
                <w:rFonts w:ascii="Arial" w:hAnsi="Arial"/>
                <w:sz w:val="18"/>
              </w:rPr>
              <w:t>with a SIP 200 (OK)</w:t>
            </w:r>
            <w:ins w:id="1025" w:author="MCC160" w:date="2023-01-21T20:21:00Z">
              <w:r w:rsidR="002A0D7F">
                <w:rPr>
                  <w:rFonts w:ascii="Arial" w:hAnsi="Arial"/>
                  <w:sz w:val="18"/>
                </w:rPr>
                <w:t>.</w:t>
              </w:r>
            </w:ins>
            <w:del w:id="1026" w:author="MCC160" w:date="2023-01-21T20:21:00Z">
              <w:r w:rsidRPr="006937F4" w:rsidDel="002A0D7F">
                <w:rPr>
                  <w:rFonts w:ascii="Arial" w:hAnsi="Arial"/>
                  <w:sz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1B05662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92D15A7" w14:textId="77777777" w:rsidR="006937F4" w:rsidRPr="006937F4" w:rsidRDefault="006937F4" w:rsidP="006937F4">
            <w:pPr>
              <w:keepNext/>
              <w:keepLines/>
              <w:spacing w:after="0"/>
              <w:rPr>
                <w:rFonts w:ascii="Arial" w:hAnsi="Arial"/>
                <w:sz w:val="18"/>
              </w:rPr>
            </w:pPr>
            <w:r w:rsidRPr="006937F4">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11A46A95"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B999178"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780C652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87F752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36</w:t>
            </w:r>
          </w:p>
        </w:tc>
        <w:tc>
          <w:tcPr>
            <w:tcW w:w="3969" w:type="dxa"/>
            <w:tcBorders>
              <w:top w:val="single" w:sz="4" w:space="0" w:color="auto"/>
              <w:left w:val="single" w:sz="4" w:space="0" w:color="auto"/>
              <w:bottom w:val="single" w:sz="4" w:space="0" w:color="auto"/>
              <w:right w:val="single" w:sz="4" w:space="0" w:color="auto"/>
            </w:tcBorders>
            <w:hideMark/>
          </w:tcPr>
          <w:p w14:paraId="6CBEC8DC" w14:textId="402A2322" w:rsidR="006937F4" w:rsidRPr="006937F4" w:rsidRDefault="006937F4" w:rsidP="006937F4">
            <w:pPr>
              <w:keepNext/>
              <w:keepLines/>
              <w:spacing w:after="0"/>
              <w:rPr>
                <w:rFonts w:ascii="Arial" w:hAnsi="Arial"/>
                <w:sz w:val="18"/>
              </w:rPr>
            </w:pPr>
            <w:r w:rsidRPr="006937F4">
              <w:rPr>
                <w:rFonts w:ascii="Arial" w:hAnsi="Arial"/>
                <w:sz w:val="18"/>
              </w:rPr>
              <w:t xml:space="preserve">The SS sends a Floor Idle message with </w:t>
            </w:r>
            <w:ins w:id="1027" w:author="MCC160" w:date="2023-01-21T18:04:00Z">
              <w:r w:rsidR="00976330">
                <w:rPr>
                  <w:rFonts w:ascii="Arial" w:hAnsi="Arial"/>
                  <w:sz w:val="18"/>
                </w:rPr>
                <w:t xml:space="preserve">request for </w:t>
              </w:r>
            </w:ins>
            <w:del w:id="1028" w:author="MCC160" w:date="2023-01-21T18:04:00Z">
              <w:r w:rsidRPr="006937F4" w:rsidDel="00976330">
                <w:rPr>
                  <w:rFonts w:ascii="Arial" w:hAnsi="Arial"/>
                  <w:sz w:val="18"/>
                </w:rPr>
                <w:delText xml:space="preserve">an </w:delText>
              </w:r>
            </w:del>
            <w:r w:rsidRPr="006937F4">
              <w:rPr>
                <w:rFonts w:ascii="Arial" w:hAnsi="Arial"/>
                <w:sz w:val="18"/>
              </w:rPr>
              <w:t xml:space="preserve">acknowledgement </w:t>
            </w:r>
            <w:del w:id="1029" w:author="MCC160" w:date="2023-01-21T18:04:00Z">
              <w:r w:rsidRPr="006937F4" w:rsidDel="00976330">
                <w:rPr>
                  <w:rFonts w:ascii="Arial" w:hAnsi="Arial"/>
                  <w:sz w:val="18"/>
                </w:rPr>
                <w:delText xml:space="preserve">required </w:delText>
              </w:r>
            </w:del>
            <w:r w:rsidRPr="006937F4">
              <w:rPr>
                <w:rFonts w:ascii="Arial" w:hAnsi="Arial"/>
                <w:sz w:val="18"/>
              </w:rPr>
              <w:t>over the unicast channel</w:t>
            </w:r>
          </w:p>
        </w:tc>
        <w:tc>
          <w:tcPr>
            <w:tcW w:w="709" w:type="dxa"/>
            <w:tcBorders>
              <w:top w:val="single" w:sz="4" w:space="0" w:color="auto"/>
              <w:left w:val="single" w:sz="4" w:space="0" w:color="auto"/>
              <w:bottom w:val="single" w:sz="4" w:space="0" w:color="auto"/>
              <w:right w:val="single" w:sz="4" w:space="0" w:color="auto"/>
            </w:tcBorders>
            <w:hideMark/>
          </w:tcPr>
          <w:p w14:paraId="6E2CA2BF" w14:textId="77777777" w:rsidR="006937F4" w:rsidRPr="006937F4" w:rsidRDefault="006937F4" w:rsidP="006937F4">
            <w:pPr>
              <w:keepNext/>
              <w:keepLines/>
              <w:spacing w:after="0"/>
              <w:jc w:val="center"/>
              <w:rPr>
                <w:rFonts w:ascii="Arial" w:hAnsi="Arial"/>
                <w:sz w:val="18"/>
              </w:rPr>
            </w:pPr>
            <w:r w:rsidRPr="006937F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16C58EC" w14:textId="77777777" w:rsidR="006937F4" w:rsidRPr="006937F4" w:rsidRDefault="006937F4" w:rsidP="006937F4">
            <w:pPr>
              <w:keepNext/>
              <w:keepLines/>
              <w:spacing w:after="0"/>
              <w:rPr>
                <w:rFonts w:ascii="Arial" w:hAnsi="Arial"/>
                <w:sz w:val="18"/>
              </w:rPr>
            </w:pPr>
            <w:r w:rsidRPr="006937F4">
              <w:rPr>
                <w:rFonts w:ascii="Arial" w:hAnsi="Arial"/>
                <w:sz w:val="18"/>
              </w:rPr>
              <w:t>Floor Idle</w:t>
            </w:r>
          </w:p>
        </w:tc>
        <w:tc>
          <w:tcPr>
            <w:tcW w:w="567" w:type="dxa"/>
            <w:tcBorders>
              <w:top w:val="single" w:sz="4" w:space="0" w:color="auto"/>
              <w:left w:val="single" w:sz="4" w:space="0" w:color="auto"/>
              <w:bottom w:val="single" w:sz="4" w:space="0" w:color="auto"/>
              <w:right w:val="single" w:sz="4" w:space="0" w:color="auto"/>
            </w:tcBorders>
            <w:hideMark/>
          </w:tcPr>
          <w:p w14:paraId="749C1FFC"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48406F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w:t>
            </w:r>
          </w:p>
        </w:tc>
      </w:tr>
      <w:tr w:rsidR="006937F4" w:rsidRPr="006937F4" w14:paraId="5387943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E92970A"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37</w:t>
            </w:r>
          </w:p>
        </w:tc>
        <w:tc>
          <w:tcPr>
            <w:tcW w:w="3969" w:type="dxa"/>
            <w:tcBorders>
              <w:top w:val="single" w:sz="4" w:space="0" w:color="auto"/>
              <w:left w:val="single" w:sz="4" w:space="0" w:color="auto"/>
              <w:bottom w:val="single" w:sz="4" w:space="0" w:color="auto"/>
              <w:right w:val="single" w:sz="4" w:space="0" w:color="auto"/>
            </w:tcBorders>
            <w:hideMark/>
          </w:tcPr>
          <w:p w14:paraId="28B921E4" w14:textId="21C6183D" w:rsidR="006937F4" w:rsidRPr="006937F4" w:rsidRDefault="006937F4" w:rsidP="006937F4">
            <w:pPr>
              <w:keepNext/>
              <w:keepLines/>
              <w:spacing w:after="0"/>
              <w:rPr>
                <w:rFonts w:ascii="Arial" w:hAnsi="Arial"/>
                <w:sz w:val="18"/>
              </w:rPr>
            </w:pPr>
            <w:r w:rsidRPr="006937F4">
              <w:rPr>
                <w:rFonts w:ascii="Arial" w:hAnsi="Arial"/>
                <w:sz w:val="18"/>
              </w:rPr>
              <w:t xml:space="preserve">Check: Does the UE respond </w:t>
            </w:r>
            <w:del w:id="1030" w:author="MCC160" w:date="2023-01-21T20:16:00Z">
              <w:r w:rsidRPr="006937F4" w:rsidDel="00684E47">
                <w:rPr>
                  <w:rFonts w:ascii="Arial" w:hAnsi="Arial"/>
                  <w:sz w:val="18"/>
                </w:rPr>
                <w:delText xml:space="preserve">to the Floor Idle message </w:delText>
              </w:r>
            </w:del>
            <w:r w:rsidRPr="006937F4">
              <w:rPr>
                <w:rFonts w:ascii="Arial" w:hAnsi="Arial"/>
                <w:sz w:val="18"/>
              </w:rPr>
              <w:t>with a Floor Ack message</w:t>
            </w:r>
            <w:ins w:id="1031" w:author="MCC160" w:date="2023-01-21T20:21:00Z">
              <w:r w:rsidR="00A45387">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155F7B3" w14:textId="77777777" w:rsidR="006937F4" w:rsidRPr="006937F4" w:rsidRDefault="006937F4" w:rsidP="006937F4">
            <w:pPr>
              <w:keepNext/>
              <w:keepLines/>
              <w:spacing w:after="0"/>
              <w:jc w:val="center"/>
              <w:rPr>
                <w:rFonts w:ascii="Arial" w:hAnsi="Arial"/>
                <w:sz w:val="18"/>
              </w:rPr>
            </w:pPr>
            <w:r w:rsidRPr="006937F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A0C7FFE" w14:textId="77777777" w:rsidR="006937F4" w:rsidRPr="006937F4" w:rsidRDefault="006937F4" w:rsidP="006937F4">
            <w:pPr>
              <w:keepNext/>
              <w:keepLines/>
              <w:spacing w:after="0"/>
              <w:rPr>
                <w:rFonts w:ascii="Arial" w:hAnsi="Arial"/>
                <w:sz w:val="18"/>
              </w:rPr>
            </w:pPr>
            <w:r w:rsidRPr="006937F4">
              <w:rPr>
                <w:rFonts w:ascii="Arial" w:hAnsi="Arial"/>
                <w:sz w:val="18"/>
              </w:rPr>
              <w:t>Floor Ack</w:t>
            </w:r>
          </w:p>
        </w:tc>
        <w:tc>
          <w:tcPr>
            <w:tcW w:w="567" w:type="dxa"/>
            <w:tcBorders>
              <w:top w:val="single" w:sz="4" w:space="0" w:color="auto"/>
              <w:left w:val="single" w:sz="4" w:space="0" w:color="auto"/>
              <w:bottom w:val="single" w:sz="4" w:space="0" w:color="auto"/>
              <w:right w:val="single" w:sz="4" w:space="0" w:color="auto"/>
            </w:tcBorders>
            <w:hideMark/>
          </w:tcPr>
          <w:p w14:paraId="0C9717AE" w14:textId="77777777" w:rsidR="006937F4" w:rsidRPr="006937F4" w:rsidRDefault="006937F4" w:rsidP="006937F4">
            <w:pPr>
              <w:keepNext/>
              <w:keepLines/>
              <w:spacing w:after="0"/>
              <w:jc w:val="center"/>
              <w:rPr>
                <w:rFonts w:ascii="Arial" w:hAnsi="Arial"/>
                <w:sz w:val="18"/>
              </w:rPr>
            </w:pPr>
            <w:r w:rsidRPr="006937F4">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1B7430F9" w14:textId="77777777" w:rsidR="006937F4" w:rsidRPr="006937F4" w:rsidRDefault="006937F4" w:rsidP="006937F4">
            <w:pPr>
              <w:keepNext/>
              <w:keepLines/>
              <w:spacing w:after="0"/>
              <w:jc w:val="center"/>
              <w:rPr>
                <w:rFonts w:ascii="Arial" w:hAnsi="Arial"/>
                <w:sz w:val="18"/>
              </w:rPr>
            </w:pPr>
            <w:r w:rsidRPr="006937F4">
              <w:rPr>
                <w:rFonts w:ascii="Arial" w:hAnsi="Arial"/>
                <w:sz w:val="18"/>
              </w:rPr>
              <w:t>P</w:t>
            </w:r>
          </w:p>
        </w:tc>
      </w:tr>
      <w:tr w:rsidR="006937F4" w:rsidRPr="006937F4" w14:paraId="038A389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34E51C2"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38</w:t>
            </w:r>
          </w:p>
        </w:tc>
        <w:tc>
          <w:tcPr>
            <w:tcW w:w="3969" w:type="dxa"/>
            <w:tcBorders>
              <w:top w:val="single" w:sz="4" w:space="0" w:color="auto"/>
              <w:left w:val="single" w:sz="4" w:space="0" w:color="auto"/>
              <w:bottom w:val="single" w:sz="4" w:space="0" w:color="auto"/>
              <w:right w:val="single" w:sz="4" w:space="0" w:color="auto"/>
            </w:tcBorders>
            <w:hideMark/>
          </w:tcPr>
          <w:p w14:paraId="4F3840D8" w14:textId="77777777" w:rsidR="00E67FB9" w:rsidRDefault="00E67FB9" w:rsidP="00E67FB9">
            <w:pPr>
              <w:pStyle w:val="TAL"/>
              <w:rPr>
                <w:ins w:id="1032" w:author="MCC160" w:date="2023-01-21T17:42:00Z"/>
                <w:rFonts w:eastAsia="Calibri"/>
              </w:rPr>
            </w:pPr>
            <w:ins w:id="1033" w:author="MCC160" w:date="2023-01-21T17:42:00Z">
              <w:r w:rsidRPr="00277ED8">
                <w:rPr>
                  <w:rFonts w:eastAsia="Calibri"/>
                </w:rPr>
                <w:t>Make the UE (MCPTT client) release the call.</w:t>
              </w:r>
            </w:ins>
          </w:p>
          <w:p w14:paraId="3EA34D67" w14:textId="64D3AC1F" w:rsidR="006937F4" w:rsidRPr="006937F4" w:rsidDel="00E67FB9" w:rsidRDefault="006937F4" w:rsidP="006937F4">
            <w:pPr>
              <w:keepNext/>
              <w:keepLines/>
              <w:spacing w:after="0"/>
              <w:rPr>
                <w:del w:id="1034" w:author="MCC160" w:date="2023-01-21T17:42:00Z"/>
                <w:rFonts w:ascii="Arial" w:eastAsia="Calibri" w:hAnsi="Arial"/>
                <w:sz w:val="18"/>
              </w:rPr>
            </w:pPr>
            <w:del w:id="1035" w:author="MCC160" w:date="2023-01-21T17:42:00Z">
              <w:r w:rsidRPr="006937F4" w:rsidDel="00E67FB9">
                <w:rPr>
                  <w:rFonts w:ascii="Arial" w:eastAsia="Calibri" w:hAnsi="Arial"/>
                  <w:sz w:val="18"/>
                </w:rPr>
                <w:delText>Make the MCPTT User end the on-demand group call.</w:delText>
              </w:r>
            </w:del>
          </w:p>
          <w:p w14:paraId="19DD3EAA"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7B9B5DB"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A8271F2"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95A0D28"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EB792DF"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6937F4" w:rsidRPr="006937F4" w14:paraId="146E4D2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8AA1946" w14:textId="77777777" w:rsidR="006937F4" w:rsidRPr="006937F4" w:rsidRDefault="006937F4" w:rsidP="006937F4">
            <w:pPr>
              <w:keepNext/>
              <w:keepLines/>
              <w:spacing w:after="0"/>
              <w:jc w:val="center"/>
              <w:rPr>
                <w:rFonts w:ascii="Arial" w:hAnsi="Arial"/>
                <w:sz w:val="18"/>
              </w:rPr>
            </w:pPr>
            <w:r w:rsidRPr="006937F4">
              <w:rPr>
                <w:rFonts w:ascii="Arial" w:hAnsi="Arial"/>
                <w:sz w:val="18"/>
              </w:rPr>
              <w:t>39</w:t>
            </w:r>
          </w:p>
        </w:tc>
        <w:tc>
          <w:tcPr>
            <w:tcW w:w="3969" w:type="dxa"/>
            <w:tcBorders>
              <w:top w:val="single" w:sz="4" w:space="0" w:color="auto"/>
              <w:left w:val="single" w:sz="4" w:space="0" w:color="auto"/>
              <w:bottom w:val="single" w:sz="4" w:space="0" w:color="auto"/>
              <w:right w:val="single" w:sz="4" w:space="0" w:color="auto"/>
            </w:tcBorders>
            <w:hideMark/>
          </w:tcPr>
          <w:p w14:paraId="60988E82" w14:textId="25D30906" w:rsidR="006937F4" w:rsidRPr="006937F4" w:rsidRDefault="006937F4" w:rsidP="006937F4">
            <w:pPr>
              <w:keepNext/>
              <w:keepLines/>
              <w:spacing w:after="0"/>
              <w:rPr>
                <w:rFonts w:ascii="Arial" w:hAnsi="Arial"/>
                <w:sz w:val="18"/>
              </w:rPr>
            </w:pPr>
            <w:r w:rsidRPr="006937F4">
              <w:rPr>
                <w:rFonts w:ascii="Arial" w:eastAsia="Calibri" w:hAnsi="Arial"/>
                <w:sz w:val="18"/>
              </w:rPr>
              <w:t xml:space="preserve">Check: Does the UE (MCPTT client) </w:t>
            </w:r>
            <w:ins w:id="1036" w:author="MCC160" w:date="2023-01-21T17:38:00Z">
              <w:r w:rsidR="00DA05E0" w:rsidRPr="00DA05E0">
                <w:rPr>
                  <w:rFonts w:ascii="Arial" w:eastAsia="Calibri" w:hAnsi="Arial"/>
                  <w:sz w:val="18"/>
                </w:rPr>
                <w:t xml:space="preserve">correctly </w:t>
              </w:r>
            </w:ins>
            <w:r w:rsidRPr="006937F4">
              <w:rPr>
                <w:rFonts w:ascii="Arial" w:eastAsia="Calibri" w:hAnsi="Arial"/>
                <w:sz w:val="18"/>
              </w:rPr>
              <w:t xml:space="preserve">perform procedure </w:t>
            </w:r>
            <w:del w:id="1037" w:author="MCC160" w:date="2023-01-21T17:39:00Z">
              <w:r w:rsidRPr="006937F4" w:rsidDel="00DA05E0">
                <w:rPr>
                  <w:rFonts w:ascii="Arial" w:eastAsia="Calibri" w:hAnsi="Arial"/>
                  <w:sz w:val="18"/>
                </w:rPr>
                <w:delText xml:space="preserve">for </w:delText>
              </w:r>
            </w:del>
            <w:ins w:id="1038" w:author="MCC160" w:date="2023-01-21T17:39:00Z">
              <w:r w:rsidR="00DA05E0">
                <w:rPr>
                  <w:rFonts w:ascii="Arial" w:eastAsia="Calibri" w:hAnsi="Arial"/>
                  <w:sz w:val="18"/>
                </w:rPr>
                <w:t>'</w:t>
              </w:r>
            </w:ins>
            <w:r w:rsidRPr="006937F4">
              <w:rPr>
                <w:rFonts w:ascii="Arial" w:hAnsi="Arial"/>
                <w:sz w:val="18"/>
              </w:rPr>
              <w:t>MCPTT CO call release</w:t>
            </w:r>
            <w:ins w:id="1039" w:author="MCC160" w:date="2023-01-21T17:42:00Z">
              <w:r w:rsidR="00E67FB9">
                <w:rPr>
                  <w:rFonts w:ascii="Arial" w:hAnsi="Arial"/>
                  <w:sz w:val="18"/>
                </w:rPr>
                <w:t>'</w:t>
              </w:r>
            </w:ins>
            <w:r w:rsidRPr="006937F4">
              <w:rPr>
                <w:rFonts w:ascii="Arial" w:hAnsi="Arial"/>
                <w:sz w:val="18"/>
              </w:rPr>
              <w:t xml:space="preserve"> </w:t>
            </w:r>
            <w:r w:rsidRPr="006937F4">
              <w:rPr>
                <w:rFonts w:ascii="Arial" w:eastAsia="Calibri" w:hAnsi="Arial"/>
                <w:sz w:val="18"/>
              </w:rPr>
              <w:t xml:space="preserve">as described in </w:t>
            </w:r>
            <w:r w:rsidRPr="006937F4">
              <w:rPr>
                <w:rFonts w:ascii="Arial" w:hAnsi="Arial"/>
                <w:sz w:val="18"/>
              </w:rPr>
              <w:t>TS 36.579-1 [2] Table 5.3.10.3-1</w:t>
            </w:r>
            <w:del w:id="1040" w:author="MCC160" w:date="2023-01-21T20:17:00Z">
              <w:r w:rsidRPr="006937F4" w:rsidDel="00684E47">
                <w:rPr>
                  <w:rFonts w:ascii="Arial" w:hAnsi="Arial"/>
                  <w:sz w:val="18"/>
                </w:rPr>
                <w:delText xml:space="preserve"> </w:delText>
              </w:r>
              <w:r w:rsidRPr="006937F4" w:rsidDel="00684E47">
                <w:rPr>
                  <w:rFonts w:ascii="Arial" w:eastAsia="Calibri" w:hAnsi="Arial"/>
                  <w:sz w:val="18"/>
                </w:rPr>
                <w:delText>to end the on-demand group call</w:delText>
              </w:r>
            </w:del>
            <w:r w:rsidRPr="006937F4">
              <w:rPr>
                <w:rFonts w:ascii="Arial" w:eastAsia="Calibri"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7A009A3"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19E8815"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9D76D9D"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7</w:t>
            </w:r>
          </w:p>
        </w:tc>
        <w:tc>
          <w:tcPr>
            <w:tcW w:w="892" w:type="dxa"/>
            <w:tcBorders>
              <w:top w:val="single" w:sz="4" w:space="0" w:color="auto"/>
              <w:left w:val="single" w:sz="4" w:space="0" w:color="auto"/>
              <w:bottom w:val="single" w:sz="4" w:space="0" w:color="auto"/>
              <w:right w:val="single" w:sz="4" w:space="0" w:color="auto"/>
            </w:tcBorders>
            <w:hideMark/>
          </w:tcPr>
          <w:p w14:paraId="4894EDA9" w14:textId="77777777" w:rsidR="006937F4" w:rsidRPr="006937F4" w:rsidRDefault="006937F4" w:rsidP="006937F4">
            <w:pPr>
              <w:keepNext/>
              <w:keepLines/>
              <w:spacing w:after="0"/>
              <w:jc w:val="center"/>
              <w:rPr>
                <w:rFonts w:ascii="Arial" w:hAnsi="Arial"/>
                <w:sz w:val="18"/>
              </w:rPr>
            </w:pPr>
            <w:r w:rsidRPr="006937F4">
              <w:rPr>
                <w:rFonts w:ascii="Arial" w:eastAsia="Calibri" w:hAnsi="Arial"/>
                <w:sz w:val="18"/>
                <w:szCs w:val="22"/>
              </w:rPr>
              <w:t>-</w:t>
            </w:r>
          </w:p>
        </w:tc>
      </w:tr>
      <w:tr w:rsidR="006937F4" w:rsidRPr="006937F4" w14:paraId="7E560BEC"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6691B192" w14:textId="77777777" w:rsidR="006937F4" w:rsidRPr="006937F4" w:rsidRDefault="006937F4" w:rsidP="006937F4">
            <w:pPr>
              <w:keepNext/>
              <w:keepLines/>
              <w:spacing w:after="0"/>
              <w:rPr>
                <w:rFonts w:ascii="Arial" w:hAnsi="Arial"/>
                <w:sz w:val="18"/>
              </w:rPr>
            </w:pPr>
            <w:r w:rsidRPr="006937F4">
              <w:rPr>
                <w:rFonts w:ascii="Arial" w:eastAsia="Calibri" w:hAnsi="Arial"/>
                <w:sz w:val="18"/>
              </w:rPr>
              <w:t>NOTE 1: This is expected to be done via a suitable implementation dependent MMI.</w:t>
            </w:r>
          </w:p>
        </w:tc>
      </w:tr>
    </w:tbl>
    <w:p w14:paraId="46144D6D" w14:textId="77777777" w:rsidR="006937F4" w:rsidRPr="006937F4" w:rsidRDefault="006937F4" w:rsidP="006937F4"/>
    <w:p w14:paraId="13EB2FA2" w14:textId="77777777" w:rsidR="006937F4" w:rsidRPr="006937F4" w:rsidRDefault="006937F4" w:rsidP="006937F4">
      <w:pPr>
        <w:keepNext/>
        <w:keepLines/>
        <w:spacing w:before="120"/>
        <w:ind w:left="1985" w:hanging="1985"/>
        <w:rPr>
          <w:rFonts w:ascii="Arial" w:hAnsi="Arial"/>
        </w:rPr>
      </w:pPr>
      <w:r w:rsidRPr="006937F4">
        <w:rPr>
          <w:rFonts w:ascii="Arial" w:hAnsi="Arial"/>
        </w:rPr>
        <w:t>6.4.2.3.3</w:t>
      </w:r>
      <w:r w:rsidRPr="006937F4">
        <w:rPr>
          <w:rFonts w:ascii="Arial" w:hAnsi="Arial"/>
        </w:rPr>
        <w:tab/>
        <w:t>Specific message contents</w:t>
      </w:r>
    </w:p>
    <w:p w14:paraId="408F15F2" w14:textId="77777777" w:rsidR="006937F4" w:rsidRPr="006937F4" w:rsidRDefault="006937F4" w:rsidP="006937F4">
      <w:pPr>
        <w:keepNext/>
        <w:keepLines/>
        <w:spacing w:before="60"/>
        <w:jc w:val="center"/>
        <w:rPr>
          <w:rFonts w:ascii="Arial" w:hAnsi="Arial"/>
          <w:b/>
        </w:rPr>
      </w:pPr>
      <w:r w:rsidRPr="006937F4">
        <w:rPr>
          <w:rFonts w:ascii="Arial" w:hAnsi="Arial"/>
          <w:b/>
        </w:rPr>
        <w:t>Table 6.4.2.3.3-1: SIP INVITE (steps 2, Table 6.4.2.3.2-1; 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7F4" w:rsidRPr="006937F4" w14:paraId="424A994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C49B25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Derivation Path: TS 36.579-1 [2], Table 5.3A.1.4-1 </w:t>
            </w:r>
          </w:p>
        </w:tc>
      </w:tr>
      <w:tr w:rsidR="006937F4" w:rsidRPr="006937F4" w14:paraId="7B30410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2E6258F"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3BBBB7"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9D0A04"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B95E736"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0D3DF75"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24F01A2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53A915E" w14:textId="77777777" w:rsidR="006937F4" w:rsidRPr="006937F4" w:rsidRDefault="006937F4" w:rsidP="006937F4">
            <w:pPr>
              <w:keepNext/>
              <w:keepLines/>
              <w:spacing w:after="0"/>
              <w:rPr>
                <w:rFonts w:ascii="Arial" w:hAnsi="Arial"/>
                <w:sz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2E77A12"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542E3D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2BD77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F5F622" w14:textId="77777777" w:rsidR="006937F4" w:rsidRPr="006937F4" w:rsidRDefault="006937F4" w:rsidP="006937F4">
            <w:pPr>
              <w:keepNext/>
              <w:keepLines/>
              <w:spacing w:after="0"/>
              <w:rPr>
                <w:rFonts w:ascii="Arial" w:hAnsi="Arial"/>
                <w:sz w:val="18"/>
              </w:rPr>
            </w:pPr>
          </w:p>
        </w:tc>
      </w:tr>
      <w:tr w:rsidR="006937F4" w:rsidRPr="006937F4" w14:paraId="06BCE79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A28B6B8" w14:textId="77777777" w:rsidR="006937F4" w:rsidRPr="006937F4" w:rsidRDefault="006937F4" w:rsidP="006937F4">
            <w:pPr>
              <w:keepNext/>
              <w:keepLines/>
              <w:spacing w:after="0"/>
              <w:rPr>
                <w:rFonts w:ascii="Arial" w:hAnsi="Arial"/>
                <w:sz w:val="18"/>
              </w:rPr>
            </w:pPr>
            <w:r w:rsidRPr="006937F4">
              <w:rPr>
                <w:rFonts w:ascii="Arial" w:hAnsi="Arial"/>
                <w:b/>
                <w:bCs/>
                <w:sz w:val="18"/>
              </w:rPr>
              <w:t xml:space="preserve">  </w:t>
            </w:r>
            <w:r w:rsidRPr="006937F4">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76F6752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7FA325C" w14:textId="77777777" w:rsidR="006937F4" w:rsidRPr="006937F4" w:rsidRDefault="006937F4" w:rsidP="006937F4">
            <w:pPr>
              <w:keepNext/>
              <w:keepLines/>
              <w:spacing w:after="0"/>
              <w:rPr>
                <w:rFonts w:ascii="Arial" w:hAnsi="Arial"/>
                <w:b/>
                <w:bCs/>
                <w:sz w:val="18"/>
              </w:rPr>
            </w:pPr>
            <w:r w:rsidRPr="006937F4">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46AECB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089EB3" w14:textId="77777777" w:rsidR="006937F4" w:rsidRPr="006937F4" w:rsidRDefault="006937F4" w:rsidP="006937F4">
            <w:pPr>
              <w:keepNext/>
              <w:keepLines/>
              <w:spacing w:after="0"/>
              <w:rPr>
                <w:rFonts w:ascii="Arial" w:hAnsi="Arial"/>
                <w:sz w:val="18"/>
              </w:rPr>
            </w:pPr>
          </w:p>
        </w:tc>
      </w:tr>
      <w:tr w:rsidR="006937F4" w:rsidRPr="006937F4" w14:paraId="441A66A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80C2B1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DD2E61" w14:textId="77777777" w:rsidR="006937F4" w:rsidRPr="006937F4" w:rsidRDefault="006937F4" w:rsidP="006937F4">
            <w:pPr>
              <w:keepNext/>
              <w:keepLines/>
              <w:spacing w:after="0"/>
              <w:rPr>
                <w:rFonts w:ascii="Arial" w:hAnsi="Arial"/>
                <w:sz w:val="18"/>
              </w:rPr>
            </w:pPr>
            <w:r w:rsidRPr="006937F4">
              <w:rPr>
                <w:rFonts w:ascii="Arial" w:hAnsi="Arial"/>
                <w:sz w:val="18"/>
              </w:rPr>
              <w:t>SDP Message as described in Table 6.4.2.3.3-2</w:t>
            </w:r>
          </w:p>
        </w:tc>
        <w:tc>
          <w:tcPr>
            <w:tcW w:w="2126" w:type="dxa"/>
            <w:tcBorders>
              <w:top w:val="single" w:sz="4" w:space="0" w:color="auto"/>
              <w:left w:val="single" w:sz="4" w:space="0" w:color="auto"/>
              <w:bottom w:val="single" w:sz="4" w:space="0" w:color="auto"/>
              <w:right w:val="single" w:sz="4" w:space="0" w:color="auto"/>
            </w:tcBorders>
          </w:tcPr>
          <w:p w14:paraId="3148F4BD" w14:textId="77777777" w:rsidR="006937F4" w:rsidRPr="006937F4" w:rsidRDefault="006937F4" w:rsidP="006937F4">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56E1C4A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42649B" w14:textId="77777777" w:rsidR="006937F4" w:rsidRPr="006937F4" w:rsidRDefault="006937F4" w:rsidP="006937F4">
            <w:pPr>
              <w:keepNext/>
              <w:keepLines/>
              <w:spacing w:after="0"/>
              <w:rPr>
                <w:rFonts w:ascii="Arial" w:hAnsi="Arial"/>
                <w:sz w:val="18"/>
              </w:rPr>
            </w:pPr>
          </w:p>
        </w:tc>
      </w:tr>
      <w:tr w:rsidR="006937F4" w:rsidRPr="006937F4" w14:paraId="0D25110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3E0CE10"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4E1AE6"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96AB04A" w14:textId="35197883" w:rsidR="006937F4" w:rsidRPr="006937F4" w:rsidRDefault="006937F4" w:rsidP="006937F4">
            <w:pPr>
              <w:keepNext/>
              <w:keepLines/>
              <w:spacing w:after="0"/>
              <w:rPr>
                <w:rFonts w:ascii="Arial" w:hAnsi="Arial"/>
                <w:b/>
                <w:bCs/>
                <w:sz w:val="18"/>
              </w:rPr>
            </w:pPr>
            <w:r w:rsidRPr="006937F4">
              <w:rPr>
                <w:rFonts w:ascii="Arial" w:hAnsi="Arial"/>
                <w:b/>
                <w:bCs/>
                <w:sz w:val="18"/>
              </w:rPr>
              <w:t>MCPTT</w:t>
            </w:r>
            <w:ins w:id="1041" w:author="MCC160" w:date="2023-01-21T18:13:00Z">
              <w:r w:rsidR="00C713D4">
                <w:rPr>
                  <w:rFonts w:ascii="Arial" w:hAnsi="Arial"/>
                  <w:b/>
                  <w:bCs/>
                  <w:sz w:val="18"/>
                </w:rPr>
                <w:t>-</w:t>
              </w:r>
            </w:ins>
            <w:del w:id="1042" w:author="MCC160" w:date="2023-01-21T18:13:00Z">
              <w:r w:rsidRPr="006937F4" w:rsidDel="00C713D4">
                <w:rPr>
                  <w:rFonts w:ascii="Arial" w:hAnsi="Arial"/>
                  <w:b/>
                  <w:bCs/>
                  <w:sz w:val="18"/>
                </w:rPr>
                <w:delText xml:space="preserve"> </w:delText>
              </w:r>
            </w:del>
            <w:r w:rsidRPr="006937F4">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tcPr>
          <w:p w14:paraId="7CF9CC5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210E0F" w14:textId="77777777" w:rsidR="006937F4" w:rsidRPr="006937F4" w:rsidRDefault="006937F4" w:rsidP="006937F4">
            <w:pPr>
              <w:keepNext/>
              <w:keepLines/>
              <w:spacing w:after="0"/>
              <w:rPr>
                <w:rFonts w:ascii="Arial" w:hAnsi="Arial"/>
                <w:sz w:val="18"/>
              </w:rPr>
            </w:pPr>
          </w:p>
        </w:tc>
      </w:tr>
      <w:tr w:rsidR="006937F4" w:rsidRPr="006937F4" w14:paraId="7793881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20AAFC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073426" w14:textId="77777777" w:rsidR="006937F4" w:rsidRPr="006937F4" w:rsidRDefault="006937F4" w:rsidP="006937F4">
            <w:pPr>
              <w:keepNext/>
              <w:keepLines/>
              <w:spacing w:after="0"/>
              <w:rPr>
                <w:rFonts w:ascii="Arial" w:hAnsi="Arial"/>
                <w:sz w:val="18"/>
              </w:rPr>
            </w:pPr>
            <w:r w:rsidRPr="006937F4">
              <w:rPr>
                <w:rFonts w:ascii="Arial" w:hAnsi="Arial"/>
                <w:sz w:val="18"/>
              </w:rPr>
              <w:t>MCPTT-Info as described in Table 6.4.2.3.3-3</w:t>
            </w:r>
          </w:p>
        </w:tc>
        <w:tc>
          <w:tcPr>
            <w:tcW w:w="2126" w:type="dxa"/>
            <w:tcBorders>
              <w:top w:val="single" w:sz="4" w:space="0" w:color="auto"/>
              <w:left w:val="single" w:sz="4" w:space="0" w:color="auto"/>
              <w:bottom w:val="single" w:sz="4" w:space="0" w:color="auto"/>
              <w:right w:val="single" w:sz="4" w:space="0" w:color="auto"/>
            </w:tcBorders>
          </w:tcPr>
          <w:p w14:paraId="6268662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22CF0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6D7E50" w14:textId="77777777" w:rsidR="006937F4" w:rsidRPr="006937F4" w:rsidRDefault="006937F4" w:rsidP="006937F4">
            <w:pPr>
              <w:keepNext/>
              <w:keepLines/>
              <w:spacing w:after="0"/>
              <w:rPr>
                <w:rFonts w:ascii="Arial" w:hAnsi="Arial"/>
                <w:sz w:val="18"/>
              </w:rPr>
            </w:pPr>
          </w:p>
        </w:tc>
      </w:tr>
    </w:tbl>
    <w:p w14:paraId="71D7FF8A" w14:textId="77777777" w:rsidR="006937F4" w:rsidRPr="006937F4" w:rsidRDefault="006937F4" w:rsidP="006937F4"/>
    <w:p w14:paraId="06734BA5" w14:textId="77777777" w:rsidR="006937F4" w:rsidRPr="006937F4" w:rsidRDefault="006937F4" w:rsidP="006937F4">
      <w:pPr>
        <w:keepNext/>
        <w:keepLines/>
        <w:spacing w:before="60"/>
        <w:jc w:val="center"/>
        <w:rPr>
          <w:rFonts w:ascii="Arial" w:hAnsi="Arial"/>
          <w:b/>
          <w:bCs/>
        </w:rPr>
      </w:pPr>
      <w:r w:rsidRPr="006937F4">
        <w:rPr>
          <w:rFonts w:ascii="Arial" w:hAnsi="Arial"/>
          <w:b/>
          <w:bCs/>
        </w:rPr>
        <w:t xml:space="preserve">Table 6.4.2.3.3-2: </w:t>
      </w:r>
      <w:r w:rsidRPr="006937F4">
        <w:rPr>
          <w:rFonts w:ascii="Arial" w:hAnsi="Arial"/>
          <w:b/>
          <w:bCs/>
          <w:lang w:eastAsia="ko-KR"/>
        </w:rPr>
        <w:t>SDP in SIP INVITE</w:t>
      </w:r>
      <w:r w:rsidRPr="006937F4">
        <w:rPr>
          <w:rFonts w:ascii="Arial" w:hAnsi="Arial"/>
          <w:b/>
          <w:bCs/>
        </w:rPr>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6937F4" w14:paraId="29B1579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029ABD2" w14:textId="06BCB8E9" w:rsidR="006937F4" w:rsidRPr="006937F4" w:rsidRDefault="006937F4" w:rsidP="006937F4">
            <w:pPr>
              <w:keepNext/>
              <w:keepLines/>
              <w:spacing w:after="0"/>
              <w:rPr>
                <w:rFonts w:ascii="Arial" w:hAnsi="Arial"/>
                <w:sz w:val="18"/>
              </w:rPr>
            </w:pPr>
            <w:r w:rsidRPr="006937F4">
              <w:rPr>
                <w:rFonts w:ascii="Arial" w:hAnsi="Arial"/>
                <w:sz w:val="18"/>
              </w:rPr>
              <w:t xml:space="preserve">Derivation Path: TS 36.579-1 [2], </w:t>
            </w:r>
            <w:ins w:id="1043" w:author="MCC160" w:date="2023-01-21T14:50:00Z">
              <w:r w:rsidR="009E599D" w:rsidRPr="009E599D">
                <w:rPr>
                  <w:rFonts w:ascii="Arial" w:hAnsi="Arial"/>
                  <w:sz w:val="18"/>
                </w:rPr>
                <w:t xml:space="preserve">Table </w:t>
              </w:r>
            </w:ins>
            <w:r w:rsidRPr="006937F4">
              <w:rPr>
                <w:rFonts w:ascii="Arial" w:hAnsi="Arial"/>
                <w:sz w:val="18"/>
              </w:rPr>
              <w:t>5.5.3.1.1-1</w:t>
            </w:r>
            <w:ins w:id="1044" w:author="MCC160" w:date="2023-01-21T08:48:00Z">
              <w:r w:rsidR="00792DC2">
                <w:rPr>
                  <w:rFonts w:ascii="Arial" w:hAnsi="Arial"/>
                  <w:sz w:val="18"/>
                </w:rPr>
                <w:t>,</w:t>
              </w:r>
            </w:ins>
            <w:r w:rsidRPr="006937F4">
              <w:rPr>
                <w:rFonts w:ascii="Arial" w:hAnsi="Arial"/>
                <w:sz w:val="18"/>
              </w:rPr>
              <w:t xml:space="preserve"> condition FIRST_SDP_FROM_UE, INITIAL_SDP_OFFER, IMPLICIT_GRANT_REQUESTED</w:t>
            </w:r>
          </w:p>
        </w:tc>
      </w:tr>
    </w:tbl>
    <w:p w14:paraId="13799CC3" w14:textId="77777777" w:rsidR="006937F4" w:rsidRPr="006937F4" w:rsidRDefault="006937F4" w:rsidP="006937F4"/>
    <w:p w14:paraId="3B7FB012" w14:textId="77777777" w:rsidR="006937F4" w:rsidRPr="006937F4" w:rsidRDefault="006937F4" w:rsidP="006937F4">
      <w:pPr>
        <w:keepNext/>
        <w:keepLines/>
        <w:spacing w:before="60"/>
        <w:jc w:val="center"/>
        <w:rPr>
          <w:rFonts w:ascii="Arial" w:hAnsi="Arial"/>
          <w:b/>
        </w:rPr>
      </w:pPr>
      <w:r w:rsidRPr="006937F4">
        <w:rPr>
          <w:rFonts w:ascii="Arial" w:hAnsi="Arial"/>
          <w:b/>
        </w:rPr>
        <w:t xml:space="preserve">Table 6.4.2.3.3-3: </w:t>
      </w:r>
      <w:r w:rsidRPr="006937F4">
        <w:rPr>
          <w:rFonts w:ascii="Arial" w:hAnsi="Arial"/>
          <w:b/>
          <w:lang w:eastAsia="ko-KR"/>
        </w:rPr>
        <w:t>MCPTT-Info in SIP INVITE</w:t>
      </w:r>
      <w:r w:rsidRPr="006937F4">
        <w:rPr>
          <w:rFonts w:ascii="Arial" w:hAnsi="Arial"/>
          <w:b/>
        </w:rPr>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6937F4" w14:paraId="071710D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C92641A" w14:textId="5879A8B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5.5.3.2.1-1</w:t>
            </w:r>
            <w:ins w:id="1045" w:author="MCC160" w:date="2023-01-21T08:48:00Z">
              <w:r w:rsidR="00792DC2">
                <w:rPr>
                  <w:rFonts w:ascii="Arial" w:hAnsi="Arial"/>
                  <w:sz w:val="18"/>
                </w:rPr>
                <w:t>,</w:t>
              </w:r>
            </w:ins>
            <w:r w:rsidRPr="006937F4">
              <w:rPr>
                <w:rFonts w:ascii="Arial" w:hAnsi="Arial"/>
                <w:sz w:val="18"/>
              </w:rPr>
              <w:t xml:space="preserve"> condition GROUP-CALL, INVITE_REFER</w:t>
            </w:r>
          </w:p>
        </w:tc>
      </w:tr>
    </w:tbl>
    <w:p w14:paraId="1AECCD76" w14:textId="77777777" w:rsidR="006937F4" w:rsidRPr="006937F4" w:rsidRDefault="006937F4" w:rsidP="006937F4"/>
    <w:p w14:paraId="0992EFCD" w14:textId="77777777" w:rsidR="006937F4" w:rsidRPr="006937F4" w:rsidRDefault="006937F4" w:rsidP="006937F4">
      <w:pPr>
        <w:keepNext/>
        <w:keepLines/>
        <w:spacing w:before="60"/>
        <w:jc w:val="center"/>
        <w:rPr>
          <w:rFonts w:ascii="Arial" w:hAnsi="Arial"/>
          <w:b/>
        </w:rPr>
      </w:pPr>
      <w:r w:rsidRPr="006937F4">
        <w:rPr>
          <w:rFonts w:ascii="Arial" w:hAnsi="Arial"/>
          <w:b/>
        </w:rPr>
        <w:t>Table 6.4.2.3.3-4: SIP 200 (OK) (step 2, Table 6.4.2.3.2-1; 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7F4" w:rsidRPr="006937F4" w14:paraId="3DD1A91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5064D55" w14:textId="715D71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5.3A.1.4-2</w:t>
            </w:r>
            <w:ins w:id="1046" w:author="MCC160" w:date="2023-01-21T08:48:00Z">
              <w:r w:rsidR="00792DC2">
                <w:rPr>
                  <w:rFonts w:ascii="Arial" w:hAnsi="Arial"/>
                  <w:sz w:val="18"/>
                </w:rPr>
                <w:t>,</w:t>
              </w:r>
            </w:ins>
            <w:r w:rsidRPr="006937F4">
              <w:rPr>
                <w:rFonts w:ascii="Arial" w:hAnsi="Arial"/>
                <w:sz w:val="18"/>
              </w:rPr>
              <w:t xml:space="preserve"> condition INVITE_RSP</w:t>
            </w:r>
          </w:p>
        </w:tc>
      </w:tr>
      <w:tr w:rsidR="006937F4" w:rsidRPr="006937F4" w14:paraId="2F686F7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F51CBA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FF7546"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42FEEF"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33ADE15"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4669B81"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1849D15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4890CA2" w14:textId="77777777" w:rsidR="006937F4" w:rsidRPr="006937F4" w:rsidRDefault="006937F4" w:rsidP="006937F4">
            <w:pPr>
              <w:keepNext/>
              <w:keepLines/>
              <w:spacing w:after="0"/>
              <w:rPr>
                <w:rFonts w:ascii="Arial" w:hAnsi="Arial"/>
                <w:sz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8B68BFA"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24C99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56828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DADC7F" w14:textId="77777777" w:rsidR="006937F4" w:rsidRPr="006937F4" w:rsidRDefault="006937F4" w:rsidP="006937F4">
            <w:pPr>
              <w:keepNext/>
              <w:keepLines/>
              <w:spacing w:after="0"/>
              <w:rPr>
                <w:rFonts w:ascii="Arial" w:hAnsi="Arial"/>
                <w:sz w:val="18"/>
              </w:rPr>
            </w:pPr>
          </w:p>
        </w:tc>
      </w:tr>
      <w:tr w:rsidR="006937F4" w:rsidRPr="006937F4" w14:paraId="5FEB0CA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F11BA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BF753E" w14:textId="77777777" w:rsidR="006937F4" w:rsidRPr="006937F4" w:rsidRDefault="006937F4" w:rsidP="006937F4">
            <w:pPr>
              <w:keepNext/>
              <w:keepLines/>
              <w:spacing w:after="0"/>
              <w:rPr>
                <w:rFonts w:ascii="Arial" w:hAnsi="Arial"/>
                <w:sz w:val="18"/>
              </w:rPr>
            </w:pPr>
            <w:r w:rsidRPr="006937F4">
              <w:rPr>
                <w:rFonts w:ascii="Arial" w:hAnsi="Arial"/>
                <w:sz w:val="18"/>
              </w:rPr>
              <w:t>As described in Table 6.4.2.3.3-5</w:t>
            </w:r>
          </w:p>
        </w:tc>
        <w:tc>
          <w:tcPr>
            <w:tcW w:w="2126" w:type="dxa"/>
            <w:tcBorders>
              <w:top w:val="single" w:sz="4" w:space="0" w:color="auto"/>
              <w:left w:val="single" w:sz="4" w:space="0" w:color="auto"/>
              <w:bottom w:val="single" w:sz="4" w:space="0" w:color="auto"/>
              <w:right w:val="single" w:sz="4" w:space="0" w:color="auto"/>
            </w:tcBorders>
          </w:tcPr>
          <w:p w14:paraId="0A01AA9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FAE96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D9003D" w14:textId="77777777" w:rsidR="006937F4" w:rsidRPr="006937F4" w:rsidRDefault="006937F4" w:rsidP="006937F4">
            <w:pPr>
              <w:keepNext/>
              <w:keepLines/>
              <w:spacing w:after="0"/>
              <w:rPr>
                <w:rFonts w:ascii="Arial" w:hAnsi="Arial"/>
                <w:sz w:val="18"/>
              </w:rPr>
            </w:pPr>
          </w:p>
        </w:tc>
      </w:tr>
    </w:tbl>
    <w:p w14:paraId="57527E53" w14:textId="77777777" w:rsidR="006937F4" w:rsidRPr="006937F4" w:rsidRDefault="006937F4" w:rsidP="006937F4"/>
    <w:p w14:paraId="12C50D72" w14:textId="77777777" w:rsidR="006937F4" w:rsidRPr="006937F4" w:rsidRDefault="006937F4" w:rsidP="006937F4">
      <w:pPr>
        <w:keepNext/>
        <w:keepLines/>
        <w:spacing w:before="60"/>
        <w:jc w:val="center"/>
        <w:rPr>
          <w:rFonts w:ascii="Arial" w:hAnsi="Arial"/>
          <w:b/>
        </w:rPr>
      </w:pPr>
      <w:r w:rsidRPr="006937F4">
        <w:rPr>
          <w:rFonts w:ascii="Arial" w:hAnsi="Arial"/>
          <w:b/>
        </w:rPr>
        <w:t>Table 6.4.2.3.3-5: SDP in SIP 200 (OK) (Table 6.4.2.3.3-4)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6937F4" w14:paraId="4E84910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CA19958" w14:textId="636D184B"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5.5.3.1.2-1</w:t>
            </w:r>
            <w:ins w:id="1047" w:author="MCC160" w:date="2023-01-21T08:49:00Z">
              <w:r w:rsidR="00792DC2">
                <w:rPr>
                  <w:rFonts w:ascii="Arial" w:hAnsi="Arial"/>
                  <w:sz w:val="18"/>
                </w:rPr>
                <w:t>,</w:t>
              </w:r>
            </w:ins>
            <w:r w:rsidRPr="006937F4">
              <w:rPr>
                <w:rFonts w:ascii="Arial" w:hAnsi="Arial"/>
                <w:sz w:val="18"/>
              </w:rPr>
              <w:t xml:space="preserve"> condition SDP_ANSWER, IMPLICIT_GRANT_REQUESTED</w:t>
            </w:r>
          </w:p>
        </w:tc>
      </w:tr>
    </w:tbl>
    <w:p w14:paraId="4EBC54AB" w14:textId="77777777" w:rsidR="006937F4" w:rsidRPr="006937F4" w:rsidRDefault="006937F4" w:rsidP="006937F4"/>
    <w:p w14:paraId="2A08F485" w14:textId="67D594BA" w:rsidR="006937F4" w:rsidRPr="006937F4" w:rsidDel="00FA1679" w:rsidRDefault="006937F4" w:rsidP="006937F4">
      <w:pPr>
        <w:rPr>
          <w:del w:id="1048" w:author="MCC160" w:date="2023-01-21T17:51:00Z"/>
        </w:rPr>
      </w:pPr>
    </w:p>
    <w:p w14:paraId="34996856" w14:textId="77777777" w:rsidR="006937F4" w:rsidRPr="006937F4" w:rsidRDefault="006937F4" w:rsidP="006937F4">
      <w:pPr>
        <w:keepNext/>
        <w:keepLines/>
        <w:spacing w:before="60"/>
        <w:jc w:val="center"/>
        <w:rPr>
          <w:rFonts w:ascii="Arial" w:hAnsi="Arial"/>
          <w:b/>
        </w:rPr>
      </w:pPr>
      <w:r w:rsidRPr="006937F4">
        <w:rPr>
          <w:rFonts w:ascii="Arial" w:hAnsi="Arial"/>
          <w:b/>
        </w:rPr>
        <w:t>Table 6.4.2.3.3-7: SIP MESSAGE (step 6,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68F4E7D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C4472CC"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5.5.2.7.2-1</w:t>
            </w:r>
            <w:del w:id="1049" w:author="MCC160" w:date="2023-01-21T08:49:00Z">
              <w:r w:rsidRPr="006937F4" w:rsidDel="00792DC2">
                <w:rPr>
                  <w:rFonts w:ascii="Arial" w:hAnsi="Arial"/>
                  <w:sz w:val="18"/>
                </w:rPr>
                <w:delText xml:space="preserve"> </w:delText>
              </w:r>
            </w:del>
          </w:p>
        </w:tc>
      </w:tr>
      <w:tr w:rsidR="006937F4" w:rsidRPr="006937F4" w14:paraId="1DFC47B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66F9E31"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148B47"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62FF596"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ED70AF"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808A05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7D4DCB2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57A844"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27DF3DC7"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A51C58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1465E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96F550" w14:textId="77777777" w:rsidR="006937F4" w:rsidRPr="006937F4" w:rsidRDefault="006937F4" w:rsidP="006937F4">
            <w:pPr>
              <w:keepNext/>
              <w:keepLines/>
              <w:spacing w:after="0"/>
              <w:rPr>
                <w:rFonts w:ascii="Arial" w:hAnsi="Arial"/>
                <w:sz w:val="18"/>
              </w:rPr>
            </w:pPr>
          </w:p>
        </w:tc>
      </w:tr>
      <w:tr w:rsidR="006937F4" w:rsidRPr="006937F4" w14:paraId="2B14338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77E094"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DEF4AD6"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016A8A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507E8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140BC4" w14:textId="77777777" w:rsidR="006937F4" w:rsidRPr="006937F4" w:rsidRDefault="006937F4" w:rsidP="006937F4">
            <w:pPr>
              <w:keepNext/>
              <w:keepLines/>
              <w:spacing w:after="0"/>
              <w:rPr>
                <w:rFonts w:ascii="Arial" w:hAnsi="Arial"/>
                <w:sz w:val="18"/>
              </w:rPr>
            </w:pPr>
          </w:p>
        </w:tc>
      </w:tr>
      <w:tr w:rsidR="006937F4" w:rsidRPr="006937F4" w14:paraId="572F683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10A576E"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4C8DB12"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8891FA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90028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BE3CCE" w14:textId="77777777" w:rsidR="006937F4" w:rsidRPr="006937F4" w:rsidRDefault="006937F4" w:rsidP="006937F4">
            <w:pPr>
              <w:keepNext/>
              <w:keepLines/>
              <w:spacing w:after="0"/>
              <w:rPr>
                <w:rFonts w:ascii="Arial" w:hAnsi="Arial"/>
                <w:sz w:val="18"/>
              </w:rPr>
            </w:pPr>
          </w:p>
        </w:tc>
      </w:tr>
      <w:tr w:rsidR="006937F4" w:rsidRPr="006937F4" w14:paraId="553998C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0BD63AA"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0CA55A43"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3E84663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52872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17B2F8" w14:textId="77777777" w:rsidR="006937F4" w:rsidRPr="006937F4" w:rsidRDefault="006937F4" w:rsidP="006937F4">
            <w:pPr>
              <w:keepNext/>
              <w:keepLines/>
              <w:spacing w:after="0"/>
              <w:rPr>
                <w:rFonts w:ascii="Arial" w:hAnsi="Arial"/>
                <w:sz w:val="18"/>
              </w:rPr>
            </w:pPr>
          </w:p>
        </w:tc>
      </w:tr>
      <w:tr w:rsidR="006937F4" w:rsidRPr="006937F4" w14:paraId="181968E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DA7DFF8"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4C47EB5C"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7E1D001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9939C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49CBBA" w14:textId="77777777" w:rsidR="006937F4" w:rsidRPr="006937F4" w:rsidRDefault="006937F4" w:rsidP="006937F4">
            <w:pPr>
              <w:keepNext/>
              <w:keepLines/>
              <w:spacing w:after="0"/>
              <w:rPr>
                <w:rFonts w:ascii="Arial" w:hAnsi="Arial"/>
                <w:sz w:val="18"/>
              </w:rPr>
            </w:pPr>
          </w:p>
        </w:tc>
      </w:tr>
      <w:tr w:rsidR="006937F4" w:rsidRPr="006937F4" w14:paraId="6CEABA8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1DA2097"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4820FCF3"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494C3A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23B60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0B7094" w14:textId="77777777" w:rsidR="006937F4" w:rsidRPr="006937F4" w:rsidRDefault="006937F4" w:rsidP="006937F4">
            <w:pPr>
              <w:keepNext/>
              <w:keepLines/>
              <w:spacing w:after="0"/>
              <w:rPr>
                <w:rFonts w:ascii="Arial" w:hAnsi="Arial"/>
                <w:sz w:val="18"/>
              </w:rPr>
            </w:pPr>
          </w:p>
        </w:tc>
      </w:tr>
      <w:tr w:rsidR="006937F4" w:rsidRPr="006937F4" w14:paraId="3240E3A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402A1F1"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
                <w:bCs/>
                <w:sz w:val="18"/>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740B4662"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F98016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7ACA8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B84521" w14:textId="77777777" w:rsidR="006937F4" w:rsidRPr="006937F4" w:rsidRDefault="006937F4" w:rsidP="006937F4">
            <w:pPr>
              <w:keepNext/>
              <w:keepLines/>
              <w:spacing w:after="0"/>
              <w:rPr>
                <w:rFonts w:ascii="Arial" w:hAnsi="Arial"/>
                <w:sz w:val="18"/>
              </w:rPr>
            </w:pPr>
          </w:p>
        </w:tc>
      </w:tr>
      <w:tr w:rsidR="006937F4" w:rsidRPr="006937F4" w14:paraId="3219271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E6A16EA"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sz w:val="18"/>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46FE1761"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CD3AE3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CE725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05DDC2" w14:textId="77777777" w:rsidR="006937F4" w:rsidRPr="006937F4" w:rsidRDefault="006937F4" w:rsidP="006937F4">
            <w:pPr>
              <w:keepNext/>
              <w:keepLines/>
              <w:spacing w:after="0"/>
              <w:rPr>
                <w:rFonts w:ascii="Arial" w:hAnsi="Arial"/>
                <w:sz w:val="18"/>
              </w:rPr>
            </w:pPr>
          </w:p>
        </w:tc>
      </w:tr>
      <w:tr w:rsidR="006937F4" w:rsidRPr="006937F4" w14:paraId="71496FC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FD0EAC"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4C289F3F"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4D7207A8"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A9C94B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0224C5" w14:textId="77777777" w:rsidR="006937F4" w:rsidRPr="006937F4" w:rsidRDefault="006937F4" w:rsidP="006937F4">
            <w:pPr>
              <w:keepNext/>
              <w:keepLines/>
              <w:spacing w:after="0"/>
              <w:rPr>
                <w:rFonts w:ascii="Arial" w:hAnsi="Arial"/>
                <w:sz w:val="18"/>
              </w:rPr>
            </w:pPr>
          </w:p>
        </w:tc>
      </w:tr>
      <w:tr w:rsidR="006937F4" w:rsidRPr="006937F4" w14:paraId="14B6488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95334AA"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81816E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F3472A4" w14:textId="77777777" w:rsidR="006937F4" w:rsidRPr="006937F4" w:rsidRDefault="006937F4" w:rsidP="006937F4">
            <w:pPr>
              <w:keepNext/>
              <w:keepLines/>
              <w:spacing w:after="0"/>
              <w:rPr>
                <w:rFonts w:ascii="Arial" w:hAnsi="Arial"/>
                <w:sz w:val="18"/>
              </w:rPr>
            </w:pPr>
            <w:r w:rsidRPr="006937F4">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A1ED0D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3E00EC" w14:textId="77777777" w:rsidR="006937F4" w:rsidRPr="006937F4" w:rsidRDefault="006937F4" w:rsidP="006937F4">
            <w:pPr>
              <w:keepNext/>
              <w:keepLines/>
              <w:spacing w:after="0"/>
              <w:rPr>
                <w:rFonts w:ascii="Arial" w:hAnsi="Arial"/>
                <w:sz w:val="18"/>
              </w:rPr>
            </w:pPr>
          </w:p>
        </w:tc>
      </w:tr>
      <w:tr w:rsidR="006937F4" w:rsidRPr="006937F4" w14:paraId="32DCCB6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0876E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FC71174"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2F5613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9E444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AF4451" w14:textId="77777777" w:rsidR="006937F4" w:rsidRPr="006937F4" w:rsidRDefault="006937F4" w:rsidP="006937F4">
            <w:pPr>
              <w:keepNext/>
              <w:keepLines/>
              <w:spacing w:after="0"/>
              <w:rPr>
                <w:rFonts w:ascii="Arial" w:hAnsi="Arial"/>
                <w:sz w:val="18"/>
              </w:rPr>
            </w:pPr>
          </w:p>
        </w:tc>
      </w:tr>
      <w:tr w:rsidR="006937F4" w:rsidRPr="006937F4" w14:paraId="07058DC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B74823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B54B1C" w14:textId="77777777" w:rsidR="006937F4" w:rsidRPr="006937F4" w:rsidRDefault="006937F4" w:rsidP="006937F4">
            <w:pPr>
              <w:keepNext/>
              <w:keepLines/>
              <w:spacing w:after="0"/>
              <w:rPr>
                <w:rFonts w:ascii="Arial" w:hAnsi="Arial"/>
                <w:sz w:val="18"/>
              </w:rPr>
            </w:pPr>
            <w:r w:rsidRPr="006937F4">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090F28B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98FEF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7B374D" w14:textId="77777777" w:rsidR="006937F4" w:rsidRPr="006937F4" w:rsidRDefault="006937F4" w:rsidP="006937F4">
            <w:pPr>
              <w:keepNext/>
              <w:keepLines/>
              <w:spacing w:after="0"/>
              <w:rPr>
                <w:rFonts w:ascii="Arial" w:hAnsi="Arial"/>
                <w:sz w:val="18"/>
              </w:rPr>
            </w:pPr>
          </w:p>
        </w:tc>
      </w:tr>
      <w:tr w:rsidR="006937F4" w:rsidRPr="006937F4" w14:paraId="45AA1D1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1D724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B6A760" w14:textId="77777777" w:rsidR="006937F4" w:rsidRPr="006937F4" w:rsidRDefault="006937F4" w:rsidP="006937F4">
            <w:pPr>
              <w:keepNext/>
              <w:keepLines/>
              <w:spacing w:after="0"/>
              <w:rPr>
                <w:rFonts w:ascii="Arial" w:hAnsi="Arial"/>
                <w:sz w:val="18"/>
              </w:rPr>
            </w:pPr>
            <w:r w:rsidRPr="006937F4">
              <w:rPr>
                <w:rFonts w:ascii="Arial" w:hAnsi="Arial"/>
                <w:sz w:val="18"/>
              </w:rPr>
              <w:t>"render"</w:t>
            </w:r>
          </w:p>
        </w:tc>
        <w:tc>
          <w:tcPr>
            <w:tcW w:w="2126" w:type="dxa"/>
            <w:tcBorders>
              <w:top w:val="single" w:sz="4" w:space="0" w:color="auto"/>
              <w:left w:val="single" w:sz="4" w:space="0" w:color="auto"/>
              <w:bottom w:val="single" w:sz="4" w:space="0" w:color="auto"/>
              <w:right w:val="single" w:sz="4" w:space="0" w:color="auto"/>
            </w:tcBorders>
          </w:tcPr>
          <w:p w14:paraId="013FD8B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6A430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99DC6D" w14:textId="77777777" w:rsidR="006937F4" w:rsidRPr="006937F4" w:rsidRDefault="006937F4" w:rsidP="006937F4">
            <w:pPr>
              <w:keepNext/>
              <w:keepLines/>
              <w:spacing w:after="0"/>
              <w:rPr>
                <w:rFonts w:ascii="Arial" w:hAnsi="Arial"/>
                <w:sz w:val="18"/>
              </w:rPr>
            </w:pPr>
          </w:p>
        </w:tc>
      </w:tr>
      <w:tr w:rsidR="006937F4" w:rsidRPr="006937F4" w14:paraId="5E0A783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A2C166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864A66A" w14:textId="77777777" w:rsidR="006937F4" w:rsidRPr="006937F4" w:rsidRDefault="006937F4" w:rsidP="006937F4">
            <w:pPr>
              <w:keepNext/>
              <w:keepLines/>
              <w:spacing w:after="0"/>
              <w:rPr>
                <w:rFonts w:ascii="Arial" w:hAnsi="Arial"/>
                <w:sz w:val="18"/>
              </w:rPr>
            </w:pPr>
            <w:r w:rsidRPr="006937F4">
              <w:rPr>
                <w:rFonts w:ascii="Arial" w:hAnsi="Arial"/>
                <w:sz w:val="18"/>
              </w:rPr>
              <w:t>SDP message as described in Table 6.4.2.3.3-8</w:t>
            </w:r>
          </w:p>
        </w:tc>
        <w:tc>
          <w:tcPr>
            <w:tcW w:w="2126" w:type="dxa"/>
            <w:tcBorders>
              <w:top w:val="single" w:sz="4" w:space="0" w:color="auto"/>
              <w:left w:val="single" w:sz="4" w:space="0" w:color="auto"/>
              <w:bottom w:val="single" w:sz="4" w:space="0" w:color="auto"/>
              <w:right w:val="single" w:sz="4" w:space="0" w:color="auto"/>
            </w:tcBorders>
          </w:tcPr>
          <w:p w14:paraId="48511C6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BB8AD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A1167" w14:textId="77777777" w:rsidR="006937F4" w:rsidRPr="006937F4" w:rsidRDefault="006937F4" w:rsidP="006937F4">
            <w:pPr>
              <w:keepNext/>
              <w:keepLines/>
              <w:spacing w:after="0"/>
              <w:rPr>
                <w:rFonts w:ascii="Arial" w:hAnsi="Arial"/>
                <w:sz w:val="18"/>
              </w:rPr>
            </w:pPr>
          </w:p>
        </w:tc>
      </w:tr>
      <w:tr w:rsidR="006937F4" w:rsidRPr="006937F4" w14:paraId="6353B8B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2B2504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DBEE1D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EEB4029"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6209482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22B3AD" w14:textId="77777777" w:rsidR="006937F4" w:rsidRPr="006937F4" w:rsidRDefault="006937F4" w:rsidP="006937F4">
            <w:pPr>
              <w:keepNext/>
              <w:keepLines/>
              <w:spacing w:after="0"/>
              <w:rPr>
                <w:rFonts w:ascii="Arial" w:hAnsi="Arial"/>
                <w:sz w:val="18"/>
              </w:rPr>
            </w:pPr>
          </w:p>
        </w:tc>
      </w:tr>
      <w:tr w:rsidR="006937F4" w:rsidRPr="006937F4" w14:paraId="73E1D30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E1CED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AC82AAC"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1A074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957C1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C57337" w14:textId="77777777" w:rsidR="006937F4" w:rsidRPr="006937F4" w:rsidRDefault="006937F4" w:rsidP="006937F4">
            <w:pPr>
              <w:keepNext/>
              <w:keepLines/>
              <w:spacing w:after="0"/>
              <w:rPr>
                <w:rFonts w:ascii="Arial" w:hAnsi="Arial"/>
                <w:sz w:val="18"/>
              </w:rPr>
            </w:pPr>
          </w:p>
        </w:tc>
      </w:tr>
      <w:tr w:rsidR="006937F4" w:rsidRPr="006937F4" w14:paraId="27ED6A0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96AA44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B2C98FF"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8F655B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440B1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6ABD4F" w14:textId="77777777" w:rsidR="006937F4" w:rsidRPr="006937F4" w:rsidRDefault="006937F4" w:rsidP="006937F4">
            <w:pPr>
              <w:keepNext/>
              <w:keepLines/>
              <w:spacing w:after="0"/>
              <w:rPr>
                <w:rFonts w:ascii="Arial" w:hAnsi="Arial"/>
                <w:sz w:val="18"/>
              </w:rPr>
            </w:pPr>
          </w:p>
        </w:tc>
      </w:tr>
      <w:tr w:rsidR="006937F4" w:rsidRPr="006937F4" w14:paraId="2D4808B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09385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C3BC2C"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6.4.2.3.3-9</w:t>
            </w:r>
          </w:p>
        </w:tc>
        <w:tc>
          <w:tcPr>
            <w:tcW w:w="2126" w:type="dxa"/>
            <w:tcBorders>
              <w:top w:val="single" w:sz="4" w:space="0" w:color="auto"/>
              <w:left w:val="single" w:sz="4" w:space="0" w:color="auto"/>
              <w:bottom w:val="single" w:sz="4" w:space="0" w:color="auto"/>
              <w:right w:val="single" w:sz="4" w:space="0" w:color="auto"/>
            </w:tcBorders>
          </w:tcPr>
          <w:p w14:paraId="2616B7E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9A038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86B12E" w14:textId="77777777" w:rsidR="006937F4" w:rsidRPr="006937F4" w:rsidRDefault="006937F4" w:rsidP="006937F4">
            <w:pPr>
              <w:keepNext/>
              <w:keepLines/>
              <w:spacing w:after="0"/>
              <w:rPr>
                <w:rFonts w:ascii="Arial" w:hAnsi="Arial"/>
                <w:sz w:val="18"/>
              </w:rPr>
            </w:pPr>
          </w:p>
        </w:tc>
      </w:tr>
    </w:tbl>
    <w:p w14:paraId="3F82B6CF" w14:textId="77777777" w:rsidR="006937F4" w:rsidRPr="006937F4" w:rsidRDefault="006937F4" w:rsidP="006937F4"/>
    <w:p w14:paraId="14ABFFBD" w14:textId="77777777" w:rsidR="006937F4" w:rsidRPr="006937F4" w:rsidRDefault="006937F4" w:rsidP="006937F4">
      <w:pPr>
        <w:keepNext/>
        <w:keepLines/>
        <w:spacing w:before="60"/>
        <w:jc w:val="center"/>
        <w:rPr>
          <w:rFonts w:ascii="Arial" w:hAnsi="Arial"/>
          <w:b/>
        </w:rPr>
      </w:pPr>
      <w:r w:rsidRPr="006937F4">
        <w:rPr>
          <w:rFonts w:ascii="Arial" w:hAnsi="Arial"/>
          <w:b/>
        </w:rPr>
        <w:t>Table 6.4.2.3.3-8: SDP in SIP MESSAGE (6.4.2.3.3-7)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090B7FC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57EB5A7" w14:textId="77777777" w:rsidR="006937F4" w:rsidRPr="006937F4" w:rsidRDefault="006937F4" w:rsidP="006937F4">
            <w:pPr>
              <w:keepNext/>
              <w:keepLines/>
              <w:spacing w:after="0"/>
              <w:rPr>
                <w:rFonts w:ascii="Arial" w:hAnsi="Arial"/>
                <w:bCs/>
                <w:sz w:val="18"/>
              </w:rPr>
            </w:pPr>
            <w:r w:rsidRPr="006937F4">
              <w:rPr>
                <w:rFonts w:ascii="Arial" w:hAnsi="Arial"/>
                <w:sz w:val="18"/>
              </w:rPr>
              <w:t>Derivation Path: TS 36.579-1 [2], Table 5.5.3.1.2-1</w:t>
            </w:r>
          </w:p>
        </w:tc>
      </w:tr>
      <w:tr w:rsidR="006937F4" w:rsidRPr="006937F4" w14:paraId="273FA87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9324419"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6B3326"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95F7E6"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B53E3C9"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C565675"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0DCD216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2D93AC" w14:textId="77777777" w:rsidR="006937F4" w:rsidRPr="006937F4" w:rsidRDefault="006937F4" w:rsidP="006937F4">
            <w:pPr>
              <w:keepNext/>
              <w:keepLines/>
              <w:spacing w:after="0"/>
              <w:rPr>
                <w:rFonts w:ascii="Arial" w:hAnsi="Arial"/>
                <w:sz w:val="18"/>
              </w:rPr>
            </w:pPr>
            <w:r w:rsidRPr="006937F4">
              <w:rPr>
                <w:rFonts w:ascii="Arial" w:hAnsi="Arial"/>
                <w:b/>
                <w:sz w:val="18"/>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14:paraId="7F871628"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C69F33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A47A6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BF84072" w14:textId="77777777" w:rsidR="006937F4" w:rsidRPr="006937F4" w:rsidRDefault="006937F4" w:rsidP="006937F4">
            <w:pPr>
              <w:keepNext/>
              <w:keepLines/>
              <w:spacing w:after="0"/>
              <w:rPr>
                <w:rFonts w:ascii="Arial" w:hAnsi="Arial"/>
                <w:sz w:val="18"/>
              </w:rPr>
            </w:pPr>
          </w:p>
        </w:tc>
      </w:tr>
      <w:tr w:rsidR="006937F4" w:rsidRPr="006937F4" w14:paraId="1BD2762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86DA37"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D6E1E22"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86FA5D" w14:textId="77777777" w:rsidR="006937F4" w:rsidRPr="006937F4" w:rsidRDefault="006937F4" w:rsidP="006937F4">
            <w:pPr>
              <w:keepNext/>
              <w:keepLines/>
              <w:spacing w:after="0"/>
              <w:rPr>
                <w:rFonts w:ascii="Arial" w:hAnsi="Arial"/>
                <w:sz w:val="18"/>
              </w:rPr>
            </w:pPr>
            <w:r w:rsidRPr="006937F4">
              <w:rPr>
                <w:rFonts w:ascii="Arial" w:hAnsi="Arial"/>
                <w:sz w:val="18"/>
              </w:rPr>
              <w:t>m= line</w:t>
            </w:r>
          </w:p>
          <w:p w14:paraId="493F6693" w14:textId="77777777" w:rsidR="006937F4" w:rsidRPr="006937F4" w:rsidRDefault="006937F4" w:rsidP="006937F4">
            <w:pPr>
              <w:keepNext/>
              <w:keepLines/>
              <w:spacing w:after="0"/>
              <w:rPr>
                <w:rFonts w:ascii="Arial" w:hAnsi="Arial"/>
                <w:sz w:val="18"/>
              </w:rPr>
            </w:pPr>
            <w:r w:rsidRPr="006937F4">
              <w:rPr>
                <w:rFonts w:ascii="Arial" w:hAnsi="Arial"/>
                <w:sz w:val="18"/>
              </w:rPr>
              <w:t>media = audio</w:t>
            </w:r>
          </w:p>
        </w:tc>
        <w:tc>
          <w:tcPr>
            <w:tcW w:w="1418" w:type="dxa"/>
            <w:tcBorders>
              <w:top w:val="single" w:sz="4" w:space="0" w:color="auto"/>
              <w:left w:val="single" w:sz="4" w:space="0" w:color="auto"/>
              <w:bottom w:val="single" w:sz="4" w:space="0" w:color="auto"/>
              <w:right w:val="single" w:sz="4" w:space="0" w:color="auto"/>
            </w:tcBorders>
          </w:tcPr>
          <w:p w14:paraId="204EF65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04E02EA" w14:textId="77777777" w:rsidR="006937F4" w:rsidRPr="006937F4" w:rsidRDefault="006937F4" w:rsidP="006937F4">
            <w:pPr>
              <w:keepNext/>
              <w:keepLines/>
              <w:spacing w:after="0"/>
              <w:rPr>
                <w:rFonts w:ascii="Arial" w:hAnsi="Arial"/>
                <w:sz w:val="18"/>
              </w:rPr>
            </w:pPr>
          </w:p>
        </w:tc>
      </w:tr>
      <w:tr w:rsidR="006937F4" w:rsidRPr="006937F4" w14:paraId="1931315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0C1B1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777E5F" w14:textId="77777777" w:rsidR="006937F4" w:rsidRPr="006937F4" w:rsidRDefault="006937F4" w:rsidP="006937F4">
            <w:pPr>
              <w:keepNext/>
              <w:keepLines/>
              <w:spacing w:after="0"/>
              <w:rPr>
                <w:rFonts w:ascii="Arial" w:hAnsi="Arial"/>
                <w:sz w:val="18"/>
              </w:rPr>
            </w:pPr>
            <w:r w:rsidRPr="006937F4">
              <w:rPr>
                <w:rFonts w:ascii="Arial" w:hAnsi="Arial"/>
                <w:sz w:val="18"/>
              </w:rPr>
              <w:t>"audio"</w:t>
            </w:r>
          </w:p>
        </w:tc>
        <w:tc>
          <w:tcPr>
            <w:tcW w:w="2126" w:type="dxa"/>
            <w:tcBorders>
              <w:top w:val="single" w:sz="4" w:space="0" w:color="auto"/>
              <w:left w:val="single" w:sz="4" w:space="0" w:color="auto"/>
              <w:bottom w:val="single" w:sz="4" w:space="0" w:color="auto"/>
              <w:right w:val="single" w:sz="4" w:space="0" w:color="auto"/>
            </w:tcBorders>
          </w:tcPr>
          <w:p w14:paraId="7637CDA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D9D3B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09BEF1F" w14:textId="77777777" w:rsidR="006937F4" w:rsidRPr="006937F4" w:rsidRDefault="006937F4" w:rsidP="006937F4">
            <w:pPr>
              <w:keepNext/>
              <w:keepLines/>
              <w:spacing w:after="0"/>
              <w:rPr>
                <w:rFonts w:ascii="Arial" w:hAnsi="Arial"/>
                <w:sz w:val="18"/>
              </w:rPr>
            </w:pPr>
          </w:p>
        </w:tc>
      </w:tr>
      <w:tr w:rsidR="006937F4" w:rsidRPr="006937F4" w14:paraId="796F295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3F59A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E7312" w14:textId="77777777" w:rsidR="006937F4" w:rsidRPr="006937F4" w:rsidRDefault="006937F4" w:rsidP="006937F4">
            <w:pPr>
              <w:keepNext/>
              <w:keepLines/>
              <w:spacing w:after="0"/>
              <w:rPr>
                <w:rFonts w:ascii="Arial" w:hAnsi="Arial"/>
                <w:sz w:val="18"/>
              </w:rPr>
            </w:pPr>
            <w:r w:rsidRPr="006937F4">
              <w:rPr>
                <w:rFonts w:ascii="Arial" w:hAnsi="Arial"/>
                <w:sz w:val="18"/>
              </w:rPr>
              <w:t>"9"</w:t>
            </w:r>
          </w:p>
        </w:tc>
        <w:tc>
          <w:tcPr>
            <w:tcW w:w="2126" w:type="dxa"/>
            <w:tcBorders>
              <w:top w:val="single" w:sz="4" w:space="0" w:color="auto"/>
              <w:left w:val="single" w:sz="4" w:space="0" w:color="auto"/>
              <w:bottom w:val="single" w:sz="4" w:space="0" w:color="auto"/>
              <w:right w:val="single" w:sz="4" w:space="0" w:color="auto"/>
            </w:tcBorders>
          </w:tcPr>
          <w:p w14:paraId="1E713D8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5127A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96BD8F6" w14:textId="77777777" w:rsidR="006937F4" w:rsidRPr="006937F4" w:rsidRDefault="006937F4" w:rsidP="006937F4">
            <w:pPr>
              <w:keepNext/>
              <w:keepLines/>
              <w:spacing w:after="0"/>
              <w:rPr>
                <w:rFonts w:ascii="Arial" w:hAnsi="Arial"/>
                <w:sz w:val="18"/>
              </w:rPr>
            </w:pPr>
          </w:p>
        </w:tc>
      </w:tr>
      <w:tr w:rsidR="006937F4" w:rsidRPr="006937F4" w14:paraId="7CCFDC1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92A00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117B03" w14:textId="77777777" w:rsidR="006937F4" w:rsidRPr="006937F4" w:rsidRDefault="006937F4" w:rsidP="006937F4">
            <w:pPr>
              <w:keepNext/>
              <w:keepLines/>
              <w:spacing w:after="0"/>
              <w:rPr>
                <w:rFonts w:ascii="Arial" w:hAnsi="Arial"/>
                <w:sz w:val="18"/>
              </w:rPr>
            </w:pPr>
            <w:r w:rsidRPr="006937F4">
              <w:rPr>
                <w:rFonts w:ascii="Arial" w:hAnsi="Arial"/>
                <w:sz w:val="18"/>
              </w:rPr>
              <w:t>"RTP/AVP"</w:t>
            </w:r>
          </w:p>
        </w:tc>
        <w:tc>
          <w:tcPr>
            <w:tcW w:w="2126" w:type="dxa"/>
            <w:tcBorders>
              <w:top w:val="single" w:sz="4" w:space="0" w:color="auto"/>
              <w:left w:val="single" w:sz="4" w:space="0" w:color="auto"/>
              <w:bottom w:val="single" w:sz="4" w:space="0" w:color="auto"/>
              <w:right w:val="single" w:sz="4" w:space="0" w:color="auto"/>
            </w:tcBorders>
          </w:tcPr>
          <w:p w14:paraId="75A91FD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368D55"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BD8F22F" w14:textId="77777777" w:rsidR="006937F4" w:rsidRPr="006937F4" w:rsidRDefault="006937F4" w:rsidP="006937F4">
            <w:pPr>
              <w:keepNext/>
              <w:keepLines/>
              <w:spacing w:after="0"/>
              <w:rPr>
                <w:rFonts w:ascii="Arial" w:hAnsi="Arial"/>
                <w:sz w:val="18"/>
              </w:rPr>
            </w:pPr>
          </w:p>
        </w:tc>
      </w:tr>
      <w:tr w:rsidR="006937F4" w:rsidRPr="006937F4" w14:paraId="1919928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3BA1F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C2714F" w14:textId="77777777" w:rsidR="006937F4" w:rsidRPr="006937F4" w:rsidRDefault="006937F4" w:rsidP="006937F4">
            <w:pPr>
              <w:keepNext/>
              <w:keepLines/>
              <w:spacing w:after="0"/>
              <w:rPr>
                <w:rFonts w:ascii="Arial" w:hAnsi="Arial"/>
                <w:sz w:val="18"/>
              </w:rPr>
            </w:pPr>
            <w:r w:rsidRPr="006937F4">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5581839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A32CC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2F982BE" w14:textId="77777777" w:rsidR="006937F4" w:rsidRPr="006937F4" w:rsidRDefault="006937F4" w:rsidP="006937F4">
            <w:pPr>
              <w:keepNext/>
              <w:keepLines/>
              <w:spacing w:after="0"/>
              <w:rPr>
                <w:rFonts w:ascii="Arial" w:hAnsi="Arial"/>
                <w:sz w:val="18"/>
              </w:rPr>
            </w:pPr>
          </w:p>
        </w:tc>
      </w:tr>
      <w:tr w:rsidR="006937F4" w:rsidRPr="006937F4" w14:paraId="36BF659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184222"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0EADBF16"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A887354" w14:textId="77777777" w:rsidR="006937F4" w:rsidRPr="006937F4" w:rsidRDefault="006937F4" w:rsidP="006937F4">
            <w:pPr>
              <w:keepNext/>
              <w:keepLines/>
              <w:spacing w:after="0"/>
              <w:rPr>
                <w:rFonts w:ascii="Arial" w:hAnsi="Arial"/>
                <w:sz w:val="18"/>
              </w:rPr>
            </w:pPr>
            <w:r w:rsidRPr="006937F4">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1FBD2A2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707867E" w14:textId="77777777" w:rsidR="006937F4" w:rsidRPr="006937F4" w:rsidRDefault="006937F4" w:rsidP="006937F4">
            <w:pPr>
              <w:keepNext/>
              <w:keepLines/>
              <w:spacing w:after="0"/>
              <w:rPr>
                <w:rFonts w:ascii="Arial" w:hAnsi="Arial"/>
                <w:sz w:val="18"/>
              </w:rPr>
            </w:pPr>
          </w:p>
        </w:tc>
      </w:tr>
      <w:tr w:rsidR="006937F4" w:rsidRPr="006937F4" w14:paraId="0E84603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A844B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600C0C" w14:textId="77777777" w:rsidR="006937F4" w:rsidRPr="006937F4" w:rsidRDefault="006937F4" w:rsidP="006937F4">
            <w:pPr>
              <w:keepNext/>
              <w:keepLines/>
              <w:spacing w:after="0"/>
              <w:rPr>
                <w:rFonts w:ascii="Arial" w:hAnsi="Arial"/>
                <w:sz w:val="18"/>
              </w:rPr>
            </w:pPr>
            <w:r w:rsidRPr="006937F4">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28BB08B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4A44F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E43EA67" w14:textId="77777777" w:rsidR="006937F4" w:rsidRPr="006937F4" w:rsidRDefault="006937F4" w:rsidP="006937F4">
            <w:pPr>
              <w:keepNext/>
              <w:keepLines/>
              <w:spacing w:after="0"/>
              <w:rPr>
                <w:rFonts w:ascii="Arial" w:hAnsi="Arial"/>
                <w:sz w:val="18"/>
              </w:rPr>
            </w:pPr>
          </w:p>
        </w:tc>
      </w:tr>
      <w:tr w:rsidR="006937F4" w:rsidRPr="006937F4" w14:paraId="1A8CD9B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CD08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880EF3" w14:textId="77777777" w:rsidR="006937F4" w:rsidRPr="006937F4" w:rsidRDefault="006937F4" w:rsidP="006937F4">
            <w:pPr>
              <w:keepNext/>
              <w:keepLines/>
              <w:spacing w:after="0"/>
              <w:rPr>
                <w:rFonts w:ascii="Arial" w:hAnsi="Arial"/>
                <w:sz w:val="18"/>
              </w:rPr>
            </w:pPr>
            <w:r w:rsidRPr="006937F4">
              <w:rPr>
                <w:rFonts w:ascii="Arial" w:hAnsi="Arial"/>
                <w:sz w:val="18"/>
              </w:rPr>
              <w:t>"IP4"</w:t>
            </w:r>
            <w:r w:rsidRPr="006937F4">
              <w:rPr>
                <w:rFonts w:ascii="Arial" w:hAnsi="Arial" w:cs="Arial"/>
                <w:sz w:val="18"/>
                <w:szCs w:val="18"/>
              </w:rPr>
              <w:t xml:space="preserve">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22B2668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152D2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472FE27" w14:textId="77777777" w:rsidR="006937F4" w:rsidRPr="006937F4" w:rsidRDefault="006937F4" w:rsidP="006937F4">
            <w:pPr>
              <w:keepNext/>
              <w:keepLines/>
              <w:spacing w:after="0"/>
              <w:rPr>
                <w:rFonts w:ascii="Arial" w:hAnsi="Arial"/>
                <w:sz w:val="18"/>
              </w:rPr>
            </w:pPr>
          </w:p>
        </w:tc>
      </w:tr>
      <w:tr w:rsidR="006937F4" w:rsidRPr="006937F4" w14:paraId="0163A20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89EAA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BA49E" w14:textId="77777777" w:rsidR="006937F4" w:rsidRPr="006937F4" w:rsidRDefault="006937F4" w:rsidP="006937F4">
            <w:pPr>
              <w:keepNext/>
              <w:keepLines/>
              <w:spacing w:after="0"/>
              <w:rPr>
                <w:rFonts w:ascii="Arial" w:hAnsi="Arial"/>
                <w:sz w:val="18"/>
              </w:rPr>
            </w:pPr>
            <w:r w:rsidRPr="006937F4">
              <w:rPr>
                <w:rFonts w:ascii="Arial" w:hAnsi="Arial"/>
                <w:sz w:val="18"/>
              </w:rPr>
              <w:t>"0.0.0.0"</w:t>
            </w:r>
            <w:r w:rsidRPr="006937F4">
              <w:rPr>
                <w:rFonts w:ascii="Arial" w:hAnsi="Arial" w:cs="Arial"/>
                <w:sz w:val="18"/>
                <w:szCs w:val="18"/>
              </w:rPr>
              <w:t xml:space="preserve">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49E711B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9FB54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9F970A7" w14:textId="77777777" w:rsidR="006937F4" w:rsidRPr="006937F4" w:rsidRDefault="006937F4" w:rsidP="006937F4">
            <w:pPr>
              <w:keepNext/>
              <w:keepLines/>
              <w:spacing w:after="0"/>
              <w:rPr>
                <w:rFonts w:ascii="Arial" w:hAnsi="Arial"/>
                <w:sz w:val="18"/>
              </w:rPr>
            </w:pPr>
          </w:p>
        </w:tc>
      </w:tr>
      <w:tr w:rsidR="006937F4" w:rsidRPr="006937F4" w14:paraId="5627ED8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4C3EA2"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160BC75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CEBF90D" w14:textId="77777777" w:rsidR="006937F4" w:rsidRPr="006937F4" w:rsidRDefault="006937F4" w:rsidP="006937F4">
            <w:pPr>
              <w:keepNext/>
              <w:keepLines/>
              <w:spacing w:after="0"/>
              <w:rPr>
                <w:rFonts w:ascii="Arial" w:hAnsi="Arial"/>
                <w:sz w:val="18"/>
              </w:rPr>
            </w:pPr>
            <w:r w:rsidRPr="006937F4">
              <w:rPr>
                <w:rFonts w:ascii="Arial" w:hAnsi="Arial"/>
                <w:sz w:val="18"/>
              </w:rPr>
              <w:t>m= line</w:t>
            </w:r>
          </w:p>
          <w:p w14:paraId="63BE3F63" w14:textId="77777777" w:rsidR="006937F4" w:rsidRPr="006937F4" w:rsidRDefault="006937F4" w:rsidP="006937F4">
            <w:pPr>
              <w:keepNext/>
              <w:keepLines/>
              <w:spacing w:after="0"/>
              <w:rPr>
                <w:rFonts w:ascii="Arial" w:hAnsi="Arial"/>
                <w:sz w:val="18"/>
              </w:rPr>
            </w:pPr>
            <w:r w:rsidRPr="006937F4">
              <w:rPr>
                <w:rFonts w:ascii="Arial" w:hAnsi="Arial"/>
                <w:sz w:val="18"/>
              </w:rPr>
              <w:t>media = application</w:t>
            </w:r>
          </w:p>
        </w:tc>
        <w:tc>
          <w:tcPr>
            <w:tcW w:w="1418" w:type="dxa"/>
            <w:tcBorders>
              <w:top w:val="single" w:sz="4" w:space="0" w:color="auto"/>
              <w:left w:val="single" w:sz="4" w:space="0" w:color="auto"/>
              <w:bottom w:val="single" w:sz="4" w:space="0" w:color="auto"/>
              <w:right w:val="single" w:sz="4" w:space="0" w:color="auto"/>
            </w:tcBorders>
          </w:tcPr>
          <w:p w14:paraId="1492A6B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913581B" w14:textId="77777777" w:rsidR="006937F4" w:rsidRPr="006937F4" w:rsidRDefault="006937F4" w:rsidP="006937F4">
            <w:pPr>
              <w:keepNext/>
              <w:keepLines/>
              <w:spacing w:after="0"/>
              <w:rPr>
                <w:rFonts w:ascii="Arial" w:hAnsi="Arial"/>
                <w:sz w:val="18"/>
              </w:rPr>
            </w:pPr>
          </w:p>
        </w:tc>
      </w:tr>
      <w:tr w:rsidR="006937F4" w:rsidRPr="006937F4" w14:paraId="563BAE3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D05F8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EED307" w14:textId="77777777" w:rsidR="006937F4" w:rsidRPr="006937F4" w:rsidRDefault="006937F4" w:rsidP="006937F4">
            <w:pPr>
              <w:keepNext/>
              <w:keepLines/>
              <w:spacing w:after="0"/>
              <w:rPr>
                <w:rFonts w:ascii="Arial" w:hAnsi="Arial"/>
                <w:sz w:val="18"/>
              </w:rPr>
            </w:pPr>
            <w:r w:rsidRPr="006937F4">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5D22AAD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00677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88D77DA" w14:textId="77777777" w:rsidR="006937F4" w:rsidRPr="006937F4" w:rsidRDefault="006937F4" w:rsidP="006937F4">
            <w:pPr>
              <w:keepNext/>
              <w:keepLines/>
              <w:spacing w:after="0"/>
              <w:rPr>
                <w:rFonts w:ascii="Arial" w:hAnsi="Arial"/>
                <w:sz w:val="18"/>
              </w:rPr>
            </w:pPr>
          </w:p>
        </w:tc>
      </w:tr>
      <w:tr w:rsidR="006937F4" w:rsidRPr="006937F4" w14:paraId="2712745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96C9B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C586F7" w14:textId="77777777" w:rsidR="006937F4" w:rsidRPr="006937F4" w:rsidRDefault="006937F4" w:rsidP="006937F4">
            <w:pPr>
              <w:keepNext/>
              <w:keepLines/>
              <w:spacing w:after="0"/>
              <w:rPr>
                <w:rFonts w:ascii="Arial" w:hAnsi="Arial"/>
                <w:sz w:val="18"/>
              </w:rPr>
            </w:pPr>
            <w:r w:rsidRPr="006937F4">
              <w:rPr>
                <w:rFonts w:ascii="Arial" w:hAnsi="Arial"/>
                <w:sz w:val="18"/>
              </w:rPr>
              <w:t>"9"</w:t>
            </w:r>
          </w:p>
        </w:tc>
        <w:tc>
          <w:tcPr>
            <w:tcW w:w="2126" w:type="dxa"/>
            <w:tcBorders>
              <w:top w:val="single" w:sz="4" w:space="0" w:color="auto"/>
              <w:left w:val="single" w:sz="4" w:space="0" w:color="auto"/>
              <w:bottom w:val="single" w:sz="4" w:space="0" w:color="auto"/>
              <w:right w:val="single" w:sz="4" w:space="0" w:color="auto"/>
            </w:tcBorders>
          </w:tcPr>
          <w:p w14:paraId="55D7738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777B39"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3BF259B" w14:textId="77777777" w:rsidR="006937F4" w:rsidRPr="006937F4" w:rsidRDefault="006937F4" w:rsidP="006937F4">
            <w:pPr>
              <w:keepNext/>
              <w:keepLines/>
              <w:spacing w:after="0"/>
              <w:rPr>
                <w:rFonts w:ascii="Arial" w:hAnsi="Arial"/>
                <w:sz w:val="18"/>
              </w:rPr>
            </w:pPr>
          </w:p>
        </w:tc>
      </w:tr>
      <w:tr w:rsidR="006937F4" w:rsidRPr="006937F4" w14:paraId="4B66C68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06F17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697E33" w14:textId="77777777" w:rsidR="006937F4" w:rsidRPr="006937F4" w:rsidRDefault="006937F4" w:rsidP="006937F4">
            <w:pPr>
              <w:keepNext/>
              <w:keepLines/>
              <w:spacing w:after="0"/>
              <w:rPr>
                <w:rFonts w:ascii="Arial" w:hAnsi="Arial"/>
                <w:sz w:val="18"/>
              </w:rPr>
            </w:pPr>
            <w:r w:rsidRPr="006937F4">
              <w:rPr>
                <w:rFonts w:ascii="Arial" w:hAnsi="Arial"/>
                <w:sz w:val="18"/>
              </w:rPr>
              <w:t>"udp"</w:t>
            </w:r>
          </w:p>
        </w:tc>
        <w:tc>
          <w:tcPr>
            <w:tcW w:w="2126" w:type="dxa"/>
            <w:tcBorders>
              <w:top w:val="single" w:sz="4" w:space="0" w:color="auto"/>
              <w:left w:val="single" w:sz="4" w:space="0" w:color="auto"/>
              <w:bottom w:val="single" w:sz="4" w:space="0" w:color="auto"/>
              <w:right w:val="single" w:sz="4" w:space="0" w:color="auto"/>
            </w:tcBorders>
          </w:tcPr>
          <w:p w14:paraId="351B57E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08DA1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FA29624" w14:textId="77777777" w:rsidR="006937F4" w:rsidRPr="006937F4" w:rsidRDefault="006937F4" w:rsidP="006937F4">
            <w:pPr>
              <w:keepNext/>
              <w:keepLines/>
              <w:spacing w:after="0"/>
              <w:rPr>
                <w:rFonts w:ascii="Arial" w:hAnsi="Arial"/>
                <w:sz w:val="18"/>
              </w:rPr>
            </w:pPr>
          </w:p>
        </w:tc>
      </w:tr>
      <w:tr w:rsidR="006937F4" w:rsidRPr="006937F4" w14:paraId="3F37C1F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DA449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853244" w14:textId="77777777" w:rsidR="006937F4" w:rsidRPr="006937F4" w:rsidRDefault="006937F4" w:rsidP="006937F4">
            <w:pPr>
              <w:keepNext/>
              <w:keepLines/>
              <w:spacing w:after="0"/>
              <w:rPr>
                <w:rFonts w:ascii="Arial" w:hAnsi="Arial"/>
                <w:sz w:val="18"/>
              </w:rPr>
            </w:pPr>
            <w:r w:rsidRPr="006937F4">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60E6080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CF16F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AB1B9F4" w14:textId="77777777" w:rsidR="006937F4" w:rsidRPr="006937F4" w:rsidRDefault="006937F4" w:rsidP="006937F4">
            <w:pPr>
              <w:keepNext/>
              <w:keepLines/>
              <w:spacing w:after="0"/>
              <w:rPr>
                <w:rFonts w:ascii="Arial" w:hAnsi="Arial"/>
                <w:sz w:val="18"/>
              </w:rPr>
            </w:pPr>
          </w:p>
        </w:tc>
      </w:tr>
      <w:tr w:rsidR="006937F4" w:rsidRPr="006937F4" w14:paraId="1205D25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1847DD" w14:textId="77777777" w:rsidR="006937F4" w:rsidRPr="006937F4" w:rsidRDefault="006937F4" w:rsidP="006937F4">
            <w:pPr>
              <w:keepNext/>
              <w:keepLines/>
              <w:spacing w:after="0"/>
              <w:rPr>
                <w:rFonts w:ascii="Arial" w:hAnsi="Arial"/>
                <w:sz w:val="18"/>
              </w:rPr>
            </w:pPr>
            <w:r w:rsidRPr="006937F4">
              <w:rPr>
                <w:rFonts w:ascii="Arial" w:hAnsi="Arial"/>
                <w:b/>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1389D928"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5C8E47" w14:textId="77777777" w:rsidR="006937F4" w:rsidRPr="006937F4" w:rsidRDefault="006937F4" w:rsidP="006937F4">
            <w:pPr>
              <w:keepNext/>
              <w:keepLines/>
              <w:spacing w:after="0"/>
              <w:rPr>
                <w:rFonts w:ascii="Arial" w:hAnsi="Arial"/>
                <w:sz w:val="18"/>
              </w:rPr>
            </w:pPr>
            <w:r w:rsidRPr="006937F4">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3BCAFCD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55326D6" w14:textId="77777777" w:rsidR="006937F4" w:rsidRPr="006937F4" w:rsidRDefault="006937F4" w:rsidP="006937F4">
            <w:pPr>
              <w:keepNext/>
              <w:keepLines/>
              <w:spacing w:after="0"/>
              <w:rPr>
                <w:rFonts w:ascii="Arial" w:hAnsi="Arial"/>
                <w:sz w:val="18"/>
              </w:rPr>
            </w:pPr>
          </w:p>
        </w:tc>
      </w:tr>
      <w:tr w:rsidR="006937F4" w:rsidRPr="006937F4" w14:paraId="2CBA2DA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61F03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48A3A7" w14:textId="77777777" w:rsidR="006937F4" w:rsidRPr="006937F4" w:rsidRDefault="006937F4" w:rsidP="006937F4">
            <w:pPr>
              <w:keepNext/>
              <w:keepLines/>
              <w:spacing w:after="0"/>
              <w:rPr>
                <w:rFonts w:ascii="Arial" w:hAnsi="Arial"/>
                <w:sz w:val="18"/>
              </w:rPr>
            </w:pPr>
            <w:r w:rsidRPr="006937F4">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49BB105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6DB45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3AB4672" w14:textId="77777777" w:rsidR="006937F4" w:rsidRPr="006937F4" w:rsidRDefault="006937F4" w:rsidP="006937F4">
            <w:pPr>
              <w:keepNext/>
              <w:keepLines/>
              <w:spacing w:after="0"/>
              <w:rPr>
                <w:rFonts w:ascii="Arial" w:hAnsi="Arial"/>
                <w:sz w:val="18"/>
              </w:rPr>
            </w:pPr>
          </w:p>
        </w:tc>
      </w:tr>
      <w:tr w:rsidR="006937F4" w:rsidRPr="006937F4" w14:paraId="6EAFF1E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770A6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D71956" w14:textId="77777777" w:rsidR="006937F4" w:rsidRPr="006937F4" w:rsidRDefault="006937F4" w:rsidP="006937F4">
            <w:pPr>
              <w:keepNext/>
              <w:keepLines/>
              <w:spacing w:after="0"/>
              <w:rPr>
                <w:rFonts w:ascii="Arial" w:hAnsi="Arial"/>
                <w:sz w:val="18"/>
              </w:rPr>
            </w:pPr>
            <w:r w:rsidRPr="006937F4">
              <w:rPr>
                <w:rFonts w:ascii="Arial" w:hAnsi="Arial"/>
                <w:sz w:val="18"/>
              </w:rPr>
              <w:t>"IP4"</w:t>
            </w:r>
            <w:r w:rsidRPr="006937F4">
              <w:rPr>
                <w:rFonts w:ascii="Arial" w:hAnsi="Arial" w:cs="Arial"/>
                <w:sz w:val="18"/>
                <w:szCs w:val="18"/>
              </w:rPr>
              <w:t xml:space="preserve">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08F3E54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AF203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C72E45F" w14:textId="77777777" w:rsidR="006937F4" w:rsidRPr="006937F4" w:rsidRDefault="006937F4" w:rsidP="006937F4">
            <w:pPr>
              <w:keepNext/>
              <w:keepLines/>
              <w:spacing w:after="0"/>
              <w:rPr>
                <w:rFonts w:ascii="Arial" w:hAnsi="Arial"/>
                <w:sz w:val="18"/>
              </w:rPr>
            </w:pPr>
          </w:p>
        </w:tc>
      </w:tr>
      <w:tr w:rsidR="006937F4" w:rsidRPr="006937F4" w14:paraId="7B49023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0A34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E5C69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"0.0.0.0" </w:t>
            </w:r>
            <w:r w:rsidRPr="006937F4">
              <w:rPr>
                <w:rFonts w:ascii="Arial" w:hAnsi="Arial" w:cs="Arial"/>
                <w:sz w:val="18"/>
                <w:szCs w:val="18"/>
              </w:rPr>
              <w:t>(IPv4)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1BFFA3C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3B1A3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B6921F8" w14:textId="77777777" w:rsidR="006937F4" w:rsidRPr="006937F4" w:rsidRDefault="006937F4" w:rsidP="006937F4">
            <w:pPr>
              <w:keepNext/>
              <w:keepLines/>
              <w:spacing w:after="0"/>
              <w:rPr>
                <w:rFonts w:ascii="Arial" w:hAnsi="Arial"/>
                <w:sz w:val="18"/>
              </w:rPr>
            </w:pPr>
          </w:p>
        </w:tc>
      </w:tr>
      <w:tr w:rsidR="006937F4" w:rsidRPr="006937F4" w14:paraId="6F6E418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E6804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37D4C3B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8662B95" w14:textId="77777777" w:rsidR="006937F4" w:rsidRPr="006937F4" w:rsidRDefault="006937F4" w:rsidP="006937F4">
            <w:pPr>
              <w:keepNext/>
              <w:keepLines/>
              <w:spacing w:after="0"/>
              <w:rPr>
                <w:rFonts w:ascii="Arial" w:hAnsi="Arial"/>
                <w:sz w:val="18"/>
              </w:rPr>
            </w:pPr>
            <w:r w:rsidRPr="006937F4">
              <w:rPr>
                <w:rFonts w:ascii="Arial" w:hAnsi="Arial"/>
                <w:sz w:val="18"/>
              </w:rPr>
              <w:t>m= line</w:t>
            </w:r>
          </w:p>
          <w:p w14:paraId="02A2F1FD" w14:textId="77777777" w:rsidR="006937F4" w:rsidRPr="006937F4" w:rsidRDefault="006937F4" w:rsidP="006937F4">
            <w:pPr>
              <w:keepNext/>
              <w:keepLines/>
              <w:spacing w:after="0"/>
              <w:rPr>
                <w:rFonts w:ascii="Arial" w:hAnsi="Arial"/>
                <w:sz w:val="18"/>
              </w:rPr>
            </w:pPr>
            <w:r w:rsidRPr="006937F4">
              <w:rPr>
                <w:rFonts w:ascii="Arial" w:hAnsi="Arial"/>
                <w:sz w:val="18"/>
              </w:rPr>
              <w:t>media = application</w:t>
            </w:r>
          </w:p>
        </w:tc>
        <w:tc>
          <w:tcPr>
            <w:tcW w:w="1418" w:type="dxa"/>
            <w:tcBorders>
              <w:top w:val="single" w:sz="4" w:space="0" w:color="auto"/>
              <w:left w:val="single" w:sz="4" w:space="0" w:color="auto"/>
              <w:bottom w:val="single" w:sz="4" w:space="0" w:color="auto"/>
              <w:right w:val="single" w:sz="4" w:space="0" w:color="auto"/>
            </w:tcBorders>
          </w:tcPr>
          <w:p w14:paraId="402A17F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9E5C974" w14:textId="77777777" w:rsidR="006937F4" w:rsidRPr="006937F4" w:rsidRDefault="006937F4" w:rsidP="006937F4">
            <w:pPr>
              <w:keepNext/>
              <w:keepLines/>
              <w:spacing w:after="0"/>
              <w:rPr>
                <w:rFonts w:ascii="Arial" w:hAnsi="Arial"/>
                <w:sz w:val="18"/>
              </w:rPr>
            </w:pPr>
          </w:p>
        </w:tc>
      </w:tr>
      <w:tr w:rsidR="006937F4" w:rsidRPr="006937F4" w14:paraId="5048B96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D3CDF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90C643" w14:textId="77777777" w:rsidR="006937F4" w:rsidRPr="006937F4" w:rsidRDefault="006937F4" w:rsidP="006937F4">
            <w:pPr>
              <w:keepNext/>
              <w:keepLines/>
              <w:spacing w:after="0"/>
              <w:rPr>
                <w:rFonts w:ascii="Arial" w:hAnsi="Arial"/>
                <w:sz w:val="18"/>
              </w:rPr>
            </w:pPr>
            <w:r w:rsidRPr="006937F4">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1012A9D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0B85F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01EFFD0" w14:textId="77777777" w:rsidR="006937F4" w:rsidRPr="006937F4" w:rsidRDefault="006937F4" w:rsidP="006937F4">
            <w:pPr>
              <w:keepNext/>
              <w:keepLines/>
              <w:spacing w:after="0"/>
              <w:rPr>
                <w:rFonts w:ascii="Arial" w:hAnsi="Arial"/>
                <w:sz w:val="18"/>
              </w:rPr>
            </w:pPr>
          </w:p>
        </w:tc>
      </w:tr>
      <w:tr w:rsidR="006937F4" w:rsidRPr="006937F4" w14:paraId="2EEEF74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FDCBB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7DB5E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14:paraId="38B91BA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6634A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BFDB3FE" w14:textId="77777777" w:rsidR="006937F4" w:rsidRPr="006937F4" w:rsidRDefault="006937F4" w:rsidP="006937F4">
            <w:pPr>
              <w:keepNext/>
              <w:keepLines/>
              <w:spacing w:after="0"/>
              <w:rPr>
                <w:rFonts w:ascii="Arial" w:hAnsi="Arial"/>
                <w:sz w:val="18"/>
              </w:rPr>
            </w:pPr>
          </w:p>
        </w:tc>
      </w:tr>
      <w:tr w:rsidR="006937F4" w:rsidRPr="006937F4" w14:paraId="31C6B0B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906C9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A330AD" w14:textId="77777777" w:rsidR="006937F4" w:rsidRPr="006937F4" w:rsidRDefault="006937F4" w:rsidP="006937F4">
            <w:pPr>
              <w:keepNext/>
              <w:keepLines/>
              <w:spacing w:after="0"/>
              <w:rPr>
                <w:rFonts w:ascii="Arial" w:hAnsi="Arial"/>
                <w:sz w:val="18"/>
              </w:rPr>
            </w:pPr>
            <w:r w:rsidRPr="006937F4">
              <w:rPr>
                <w:rFonts w:ascii="Arial" w:hAnsi="Arial"/>
                <w:sz w:val="18"/>
              </w:rPr>
              <w:t>"udp"</w:t>
            </w:r>
          </w:p>
        </w:tc>
        <w:tc>
          <w:tcPr>
            <w:tcW w:w="2126" w:type="dxa"/>
            <w:tcBorders>
              <w:top w:val="single" w:sz="4" w:space="0" w:color="auto"/>
              <w:left w:val="single" w:sz="4" w:space="0" w:color="auto"/>
              <w:bottom w:val="single" w:sz="4" w:space="0" w:color="auto"/>
              <w:right w:val="single" w:sz="4" w:space="0" w:color="auto"/>
            </w:tcBorders>
          </w:tcPr>
          <w:p w14:paraId="128F49C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0ECEA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919E72E" w14:textId="77777777" w:rsidR="006937F4" w:rsidRPr="006937F4" w:rsidRDefault="006937F4" w:rsidP="006937F4">
            <w:pPr>
              <w:keepNext/>
              <w:keepLines/>
              <w:spacing w:after="0"/>
              <w:rPr>
                <w:rFonts w:ascii="Arial" w:hAnsi="Arial"/>
                <w:sz w:val="18"/>
              </w:rPr>
            </w:pPr>
          </w:p>
        </w:tc>
      </w:tr>
      <w:tr w:rsidR="006937F4" w:rsidRPr="006937F4" w14:paraId="0C0535D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774B7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977B16" w14:textId="77777777" w:rsidR="006937F4" w:rsidRPr="006937F4" w:rsidRDefault="006937F4" w:rsidP="006937F4">
            <w:pPr>
              <w:keepNext/>
              <w:keepLines/>
              <w:spacing w:after="0"/>
              <w:rPr>
                <w:rFonts w:ascii="Arial" w:hAnsi="Arial"/>
                <w:sz w:val="18"/>
              </w:rPr>
            </w:pPr>
            <w:r w:rsidRPr="006937F4">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1B59C6D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2D393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7F98F90" w14:textId="77777777" w:rsidR="006937F4" w:rsidRPr="006937F4" w:rsidRDefault="006937F4" w:rsidP="006937F4">
            <w:pPr>
              <w:keepNext/>
              <w:keepLines/>
              <w:spacing w:after="0"/>
              <w:rPr>
                <w:rFonts w:ascii="Arial" w:hAnsi="Arial"/>
                <w:sz w:val="18"/>
              </w:rPr>
            </w:pPr>
          </w:p>
        </w:tc>
      </w:tr>
      <w:tr w:rsidR="006937F4" w:rsidRPr="006937F4" w14:paraId="6324D41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EF719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02E58AB2"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B06842A" w14:textId="77777777" w:rsidR="006937F4" w:rsidRPr="006937F4" w:rsidRDefault="006937F4" w:rsidP="006937F4">
            <w:pPr>
              <w:keepNext/>
              <w:keepLines/>
              <w:spacing w:after="0"/>
              <w:rPr>
                <w:rFonts w:ascii="Arial" w:hAnsi="Arial"/>
                <w:sz w:val="18"/>
              </w:rPr>
            </w:pPr>
            <w:r w:rsidRPr="006937F4">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04090D4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A4E9130" w14:textId="77777777" w:rsidR="006937F4" w:rsidRPr="006937F4" w:rsidRDefault="006937F4" w:rsidP="006937F4">
            <w:pPr>
              <w:keepNext/>
              <w:keepLines/>
              <w:spacing w:after="0"/>
              <w:rPr>
                <w:rFonts w:ascii="Arial" w:hAnsi="Arial"/>
                <w:sz w:val="18"/>
              </w:rPr>
            </w:pPr>
          </w:p>
        </w:tc>
      </w:tr>
      <w:tr w:rsidR="006937F4" w:rsidRPr="006937F4" w14:paraId="4E617A3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E8BD7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BA1D0E" w14:textId="77777777" w:rsidR="006937F4" w:rsidRPr="006937F4" w:rsidRDefault="006937F4" w:rsidP="006937F4">
            <w:pPr>
              <w:keepNext/>
              <w:keepLines/>
              <w:spacing w:after="0"/>
              <w:rPr>
                <w:rFonts w:ascii="Arial" w:hAnsi="Arial"/>
                <w:sz w:val="18"/>
              </w:rPr>
            </w:pPr>
            <w:r w:rsidRPr="006937F4">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73F9883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EB6FA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12688F8" w14:textId="77777777" w:rsidR="006937F4" w:rsidRPr="006937F4" w:rsidRDefault="006937F4" w:rsidP="006937F4">
            <w:pPr>
              <w:keepNext/>
              <w:keepLines/>
              <w:spacing w:after="0"/>
              <w:rPr>
                <w:rFonts w:ascii="Arial" w:hAnsi="Arial"/>
                <w:sz w:val="18"/>
              </w:rPr>
            </w:pPr>
          </w:p>
        </w:tc>
      </w:tr>
      <w:tr w:rsidR="006937F4" w:rsidRPr="006937F4" w14:paraId="56AF201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9B88C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DBBFA5" w14:textId="77777777" w:rsidR="006937F4" w:rsidRPr="006937F4" w:rsidRDefault="006937F4" w:rsidP="006937F4">
            <w:pPr>
              <w:keepNext/>
              <w:keepLines/>
              <w:spacing w:after="0"/>
              <w:rPr>
                <w:rFonts w:ascii="Arial" w:hAnsi="Arial"/>
                <w:sz w:val="18"/>
              </w:rPr>
            </w:pPr>
            <w:r w:rsidRPr="006937F4">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tcPr>
          <w:p w14:paraId="1A53E60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AB454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88E5066" w14:textId="77777777" w:rsidR="006937F4" w:rsidRPr="006937F4" w:rsidRDefault="006937F4" w:rsidP="006937F4">
            <w:pPr>
              <w:keepNext/>
              <w:keepLines/>
              <w:spacing w:after="0"/>
              <w:rPr>
                <w:rFonts w:ascii="Arial" w:hAnsi="Arial"/>
                <w:sz w:val="18"/>
              </w:rPr>
            </w:pPr>
          </w:p>
        </w:tc>
      </w:tr>
      <w:tr w:rsidR="006937F4" w:rsidRPr="006937F4" w14:paraId="3BE9A9D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6ECD5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C7C11F" w14:textId="77777777" w:rsidR="006937F4" w:rsidRPr="006937F4" w:rsidRDefault="006937F4" w:rsidP="006937F4">
            <w:pPr>
              <w:keepNext/>
              <w:keepLines/>
              <w:spacing w:after="0"/>
              <w:rPr>
                <w:rFonts w:ascii="Arial" w:hAnsi="Arial"/>
                <w:sz w:val="18"/>
              </w:rPr>
            </w:pPr>
            <w:r w:rsidRPr="006937F4">
              <w:rPr>
                <w:rFonts w:ascii="Arial" w:hAnsi="Arial"/>
                <w:sz w:val="18"/>
              </w:rPr>
              <w:t>multicast IP assigned by the SS</w:t>
            </w:r>
          </w:p>
        </w:tc>
        <w:tc>
          <w:tcPr>
            <w:tcW w:w="2126" w:type="dxa"/>
            <w:tcBorders>
              <w:top w:val="single" w:sz="4" w:space="0" w:color="auto"/>
              <w:left w:val="single" w:sz="4" w:space="0" w:color="auto"/>
              <w:bottom w:val="single" w:sz="4" w:space="0" w:color="auto"/>
              <w:right w:val="single" w:sz="4" w:space="0" w:color="auto"/>
            </w:tcBorders>
          </w:tcPr>
          <w:p w14:paraId="5A487F2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43D50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750A57F" w14:textId="77777777" w:rsidR="006937F4" w:rsidRPr="006937F4" w:rsidRDefault="006937F4" w:rsidP="006937F4">
            <w:pPr>
              <w:keepNext/>
              <w:keepLines/>
              <w:spacing w:after="0"/>
              <w:rPr>
                <w:rFonts w:ascii="Arial" w:hAnsi="Arial"/>
                <w:sz w:val="18"/>
              </w:rPr>
            </w:pPr>
          </w:p>
        </w:tc>
      </w:tr>
      <w:tr w:rsidR="006937F4" w:rsidRPr="006937F4" w14:paraId="7A9BCB2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25797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EB2AF3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F7AB2A" w14:textId="77777777" w:rsidR="006937F4" w:rsidRPr="006937F4" w:rsidRDefault="006937F4" w:rsidP="006937F4">
            <w:pPr>
              <w:keepNext/>
              <w:keepLines/>
              <w:spacing w:after="0"/>
              <w:rPr>
                <w:rFonts w:ascii="Arial" w:hAnsi="Arial"/>
                <w:sz w:val="18"/>
              </w:rPr>
            </w:pPr>
            <w:r w:rsidRPr="006937F4">
              <w:rPr>
                <w:rFonts w:ascii="Arial" w:hAnsi="Arial"/>
                <w:sz w:val="18"/>
              </w:rPr>
              <w:t>a= line</w:t>
            </w:r>
          </w:p>
          <w:p w14:paraId="336E4539" w14:textId="77777777" w:rsidR="006937F4" w:rsidRPr="006937F4" w:rsidRDefault="006937F4" w:rsidP="006937F4">
            <w:pPr>
              <w:keepNext/>
              <w:keepLines/>
              <w:spacing w:after="0"/>
              <w:rPr>
                <w:rFonts w:ascii="Arial" w:hAnsi="Arial"/>
                <w:sz w:val="18"/>
              </w:rPr>
            </w:pPr>
            <w:r w:rsidRPr="006937F4">
              <w:rPr>
                <w:rFonts w:ascii="Arial" w:hAnsi="Arial"/>
                <w:sz w:val="18"/>
              </w:rPr>
              <w:t>attribute = key-mgmt</w:t>
            </w:r>
          </w:p>
        </w:tc>
        <w:tc>
          <w:tcPr>
            <w:tcW w:w="1418" w:type="dxa"/>
            <w:tcBorders>
              <w:top w:val="single" w:sz="4" w:space="0" w:color="auto"/>
              <w:left w:val="single" w:sz="4" w:space="0" w:color="auto"/>
              <w:bottom w:val="single" w:sz="4" w:space="0" w:color="auto"/>
              <w:right w:val="single" w:sz="4" w:space="0" w:color="auto"/>
            </w:tcBorders>
          </w:tcPr>
          <w:p w14:paraId="286262D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175ADDC" w14:textId="77777777" w:rsidR="006937F4" w:rsidRPr="006937F4" w:rsidRDefault="006937F4" w:rsidP="006937F4">
            <w:pPr>
              <w:keepNext/>
              <w:keepLines/>
              <w:spacing w:after="0"/>
              <w:rPr>
                <w:rFonts w:ascii="Arial" w:hAnsi="Arial"/>
                <w:sz w:val="18"/>
              </w:rPr>
            </w:pPr>
          </w:p>
        </w:tc>
      </w:tr>
      <w:tr w:rsidR="006937F4" w:rsidRPr="006937F4" w14:paraId="7B5A16C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CC94A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key-mgmt</w:t>
            </w:r>
          </w:p>
        </w:tc>
        <w:tc>
          <w:tcPr>
            <w:tcW w:w="2126" w:type="dxa"/>
            <w:tcBorders>
              <w:top w:val="single" w:sz="4" w:space="0" w:color="auto"/>
              <w:left w:val="single" w:sz="4" w:space="0" w:color="auto"/>
              <w:bottom w:val="single" w:sz="4" w:space="0" w:color="auto"/>
              <w:right w:val="single" w:sz="4" w:space="0" w:color="auto"/>
            </w:tcBorders>
            <w:vAlign w:val="center"/>
          </w:tcPr>
          <w:p w14:paraId="546F47E5"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2600B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F77015" w14:textId="461A1FB3" w:rsidR="006937F4" w:rsidRPr="006937F4" w:rsidRDefault="006937F4" w:rsidP="006937F4">
            <w:pPr>
              <w:keepNext/>
              <w:keepLines/>
              <w:spacing w:after="0"/>
              <w:rPr>
                <w:rFonts w:ascii="Arial" w:hAnsi="Arial"/>
                <w:sz w:val="18"/>
              </w:rPr>
            </w:pPr>
            <w:r w:rsidRPr="006937F4">
              <w:rPr>
                <w:rFonts w:ascii="Arial" w:hAnsi="Arial"/>
                <w:sz w:val="18"/>
              </w:rPr>
              <w:t xml:space="preserve">TS 24.379 [9] </w:t>
            </w:r>
            <w:del w:id="1050" w:author="MCC160" w:date="2023-01-21T17:15:00Z">
              <w:r w:rsidRPr="006937F4" w:rsidDel="00781A70">
                <w:rPr>
                  <w:rFonts w:ascii="Arial" w:hAnsi="Arial"/>
                  <w:sz w:val="18"/>
                </w:rPr>
                <w:delText>sub</w:delText>
              </w:r>
            </w:del>
            <w:r w:rsidRPr="006937F4">
              <w:rPr>
                <w:rFonts w:ascii="Arial" w:hAnsi="Arial"/>
                <w:sz w:val="18"/>
              </w:rPr>
              <w:t>clause 14.2.2.2</w:t>
            </w:r>
          </w:p>
        </w:tc>
        <w:tc>
          <w:tcPr>
            <w:tcW w:w="1133" w:type="dxa"/>
            <w:tcBorders>
              <w:top w:val="single" w:sz="4" w:space="0" w:color="auto"/>
              <w:left w:val="single" w:sz="4" w:space="0" w:color="auto"/>
              <w:bottom w:val="single" w:sz="4" w:space="0" w:color="auto"/>
              <w:right w:val="single" w:sz="4" w:space="0" w:color="auto"/>
            </w:tcBorders>
            <w:vAlign w:val="bottom"/>
          </w:tcPr>
          <w:p w14:paraId="7793C784" w14:textId="77777777" w:rsidR="006937F4" w:rsidRPr="006937F4" w:rsidRDefault="006937F4" w:rsidP="006937F4">
            <w:pPr>
              <w:keepNext/>
              <w:keepLines/>
              <w:spacing w:after="0"/>
              <w:rPr>
                <w:rFonts w:ascii="Arial" w:hAnsi="Arial"/>
                <w:sz w:val="18"/>
              </w:rPr>
            </w:pPr>
          </w:p>
        </w:tc>
      </w:tr>
      <w:tr w:rsidR="006937F4" w:rsidRPr="006937F4" w14:paraId="7A6F5CC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27B11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mikey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C0D9FA" w14:textId="77777777" w:rsidR="006937F4" w:rsidRPr="006937F4" w:rsidRDefault="006937F4" w:rsidP="006937F4">
            <w:pPr>
              <w:keepNext/>
              <w:keepLines/>
              <w:spacing w:after="0"/>
              <w:rPr>
                <w:rFonts w:ascii="Arial" w:hAnsi="Arial"/>
                <w:sz w:val="18"/>
              </w:rPr>
            </w:pPr>
            <w:r w:rsidRPr="006937F4">
              <w:rPr>
                <w:rFonts w:ascii="Arial" w:hAnsi="Arial"/>
                <w:sz w:val="18"/>
              </w:rPr>
              <w:t>MIKEY-SAKKE I_MESSAGE as specified in TS 36.579-1 [2], Table 5.5.9.1-4.</w:t>
            </w:r>
          </w:p>
        </w:tc>
        <w:tc>
          <w:tcPr>
            <w:tcW w:w="2126" w:type="dxa"/>
            <w:tcBorders>
              <w:top w:val="single" w:sz="4" w:space="0" w:color="auto"/>
              <w:left w:val="single" w:sz="4" w:space="0" w:color="auto"/>
              <w:bottom w:val="single" w:sz="4" w:space="0" w:color="auto"/>
              <w:right w:val="single" w:sz="4" w:space="0" w:color="auto"/>
            </w:tcBorders>
            <w:hideMark/>
          </w:tcPr>
          <w:p w14:paraId="54772EE0" w14:textId="77777777" w:rsidR="006937F4" w:rsidRPr="006937F4" w:rsidRDefault="006937F4" w:rsidP="006937F4">
            <w:pPr>
              <w:keepNext/>
              <w:keepLines/>
              <w:spacing w:after="0"/>
              <w:rPr>
                <w:rFonts w:ascii="Arial" w:hAnsi="Arial"/>
                <w:sz w:val="18"/>
              </w:rPr>
            </w:pPr>
            <w:r w:rsidRPr="006937F4">
              <w:rPr>
                <w:rFonts w:ascii="Arial" w:hAnsi="Arial"/>
                <w:sz w:val="18"/>
              </w:rPr>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14:paraId="7B4E264E" w14:textId="77777777" w:rsidR="006937F4" w:rsidRPr="006937F4" w:rsidRDefault="006937F4" w:rsidP="006937F4">
            <w:pPr>
              <w:keepNext/>
              <w:keepLines/>
              <w:spacing w:after="0"/>
              <w:rPr>
                <w:rFonts w:ascii="Arial" w:hAnsi="Arial"/>
                <w:sz w:val="18"/>
              </w:rPr>
            </w:pPr>
            <w:r w:rsidRPr="006937F4">
              <w:rPr>
                <w:rFonts w:ascii="Arial" w:hAnsi="Arial"/>
                <w:sz w:val="18"/>
              </w:rPr>
              <w:t>RFC 4567 [44]</w:t>
            </w:r>
          </w:p>
        </w:tc>
        <w:tc>
          <w:tcPr>
            <w:tcW w:w="1133" w:type="dxa"/>
            <w:tcBorders>
              <w:top w:val="single" w:sz="4" w:space="0" w:color="auto"/>
              <w:left w:val="single" w:sz="4" w:space="0" w:color="auto"/>
              <w:bottom w:val="single" w:sz="4" w:space="0" w:color="auto"/>
              <w:right w:val="single" w:sz="4" w:space="0" w:color="auto"/>
            </w:tcBorders>
            <w:vAlign w:val="bottom"/>
          </w:tcPr>
          <w:p w14:paraId="002083DD" w14:textId="77777777" w:rsidR="006937F4" w:rsidRPr="006937F4" w:rsidRDefault="006937F4" w:rsidP="006937F4">
            <w:pPr>
              <w:keepNext/>
              <w:keepLines/>
              <w:spacing w:after="0"/>
              <w:rPr>
                <w:rFonts w:ascii="Arial" w:hAnsi="Arial"/>
                <w:sz w:val="18"/>
              </w:rPr>
            </w:pPr>
          </w:p>
        </w:tc>
      </w:tr>
    </w:tbl>
    <w:p w14:paraId="1D46E735" w14:textId="77777777" w:rsidR="006937F4" w:rsidRPr="006937F4" w:rsidRDefault="006937F4" w:rsidP="006937F4"/>
    <w:p w14:paraId="4420A4DC" w14:textId="77777777" w:rsidR="006937F4" w:rsidRPr="006937F4" w:rsidRDefault="006937F4" w:rsidP="006937F4">
      <w:pPr>
        <w:keepNext/>
        <w:keepLines/>
        <w:spacing w:before="60"/>
        <w:jc w:val="center"/>
        <w:rPr>
          <w:rFonts w:ascii="Arial" w:hAnsi="Arial"/>
          <w:b/>
        </w:rPr>
      </w:pPr>
      <w:r w:rsidRPr="006937F4">
        <w:rPr>
          <w:rFonts w:ascii="Arial" w:hAnsi="Arial"/>
          <w:b/>
        </w:rPr>
        <w:t>Table 6.4.2.3.3-9: MCPTT-MBMS-Usage-Info in SIP MESSAGE (6.4.2.3.3-7)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3A981AD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616623" w14:textId="1882FF8F"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1051" w:author="MCC160" w:date="2023-01-21T08:51:00Z">
              <w:r w:rsidR="00792DC2">
                <w:rPr>
                  <w:rFonts w:ascii="Arial" w:hAnsi="Arial"/>
                  <w:sz w:val="18"/>
                </w:rPr>
                <w:t>,</w:t>
              </w:r>
            </w:ins>
            <w:r w:rsidRPr="006937F4">
              <w:rPr>
                <w:rFonts w:ascii="Arial" w:hAnsi="Arial"/>
                <w:sz w:val="18"/>
              </w:rPr>
              <w:t xml:space="preserve"> Clause F.2</w:t>
            </w:r>
          </w:p>
        </w:tc>
      </w:tr>
      <w:tr w:rsidR="006937F4" w:rsidRPr="006937F4" w14:paraId="39E1DC8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84B7B6E"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CB216D"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CE0CD1"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CCE8CF1"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B01A9F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0ADC191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D59CEE"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25F21C4C"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344E2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A7E185"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483AEF7" w14:textId="77777777" w:rsidR="006937F4" w:rsidRPr="006937F4" w:rsidRDefault="006937F4" w:rsidP="006937F4">
            <w:pPr>
              <w:keepNext/>
              <w:keepLines/>
              <w:spacing w:after="0"/>
              <w:rPr>
                <w:rFonts w:ascii="Arial" w:hAnsi="Arial"/>
                <w:sz w:val="18"/>
              </w:rPr>
            </w:pPr>
          </w:p>
        </w:tc>
      </w:tr>
      <w:tr w:rsidR="006937F4" w:rsidRPr="006937F4" w14:paraId="22111CE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BC502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5B506B"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928DC7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9E483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644A23F" w14:textId="77777777" w:rsidR="006937F4" w:rsidRPr="006937F4" w:rsidRDefault="006937F4" w:rsidP="006937F4">
            <w:pPr>
              <w:keepNext/>
              <w:keepLines/>
              <w:spacing w:after="0"/>
              <w:rPr>
                <w:rFonts w:ascii="Arial" w:hAnsi="Arial"/>
                <w:sz w:val="18"/>
              </w:rPr>
            </w:pPr>
          </w:p>
        </w:tc>
      </w:tr>
      <w:tr w:rsidR="006937F4" w:rsidRPr="006937F4" w14:paraId="398AAE5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8FD2B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7992B048"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81AE2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02A22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5145EEE" w14:textId="77777777" w:rsidR="006937F4" w:rsidRPr="006937F4" w:rsidRDefault="006937F4" w:rsidP="006937F4">
            <w:pPr>
              <w:keepNext/>
              <w:keepLines/>
              <w:spacing w:after="0"/>
              <w:rPr>
                <w:rFonts w:ascii="Arial" w:hAnsi="Arial"/>
                <w:sz w:val="18"/>
              </w:rPr>
            </w:pPr>
          </w:p>
        </w:tc>
      </w:tr>
      <w:tr w:rsidR="006937F4" w:rsidRPr="006937F4" w14:paraId="4120A2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4F56A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36BC726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7EA20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1BC07C"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AB44751" w14:textId="77777777" w:rsidR="006937F4" w:rsidRPr="006937F4" w:rsidRDefault="006937F4" w:rsidP="006937F4">
            <w:pPr>
              <w:keepNext/>
              <w:keepLines/>
              <w:spacing w:after="0"/>
              <w:rPr>
                <w:rFonts w:ascii="Arial" w:hAnsi="Arial"/>
                <w:sz w:val="18"/>
              </w:rPr>
            </w:pPr>
          </w:p>
        </w:tc>
      </w:tr>
      <w:tr w:rsidR="006937F4" w:rsidRPr="006937F4" w14:paraId="5F344A4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BF5AC5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3AE10A07"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"0F0F0F"</w:t>
            </w:r>
          </w:p>
        </w:tc>
        <w:tc>
          <w:tcPr>
            <w:tcW w:w="2126" w:type="dxa"/>
            <w:tcBorders>
              <w:top w:val="single" w:sz="4" w:space="0" w:color="auto"/>
              <w:left w:val="single" w:sz="4" w:space="0" w:color="auto"/>
              <w:bottom w:val="single" w:sz="4" w:space="0" w:color="auto"/>
              <w:right w:val="single" w:sz="4" w:space="0" w:color="auto"/>
            </w:tcBorders>
            <w:hideMark/>
          </w:tcPr>
          <w:p w14:paraId="664A7D84"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The selected value is randomly chosen - a</w:t>
            </w:r>
            <w:r w:rsidRPr="006937F4">
              <w:rPr>
                <w:rFonts w:ascii="Arial" w:hAnsi="Arial"/>
                <w:sz w:val="18"/>
              </w:rPr>
              <w:t xml:space="preserve"> 6 digit hexadecimal number between 000000 and</w:t>
            </w:r>
          </w:p>
          <w:p w14:paraId="52BE1C06" w14:textId="77777777" w:rsidR="006937F4" w:rsidRPr="006937F4" w:rsidRDefault="006937F4" w:rsidP="006937F4">
            <w:pPr>
              <w:keepNext/>
              <w:keepLines/>
              <w:spacing w:after="0"/>
              <w:rPr>
                <w:rFonts w:ascii="Arial" w:hAnsi="Arial"/>
                <w:sz w:val="18"/>
              </w:rPr>
            </w:pPr>
            <w:r w:rsidRPr="006937F4">
              <w:rPr>
                <w:rFonts w:ascii="Arial" w:hAnsi="Arial"/>
                <w:sz w:val="18"/>
              </w:rPr>
              <w:t>FFFFFF (see TS 23.003 [32] clause 15.2.</w:t>
            </w:r>
          </w:p>
          <w:p w14:paraId="624601AC"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32BB081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C331833" w14:textId="77777777" w:rsidR="006937F4" w:rsidRPr="006937F4" w:rsidRDefault="006937F4" w:rsidP="006937F4">
            <w:pPr>
              <w:keepNext/>
              <w:keepLines/>
              <w:spacing w:after="0"/>
              <w:rPr>
                <w:rFonts w:ascii="Arial" w:hAnsi="Arial"/>
                <w:sz w:val="18"/>
              </w:rPr>
            </w:pPr>
          </w:p>
        </w:tc>
      </w:tr>
      <w:tr w:rsidR="006937F4" w:rsidRPr="006937F4" w14:paraId="71CAB0B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413236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1D42A999"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5.5.8.1-1</w:t>
            </w:r>
          </w:p>
        </w:tc>
        <w:tc>
          <w:tcPr>
            <w:tcW w:w="2126" w:type="dxa"/>
            <w:tcBorders>
              <w:top w:val="single" w:sz="4" w:space="0" w:color="auto"/>
              <w:left w:val="single" w:sz="4" w:space="0" w:color="auto"/>
              <w:bottom w:val="single" w:sz="4" w:space="0" w:color="auto"/>
              <w:right w:val="single" w:sz="4" w:space="0" w:color="auto"/>
            </w:tcBorders>
            <w:hideMark/>
          </w:tcPr>
          <w:p w14:paraId="21711173"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Country Code</w:t>
            </w:r>
          </w:p>
        </w:tc>
        <w:tc>
          <w:tcPr>
            <w:tcW w:w="1418" w:type="dxa"/>
            <w:tcBorders>
              <w:top w:val="single" w:sz="4" w:space="0" w:color="auto"/>
              <w:left w:val="single" w:sz="4" w:space="0" w:color="auto"/>
              <w:bottom w:val="single" w:sz="4" w:space="0" w:color="auto"/>
              <w:right w:val="single" w:sz="4" w:space="0" w:color="auto"/>
            </w:tcBorders>
          </w:tcPr>
          <w:p w14:paraId="09B72B7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30B4108" w14:textId="77777777" w:rsidR="006937F4" w:rsidRPr="006937F4" w:rsidRDefault="006937F4" w:rsidP="006937F4">
            <w:pPr>
              <w:keepNext/>
              <w:keepLines/>
              <w:spacing w:after="0"/>
              <w:rPr>
                <w:rFonts w:ascii="Arial" w:hAnsi="Arial"/>
                <w:sz w:val="18"/>
              </w:rPr>
            </w:pPr>
          </w:p>
        </w:tc>
      </w:tr>
      <w:tr w:rsidR="006937F4" w:rsidRPr="006937F4" w14:paraId="13F1518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7EA2A0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3D5B4EBF"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5.5.8.1-1</w:t>
            </w:r>
          </w:p>
        </w:tc>
        <w:tc>
          <w:tcPr>
            <w:tcW w:w="2126" w:type="dxa"/>
            <w:tcBorders>
              <w:top w:val="single" w:sz="4" w:space="0" w:color="auto"/>
              <w:left w:val="single" w:sz="4" w:space="0" w:color="auto"/>
              <w:bottom w:val="single" w:sz="4" w:space="0" w:color="auto"/>
              <w:right w:val="single" w:sz="4" w:space="0" w:color="auto"/>
            </w:tcBorders>
            <w:hideMark/>
          </w:tcPr>
          <w:p w14:paraId="72E8C70E"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Network Code</w:t>
            </w:r>
          </w:p>
        </w:tc>
        <w:tc>
          <w:tcPr>
            <w:tcW w:w="1418" w:type="dxa"/>
            <w:tcBorders>
              <w:top w:val="single" w:sz="4" w:space="0" w:color="auto"/>
              <w:left w:val="single" w:sz="4" w:space="0" w:color="auto"/>
              <w:bottom w:val="single" w:sz="4" w:space="0" w:color="auto"/>
              <w:right w:val="single" w:sz="4" w:space="0" w:color="auto"/>
            </w:tcBorders>
          </w:tcPr>
          <w:p w14:paraId="672963D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9E7FD68" w14:textId="77777777" w:rsidR="006937F4" w:rsidRPr="006937F4" w:rsidRDefault="006937F4" w:rsidP="006937F4">
            <w:pPr>
              <w:keepNext/>
              <w:keepLines/>
              <w:spacing w:after="0"/>
              <w:rPr>
                <w:rFonts w:ascii="Arial" w:hAnsi="Arial"/>
                <w:sz w:val="18"/>
              </w:rPr>
            </w:pPr>
          </w:p>
        </w:tc>
      </w:tr>
      <w:tr w:rsidR="006937F4" w:rsidRPr="006937F4" w14:paraId="3693FAF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D089B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403919" w14:textId="77777777" w:rsidR="006937F4" w:rsidRPr="006937F4" w:rsidRDefault="006937F4" w:rsidP="006937F4">
            <w:pPr>
              <w:keepNext/>
              <w:keepLines/>
              <w:spacing w:after="0"/>
              <w:rPr>
                <w:rFonts w:ascii="Arial" w:hAnsi="Arial"/>
                <w:sz w:val="18"/>
              </w:rPr>
            </w:pPr>
            <w:r w:rsidRPr="006937F4">
              <w:rPr>
                <w:rFonts w:ascii="Arial" w:hAnsi="Arial"/>
                <w:sz w:val="18"/>
              </w:rPr>
              <w:t>"65"</w:t>
            </w:r>
          </w:p>
        </w:tc>
        <w:tc>
          <w:tcPr>
            <w:tcW w:w="2126" w:type="dxa"/>
            <w:tcBorders>
              <w:top w:val="single" w:sz="4" w:space="0" w:color="auto"/>
              <w:left w:val="single" w:sz="4" w:space="0" w:color="auto"/>
              <w:bottom w:val="single" w:sz="4" w:space="0" w:color="auto"/>
              <w:right w:val="single" w:sz="4" w:space="0" w:color="auto"/>
            </w:tcBorders>
            <w:hideMark/>
          </w:tcPr>
          <w:p w14:paraId="0CDB6B72"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58B5B58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E01CFF6" w14:textId="77777777" w:rsidR="006937F4" w:rsidRPr="006937F4" w:rsidRDefault="006937F4" w:rsidP="006937F4">
            <w:pPr>
              <w:keepNext/>
              <w:keepLines/>
              <w:spacing w:after="0"/>
              <w:rPr>
                <w:rFonts w:ascii="Arial" w:hAnsi="Arial"/>
                <w:sz w:val="18"/>
              </w:rPr>
            </w:pPr>
          </w:p>
        </w:tc>
      </w:tr>
      <w:tr w:rsidR="006937F4" w:rsidRPr="006937F4" w14:paraId="3E900D8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10A7F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0838FF" w14:textId="77777777" w:rsidR="006937F4" w:rsidRPr="006937F4" w:rsidRDefault="006937F4" w:rsidP="006937F4">
            <w:pPr>
              <w:keepNext/>
              <w:keepLines/>
              <w:spacing w:after="0"/>
              <w:rPr>
                <w:rFonts w:ascii="Arial" w:hAnsi="Arial"/>
                <w:sz w:val="18"/>
              </w:rPr>
            </w:pPr>
            <w:r w:rsidRPr="006937F4">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5E7F640E" w14:textId="77777777" w:rsidR="006937F4" w:rsidRPr="006937F4" w:rsidRDefault="006937F4" w:rsidP="006937F4">
            <w:pPr>
              <w:keepNext/>
              <w:keepLines/>
              <w:spacing w:after="0"/>
              <w:rPr>
                <w:rFonts w:ascii="Arial" w:eastAsia="MS PGothic" w:hAnsi="Arial"/>
                <w:sz w:val="18"/>
              </w:rPr>
            </w:pPr>
            <w:r w:rsidRPr="006937F4">
              <w:rPr>
                <w:rFonts w:ascii="Arial" w:eastAsia="MS PGothic" w:hAnsi="Arial"/>
                <w:sz w:val="18"/>
              </w:rPr>
              <w:t>The selected value is randomly chosen.</w:t>
            </w:r>
          </w:p>
          <w:p w14:paraId="582E499F" w14:textId="77777777" w:rsidR="006937F4" w:rsidRPr="006937F4" w:rsidRDefault="006937F4" w:rsidP="006937F4">
            <w:pPr>
              <w:keepNext/>
              <w:keepLines/>
              <w:spacing w:after="0"/>
              <w:rPr>
                <w:rFonts w:ascii="Arial" w:hAnsi="Arial"/>
                <w:sz w:val="18"/>
              </w:rPr>
            </w:pPr>
            <w:r w:rsidRPr="006937F4">
              <w:rPr>
                <w:rFonts w:ascii="Arial" w:hAnsi="Arial"/>
                <w:sz w:val="18"/>
              </w:rPr>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14:paraId="02CB3F1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A411A05" w14:textId="77777777" w:rsidR="006937F4" w:rsidRPr="006937F4" w:rsidRDefault="006937F4" w:rsidP="006937F4">
            <w:pPr>
              <w:keepNext/>
              <w:keepLines/>
              <w:spacing w:after="0"/>
              <w:rPr>
                <w:rFonts w:ascii="Arial" w:hAnsi="Arial"/>
                <w:sz w:val="18"/>
              </w:rPr>
            </w:pPr>
          </w:p>
        </w:tc>
      </w:tr>
      <w:tr w:rsidR="006937F4" w:rsidRPr="006937F4" w14:paraId="174DABC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63F17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338B59" w14:textId="77777777" w:rsidR="006937F4" w:rsidRPr="006937F4" w:rsidRDefault="006937F4" w:rsidP="006937F4">
            <w:pPr>
              <w:keepNext/>
              <w:keepLines/>
              <w:spacing w:after="0"/>
              <w:rPr>
                <w:rFonts w:ascii="Arial" w:hAnsi="Arial"/>
                <w:sz w:val="18"/>
              </w:rPr>
            </w:pPr>
            <w:r w:rsidRPr="006937F4">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24758763" w14:textId="77777777" w:rsidR="006937F4" w:rsidRPr="006937F4" w:rsidRDefault="006937F4" w:rsidP="006937F4">
            <w:pPr>
              <w:keepNext/>
              <w:keepLines/>
              <w:spacing w:after="0"/>
              <w:rPr>
                <w:rFonts w:ascii="Arial" w:hAnsi="Arial"/>
                <w:sz w:val="18"/>
              </w:rPr>
            </w:pPr>
            <w:r w:rsidRPr="006937F4">
              <w:rPr>
                <w:rFonts w:ascii="Arial" w:hAnsi="Arial"/>
                <w:sz w:val="18"/>
                <w:lang w:eastAsia="ko-KR"/>
              </w:rPr>
              <w:t>The number of the "m=application" media line in the application/sdp MIME</w:t>
            </w:r>
          </w:p>
        </w:tc>
        <w:tc>
          <w:tcPr>
            <w:tcW w:w="1418" w:type="dxa"/>
            <w:tcBorders>
              <w:top w:val="single" w:sz="4" w:space="0" w:color="auto"/>
              <w:left w:val="single" w:sz="4" w:space="0" w:color="auto"/>
              <w:bottom w:val="single" w:sz="4" w:space="0" w:color="auto"/>
              <w:right w:val="single" w:sz="4" w:space="0" w:color="auto"/>
            </w:tcBorders>
          </w:tcPr>
          <w:p w14:paraId="4BD7A15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A54EE7B" w14:textId="77777777" w:rsidR="006937F4" w:rsidRPr="006937F4" w:rsidRDefault="006937F4" w:rsidP="006937F4">
            <w:pPr>
              <w:keepNext/>
              <w:keepLines/>
              <w:spacing w:after="0"/>
              <w:rPr>
                <w:rFonts w:ascii="Arial" w:hAnsi="Arial"/>
                <w:sz w:val="18"/>
              </w:rPr>
            </w:pPr>
          </w:p>
        </w:tc>
      </w:tr>
      <w:tr w:rsidR="006937F4" w:rsidRPr="006937F4" w14:paraId="2E91DCB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C44CB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BEA96C"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1F765187"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92271D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9766873" w14:textId="77777777" w:rsidR="006937F4" w:rsidRPr="006937F4" w:rsidRDefault="006937F4" w:rsidP="006937F4">
            <w:pPr>
              <w:keepNext/>
              <w:keepLines/>
              <w:spacing w:after="0"/>
              <w:rPr>
                <w:rFonts w:ascii="Arial" w:hAnsi="Arial"/>
                <w:sz w:val="18"/>
              </w:rPr>
            </w:pPr>
          </w:p>
        </w:tc>
      </w:tr>
    </w:tbl>
    <w:p w14:paraId="2CCD49A0" w14:textId="77777777" w:rsidR="006937F4" w:rsidRPr="006937F4" w:rsidRDefault="006937F4" w:rsidP="006937F4"/>
    <w:p w14:paraId="5A8E3D3D" w14:textId="77777777" w:rsidR="006937F4" w:rsidRPr="006937F4" w:rsidRDefault="006937F4" w:rsidP="006937F4">
      <w:pPr>
        <w:keepNext/>
        <w:keepLines/>
        <w:spacing w:before="60"/>
        <w:jc w:val="center"/>
        <w:rPr>
          <w:rFonts w:ascii="Arial" w:hAnsi="Arial"/>
          <w:b/>
        </w:rPr>
      </w:pPr>
      <w:r w:rsidRPr="006937F4">
        <w:rPr>
          <w:rFonts w:ascii="Arial" w:hAnsi="Arial"/>
          <w:b/>
        </w:rPr>
        <w:t>Table 6.4.2.3.3-10: SIP MESSAGE (step 8,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58CAB64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DD03D41"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1052" w:author="MCC160" w:date="2023-01-21T08:49:00Z">
              <w:r w:rsidRPr="006937F4" w:rsidDel="00792DC2">
                <w:rPr>
                  <w:rFonts w:ascii="Arial" w:hAnsi="Arial"/>
                  <w:sz w:val="18"/>
                </w:rPr>
                <w:delText xml:space="preserve"> </w:delText>
              </w:r>
            </w:del>
          </w:p>
        </w:tc>
      </w:tr>
      <w:tr w:rsidR="006937F4" w:rsidRPr="006937F4" w14:paraId="23FAC71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3BF0566"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3F0AD3"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8F025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45A8F17"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1304604"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0FF8428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6B3B92E"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17D40A08"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91931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C4F6C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3C2230" w14:textId="77777777" w:rsidR="006937F4" w:rsidRPr="006937F4" w:rsidRDefault="006937F4" w:rsidP="006937F4">
            <w:pPr>
              <w:keepNext/>
              <w:keepLines/>
              <w:spacing w:after="0"/>
              <w:rPr>
                <w:rFonts w:ascii="Arial" w:hAnsi="Arial"/>
                <w:sz w:val="18"/>
              </w:rPr>
            </w:pPr>
          </w:p>
        </w:tc>
      </w:tr>
      <w:tr w:rsidR="006937F4" w:rsidRPr="006937F4" w14:paraId="29A5548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21C6279"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5FA8F5A"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085A4FE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B8337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9A9726" w14:textId="77777777" w:rsidR="006937F4" w:rsidRPr="006937F4" w:rsidRDefault="006937F4" w:rsidP="006937F4">
            <w:pPr>
              <w:keepNext/>
              <w:keepLines/>
              <w:spacing w:after="0"/>
              <w:rPr>
                <w:rFonts w:ascii="Arial" w:hAnsi="Arial"/>
                <w:sz w:val="18"/>
              </w:rPr>
            </w:pPr>
          </w:p>
        </w:tc>
      </w:tr>
      <w:tr w:rsidR="006937F4" w:rsidRPr="006937F4" w14:paraId="167B78F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6A7F8E9"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3504DBE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67453C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BDE71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57E867" w14:textId="77777777" w:rsidR="006937F4" w:rsidRPr="006937F4" w:rsidRDefault="006937F4" w:rsidP="006937F4">
            <w:pPr>
              <w:keepNext/>
              <w:keepLines/>
              <w:spacing w:after="0"/>
              <w:rPr>
                <w:rFonts w:ascii="Arial" w:hAnsi="Arial"/>
                <w:sz w:val="18"/>
              </w:rPr>
            </w:pPr>
          </w:p>
        </w:tc>
      </w:tr>
      <w:tr w:rsidR="006937F4" w:rsidRPr="006937F4" w14:paraId="0CF3858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9DD0C8D"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0374F1E"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4E3203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56E00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DD397F" w14:textId="77777777" w:rsidR="006937F4" w:rsidRPr="006937F4" w:rsidRDefault="006937F4" w:rsidP="006937F4">
            <w:pPr>
              <w:keepNext/>
              <w:keepLines/>
              <w:spacing w:after="0"/>
              <w:rPr>
                <w:rFonts w:ascii="Arial" w:hAnsi="Arial"/>
                <w:sz w:val="18"/>
              </w:rPr>
            </w:pPr>
          </w:p>
        </w:tc>
      </w:tr>
      <w:tr w:rsidR="006937F4" w:rsidRPr="006937F4" w14:paraId="6A8D6CB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556049F"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FFC48A3"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0C7B7F3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CD21E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9A4D1E" w14:textId="77777777" w:rsidR="006937F4" w:rsidRPr="006937F4" w:rsidRDefault="006937F4" w:rsidP="006937F4">
            <w:pPr>
              <w:keepNext/>
              <w:keepLines/>
              <w:spacing w:after="0"/>
              <w:rPr>
                <w:rFonts w:ascii="Arial" w:hAnsi="Arial"/>
                <w:sz w:val="18"/>
              </w:rPr>
            </w:pPr>
          </w:p>
        </w:tc>
      </w:tr>
      <w:tr w:rsidR="006937F4" w:rsidRPr="006937F4" w14:paraId="56CF0E3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E9062D9"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42D0BC8"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1F29AF2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32420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1C5AAB" w14:textId="77777777" w:rsidR="006937F4" w:rsidRPr="006937F4" w:rsidRDefault="006937F4" w:rsidP="006937F4">
            <w:pPr>
              <w:keepNext/>
              <w:keepLines/>
              <w:spacing w:after="0"/>
              <w:rPr>
                <w:rFonts w:ascii="Arial" w:hAnsi="Arial"/>
                <w:sz w:val="18"/>
              </w:rPr>
            </w:pPr>
          </w:p>
        </w:tc>
      </w:tr>
      <w:tr w:rsidR="006937F4" w:rsidRPr="006937F4" w14:paraId="796635F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612161"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094A786F"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08FAE6E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792F0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0E8DE3" w14:textId="77777777" w:rsidR="006937F4" w:rsidRPr="006937F4" w:rsidRDefault="006937F4" w:rsidP="006937F4">
            <w:pPr>
              <w:keepNext/>
              <w:keepLines/>
              <w:spacing w:after="0"/>
              <w:rPr>
                <w:rFonts w:ascii="Arial" w:hAnsi="Arial"/>
                <w:sz w:val="18"/>
              </w:rPr>
            </w:pPr>
          </w:p>
        </w:tc>
      </w:tr>
      <w:tr w:rsidR="006937F4" w:rsidRPr="006937F4" w14:paraId="6808856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130881D"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1DE29C79"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1999A2E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C373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AE0528" w14:textId="77777777" w:rsidR="006937F4" w:rsidRPr="006937F4" w:rsidRDefault="006937F4" w:rsidP="006937F4">
            <w:pPr>
              <w:keepNext/>
              <w:keepLines/>
              <w:spacing w:after="0"/>
              <w:rPr>
                <w:rFonts w:ascii="Arial" w:hAnsi="Arial"/>
                <w:sz w:val="18"/>
              </w:rPr>
            </w:pPr>
          </w:p>
        </w:tc>
      </w:tr>
      <w:tr w:rsidR="006937F4" w:rsidRPr="006937F4" w14:paraId="49BB83D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F2B143"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5E871FF2"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00E1612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57FD2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9712DE" w14:textId="77777777" w:rsidR="006937F4" w:rsidRPr="006937F4" w:rsidRDefault="006937F4" w:rsidP="006937F4">
            <w:pPr>
              <w:keepNext/>
              <w:keepLines/>
              <w:spacing w:after="0"/>
              <w:rPr>
                <w:rFonts w:ascii="Arial" w:hAnsi="Arial"/>
                <w:sz w:val="18"/>
              </w:rPr>
            </w:pPr>
          </w:p>
        </w:tc>
      </w:tr>
      <w:tr w:rsidR="006937F4" w:rsidRPr="006937F4" w14:paraId="625A00E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9BDF453"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4752DB7C"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0BAFAE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37C45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72EF7A" w14:textId="77777777" w:rsidR="006937F4" w:rsidRPr="006937F4" w:rsidRDefault="006937F4" w:rsidP="006937F4">
            <w:pPr>
              <w:keepNext/>
              <w:keepLines/>
              <w:spacing w:after="0"/>
              <w:rPr>
                <w:rFonts w:ascii="Arial" w:hAnsi="Arial"/>
                <w:sz w:val="18"/>
              </w:rPr>
            </w:pPr>
          </w:p>
        </w:tc>
      </w:tr>
      <w:tr w:rsidR="006937F4" w:rsidRPr="006937F4" w14:paraId="63D4217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1E24343"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503B3FE6"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C0F3D3D"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FAD091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431045" w14:textId="77777777" w:rsidR="006937F4" w:rsidRPr="006937F4" w:rsidRDefault="006937F4" w:rsidP="006937F4">
            <w:pPr>
              <w:keepNext/>
              <w:keepLines/>
              <w:spacing w:after="0"/>
              <w:rPr>
                <w:rFonts w:ascii="Arial" w:hAnsi="Arial"/>
                <w:sz w:val="18"/>
              </w:rPr>
            </w:pPr>
          </w:p>
        </w:tc>
      </w:tr>
      <w:tr w:rsidR="006937F4" w:rsidRPr="006937F4" w14:paraId="39DAB36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15FDD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B83936"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0779C1F"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07ACFA0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008AD4" w14:textId="77777777" w:rsidR="006937F4" w:rsidRPr="006937F4" w:rsidRDefault="006937F4" w:rsidP="006937F4">
            <w:pPr>
              <w:keepNext/>
              <w:keepLines/>
              <w:spacing w:after="0"/>
              <w:rPr>
                <w:rFonts w:ascii="Arial" w:hAnsi="Arial"/>
                <w:sz w:val="18"/>
              </w:rPr>
            </w:pPr>
          </w:p>
        </w:tc>
      </w:tr>
      <w:tr w:rsidR="006937F4" w:rsidRPr="006937F4" w14:paraId="7AEC7D9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6216A7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AFD687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E4B6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C010B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4D9225" w14:textId="77777777" w:rsidR="006937F4" w:rsidRPr="006937F4" w:rsidRDefault="006937F4" w:rsidP="006937F4">
            <w:pPr>
              <w:keepNext/>
              <w:keepLines/>
              <w:spacing w:after="0"/>
              <w:rPr>
                <w:rFonts w:ascii="Arial" w:hAnsi="Arial"/>
                <w:sz w:val="18"/>
              </w:rPr>
            </w:pPr>
          </w:p>
        </w:tc>
      </w:tr>
      <w:tr w:rsidR="006937F4" w:rsidRPr="006937F4" w14:paraId="1EDA000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9B0D2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0538DD2"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0747B2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5FE3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160C13" w14:textId="77777777" w:rsidR="006937F4" w:rsidRPr="006937F4" w:rsidRDefault="006937F4" w:rsidP="006937F4">
            <w:pPr>
              <w:keepNext/>
              <w:keepLines/>
              <w:spacing w:after="0"/>
              <w:rPr>
                <w:rFonts w:ascii="Arial" w:hAnsi="Arial"/>
                <w:sz w:val="18"/>
              </w:rPr>
            </w:pPr>
          </w:p>
        </w:tc>
      </w:tr>
      <w:tr w:rsidR="006937F4" w:rsidRPr="006937F4" w14:paraId="2FEBBAA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40FA0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C5537C"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6.4.2.3.3-11</w:t>
            </w:r>
          </w:p>
        </w:tc>
        <w:tc>
          <w:tcPr>
            <w:tcW w:w="2126" w:type="dxa"/>
            <w:tcBorders>
              <w:top w:val="single" w:sz="4" w:space="0" w:color="auto"/>
              <w:left w:val="single" w:sz="4" w:space="0" w:color="auto"/>
              <w:bottom w:val="single" w:sz="4" w:space="0" w:color="auto"/>
              <w:right w:val="single" w:sz="4" w:space="0" w:color="auto"/>
            </w:tcBorders>
          </w:tcPr>
          <w:p w14:paraId="54208D9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E3E57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E7E93D" w14:textId="77777777" w:rsidR="006937F4" w:rsidRPr="006937F4" w:rsidRDefault="006937F4" w:rsidP="006937F4">
            <w:pPr>
              <w:keepNext/>
              <w:keepLines/>
              <w:spacing w:after="0"/>
              <w:rPr>
                <w:rFonts w:ascii="Arial" w:hAnsi="Arial"/>
                <w:sz w:val="18"/>
              </w:rPr>
            </w:pPr>
          </w:p>
        </w:tc>
      </w:tr>
    </w:tbl>
    <w:p w14:paraId="01655FCF" w14:textId="77777777" w:rsidR="006937F4" w:rsidRPr="006937F4" w:rsidRDefault="006937F4" w:rsidP="006937F4"/>
    <w:p w14:paraId="29193D53" w14:textId="77777777" w:rsidR="006937F4" w:rsidRPr="006937F4" w:rsidRDefault="006937F4" w:rsidP="006937F4">
      <w:pPr>
        <w:keepNext/>
        <w:keepLines/>
        <w:spacing w:before="60"/>
        <w:jc w:val="center"/>
        <w:rPr>
          <w:rFonts w:ascii="Arial" w:hAnsi="Arial"/>
          <w:b/>
        </w:rPr>
      </w:pPr>
      <w:r w:rsidRPr="006937F4">
        <w:rPr>
          <w:rFonts w:ascii="Arial" w:hAnsi="Arial"/>
          <w:b/>
        </w:rPr>
        <w:t>Table 6.4.2.3.3-11: MCPTT-MBMS-Usage-Info in SIP MESSAGE (6.4.2.3.3-10)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1CD345C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526AAD" w14:textId="6FD26A55"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1053" w:author="MCC160" w:date="2023-01-21T08:49:00Z">
              <w:r w:rsidR="00792DC2">
                <w:rPr>
                  <w:rFonts w:ascii="Arial" w:hAnsi="Arial"/>
                  <w:sz w:val="18"/>
                </w:rPr>
                <w:t>,</w:t>
              </w:r>
            </w:ins>
            <w:r w:rsidRPr="006937F4">
              <w:rPr>
                <w:rFonts w:ascii="Arial" w:hAnsi="Arial"/>
                <w:sz w:val="18"/>
              </w:rPr>
              <w:t xml:space="preserve"> Clause F.2</w:t>
            </w:r>
          </w:p>
        </w:tc>
      </w:tr>
      <w:tr w:rsidR="006937F4" w:rsidRPr="006937F4" w14:paraId="4FD4AD2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029AEA0"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1D1236"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504C41"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B8A1AA6"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5C2D459E"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78DC4B5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0329C0"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6D65854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B6455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8FDB85"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2E57C3F" w14:textId="77777777" w:rsidR="006937F4" w:rsidRPr="006937F4" w:rsidRDefault="006937F4" w:rsidP="006937F4">
            <w:pPr>
              <w:keepNext/>
              <w:keepLines/>
              <w:spacing w:after="0"/>
              <w:rPr>
                <w:rFonts w:ascii="Arial" w:hAnsi="Arial"/>
                <w:sz w:val="18"/>
              </w:rPr>
            </w:pPr>
          </w:p>
        </w:tc>
      </w:tr>
      <w:tr w:rsidR="006937F4" w:rsidRPr="006937F4" w14:paraId="3F6037A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4302E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43D317AF"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405E2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68E63F"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755BDD4" w14:textId="77777777" w:rsidR="006937F4" w:rsidRPr="006937F4" w:rsidRDefault="006937F4" w:rsidP="006937F4">
            <w:pPr>
              <w:keepNext/>
              <w:keepLines/>
              <w:spacing w:after="0"/>
              <w:rPr>
                <w:rFonts w:ascii="Arial" w:hAnsi="Arial"/>
                <w:sz w:val="18"/>
              </w:rPr>
            </w:pPr>
          </w:p>
        </w:tc>
      </w:tr>
      <w:tr w:rsidR="006937F4" w:rsidRPr="006937F4" w14:paraId="15E0E9A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448A2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754E72" w14:textId="77777777" w:rsidR="006937F4" w:rsidRPr="006937F4" w:rsidRDefault="006937F4" w:rsidP="006937F4">
            <w:pPr>
              <w:keepNext/>
              <w:keepLines/>
              <w:spacing w:after="0"/>
              <w:rPr>
                <w:rFonts w:ascii="Arial" w:hAnsi="Arial"/>
                <w:sz w:val="18"/>
              </w:rPr>
            </w:pPr>
            <w:r w:rsidRPr="006937F4">
              <w:rPr>
                <w:rFonts w:ascii="Arial" w:hAnsi="Arial"/>
                <w:sz w:val="18"/>
              </w:rPr>
              <w:t>"listening"</w:t>
            </w:r>
          </w:p>
        </w:tc>
        <w:tc>
          <w:tcPr>
            <w:tcW w:w="2126" w:type="dxa"/>
            <w:tcBorders>
              <w:top w:val="single" w:sz="4" w:space="0" w:color="auto"/>
              <w:left w:val="single" w:sz="4" w:space="0" w:color="auto"/>
              <w:bottom w:val="single" w:sz="4" w:space="0" w:color="auto"/>
              <w:right w:val="single" w:sz="4" w:space="0" w:color="auto"/>
            </w:tcBorders>
          </w:tcPr>
          <w:p w14:paraId="004F0F1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025DC9"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9D4DAF7" w14:textId="77777777" w:rsidR="006937F4" w:rsidRPr="006937F4" w:rsidRDefault="006937F4" w:rsidP="006937F4">
            <w:pPr>
              <w:keepNext/>
              <w:keepLines/>
              <w:spacing w:after="0"/>
              <w:rPr>
                <w:rFonts w:ascii="Arial" w:hAnsi="Arial"/>
                <w:sz w:val="18"/>
              </w:rPr>
            </w:pPr>
          </w:p>
        </w:tc>
      </w:tr>
      <w:tr w:rsidR="006937F4" w:rsidRPr="006937F4" w14:paraId="5696AF8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70A72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C943D5"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03C12E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AEF20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188C266" w14:textId="77777777" w:rsidR="006937F4" w:rsidRPr="006937F4" w:rsidRDefault="006937F4" w:rsidP="006937F4">
            <w:pPr>
              <w:keepNext/>
              <w:keepLines/>
              <w:spacing w:after="0"/>
              <w:rPr>
                <w:rFonts w:ascii="Arial" w:hAnsi="Arial"/>
                <w:sz w:val="18"/>
              </w:rPr>
            </w:pPr>
          </w:p>
        </w:tc>
      </w:tr>
      <w:tr w:rsidR="006937F4" w:rsidRPr="006937F4" w14:paraId="3CC8B13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D98EA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42CC73" w14:textId="77777777" w:rsidR="006937F4" w:rsidRPr="006937F4" w:rsidRDefault="006937F4" w:rsidP="006937F4">
            <w:pPr>
              <w:keepNext/>
              <w:keepLines/>
              <w:spacing w:after="0"/>
              <w:rPr>
                <w:rFonts w:ascii="Arial" w:hAnsi="Arial"/>
                <w:sz w:val="18"/>
              </w:rPr>
            </w:pPr>
            <w:r w:rsidRPr="006937F4">
              <w:rPr>
                <w:rFonts w:ascii="Arial" w:hAnsi="Arial"/>
                <w:sz w:val="18"/>
              </w:rPr>
              <w:t>"true"</w:t>
            </w:r>
          </w:p>
        </w:tc>
        <w:tc>
          <w:tcPr>
            <w:tcW w:w="2126" w:type="dxa"/>
            <w:tcBorders>
              <w:top w:val="single" w:sz="4" w:space="0" w:color="auto"/>
              <w:left w:val="single" w:sz="4" w:space="0" w:color="auto"/>
              <w:bottom w:val="single" w:sz="4" w:space="0" w:color="auto"/>
              <w:right w:val="single" w:sz="4" w:space="0" w:color="auto"/>
            </w:tcBorders>
          </w:tcPr>
          <w:p w14:paraId="73AA36B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1C34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2AD48A5" w14:textId="77777777" w:rsidR="006937F4" w:rsidRPr="006937F4" w:rsidRDefault="006937F4" w:rsidP="006937F4">
            <w:pPr>
              <w:keepNext/>
              <w:keepLines/>
              <w:spacing w:after="0"/>
              <w:rPr>
                <w:rFonts w:ascii="Arial" w:hAnsi="Arial"/>
                <w:sz w:val="18"/>
              </w:rPr>
            </w:pPr>
          </w:p>
        </w:tc>
      </w:tr>
      <w:tr w:rsidR="006937F4" w:rsidRPr="006937F4" w14:paraId="587A091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436B8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825253"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2D9CF9E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2C75F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6B5D35B" w14:textId="77777777" w:rsidR="006937F4" w:rsidRPr="006937F4" w:rsidRDefault="006937F4" w:rsidP="006937F4">
            <w:pPr>
              <w:keepNext/>
              <w:keepLines/>
              <w:spacing w:after="0"/>
              <w:rPr>
                <w:rFonts w:ascii="Arial" w:hAnsi="Arial"/>
                <w:sz w:val="18"/>
              </w:rPr>
            </w:pPr>
          </w:p>
        </w:tc>
      </w:tr>
      <w:tr w:rsidR="006937F4" w:rsidRPr="006937F4" w14:paraId="5C64B26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BAEE8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5D759B"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E75768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4FF95F"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61E886F" w14:textId="77777777" w:rsidR="006937F4" w:rsidRPr="006937F4" w:rsidRDefault="006937F4" w:rsidP="006937F4">
            <w:pPr>
              <w:keepNext/>
              <w:keepLines/>
              <w:spacing w:after="0"/>
              <w:rPr>
                <w:rFonts w:ascii="Arial" w:hAnsi="Arial"/>
                <w:sz w:val="18"/>
              </w:rPr>
            </w:pPr>
          </w:p>
        </w:tc>
      </w:tr>
      <w:tr w:rsidR="006937F4" w:rsidRPr="006937F4" w14:paraId="6F11E9B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1D46C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320C73"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6F1479C8"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F90DDF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3A07E15" w14:textId="77777777" w:rsidR="006937F4" w:rsidRPr="006937F4" w:rsidRDefault="006937F4" w:rsidP="006937F4">
            <w:pPr>
              <w:keepNext/>
              <w:keepLines/>
              <w:spacing w:after="0"/>
              <w:rPr>
                <w:rFonts w:ascii="Arial" w:hAnsi="Arial"/>
                <w:sz w:val="18"/>
              </w:rPr>
            </w:pPr>
          </w:p>
        </w:tc>
      </w:tr>
    </w:tbl>
    <w:p w14:paraId="1D409FC0" w14:textId="77777777" w:rsidR="006937F4" w:rsidRPr="006937F4" w:rsidRDefault="006937F4" w:rsidP="006937F4"/>
    <w:p w14:paraId="533D431E" w14:textId="05B65F54" w:rsidR="006937F4" w:rsidRPr="006937F4" w:rsidDel="00FA1679" w:rsidRDefault="006937F4" w:rsidP="006937F4">
      <w:pPr>
        <w:rPr>
          <w:del w:id="1054" w:author="MCC160" w:date="2023-01-21T17:51:00Z"/>
        </w:rPr>
      </w:pPr>
    </w:p>
    <w:p w14:paraId="7044C2D7" w14:textId="77777777" w:rsidR="006937F4" w:rsidRPr="006937F4" w:rsidRDefault="006937F4" w:rsidP="006937F4">
      <w:pPr>
        <w:keepNext/>
        <w:keepLines/>
        <w:spacing w:before="60"/>
        <w:jc w:val="center"/>
        <w:rPr>
          <w:rFonts w:ascii="Arial" w:hAnsi="Arial"/>
          <w:b/>
        </w:rPr>
      </w:pPr>
      <w:r w:rsidRPr="006937F4">
        <w:rPr>
          <w:rFonts w:ascii="Arial" w:hAnsi="Arial"/>
          <w:b/>
        </w:rPr>
        <w:t>Table 6.4.2.3.3-13: SIP MESSAGE (step 13,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58A78B7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8F3B65B"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1055" w:author="MCC160" w:date="2023-01-21T08:49:00Z">
              <w:r w:rsidRPr="006937F4" w:rsidDel="00792DC2">
                <w:rPr>
                  <w:rFonts w:ascii="Arial" w:hAnsi="Arial"/>
                  <w:sz w:val="18"/>
                </w:rPr>
                <w:delText xml:space="preserve"> </w:delText>
              </w:r>
            </w:del>
          </w:p>
        </w:tc>
      </w:tr>
      <w:tr w:rsidR="006937F4" w:rsidRPr="006937F4" w14:paraId="3C49E1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E9E15DE"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B9C3F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A06852"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ACF0075"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518435"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6DB75B5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53927D"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1627CCBC"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E5FD9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3DA98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9C56B6" w14:textId="77777777" w:rsidR="006937F4" w:rsidRPr="006937F4" w:rsidRDefault="006937F4" w:rsidP="006937F4">
            <w:pPr>
              <w:keepNext/>
              <w:keepLines/>
              <w:spacing w:after="0"/>
              <w:rPr>
                <w:rFonts w:ascii="Arial" w:hAnsi="Arial"/>
                <w:sz w:val="18"/>
              </w:rPr>
            </w:pPr>
          </w:p>
        </w:tc>
      </w:tr>
      <w:tr w:rsidR="006937F4" w:rsidRPr="006937F4" w14:paraId="1E25D72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E37B634"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A55B924"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35AC622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3E8EB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F5074C" w14:textId="77777777" w:rsidR="006937F4" w:rsidRPr="006937F4" w:rsidRDefault="006937F4" w:rsidP="006937F4">
            <w:pPr>
              <w:keepNext/>
              <w:keepLines/>
              <w:spacing w:after="0"/>
              <w:rPr>
                <w:rFonts w:ascii="Arial" w:hAnsi="Arial"/>
                <w:sz w:val="18"/>
              </w:rPr>
            </w:pPr>
          </w:p>
        </w:tc>
      </w:tr>
      <w:tr w:rsidR="006937F4" w:rsidRPr="006937F4" w14:paraId="540329C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BB1C1A"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2131E8B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2BA659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D81DE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003521" w14:textId="77777777" w:rsidR="006937F4" w:rsidRPr="006937F4" w:rsidRDefault="006937F4" w:rsidP="006937F4">
            <w:pPr>
              <w:keepNext/>
              <w:keepLines/>
              <w:spacing w:after="0"/>
              <w:rPr>
                <w:rFonts w:ascii="Arial" w:hAnsi="Arial"/>
                <w:sz w:val="18"/>
              </w:rPr>
            </w:pPr>
          </w:p>
        </w:tc>
      </w:tr>
      <w:tr w:rsidR="006937F4" w:rsidRPr="006937F4" w14:paraId="09F9449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86580C5"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909CD20"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80F0A0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FFD03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E36729" w14:textId="77777777" w:rsidR="006937F4" w:rsidRPr="006937F4" w:rsidRDefault="006937F4" w:rsidP="006937F4">
            <w:pPr>
              <w:keepNext/>
              <w:keepLines/>
              <w:spacing w:after="0"/>
              <w:rPr>
                <w:rFonts w:ascii="Arial" w:hAnsi="Arial"/>
                <w:sz w:val="18"/>
              </w:rPr>
            </w:pPr>
          </w:p>
        </w:tc>
      </w:tr>
      <w:tr w:rsidR="006937F4" w:rsidRPr="006937F4" w14:paraId="1191AEF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C8631D"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348F33B7"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74BFC7B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5CFE2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8F4689" w14:textId="77777777" w:rsidR="006937F4" w:rsidRPr="006937F4" w:rsidRDefault="006937F4" w:rsidP="006937F4">
            <w:pPr>
              <w:keepNext/>
              <w:keepLines/>
              <w:spacing w:after="0"/>
              <w:rPr>
                <w:rFonts w:ascii="Arial" w:hAnsi="Arial"/>
                <w:sz w:val="18"/>
              </w:rPr>
            </w:pPr>
          </w:p>
        </w:tc>
      </w:tr>
      <w:tr w:rsidR="006937F4" w:rsidRPr="006937F4" w14:paraId="6873CB2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CF11DBB"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690E6207"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67D3913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77C42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ADC538" w14:textId="77777777" w:rsidR="006937F4" w:rsidRPr="006937F4" w:rsidRDefault="006937F4" w:rsidP="006937F4">
            <w:pPr>
              <w:keepNext/>
              <w:keepLines/>
              <w:spacing w:after="0"/>
              <w:rPr>
                <w:rFonts w:ascii="Arial" w:hAnsi="Arial"/>
                <w:sz w:val="18"/>
              </w:rPr>
            </w:pPr>
          </w:p>
        </w:tc>
      </w:tr>
      <w:tr w:rsidR="006937F4" w:rsidRPr="006937F4" w14:paraId="1882EB7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D44D6BB"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14EE95AF"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FF1149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AEEF2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192A92" w14:textId="77777777" w:rsidR="006937F4" w:rsidRPr="006937F4" w:rsidRDefault="006937F4" w:rsidP="006937F4">
            <w:pPr>
              <w:keepNext/>
              <w:keepLines/>
              <w:spacing w:after="0"/>
              <w:rPr>
                <w:rFonts w:ascii="Arial" w:hAnsi="Arial"/>
                <w:sz w:val="18"/>
              </w:rPr>
            </w:pPr>
          </w:p>
        </w:tc>
      </w:tr>
      <w:tr w:rsidR="006937F4" w:rsidRPr="006937F4" w14:paraId="2377B6A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913369"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6A6E3FE6"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2296450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E2FBA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DD14E8" w14:textId="77777777" w:rsidR="006937F4" w:rsidRPr="006937F4" w:rsidRDefault="006937F4" w:rsidP="006937F4">
            <w:pPr>
              <w:keepNext/>
              <w:keepLines/>
              <w:spacing w:after="0"/>
              <w:rPr>
                <w:rFonts w:ascii="Arial" w:hAnsi="Arial"/>
                <w:sz w:val="18"/>
              </w:rPr>
            </w:pPr>
          </w:p>
        </w:tc>
      </w:tr>
      <w:tr w:rsidR="006937F4" w:rsidRPr="006937F4" w14:paraId="5D58F3B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2A75BF1"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297F11A1"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0AD4289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2670F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C979F8" w14:textId="77777777" w:rsidR="006937F4" w:rsidRPr="006937F4" w:rsidRDefault="006937F4" w:rsidP="006937F4">
            <w:pPr>
              <w:keepNext/>
              <w:keepLines/>
              <w:spacing w:after="0"/>
              <w:rPr>
                <w:rFonts w:ascii="Arial" w:hAnsi="Arial"/>
                <w:sz w:val="18"/>
              </w:rPr>
            </w:pPr>
          </w:p>
        </w:tc>
      </w:tr>
      <w:tr w:rsidR="006937F4" w:rsidRPr="006937F4" w14:paraId="3443FCC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89838D"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E887F2F"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583E21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84CEF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05A2D1" w14:textId="77777777" w:rsidR="006937F4" w:rsidRPr="006937F4" w:rsidRDefault="006937F4" w:rsidP="006937F4">
            <w:pPr>
              <w:keepNext/>
              <w:keepLines/>
              <w:spacing w:after="0"/>
              <w:rPr>
                <w:rFonts w:ascii="Arial" w:hAnsi="Arial"/>
                <w:sz w:val="18"/>
              </w:rPr>
            </w:pPr>
          </w:p>
        </w:tc>
      </w:tr>
      <w:tr w:rsidR="006937F4" w:rsidRPr="006937F4" w14:paraId="0840C5D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F451165"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7B924E3"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4C8E018"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949EB7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D9DEAF" w14:textId="77777777" w:rsidR="006937F4" w:rsidRPr="006937F4" w:rsidRDefault="006937F4" w:rsidP="006937F4">
            <w:pPr>
              <w:keepNext/>
              <w:keepLines/>
              <w:spacing w:after="0"/>
              <w:rPr>
                <w:rFonts w:ascii="Arial" w:hAnsi="Arial"/>
                <w:sz w:val="18"/>
              </w:rPr>
            </w:pPr>
          </w:p>
        </w:tc>
      </w:tr>
      <w:tr w:rsidR="006937F4" w:rsidRPr="006937F4" w14:paraId="782D784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7F313CA"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4AECD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C6C1638"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099D4BB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6DC50D" w14:textId="77777777" w:rsidR="006937F4" w:rsidRPr="006937F4" w:rsidRDefault="006937F4" w:rsidP="006937F4">
            <w:pPr>
              <w:keepNext/>
              <w:keepLines/>
              <w:spacing w:after="0"/>
              <w:rPr>
                <w:rFonts w:ascii="Arial" w:hAnsi="Arial"/>
                <w:sz w:val="18"/>
              </w:rPr>
            </w:pPr>
          </w:p>
        </w:tc>
      </w:tr>
      <w:tr w:rsidR="006937F4" w:rsidRPr="006937F4" w14:paraId="4AA6F9D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6D60D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627FDF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4747A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9561E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D8F11F" w14:textId="77777777" w:rsidR="006937F4" w:rsidRPr="006937F4" w:rsidRDefault="006937F4" w:rsidP="006937F4">
            <w:pPr>
              <w:keepNext/>
              <w:keepLines/>
              <w:spacing w:after="0"/>
              <w:rPr>
                <w:rFonts w:ascii="Arial" w:hAnsi="Arial"/>
                <w:sz w:val="18"/>
              </w:rPr>
            </w:pPr>
          </w:p>
        </w:tc>
      </w:tr>
      <w:tr w:rsidR="006937F4" w:rsidRPr="006937F4" w14:paraId="20242D9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CAB2AD"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53551F8"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99656A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8676E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8BF432" w14:textId="77777777" w:rsidR="006937F4" w:rsidRPr="006937F4" w:rsidRDefault="006937F4" w:rsidP="006937F4">
            <w:pPr>
              <w:keepNext/>
              <w:keepLines/>
              <w:spacing w:after="0"/>
              <w:rPr>
                <w:rFonts w:ascii="Arial" w:hAnsi="Arial"/>
                <w:sz w:val="18"/>
              </w:rPr>
            </w:pPr>
          </w:p>
        </w:tc>
      </w:tr>
      <w:tr w:rsidR="006937F4" w:rsidRPr="006937F4" w14:paraId="54AB9D8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F66E8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F9DA26"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6.4.2.3.3-14</w:t>
            </w:r>
          </w:p>
        </w:tc>
        <w:tc>
          <w:tcPr>
            <w:tcW w:w="2126" w:type="dxa"/>
            <w:tcBorders>
              <w:top w:val="single" w:sz="4" w:space="0" w:color="auto"/>
              <w:left w:val="single" w:sz="4" w:space="0" w:color="auto"/>
              <w:bottom w:val="single" w:sz="4" w:space="0" w:color="auto"/>
              <w:right w:val="single" w:sz="4" w:space="0" w:color="auto"/>
            </w:tcBorders>
          </w:tcPr>
          <w:p w14:paraId="4A32BFB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F2B0F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7CD95D" w14:textId="77777777" w:rsidR="006937F4" w:rsidRPr="006937F4" w:rsidRDefault="006937F4" w:rsidP="006937F4">
            <w:pPr>
              <w:keepNext/>
              <w:keepLines/>
              <w:spacing w:after="0"/>
              <w:rPr>
                <w:rFonts w:ascii="Arial" w:hAnsi="Arial"/>
                <w:sz w:val="18"/>
              </w:rPr>
            </w:pPr>
          </w:p>
        </w:tc>
      </w:tr>
    </w:tbl>
    <w:p w14:paraId="56C613BC" w14:textId="77777777" w:rsidR="006937F4" w:rsidRPr="006937F4" w:rsidRDefault="006937F4" w:rsidP="006937F4"/>
    <w:p w14:paraId="07F00425" w14:textId="77777777" w:rsidR="006937F4" w:rsidRPr="006937F4" w:rsidRDefault="006937F4" w:rsidP="006937F4">
      <w:pPr>
        <w:keepNext/>
        <w:keepLines/>
        <w:spacing w:before="60"/>
        <w:jc w:val="center"/>
        <w:rPr>
          <w:rFonts w:ascii="Arial" w:hAnsi="Arial"/>
          <w:b/>
        </w:rPr>
      </w:pPr>
      <w:r w:rsidRPr="006937F4">
        <w:rPr>
          <w:rFonts w:ascii="Arial" w:hAnsi="Arial"/>
          <w:b/>
        </w:rPr>
        <w:t>Table 6.4.2.3.3-14: MCPTT-MBMS-Usage-Info in SIP MESSAGE (6.4.2.3.3-13)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0DD690C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DDBA1B0" w14:textId="66C72EEC"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1056" w:author="MCC160" w:date="2023-01-21T08:49:00Z">
              <w:r w:rsidR="00792DC2">
                <w:rPr>
                  <w:rFonts w:ascii="Arial" w:hAnsi="Arial"/>
                  <w:sz w:val="18"/>
                </w:rPr>
                <w:t>,</w:t>
              </w:r>
            </w:ins>
            <w:r w:rsidRPr="006937F4">
              <w:rPr>
                <w:rFonts w:ascii="Arial" w:hAnsi="Arial"/>
                <w:sz w:val="18"/>
              </w:rPr>
              <w:t xml:space="preserve"> Clause F.2</w:t>
            </w:r>
          </w:p>
        </w:tc>
      </w:tr>
      <w:tr w:rsidR="006937F4" w:rsidRPr="006937F4" w14:paraId="482FA3C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B7D6388"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60438F"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0C6ED5"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404CFD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17A5A17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0D3E9D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AACB74"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414C09E4"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24471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C93B3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9F092DB" w14:textId="77777777" w:rsidR="006937F4" w:rsidRPr="006937F4" w:rsidRDefault="006937F4" w:rsidP="006937F4">
            <w:pPr>
              <w:keepNext/>
              <w:keepLines/>
              <w:spacing w:after="0"/>
              <w:rPr>
                <w:rFonts w:ascii="Arial" w:hAnsi="Arial"/>
                <w:sz w:val="18"/>
              </w:rPr>
            </w:pPr>
          </w:p>
        </w:tc>
      </w:tr>
      <w:tr w:rsidR="006937F4" w:rsidRPr="006937F4" w14:paraId="2EFBAD0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1BA5C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5DB2D97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4EA4B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11060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521DBD7" w14:textId="77777777" w:rsidR="006937F4" w:rsidRPr="006937F4" w:rsidRDefault="006937F4" w:rsidP="006937F4">
            <w:pPr>
              <w:keepNext/>
              <w:keepLines/>
              <w:spacing w:after="0"/>
              <w:rPr>
                <w:rFonts w:ascii="Arial" w:hAnsi="Arial"/>
                <w:sz w:val="18"/>
              </w:rPr>
            </w:pPr>
          </w:p>
        </w:tc>
      </w:tr>
      <w:tr w:rsidR="006937F4" w:rsidRPr="006937F4" w14:paraId="12F138C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2900C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0F2D48" w14:textId="77777777" w:rsidR="006937F4" w:rsidRPr="006937F4" w:rsidRDefault="006937F4" w:rsidP="006937F4">
            <w:pPr>
              <w:keepNext/>
              <w:keepLines/>
              <w:spacing w:after="0"/>
              <w:rPr>
                <w:rFonts w:ascii="Arial" w:hAnsi="Arial"/>
                <w:sz w:val="18"/>
              </w:rPr>
            </w:pPr>
            <w:r w:rsidRPr="006937F4">
              <w:rPr>
                <w:rFonts w:ascii="Arial" w:hAnsi="Arial"/>
                <w:sz w:val="18"/>
              </w:rPr>
              <w:t>"listening"</w:t>
            </w:r>
          </w:p>
        </w:tc>
        <w:tc>
          <w:tcPr>
            <w:tcW w:w="2126" w:type="dxa"/>
            <w:tcBorders>
              <w:top w:val="single" w:sz="4" w:space="0" w:color="auto"/>
              <w:left w:val="single" w:sz="4" w:space="0" w:color="auto"/>
              <w:bottom w:val="single" w:sz="4" w:space="0" w:color="auto"/>
              <w:right w:val="single" w:sz="4" w:space="0" w:color="auto"/>
            </w:tcBorders>
          </w:tcPr>
          <w:p w14:paraId="6948E0F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EB84A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54DC0FC" w14:textId="77777777" w:rsidR="006937F4" w:rsidRPr="006937F4" w:rsidRDefault="006937F4" w:rsidP="006937F4">
            <w:pPr>
              <w:keepNext/>
              <w:keepLines/>
              <w:spacing w:after="0"/>
              <w:rPr>
                <w:rFonts w:ascii="Arial" w:hAnsi="Arial"/>
                <w:sz w:val="18"/>
              </w:rPr>
            </w:pPr>
          </w:p>
        </w:tc>
      </w:tr>
      <w:tr w:rsidR="006937F4" w:rsidRPr="006937F4" w14:paraId="6F118B6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1ACFE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A5B212" w14:textId="77777777" w:rsidR="006937F4" w:rsidRPr="006937F4" w:rsidRDefault="006937F4" w:rsidP="006937F4">
            <w:pPr>
              <w:keepNext/>
              <w:keepLines/>
              <w:spacing w:after="0"/>
              <w:rPr>
                <w:rFonts w:ascii="Arial" w:hAnsi="Arial"/>
                <w:sz w:val="18"/>
              </w:rPr>
            </w:pPr>
            <w:r w:rsidRPr="006937F4">
              <w:rPr>
                <w:rFonts w:ascii="Arial" w:hAnsi="Arial"/>
                <w:sz w:val="18"/>
              </w:rPr>
              <w:t>px_sesson_A_ID</w:t>
            </w:r>
          </w:p>
        </w:tc>
        <w:tc>
          <w:tcPr>
            <w:tcW w:w="2126" w:type="dxa"/>
            <w:tcBorders>
              <w:top w:val="single" w:sz="4" w:space="0" w:color="auto"/>
              <w:left w:val="single" w:sz="4" w:space="0" w:color="auto"/>
              <w:bottom w:val="single" w:sz="4" w:space="0" w:color="auto"/>
              <w:right w:val="single" w:sz="4" w:space="0" w:color="auto"/>
            </w:tcBorders>
          </w:tcPr>
          <w:p w14:paraId="15AD336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98FE16"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8585068" w14:textId="77777777" w:rsidR="006937F4" w:rsidRPr="006937F4" w:rsidRDefault="006937F4" w:rsidP="006937F4">
            <w:pPr>
              <w:keepNext/>
              <w:keepLines/>
              <w:spacing w:after="0"/>
              <w:rPr>
                <w:rFonts w:ascii="Arial" w:hAnsi="Arial"/>
                <w:sz w:val="18"/>
              </w:rPr>
            </w:pPr>
          </w:p>
        </w:tc>
      </w:tr>
      <w:tr w:rsidR="006937F4" w:rsidRPr="006937F4" w14:paraId="402F5E6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1D142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9A149F"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716016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40F755"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15D37B9" w14:textId="77777777" w:rsidR="006937F4" w:rsidRPr="006937F4" w:rsidRDefault="006937F4" w:rsidP="006937F4">
            <w:pPr>
              <w:keepNext/>
              <w:keepLines/>
              <w:spacing w:after="0"/>
              <w:rPr>
                <w:rFonts w:ascii="Arial" w:hAnsi="Arial"/>
                <w:sz w:val="18"/>
              </w:rPr>
            </w:pPr>
          </w:p>
        </w:tc>
      </w:tr>
      <w:tr w:rsidR="006937F4" w:rsidRPr="006937F4" w14:paraId="7B38413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451D4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815622"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6ED21D4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BB3A1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2AF540C" w14:textId="77777777" w:rsidR="006937F4" w:rsidRPr="006937F4" w:rsidRDefault="006937F4" w:rsidP="006937F4">
            <w:pPr>
              <w:keepNext/>
              <w:keepLines/>
              <w:spacing w:after="0"/>
              <w:rPr>
                <w:rFonts w:ascii="Arial" w:hAnsi="Arial"/>
                <w:sz w:val="18"/>
              </w:rPr>
            </w:pPr>
          </w:p>
        </w:tc>
      </w:tr>
      <w:tr w:rsidR="006937F4" w:rsidRPr="006937F4" w14:paraId="079ADE0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2A307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93526D"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CDF4B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31F78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6F106B4" w14:textId="77777777" w:rsidR="006937F4" w:rsidRPr="006937F4" w:rsidRDefault="006937F4" w:rsidP="006937F4">
            <w:pPr>
              <w:keepNext/>
              <w:keepLines/>
              <w:spacing w:after="0"/>
              <w:rPr>
                <w:rFonts w:ascii="Arial" w:hAnsi="Arial"/>
                <w:sz w:val="18"/>
              </w:rPr>
            </w:pPr>
          </w:p>
        </w:tc>
      </w:tr>
      <w:tr w:rsidR="006937F4" w:rsidRPr="006937F4" w14:paraId="0A844E6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4402E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2FAA96"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4EB01A74"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4F3A570"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21E969A" w14:textId="77777777" w:rsidR="006937F4" w:rsidRPr="006937F4" w:rsidRDefault="006937F4" w:rsidP="006937F4">
            <w:pPr>
              <w:keepNext/>
              <w:keepLines/>
              <w:spacing w:after="0"/>
              <w:rPr>
                <w:rFonts w:ascii="Arial" w:hAnsi="Arial"/>
                <w:sz w:val="18"/>
              </w:rPr>
            </w:pPr>
          </w:p>
        </w:tc>
      </w:tr>
    </w:tbl>
    <w:p w14:paraId="10C10264" w14:textId="77777777" w:rsidR="006937F4" w:rsidRPr="006937F4" w:rsidRDefault="006937F4" w:rsidP="006937F4"/>
    <w:p w14:paraId="57856D8D" w14:textId="7DD17321" w:rsidR="006937F4" w:rsidRPr="006937F4" w:rsidDel="00FA1679" w:rsidRDefault="006937F4" w:rsidP="006937F4">
      <w:pPr>
        <w:rPr>
          <w:del w:id="1057" w:author="MCC160" w:date="2023-01-21T17:51:00Z"/>
        </w:rPr>
      </w:pPr>
    </w:p>
    <w:p w14:paraId="34C88F0B" w14:textId="77777777" w:rsidR="006937F4" w:rsidRPr="006937F4" w:rsidRDefault="006937F4" w:rsidP="006937F4">
      <w:pPr>
        <w:keepNext/>
        <w:keepLines/>
        <w:spacing w:before="60"/>
        <w:jc w:val="center"/>
        <w:rPr>
          <w:rFonts w:ascii="Arial" w:hAnsi="Arial"/>
          <w:b/>
        </w:rPr>
      </w:pPr>
      <w:r w:rsidRPr="006937F4">
        <w:rPr>
          <w:rFonts w:ascii="Arial" w:hAnsi="Arial"/>
          <w:b/>
        </w:rPr>
        <w:t>Table 6.4.2.3.3-16: Floor Ack (steps 16, 28, 37,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14:paraId="4822E6C3"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D246427" w14:textId="0B87A4F6" w:rsidR="006937F4" w:rsidRPr="006937F4" w:rsidRDefault="006937F4" w:rsidP="006937F4">
            <w:pPr>
              <w:keepNext/>
              <w:keepLines/>
              <w:spacing w:after="0"/>
              <w:rPr>
                <w:rFonts w:ascii="Arial" w:hAnsi="Arial"/>
                <w:sz w:val="18"/>
              </w:rPr>
            </w:pPr>
            <w:r w:rsidRPr="006937F4">
              <w:rPr>
                <w:rFonts w:ascii="Arial" w:hAnsi="Arial"/>
                <w:sz w:val="18"/>
              </w:rPr>
              <w:t xml:space="preserve">Derivation Path: </w:t>
            </w:r>
            <w:ins w:id="1058" w:author="MCC160" w:date="2023-01-21T08:52:00Z">
              <w:r w:rsidR="00792DC2">
                <w:rPr>
                  <w:rFonts w:ascii="Arial" w:hAnsi="Arial"/>
                  <w:sz w:val="18"/>
                </w:rPr>
                <w:t xml:space="preserve">TS </w:t>
              </w:r>
            </w:ins>
            <w:r w:rsidRPr="006937F4">
              <w:rPr>
                <w:rFonts w:ascii="Arial" w:hAnsi="Arial"/>
                <w:sz w:val="18"/>
              </w:rPr>
              <w:t>36.579-1 [2], Table 5.5.6.11-1, condition UPLINK</w:t>
            </w:r>
          </w:p>
        </w:tc>
      </w:tr>
    </w:tbl>
    <w:p w14:paraId="7DFBA253" w14:textId="77777777" w:rsidR="006937F4" w:rsidRPr="006937F4" w:rsidRDefault="006937F4" w:rsidP="006937F4"/>
    <w:p w14:paraId="398F420A" w14:textId="77777777" w:rsidR="006937F4" w:rsidRPr="006937F4" w:rsidRDefault="006937F4" w:rsidP="006937F4">
      <w:pPr>
        <w:keepNext/>
        <w:keepLines/>
        <w:spacing w:before="60"/>
        <w:jc w:val="center"/>
        <w:rPr>
          <w:rFonts w:ascii="Arial" w:hAnsi="Arial"/>
          <w:b/>
        </w:rPr>
      </w:pPr>
      <w:r w:rsidRPr="006937F4">
        <w:rPr>
          <w:rFonts w:ascii="Arial" w:hAnsi="Arial"/>
          <w:b/>
        </w:rPr>
        <w:t>Table 6.4.2.3.3-17: SIP MESSAGE (step 17,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4198337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7E54516"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5.5.2.7.2-1</w:t>
            </w:r>
            <w:del w:id="1059" w:author="MCC160" w:date="2023-01-21T08:49:00Z">
              <w:r w:rsidRPr="006937F4" w:rsidDel="00792DC2">
                <w:rPr>
                  <w:rFonts w:ascii="Arial" w:hAnsi="Arial"/>
                  <w:sz w:val="18"/>
                </w:rPr>
                <w:delText xml:space="preserve"> </w:delText>
              </w:r>
            </w:del>
          </w:p>
        </w:tc>
      </w:tr>
      <w:tr w:rsidR="006937F4" w:rsidRPr="006937F4" w14:paraId="5640AC2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FB00E0"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5D3E08"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219CA3"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E82E9FC"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F576167"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6CE9D5C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A19E24A"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1E0ADD3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1D65B6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7C797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4DCE22" w14:textId="77777777" w:rsidR="006937F4" w:rsidRPr="006937F4" w:rsidRDefault="006937F4" w:rsidP="006937F4">
            <w:pPr>
              <w:keepNext/>
              <w:keepLines/>
              <w:spacing w:after="0"/>
              <w:rPr>
                <w:rFonts w:ascii="Arial" w:hAnsi="Arial"/>
                <w:sz w:val="18"/>
              </w:rPr>
            </w:pPr>
          </w:p>
        </w:tc>
      </w:tr>
      <w:tr w:rsidR="006937F4" w:rsidRPr="006937F4" w14:paraId="5B11185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1BA1A10"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3B86C6A2"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C7F012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5B256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B5E4A4" w14:textId="77777777" w:rsidR="006937F4" w:rsidRPr="006937F4" w:rsidRDefault="006937F4" w:rsidP="006937F4">
            <w:pPr>
              <w:keepNext/>
              <w:keepLines/>
              <w:spacing w:after="0"/>
              <w:rPr>
                <w:rFonts w:ascii="Arial" w:hAnsi="Arial"/>
                <w:sz w:val="18"/>
              </w:rPr>
            </w:pPr>
          </w:p>
        </w:tc>
      </w:tr>
      <w:tr w:rsidR="006937F4" w:rsidRPr="006937F4" w14:paraId="5DD7E6E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9E03E6A"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6AC73CCD"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78746B9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4FBDD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32E068" w14:textId="77777777" w:rsidR="006937F4" w:rsidRPr="006937F4" w:rsidRDefault="006937F4" w:rsidP="006937F4">
            <w:pPr>
              <w:keepNext/>
              <w:keepLines/>
              <w:spacing w:after="0"/>
              <w:rPr>
                <w:rFonts w:ascii="Arial" w:hAnsi="Arial"/>
                <w:sz w:val="18"/>
              </w:rPr>
            </w:pPr>
          </w:p>
        </w:tc>
      </w:tr>
      <w:tr w:rsidR="006937F4" w:rsidRPr="006937F4" w14:paraId="5734749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EC2D05D"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2C05773"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37E7C48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6C0CA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2EE5D8" w14:textId="77777777" w:rsidR="006937F4" w:rsidRPr="006937F4" w:rsidRDefault="006937F4" w:rsidP="006937F4">
            <w:pPr>
              <w:keepNext/>
              <w:keepLines/>
              <w:spacing w:after="0"/>
              <w:rPr>
                <w:rFonts w:ascii="Arial" w:hAnsi="Arial"/>
                <w:sz w:val="18"/>
              </w:rPr>
            </w:pPr>
          </w:p>
        </w:tc>
      </w:tr>
      <w:tr w:rsidR="006937F4" w:rsidRPr="006937F4" w14:paraId="08CF980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6AD9D9"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28340465"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E9950C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BC19E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3AEE29" w14:textId="77777777" w:rsidR="006937F4" w:rsidRPr="006937F4" w:rsidRDefault="006937F4" w:rsidP="006937F4">
            <w:pPr>
              <w:keepNext/>
              <w:keepLines/>
              <w:spacing w:after="0"/>
              <w:rPr>
                <w:rFonts w:ascii="Arial" w:hAnsi="Arial"/>
                <w:sz w:val="18"/>
              </w:rPr>
            </w:pPr>
          </w:p>
        </w:tc>
      </w:tr>
      <w:tr w:rsidR="006937F4" w:rsidRPr="006937F4" w14:paraId="10943D2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F080535"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1BC92BB"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A55C68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AF1F6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53DEB9" w14:textId="77777777" w:rsidR="006937F4" w:rsidRPr="006937F4" w:rsidRDefault="006937F4" w:rsidP="006937F4">
            <w:pPr>
              <w:keepNext/>
              <w:keepLines/>
              <w:spacing w:after="0"/>
              <w:rPr>
                <w:rFonts w:ascii="Arial" w:hAnsi="Arial"/>
                <w:sz w:val="18"/>
              </w:rPr>
            </w:pPr>
          </w:p>
        </w:tc>
      </w:tr>
      <w:tr w:rsidR="006937F4" w:rsidRPr="006937F4" w14:paraId="5D57A2E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1FB6BEC"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
                <w:bCs/>
                <w:sz w:val="18"/>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4567F348"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FECF3F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58FAC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99F4F7" w14:textId="77777777" w:rsidR="006937F4" w:rsidRPr="006937F4" w:rsidRDefault="006937F4" w:rsidP="006937F4">
            <w:pPr>
              <w:keepNext/>
              <w:keepLines/>
              <w:spacing w:after="0"/>
              <w:rPr>
                <w:rFonts w:ascii="Arial" w:hAnsi="Arial"/>
                <w:sz w:val="18"/>
              </w:rPr>
            </w:pPr>
          </w:p>
        </w:tc>
      </w:tr>
      <w:tr w:rsidR="006937F4" w:rsidRPr="006937F4" w14:paraId="3989EC2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11C48D"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sz w:val="18"/>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72AE0B05"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9E9A8B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F95B1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28D542" w14:textId="77777777" w:rsidR="006937F4" w:rsidRPr="006937F4" w:rsidRDefault="006937F4" w:rsidP="006937F4">
            <w:pPr>
              <w:keepNext/>
              <w:keepLines/>
              <w:spacing w:after="0"/>
              <w:rPr>
                <w:rFonts w:ascii="Arial" w:hAnsi="Arial"/>
                <w:sz w:val="18"/>
              </w:rPr>
            </w:pPr>
          </w:p>
        </w:tc>
      </w:tr>
      <w:tr w:rsidR="006937F4" w:rsidRPr="006937F4" w14:paraId="0B11494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35E105"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5D067C45" w14:textId="77777777" w:rsidR="006937F4" w:rsidRPr="006937F4" w:rsidRDefault="006937F4" w:rsidP="006937F4">
            <w:pPr>
              <w:rPr>
                <w:rFonts w:ascii="Arial" w:hAnsi="Arial" w:cs="Arial"/>
                <w:bCs/>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CDA3BDB"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B3723C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63DC8F" w14:textId="77777777" w:rsidR="006937F4" w:rsidRPr="006937F4" w:rsidRDefault="006937F4" w:rsidP="006937F4">
            <w:pPr>
              <w:keepNext/>
              <w:keepLines/>
              <w:spacing w:after="0"/>
              <w:rPr>
                <w:rFonts w:ascii="Arial" w:hAnsi="Arial"/>
                <w:sz w:val="18"/>
              </w:rPr>
            </w:pPr>
          </w:p>
        </w:tc>
      </w:tr>
      <w:tr w:rsidR="006937F4" w:rsidRPr="006937F4" w14:paraId="05110D3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13598F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390F18"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804F8BD"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51C74F9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452108" w14:textId="77777777" w:rsidR="006937F4" w:rsidRPr="006937F4" w:rsidRDefault="006937F4" w:rsidP="006937F4">
            <w:pPr>
              <w:keepNext/>
              <w:keepLines/>
              <w:spacing w:after="0"/>
              <w:rPr>
                <w:rFonts w:ascii="Arial" w:hAnsi="Arial"/>
                <w:sz w:val="18"/>
              </w:rPr>
            </w:pPr>
          </w:p>
        </w:tc>
      </w:tr>
      <w:tr w:rsidR="006937F4" w:rsidRPr="006937F4" w14:paraId="67AA033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33F01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58F3DCF"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430DB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72AF7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C2AE6B" w14:textId="77777777" w:rsidR="006937F4" w:rsidRPr="006937F4" w:rsidRDefault="006937F4" w:rsidP="006937F4">
            <w:pPr>
              <w:keepNext/>
              <w:keepLines/>
              <w:spacing w:after="0"/>
              <w:rPr>
                <w:rFonts w:ascii="Arial" w:hAnsi="Arial"/>
                <w:sz w:val="18"/>
              </w:rPr>
            </w:pPr>
          </w:p>
        </w:tc>
      </w:tr>
      <w:tr w:rsidR="006937F4" w:rsidRPr="006937F4" w14:paraId="169D50B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049D4E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B799B27"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7341FCF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9250C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316285" w14:textId="77777777" w:rsidR="006937F4" w:rsidRPr="006937F4" w:rsidRDefault="006937F4" w:rsidP="006937F4">
            <w:pPr>
              <w:keepNext/>
              <w:keepLines/>
              <w:spacing w:after="0"/>
              <w:rPr>
                <w:rFonts w:ascii="Arial" w:hAnsi="Arial"/>
                <w:sz w:val="18"/>
              </w:rPr>
            </w:pPr>
          </w:p>
        </w:tc>
      </w:tr>
      <w:tr w:rsidR="006937F4" w:rsidRPr="006937F4" w14:paraId="081DBB2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2DA85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9FC5C1" w14:textId="77777777" w:rsidR="006937F4" w:rsidRPr="006937F4" w:rsidRDefault="006937F4" w:rsidP="006937F4">
            <w:pPr>
              <w:keepNext/>
              <w:keepLines/>
              <w:spacing w:after="0"/>
              <w:rPr>
                <w:rFonts w:ascii="Arial" w:hAnsi="Arial" w:cs="Arial"/>
                <w:sz w:val="18"/>
                <w:szCs w:val="18"/>
              </w:rPr>
            </w:pPr>
            <w:r w:rsidRPr="006937F4">
              <w:rPr>
                <w:rFonts w:ascii="Arial" w:hAnsi="Arial" w:cs="Arial"/>
                <w:bCs/>
                <w:sz w:val="18"/>
                <w:szCs w:val="18"/>
              </w:rPr>
              <w:t xml:space="preserve">MCPTT-MBMS-Usage-Info as </w:t>
            </w:r>
            <w:r w:rsidRPr="006937F4">
              <w:rPr>
                <w:rFonts w:ascii="Arial" w:hAnsi="Arial" w:cs="Arial"/>
                <w:sz w:val="18"/>
                <w:szCs w:val="18"/>
              </w:rPr>
              <w:t>described in Table 6.4.2.3.3-18</w:t>
            </w:r>
          </w:p>
        </w:tc>
        <w:tc>
          <w:tcPr>
            <w:tcW w:w="2126" w:type="dxa"/>
            <w:tcBorders>
              <w:top w:val="single" w:sz="4" w:space="0" w:color="auto"/>
              <w:left w:val="single" w:sz="4" w:space="0" w:color="auto"/>
              <w:bottom w:val="single" w:sz="4" w:space="0" w:color="auto"/>
              <w:right w:val="single" w:sz="4" w:space="0" w:color="auto"/>
            </w:tcBorders>
          </w:tcPr>
          <w:p w14:paraId="02726724" w14:textId="77777777" w:rsidR="006937F4" w:rsidRPr="006937F4" w:rsidRDefault="006937F4" w:rsidP="006937F4">
            <w:pPr>
              <w:keepNext/>
              <w:keepLines/>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9EB8473"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B452EB5" w14:textId="77777777" w:rsidR="006937F4" w:rsidRPr="006937F4" w:rsidRDefault="006937F4" w:rsidP="006937F4">
            <w:pPr>
              <w:keepNext/>
              <w:keepLines/>
              <w:spacing w:after="0"/>
              <w:rPr>
                <w:rFonts w:ascii="Arial" w:hAnsi="Arial" w:cs="Arial"/>
                <w:sz w:val="18"/>
              </w:rPr>
            </w:pPr>
          </w:p>
        </w:tc>
      </w:tr>
      <w:tr w:rsidR="006937F4" w:rsidRPr="006937F4" w14:paraId="6B6AFFF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7A0D7F9"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8A5661" w14:textId="77777777" w:rsidR="006937F4" w:rsidRPr="006937F4" w:rsidRDefault="006937F4" w:rsidP="006937F4">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620A8E0" w14:textId="77777777" w:rsidR="006937F4" w:rsidRPr="006937F4" w:rsidRDefault="006937F4" w:rsidP="006937F4">
            <w:pPr>
              <w:keepNext/>
              <w:keepLines/>
              <w:spacing w:after="0"/>
              <w:rPr>
                <w:rFonts w:ascii="Arial" w:hAnsi="Arial" w:cs="Arial"/>
                <w:sz w:val="18"/>
              </w:rPr>
            </w:pPr>
            <w:r w:rsidRPr="006937F4">
              <w:rPr>
                <w:rFonts w:ascii="Arial" w:hAnsi="Arial"/>
                <w:sz w:val="18"/>
              </w:rPr>
              <w:t>MIKEY message</w:t>
            </w:r>
          </w:p>
        </w:tc>
        <w:tc>
          <w:tcPr>
            <w:tcW w:w="1418" w:type="dxa"/>
            <w:tcBorders>
              <w:top w:val="single" w:sz="4" w:space="0" w:color="auto"/>
              <w:left w:val="single" w:sz="4" w:space="0" w:color="auto"/>
              <w:bottom w:val="single" w:sz="4" w:space="0" w:color="auto"/>
              <w:right w:val="single" w:sz="4" w:space="0" w:color="auto"/>
            </w:tcBorders>
          </w:tcPr>
          <w:p w14:paraId="2DFB4090"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AE8AE14" w14:textId="77777777" w:rsidR="006937F4" w:rsidRPr="006937F4" w:rsidRDefault="006937F4" w:rsidP="006937F4">
            <w:pPr>
              <w:keepNext/>
              <w:keepLines/>
              <w:spacing w:after="0"/>
              <w:rPr>
                <w:rFonts w:ascii="Arial" w:hAnsi="Arial" w:cs="Arial"/>
                <w:sz w:val="18"/>
              </w:rPr>
            </w:pPr>
          </w:p>
        </w:tc>
      </w:tr>
      <w:tr w:rsidR="006937F4" w:rsidRPr="006937F4" w14:paraId="10EC390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EAAA9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F9FCA28" w14:textId="77777777" w:rsidR="006937F4" w:rsidRPr="006937F4" w:rsidRDefault="006937F4" w:rsidP="006937F4">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01B562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C5A749"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0AF5211" w14:textId="77777777" w:rsidR="006937F4" w:rsidRPr="006937F4" w:rsidRDefault="006937F4" w:rsidP="006937F4">
            <w:pPr>
              <w:keepNext/>
              <w:keepLines/>
              <w:spacing w:after="0"/>
              <w:rPr>
                <w:rFonts w:ascii="Arial" w:hAnsi="Arial" w:cs="Arial"/>
                <w:sz w:val="18"/>
              </w:rPr>
            </w:pPr>
          </w:p>
        </w:tc>
      </w:tr>
      <w:tr w:rsidR="006937F4" w:rsidRPr="006937F4" w14:paraId="561B4E2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153CBA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6B9B6C4"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w:t>
            </w:r>
            <w:r w:rsidRPr="006937F4">
              <w:rPr>
                <w:rFonts w:ascii="Arial" w:hAnsi="Arial" w:cs="Arial"/>
                <w:bCs/>
                <w:sz w:val="18"/>
                <w:szCs w:val="18"/>
                <w:lang w:eastAsia="en-US"/>
              </w:rPr>
              <w:t>application/mikey</w:t>
            </w:r>
            <w:r w:rsidRPr="006937F4">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DA54DE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AA6271"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88F8CDA" w14:textId="77777777" w:rsidR="006937F4" w:rsidRPr="006937F4" w:rsidRDefault="006937F4" w:rsidP="006937F4">
            <w:pPr>
              <w:keepNext/>
              <w:keepLines/>
              <w:spacing w:after="0"/>
              <w:rPr>
                <w:rFonts w:ascii="Arial" w:hAnsi="Arial" w:cs="Arial"/>
                <w:sz w:val="18"/>
              </w:rPr>
            </w:pPr>
          </w:p>
        </w:tc>
      </w:tr>
      <w:tr w:rsidR="006937F4" w:rsidRPr="006937F4" w14:paraId="43E2FB6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092088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5E257F"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As described in TS 36.579-1 [2], Table 5.5.9.1-5.</w:t>
            </w:r>
          </w:p>
        </w:tc>
        <w:tc>
          <w:tcPr>
            <w:tcW w:w="2126" w:type="dxa"/>
            <w:tcBorders>
              <w:top w:val="single" w:sz="4" w:space="0" w:color="auto"/>
              <w:left w:val="single" w:sz="4" w:space="0" w:color="auto"/>
              <w:bottom w:val="single" w:sz="4" w:space="0" w:color="auto"/>
              <w:right w:val="single" w:sz="4" w:space="0" w:color="auto"/>
            </w:tcBorders>
            <w:hideMark/>
          </w:tcPr>
          <w:p w14:paraId="0FD135C2" w14:textId="77777777" w:rsidR="006937F4" w:rsidRPr="006937F4" w:rsidRDefault="006937F4" w:rsidP="006937F4">
            <w:pPr>
              <w:keepNext/>
              <w:keepLines/>
              <w:spacing w:after="0"/>
              <w:rPr>
                <w:rFonts w:ascii="Arial" w:hAnsi="Arial"/>
                <w:sz w:val="18"/>
              </w:rPr>
            </w:pPr>
            <w:r w:rsidRPr="006937F4">
              <w:rPr>
                <w:rFonts w:ascii="Arial" w:hAnsi="Arial"/>
                <w:sz w:val="18"/>
              </w:rPr>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680804ED" w14:textId="77777777" w:rsidR="006937F4" w:rsidRPr="006937F4" w:rsidRDefault="006937F4" w:rsidP="006937F4">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6B1F3CF" w14:textId="77777777" w:rsidR="006937F4" w:rsidRPr="006937F4" w:rsidRDefault="006937F4" w:rsidP="006937F4">
            <w:pPr>
              <w:keepNext/>
              <w:keepLines/>
              <w:spacing w:after="0"/>
              <w:rPr>
                <w:rFonts w:ascii="Arial" w:hAnsi="Arial" w:cs="Arial"/>
                <w:sz w:val="18"/>
              </w:rPr>
            </w:pPr>
          </w:p>
        </w:tc>
      </w:tr>
    </w:tbl>
    <w:p w14:paraId="75D388E3" w14:textId="77777777" w:rsidR="006937F4" w:rsidRPr="006937F4" w:rsidRDefault="006937F4" w:rsidP="006937F4"/>
    <w:p w14:paraId="4F3770F0" w14:textId="77777777" w:rsidR="006937F4" w:rsidRPr="006937F4" w:rsidRDefault="006937F4" w:rsidP="006937F4">
      <w:pPr>
        <w:keepNext/>
        <w:keepLines/>
        <w:spacing w:before="60"/>
        <w:jc w:val="center"/>
        <w:rPr>
          <w:rFonts w:ascii="Arial" w:hAnsi="Arial"/>
          <w:b/>
        </w:rPr>
      </w:pPr>
      <w:r w:rsidRPr="006937F4">
        <w:rPr>
          <w:rFonts w:ascii="Arial" w:hAnsi="Arial"/>
          <w:b/>
        </w:rPr>
        <w:t>Table 6.4.2.3.3-18: MCPTT-MBMS-Usage-Info in SIP MESSAGE (6.4.2.3.3-17)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6937F4" w:rsidRPr="006937F4" w14:paraId="6BD5B1E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CF4866C" w14:textId="34F5DCDC"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1060" w:author="MCC160" w:date="2023-01-21T08:49:00Z">
              <w:r w:rsidR="00792DC2">
                <w:rPr>
                  <w:rFonts w:ascii="Arial" w:hAnsi="Arial"/>
                  <w:sz w:val="18"/>
                </w:rPr>
                <w:t>,</w:t>
              </w:r>
            </w:ins>
            <w:r w:rsidRPr="006937F4">
              <w:rPr>
                <w:rFonts w:ascii="Arial" w:hAnsi="Arial"/>
                <w:sz w:val="18"/>
              </w:rPr>
              <w:t xml:space="preserve"> Clause F.2</w:t>
            </w:r>
          </w:p>
        </w:tc>
      </w:tr>
      <w:tr w:rsidR="006937F4" w:rsidRPr="006937F4" w14:paraId="74F9907D"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hideMark/>
          </w:tcPr>
          <w:p w14:paraId="0016CE80"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1844" w:type="dxa"/>
            <w:tcBorders>
              <w:top w:val="single" w:sz="4" w:space="0" w:color="auto"/>
              <w:left w:val="single" w:sz="4" w:space="0" w:color="auto"/>
              <w:bottom w:val="single" w:sz="4" w:space="0" w:color="auto"/>
              <w:right w:val="single" w:sz="4" w:space="0" w:color="auto"/>
            </w:tcBorders>
            <w:hideMark/>
          </w:tcPr>
          <w:p w14:paraId="05FCC76A"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D7AE8DA"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F43D54B"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85A8DAA"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5F63C9F5"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5291488"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1844" w:type="dxa"/>
            <w:tcBorders>
              <w:top w:val="single" w:sz="4" w:space="0" w:color="auto"/>
              <w:left w:val="single" w:sz="4" w:space="0" w:color="auto"/>
              <w:bottom w:val="single" w:sz="4" w:space="0" w:color="auto"/>
              <w:right w:val="single" w:sz="4" w:space="0" w:color="auto"/>
            </w:tcBorders>
            <w:vAlign w:val="center"/>
          </w:tcPr>
          <w:p w14:paraId="34056878"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858CE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7A399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FFFB231" w14:textId="77777777" w:rsidR="006937F4" w:rsidRPr="006937F4" w:rsidRDefault="006937F4" w:rsidP="006937F4">
            <w:pPr>
              <w:keepNext/>
              <w:keepLines/>
              <w:spacing w:after="0"/>
              <w:rPr>
                <w:rFonts w:ascii="Arial" w:hAnsi="Arial"/>
                <w:sz w:val="18"/>
              </w:rPr>
            </w:pPr>
          </w:p>
        </w:tc>
      </w:tr>
      <w:tr w:rsidR="006937F4" w:rsidRPr="006937F4" w14:paraId="741B96CE"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24792C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D67671"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48AB5F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73108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14D0DEA" w14:textId="77777777" w:rsidR="006937F4" w:rsidRPr="006937F4" w:rsidRDefault="006937F4" w:rsidP="006937F4">
            <w:pPr>
              <w:keepNext/>
              <w:keepLines/>
              <w:spacing w:after="0"/>
              <w:rPr>
                <w:rFonts w:ascii="Arial" w:hAnsi="Arial"/>
                <w:sz w:val="18"/>
              </w:rPr>
            </w:pPr>
          </w:p>
        </w:tc>
      </w:tr>
      <w:tr w:rsidR="006937F4" w:rsidRPr="006937F4" w14:paraId="37D59158"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175640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F8A6E46"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CB5738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1EFFC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84846EB" w14:textId="77777777" w:rsidR="006937F4" w:rsidRPr="006937F4" w:rsidRDefault="006937F4" w:rsidP="006937F4">
            <w:pPr>
              <w:keepNext/>
              <w:keepLines/>
              <w:spacing w:after="0"/>
              <w:rPr>
                <w:rFonts w:ascii="Arial" w:hAnsi="Arial"/>
                <w:sz w:val="18"/>
              </w:rPr>
            </w:pPr>
          </w:p>
        </w:tc>
      </w:tr>
      <w:tr w:rsidR="006937F4" w:rsidRPr="006937F4" w14:paraId="116BC630"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35ACF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13A65D1"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3860B8BA"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19B7B1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4CDACD1" w14:textId="77777777" w:rsidR="006937F4" w:rsidRPr="006937F4" w:rsidRDefault="006937F4" w:rsidP="006937F4">
            <w:pPr>
              <w:keepNext/>
              <w:keepLines/>
              <w:spacing w:after="0"/>
              <w:rPr>
                <w:rFonts w:ascii="Arial" w:hAnsi="Arial"/>
                <w:sz w:val="18"/>
              </w:rPr>
            </w:pPr>
          </w:p>
        </w:tc>
      </w:tr>
      <w:tr w:rsidR="006937F4" w:rsidRPr="006937F4" w14:paraId="2BC8AC01"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E9EE77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anyExt</w:t>
            </w:r>
          </w:p>
        </w:tc>
        <w:tc>
          <w:tcPr>
            <w:tcW w:w="1844" w:type="dxa"/>
            <w:tcBorders>
              <w:top w:val="single" w:sz="4" w:space="0" w:color="auto"/>
              <w:left w:val="single" w:sz="4" w:space="0" w:color="auto"/>
              <w:bottom w:val="single" w:sz="4" w:space="0" w:color="auto"/>
              <w:right w:val="single" w:sz="4" w:space="0" w:color="auto"/>
            </w:tcBorders>
            <w:vAlign w:val="center"/>
          </w:tcPr>
          <w:p w14:paraId="6121C93E"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323EA4"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A9A01B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14128D8" w14:textId="77777777" w:rsidR="006937F4" w:rsidRPr="006937F4" w:rsidRDefault="006937F4" w:rsidP="006937F4">
            <w:pPr>
              <w:keepNext/>
              <w:keepLines/>
              <w:spacing w:after="0"/>
              <w:rPr>
                <w:rFonts w:ascii="Arial" w:hAnsi="Arial"/>
                <w:sz w:val="18"/>
              </w:rPr>
            </w:pPr>
          </w:p>
        </w:tc>
      </w:tr>
      <w:tr w:rsidR="006937F4" w:rsidRPr="006937F4" w14:paraId="20C1961B"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C7B6B6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mbms-explicitMuSiK-download</w:t>
            </w:r>
          </w:p>
        </w:tc>
        <w:tc>
          <w:tcPr>
            <w:tcW w:w="1844" w:type="dxa"/>
            <w:tcBorders>
              <w:top w:val="single" w:sz="4" w:space="0" w:color="auto"/>
              <w:left w:val="single" w:sz="4" w:space="0" w:color="auto"/>
              <w:bottom w:val="single" w:sz="4" w:space="0" w:color="auto"/>
              <w:right w:val="single" w:sz="4" w:space="0" w:color="auto"/>
            </w:tcBorders>
            <w:vAlign w:val="center"/>
          </w:tcPr>
          <w:p w14:paraId="35D4C588"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AACE32"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9B51B3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3E12E7E" w14:textId="77777777" w:rsidR="006937F4" w:rsidRPr="006937F4" w:rsidRDefault="006937F4" w:rsidP="006937F4">
            <w:pPr>
              <w:keepNext/>
              <w:keepLines/>
              <w:spacing w:after="0"/>
              <w:rPr>
                <w:rFonts w:ascii="Arial" w:hAnsi="Arial"/>
                <w:sz w:val="18"/>
              </w:rPr>
            </w:pPr>
          </w:p>
        </w:tc>
      </w:tr>
      <w:tr w:rsidR="006937F4" w:rsidRPr="006937F4" w14:paraId="51242B80"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A846E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BB3DAA2"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px_MCPTT_Group_A_ID</w:t>
            </w:r>
          </w:p>
        </w:tc>
        <w:tc>
          <w:tcPr>
            <w:tcW w:w="2126" w:type="dxa"/>
            <w:tcBorders>
              <w:top w:val="single" w:sz="4" w:space="0" w:color="auto"/>
              <w:left w:val="single" w:sz="4" w:space="0" w:color="auto"/>
              <w:bottom w:val="single" w:sz="4" w:space="0" w:color="auto"/>
              <w:right w:val="single" w:sz="4" w:space="0" w:color="auto"/>
            </w:tcBorders>
          </w:tcPr>
          <w:p w14:paraId="3DD78232"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FAA900F"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D654566" w14:textId="77777777" w:rsidR="006937F4" w:rsidRPr="006937F4" w:rsidRDefault="006937F4" w:rsidP="006937F4">
            <w:pPr>
              <w:keepNext/>
              <w:keepLines/>
              <w:spacing w:after="0"/>
              <w:rPr>
                <w:rFonts w:ascii="Arial" w:hAnsi="Arial"/>
                <w:sz w:val="18"/>
              </w:rPr>
            </w:pPr>
          </w:p>
        </w:tc>
      </w:tr>
    </w:tbl>
    <w:p w14:paraId="73A5B858" w14:textId="77777777" w:rsidR="006937F4" w:rsidRPr="006937F4" w:rsidRDefault="006937F4" w:rsidP="006937F4"/>
    <w:p w14:paraId="379E08EC" w14:textId="77777777" w:rsidR="006937F4" w:rsidRPr="006937F4" w:rsidRDefault="006937F4" w:rsidP="006937F4"/>
    <w:p w14:paraId="44C91070" w14:textId="77777777" w:rsidR="006937F4" w:rsidRPr="006937F4" w:rsidRDefault="006937F4" w:rsidP="006937F4">
      <w:pPr>
        <w:keepNext/>
        <w:keepLines/>
        <w:spacing w:before="60"/>
        <w:jc w:val="center"/>
        <w:rPr>
          <w:rFonts w:ascii="Arial" w:hAnsi="Arial"/>
          <w:b/>
        </w:rPr>
      </w:pPr>
      <w:r w:rsidRPr="006937F4">
        <w:rPr>
          <w:rFonts w:ascii="Arial" w:hAnsi="Arial"/>
          <w:b/>
        </w:rPr>
        <w:t>Table 6.4.2.3.3-20: Floor Taken (step 20,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14:paraId="3E2B5061"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0887632" w14:textId="6954E8A3" w:rsidR="006937F4" w:rsidRPr="006937F4" w:rsidRDefault="006937F4" w:rsidP="006937F4">
            <w:pPr>
              <w:keepNext/>
              <w:keepLines/>
              <w:spacing w:after="0"/>
              <w:rPr>
                <w:rFonts w:ascii="Arial" w:hAnsi="Arial"/>
                <w:sz w:val="18"/>
              </w:rPr>
            </w:pPr>
            <w:r w:rsidRPr="006937F4">
              <w:rPr>
                <w:rFonts w:ascii="Arial" w:hAnsi="Arial"/>
                <w:sz w:val="18"/>
              </w:rPr>
              <w:t xml:space="preserve">Derivation Path: </w:t>
            </w:r>
            <w:ins w:id="1061" w:author="MCC160" w:date="2023-01-21T08:52:00Z">
              <w:r w:rsidR="00792DC2">
                <w:rPr>
                  <w:rFonts w:ascii="Arial" w:hAnsi="Arial"/>
                  <w:sz w:val="18"/>
                </w:rPr>
                <w:t xml:space="preserve">TS </w:t>
              </w:r>
            </w:ins>
            <w:r w:rsidRPr="006937F4">
              <w:rPr>
                <w:rFonts w:ascii="Arial" w:hAnsi="Arial"/>
                <w:sz w:val="18"/>
              </w:rPr>
              <w:t>36.579-1 [2], Table 5.5.6.7-1, condition Multi-Talker</w:t>
            </w:r>
          </w:p>
        </w:tc>
      </w:tr>
    </w:tbl>
    <w:p w14:paraId="1EB76897" w14:textId="77777777" w:rsidR="006937F4" w:rsidRPr="006937F4" w:rsidRDefault="006937F4" w:rsidP="006937F4"/>
    <w:p w14:paraId="7D342A0A" w14:textId="77777777" w:rsidR="006937F4" w:rsidRPr="006937F4" w:rsidRDefault="006937F4" w:rsidP="006937F4"/>
    <w:p w14:paraId="553DC2E2" w14:textId="77777777" w:rsidR="006937F4" w:rsidRPr="006937F4" w:rsidRDefault="006937F4" w:rsidP="006937F4">
      <w:pPr>
        <w:keepNext/>
        <w:keepLines/>
        <w:spacing w:before="60"/>
        <w:jc w:val="center"/>
        <w:rPr>
          <w:rFonts w:ascii="Arial" w:hAnsi="Arial"/>
          <w:b/>
        </w:rPr>
      </w:pPr>
      <w:r w:rsidRPr="006937F4">
        <w:rPr>
          <w:rFonts w:ascii="Arial" w:hAnsi="Arial"/>
          <w:b/>
        </w:rPr>
        <w:t>Table 6.4.2.3.3-22: Floor Ack (step 26a1,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14:paraId="2FF3663D"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D6A3EAE" w14:textId="0C4E0300" w:rsidR="006937F4" w:rsidRPr="006937F4" w:rsidRDefault="006937F4" w:rsidP="006937F4">
            <w:pPr>
              <w:keepNext/>
              <w:keepLines/>
              <w:spacing w:after="0"/>
              <w:rPr>
                <w:rFonts w:ascii="Arial" w:hAnsi="Arial"/>
                <w:sz w:val="18"/>
              </w:rPr>
            </w:pPr>
            <w:r w:rsidRPr="006937F4">
              <w:rPr>
                <w:rFonts w:ascii="Arial" w:hAnsi="Arial"/>
                <w:sz w:val="18"/>
              </w:rPr>
              <w:t xml:space="preserve">Derivation Path: </w:t>
            </w:r>
            <w:ins w:id="1062" w:author="MCC160" w:date="2023-01-21T08:52:00Z">
              <w:r w:rsidR="00792DC2">
                <w:rPr>
                  <w:rFonts w:ascii="Arial" w:hAnsi="Arial"/>
                  <w:sz w:val="18"/>
                </w:rPr>
                <w:t xml:space="preserve">TS </w:t>
              </w:r>
            </w:ins>
            <w:r w:rsidRPr="006937F4">
              <w:rPr>
                <w:rFonts w:ascii="Arial" w:hAnsi="Arial"/>
                <w:sz w:val="18"/>
              </w:rPr>
              <w:t>36.579-1 [2], Table 5.5.6.11</w:t>
            </w:r>
            <w:del w:id="1063" w:author="MCC160" w:date="2023-01-21T17:43:00Z">
              <w:r w:rsidRPr="006937F4" w:rsidDel="00E67FB9">
                <w:rPr>
                  <w:rFonts w:ascii="Arial" w:hAnsi="Arial"/>
                  <w:sz w:val="18"/>
                </w:rPr>
                <w:delText>3</w:delText>
              </w:r>
            </w:del>
            <w:r w:rsidRPr="006937F4">
              <w:rPr>
                <w:rFonts w:ascii="Arial" w:hAnsi="Arial"/>
                <w:sz w:val="18"/>
              </w:rPr>
              <w:t>-1, condition DOWNLINK</w:t>
            </w:r>
          </w:p>
        </w:tc>
      </w:tr>
    </w:tbl>
    <w:p w14:paraId="27A60183" w14:textId="77777777" w:rsidR="006937F4" w:rsidRPr="006937F4" w:rsidRDefault="006937F4" w:rsidP="006937F4"/>
    <w:p w14:paraId="2694BFC8" w14:textId="77777777" w:rsidR="006937F4" w:rsidRPr="006937F4" w:rsidRDefault="006937F4" w:rsidP="006937F4">
      <w:pPr>
        <w:keepNext/>
        <w:keepLines/>
        <w:spacing w:before="60"/>
        <w:jc w:val="center"/>
        <w:rPr>
          <w:rFonts w:ascii="Arial" w:hAnsi="Arial"/>
          <w:b/>
        </w:rPr>
      </w:pPr>
      <w:r w:rsidRPr="006937F4">
        <w:rPr>
          <w:rFonts w:ascii="Arial" w:hAnsi="Arial"/>
          <w:b/>
        </w:rPr>
        <w:t>Table 6.4.2.3.3-23: SIP MESSAGE (step 30,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6C0F9B3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38E102F"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1064" w:author="MCC160" w:date="2023-01-21T08:50:00Z">
              <w:r w:rsidRPr="006937F4" w:rsidDel="00792DC2">
                <w:rPr>
                  <w:rFonts w:ascii="Arial" w:hAnsi="Arial"/>
                  <w:sz w:val="18"/>
                </w:rPr>
                <w:delText xml:space="preserve"> </w:delText>
              </w:r>
            </w:del>
          </w:p>
        </w:tc>
      </w:tr>
      <w:tr w:rsidR="006937F4" w:rsidRPr="006937F4" w14:paraId="0FBF357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DC2530A"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F87A2E"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73FE7E"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9F70210"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416F4EE"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7081A2F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573CCE2"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3687D717"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5350C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4F418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90CFD4" w14:textId="77777777" w:rsidR="006937F4" w:rsidRPr="006937F4" w:rsidRDefault="006937F4" w:rsidP="006937F4">
            <w:pPr>
              <w:keepNext/>
              <w:keepLines/>
              <w:spacing w:after="0"/>
              <w:rPr>
                <w:rFonts w:ascii="Arial" w:hAnsi="Arial"/>
                <w:sz w:val="18"/>
              </w:rPr>
            </w:pPr>
          </w:p>
        </w:tc>
      </w:tr>
      <w:tr w:rsidR="006937F4" w:rsidRPr="006937F4" w14:paraId="350B95F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552130"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4E71145"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1F8E4DF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511A8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727552" w14:textId="77777777" w:rsidR="006937F4" w:rsidRPr="006937F4" w:rsidRDefault="006937F4" w:rsidP="006937F4">
            <w:pPr>
              <w:keepNext/>
              <w:keepLines/>
              <w:spacing w:after="0"/>
              <w:rPr>
                <w:rFonts w:ascii="Arial" w:hAnsi="Arial"/>
                <w:sz w:val="18"/>
              </w:rPr>
            </w:pPr>
          </w:p>
        </w:tc>
      </w:tr>
      <w:tr w:rsidR="006937F4" w:rsidRPr="006937F4" w14:paraId="677ACDB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8841F83"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1FB999B7"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4AD30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8D98D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2C6064" w14:textId="77777777" w:rsidR="006937F4" w:rsidRPr="006937F4" w:rsidRDefault="006937F4" w:rsidP="006937F4">
            <w:pPr>
              <w:keepNext/>
              <w:keepLines/>
              <w:spacing w:after="0"/>
              <w:rPr>
                <w:rFonts w:ascii="Arial" w:hAnsi="Arial"/>
                <w:sz w:val="18"/>
              </w:rPr>
            </w:pPr>
          </w:p>
        </w:tc>
      </w:tr>
      <w:tr w:rsidR="006937F4" w:rsidRPr="006937F4" w14:paraId="5DEE82F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D31F8AF"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311E354E"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EEFC22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F95E89"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ACA97A" w14:textId="77777777" w:rsidR="006937F4" w:rsidRPr="006937F4" w:rsidRDefault="006937F4" w:rsidP="006937F4">
            <w:pPr>
              <w:keepNext/>
              <w:keepLines/>
              <w:spacing w:after="0"/>
              <w:rPr>
                <w:rFonts w:ascii="Arial" w:hAnsi="Arial"/>
                <w:sz w:val="18"/>
              </w:rPr>
            </w:pPr>
          </w:p>
        </w:tc>
      </w:tr>
      <w:tr w:rsidR="006937F4" w:rsidRPr="006937F4" w14:paraId="1DB2829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22308D0"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3515C730"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1F875C0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E3098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F08F33" w14:textId="77777777" w:rsidR="006937F4" w:rsidRPr="006937F4" w:rsidRDefault="006937F4" w:rsidP="006937F4">
            <w:pPr>
              <w:keepNext/>
              <w:keepLines/>
              <w:spacing w:after="0"/>
              <w:rPr>
                <w:rFonts w:ascii="Arial" w:hAnsi="Arial"/>
                <w:sz w:val="18"/>
              </w:rPr>
            </w:pPr>
          </w:p>
        </w:tc>
      </w:tr>
      <w:tr w:rsidR="006937F4" w:rsidRPr="006937F4" w14:paraId="393D60D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4491726"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6309F866"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108B5AF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2D7D8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34E4E0" w14:textId="77777777" w:rsidR="006937F4" w:rsidRPr="006937F4" w:rsidRDefault="006937F4" w:rsidP="006937F4">
            <w:pPr>
              <w:keepNext/>
              <w:keepLines/>
              <w:spacing w:after="0"/>
              <w:rPr>
                <w:rFonts w:ascii="Arial" w:hAnsi="Arial"/>
                <w:sz w:val="18"/>
              </w:rPr>
            </w:pPr>
          </w:p>
        </w:tc>
      </w:tr>
      <w:tr w:rsidR="006937F4" w:rsidRPr="006937F4" w14:paraId="4F93E66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2B99897"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251F82F8"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4F01AB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3DDF48"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ABB036" w14:textId="77777777" w:rsidR="006937F4" w:rsidRPr="006937F4" w:rsidRDefault="006937F4" w:rsidP="006937F4">
            <w:pPr>
              <w:keepNext/>
              <w:keepLines/>
              <w:spacing w:after="0"/>
              <w:rPr>
                <w:rFonts w:ascii="Arial" w:hAnsi="Arial"/>
                <w:sz w:val="18"/>
              </w:rPr>
            </w:pPr>
          </w:p>
        </w:tc>
      </w:tr>
      <w:tr w:rsidR="006937F4" w:rsidRPr="006937F4" w14:paraId="232860F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7FACEA3"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6BD63F85"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154FB85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5FD88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0223E9" w14:textId="77777777" w:rsidR="006937F4" w:rsidRPr="006937F4" w:rsidRDefault="006937F4" w:rsidP="006937F4">
            <w:pPr>
              <w:keepNext/>
              <w:keepLines/>
              <w:spacing w:after="0"/>
              <w:rPr>
                <w:rFonts w:ascii="Arial" w:hAnsi="Arial"/>
                <w:sz w:val="18"/>
              </w:rPr>
            </w:pPr>
          </w:p>
        </w:tc>
      </w:tr>
      <w:tr w:rsidR="006937F4" w:rsidRPr="006937F4" w14:paraId="43D620A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F1C8380"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63ED9FF0"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2E1D9D3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26324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64D1EB" w14:textId="77777777" w:rsidR="006937F4" w:rsidRPr="006937F4" w:rsidRDefault="006937F4" w:rsidP="006937F4">
            <w:pPr>
              <w:keepNext/>
              <w:keepLines/>
              <w:spacing w:after="0"/>
              <w:rPr>
                <w:rFonts w:ascii="Arial" w:hAnsi="Arial"/>
                <w:sz w:val="18"/>
              </w:rPr>
            </w:pPr>
          </w:p>
        </w:tc>
      </w:tr>
      <w:tr w:rsidR="006937F4" w:rsidRPr="006937F4" w14:paraId="2448AF5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8B073E1"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745A28D8"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1DDE9D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5FE0C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3FE532" w14:textId="77777777" w:rsidR="006937F4" w:rsidRPr="006937F4" w:rsidRDefault="006937F4" w:rsidP="006937F4">
            <w:pPr>
              <w:keepNext/>
              <w:keepLines/>
              <w:spacing w:after="0"/>
              <w:rPr>
                <w:rFonts w:ascii="Arial" w:hAnsi="Arial"/>
                <w:sz w:val="18"/>
              </w:rPr>
            </w:pPr>
          </w:p>
        </w:tc>
      </w:tr>
      <w:tr w:rsidR="006937F4" w:rsidRPr="006937F4" w14:paraId="11A4CB69" w14:textId="77777777" w:rsidTr="00FB0651">
        <w:tc>
          <w:tcPr>
            <w:tcW w:w="2835" w:type="dxa"/>
            <w:tcBorders>
              <w:top w:val="single" w:sz="4" w:space="0" w:color="auto"/>
              <w:left w:val="single" w:sz="4" w:space="0" w:color="auto"/>
              <w:bottom w:val="single" w:sz="4" w:space="0" w:color="auto"/>
              <w:right w:val="single" w:sz="4" w:space="0" w:color="auto"/>
            </w:tcBorders>
          </w:tcPr>
          <w:p w14:paraId="137C7AE6" w14:textId="77777777" w:rsidR="006937F4" w:rsidRPr="006937F4" w:rsidRDefault="006937F4" w:rsidP="006937F4">
            <w:pPr>
              <w:keepNext/>
              <w:keepLines/>
              <w:spacing w:after="0"/>
              <w:rPr>
                <w:rFonts w:ascii="Arial" w:hAnsi="Arial" w:cs="Arial"/>
                <w:b/>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983838D"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55A825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469CA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F42E65" w14:textId="77777777" w:rsidR="006937F4" w:rsidRPr="006937F4" w:rsidRDefault="006937F4" w:rsidP="006937F4">
            <w:pPr>
              <w:keepNext/>
              <w:keepLines/>
              <w:spacing w:after="0"/>
              <w:rPr>
                <w:rFonts w:ascii="Arial" w:hAnsi="Arial"/>
                <w:sz w:val="18"/>
              </w:rPr>
            </w:pPr>
          </w:p>
        </w:tc>
      </w:tr>
      <w:tr w:rsidR="006937F4" w:rsidRPr="006937F4" w14:paraId="44870E1E" w14:textId="77777777" w:rsidTr="00FB0651">
        <w:tc>
          <w:tcPr>
            <w:tcW w:w="2835" w:type="dxa"/>
            <w:tcBorders>
              <w:top w:val="single" w:sz="4" w:space="0" w:color="auto"/>
              <w:left w:val="single" w:sz="4" w:space="0" w:color="auto"/>
              <w:bottom w:val="single" w:sz="4" w:space="0" w:color="auto"/>
              <w:right w:val="single" w:sz="4" w:space="0" w:color="auto"/>
            </w:tcBorders>
          </w:tcPr>
          <w:p w14:paraId="7A1C3237" w14:textId="77777777" w:rsidR="006937F4" w:rsidRPr="006937F4" w:rsidRDefault="006937F4" w:rsidP="006937F4">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6BF553A"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535659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88262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2D8D00" w14:textId="77777777" w:rsidR="006937F4" w:rsidRPr="006937F4" w:rsidRDefault="006937F4" w:rsidP="006937F4">
            <w:pPr>
              <w:keepNext/>
              <w:keepLines/>
              <w:spacing w:after="0"/>
              <w:rPr>
                <w:rFonts w:ascii="Arial" w:hAnsi="Arial"/>
                <w:sz w:val="18"/>
              </w:rPr>
            </w:pPr>
          </w:p>
        </w:tc>
      </w:tr>
      <w:tr w:rsidR="006937F4" w:rsidRPr="006937F4" w14:paraId="5E338F4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C357BEE"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AE00391"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EF5D506"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7FA310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38B2E4" w14:textId="77777777" w:rsidR="006937F4" w:rsidRPr="006937F4" w:rsidRDefault="006937F4" w:rsidP="006937F4">
            <w:pPr>
              <w:keepNext/>
              <w:keepLines/>
              <w:spacing w:after="0"/>
              <w:rPr>
                <w:rFonts w:ascii="Arial" w:hAnsi="Arial"/>
                <w:sz w:val="18"/>
              </w:rPr>
            </w:pPr>
          </w:p>
        </w:tc>
      </w:tr>
      <w:tr w:rsidR="006937F4" w:rsidRPr="006937F4" w14:paraId="734326A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0C3DFA"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FB29FF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2AEF822"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2D71F57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E18F4D" w14:textId="77777777" w:rsidR="006937F4" w:rsidRPr="006937F4" w:rsidRDefault="006937F4" w:rsidP="006937F4">
            <w:pPr>
              <w:keepNext/>
              <w:keepLines/>
              <w:spacing w:after="0"/>
              <w:rPr>
                <w:rFonts w:ascii="Arial" w:hAnsi="Arial"/>
                <w:sz w:val="18"/>
              </w:rPr>
            </w:pPr>
          </w:p>
        </w:tc>
      </w:tr>
      <w:tr w:rsidR="006937F4" w:rsidRPr="006937F4" w14:paraId="62CE06D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2DEE6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71F4E90"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15DB3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88360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8CC0D1" w14:textId="77777777" w:rsidR="006937F4" w:rsidRPr="006937F4" w:rsidRDefault="006937F4" w:rsidP="006937F4">
            <w:pPr>
              <w:keepNext/>
              <w:keepLines/>
              <w:spacing w:after="0"/>
              <w:rPr>
                <w:rFonts w:ascii="Arial" w:hAnsi="Arial"/>
                <w:sz w:val="18"/>
              </w:rPr>
            </w:pPr>
          </w:p>
        </w:tc>
      </w:tr>
      <w:tr w:rsidR="006937F4" w:rsidRPr="006937F4" w14:paraId="5E95462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4E84131"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D19B04C"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D8D0FA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9D59E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8F82AF" w14:textId="77777777" w:rsidR="006937F4" w:rsidRPr="006937F4" w:rsidRDefault="006937F4" w:rsidP="006937F4">
            <w:pPr>
              <w:keepNext/>
              <w:keepLines/>
              <w:spacing w:after="0"/>
              <w:rPr>
                <w:rFonts w:ascii="Arial" w:hAnsi="Arial"/>
                <w:sz w:val="18"/>
              </w:rPr>
            </w:pPr>
          </w:p>
        </w:tc>
      </w:tr>
      <w:tr w:rsidR="006937F4" w:rsidRPr="006937F4" w14:paraId="4482E89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B0D9B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9D77B4"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6.4.2.3.3-24</w:t>
            </w:r>
          </w:p>
        </w:tc>
        <w:tc>
          <w:tcPr>
            <w:tcW w:w="2126" w:type="dxa"/>
            <w:tcBorders>
              <w:top w:val="single" w:sz="4" w:space="0" w:color="auto"/>
              <w:left w:val="single" w:sz="4" w:space="0" w:color="auto"/>
              <w:bottom w:val="single" w:sz="4" w:space="0" w:color="auto"/>
              <w:right w:val="single" w:sz="4" w:space="0" w:color="auto"/>
            </w:tcBorders>
          </w:tcPr>
          <w:p w14:paraId="5A062B0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C8D7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BB1E37" w14:textId="77777777" w:rsidR="006937F4" w:rsidRPr="006937F4" w:rsidRDefault="006937F4" w:rsidP="006937F4">
            <w:pPr>
              <w:keepNext/>
              <w:keepLines/>
              <w:spacing w:after="0"/>
              <w:rPr>
                <w:rFonts w:ascii="Arial" w:hAnsi="Arial"/>
                <w:sz w:val="18"/>
              </w:rPr>
            </w:pPr>
          </w:p>
        </w:tc>
      </w:tr>
    </w:tbl>
    <w:p w14:paraId="6D22B78F" w14:textId="77777777" w:rsidR="006937F4" w:rsidRPr="006937F4" w:rsidRDefault="006937F4" w:rsidP="006937F4"/>
    <w:p w14:paraId="67E8D1B2" w14:textId="77777777" w:rsidR="006937F4" w:rsidRPr="006937F4" w:rsidRDefault="006937F4" w:rsidP="006937F4">
      <w:pPr>
        <w:keepNext/>
        <w:keepLines/>
        <w:spacing w:before="60"/>
        <w:jc w:val="center"/>
        <w:rPr>
          <w:rFonts w:ascii="Arial" w:hAnsi="Arial"/>
          <w:b/>
        </w:rPr>
      </w:pPr>
      <w:r w:rsidRPr="006937F4">
        <w:rPr>
          <w:rFonts w:ascii="Arial" w:hAnsi="Arial"/>
          <w:b/>
        </w:rPr>
        <w:t>Table 6.4.2.3.3-24: MCPTT-MBMS-Usage-Info in SIP MESSAGE (6.4.2.3.3-23)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42DCAF7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C19777" w14:textId="4412489E"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1065" w:author="MCC160" w:date="2023-01-21T08:50:00Z">
              <w:r w:rsidR="00792DC2">
                <w:rPr>
                  <w:rFonts w:ascii="Arial" w:hAnsi="Arial"/>
                  <w:sz w:val="18"/>
                </w:rPr>
                <w:t>,</w:t>
              </w:r>
            </w:ins>
            <w:r w:rsidRPr="006937F4">
              <w:rPr>
                <w:rFonts w:ascii="Arial" w:hAnsi="Arial"/>
                <w:sz w:val="18"/>
              </w:rPr>
              <w:t xml:space="preserve"> Clause F.2</w:t>
            </w:r>
          </w:p>
        </w:tc>
      </w:tr>
      <w:tr w:rsidR="006937F4" w:rsidRPr="006937F4" w14:paraId="4E9E31F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74405AE"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9AA672"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F05323"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8B21299"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28049DB"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5490CF5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EFE803"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7FA48AA9"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6871D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E486C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D140858" w14:textId="77777777" w:rsidR="006937F4" w:rsidRPr="006937F4" w:rsidRDefault="006937F4" w:rsidP="006937F4">
            <w:pPr>
              <w:keepNext/>
              <w:keepLines/>
              <w:spacing w:after="0"/>
              <w:rPr>
                <w:rFonts w:ascii="Arial" w:hAnsi="Arial"/>
                <w:sz w:val="18"/>
              </w:rPr>
            </w:pPr>
          </w:p>
        </w:tc>
      </w:tr>
      <w:tr w:rsidR="006937F4" w:rsidRPr="006937F4" w14:paraId="1DB48E6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6F1F5C"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0C12F5B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688F5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5103F5"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B119CAD" w14:textId="77777777" w:rsidR="006937F4" w:rsidRPr="006937F4" w:rsidRDefault="006937F4" w:rsidP="006937F4">
            <w:pPr>
              <w:keepNext/>
              <w:keepLines/>
              <w:spacing w:after="0"/>
              <w:rPr>
                <w:rFonts w:ascii="Arial" w:hAnsi="Arial"/>
                <w:sz w:val="18"/>
              </w:rPr>
            </w:pPr>
          </w:p>
        </w:tc>
      </w:tr>
      <w:tr w:rsidR="006937F4" w:rsidRPr="006937F4" w14:paraId="3175377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C82BD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46747A" w14:textId="77777777" w:rsidR="006937F4" w:rsidRPr="006937F4" w:rsidRDefault="006937F4" w:rsidP="006937F4">
            <w:pPr>
              <w:keepNext/>
              <w:keepLines/>
              <w:spacing w:after="0"/>
              <w:rPr>
                <w:rFonts w:ascii="Arial" w:hAnsi="Arial"/>
                <w:sz w:val="18"/>
              </w:rPr>
            </w:pPr>
            <w:r w:rsidRPr="006937F4">
              <w:rPr>
                <w:rFonts w:ascii="Arial" w:hAnsi="Arial"/>
                <w:sz w:val="18"/>
              </w:rPr>
              <w:t>"not-listening"</w:t>
            </w:r>
          </w:p>
        </w:tc>
        <w:tc>
          <w:tcPr>
            <w:tcW w:w="2126" w:type="dxa"/>
            <w:tcBorders>
              <w:top w:val="single" w:sz="4" w:space="0" w:color="auto"/>
              <w:left w:val="single" w:sz="4" w:space="0" w:color="auto"/>
              <w:bottom w:val="single" w:sz="4" w:space="0" w:color="auto"/>
              <w:right w:val="single" w:sz="4" w:space="0" w:color="auto"/>
            </w:tcBorders>
          </w:tcPr>
          <w:p w14:paraId="5DEF4DF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8E571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FB0ECB2" w14:textId="77777777" w:rsidR="006937F4" w:rsidRPr="006937F4" w:rsidRDefault="006937F4" w:rsidP="006937F4">
            <w:pPr>
              <w:keepNext/>
              <w:keepLines/>
              <w:spacing w:after="0"/>
              <w:rPr>
                <w:rFonts w:ascii="Arial" w:hAnsi="Arial"/>
                <w:sz w:val="18"/>
              </w:rPr>
            </w:pPr>
          </w:p>
        </w:tc>
      </w:tr>
      <w:tr w:rsidR="006937F4" w:rsidRPr="006937F4" w14:paraId="7902A08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DE938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CF333C" w14:textId="77777777" w:rsidR="006937F4" w:rsidRPr="006937F4" w:rsidRDefault="006937F4" w:rsidP="006937F4">
            <w:pPr>
              <w:keepNext/>
              <w:keepLines/>
              <w:spacing w:after="0"/>
              <w:rPr>
                <w:rFonts w:ascii="Arial" w:hAnsi="Arial"/>
                <w:sz w:val="18"/>
              </w:rPr>
            </w:pPr>
            <w:r w:rsidRPr="006937F4">
              <w:rPr>
                <w:rFonts w:ascii="Arial" w:hAnsi="Arial"/>
                <w:sz w:val="18"/>
              </w:rPr>
              <w:t>px_sesson_A_ID</w:t>
            </w:r>
          </w:p>
        </w:tc>
        <w:tc>
          <w:tcPr>
            <w:tcW w:w="2126" w:type="dxa"/>
            <w:tcBorders>
              <w:top w:val="single" w:sz="4" w:space="0" w:color="auto"/>
              <w:left w:val="single" w:sz="4" w:space="0" w:color="auto"/>
              <w:bottom w:val="single" w:sz="4" w:space="0" w:color="auto"/>
              <w:right w:val="single" w:sz="4" w:space="0" w:color="auto"/>
            </w:tcBorders>
          </w:tcPr>
          <w:p w14:paraId="60ED427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1B958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243AAF8" w14:textId="77777777" w:rsidR="006937F4" w:rsidRPr="006937F4" w:rsidRDefault="006937F4" w:rsidP="006937F4">
            <w:pPr>
              <w:keepNext/>
              <w:keepLines/>
              <w:spacing w:after="0"/>
              <w:rPr>
                <w:rFonts w:ascii="Arial" w:hAnsi="Arial"/>
                <w:sz w:val="18"/>
              </w:rPr>
            </w:pPr>
          </w:p>
        </w:tc>
      </w:tr>
      <w:tr w:rsidR="006937F4" w:rsidRPr="006937F4" w14:paraId="13D1961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D5D407"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341817"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B8CF47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8B1EFE"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930E517" w14:textId="77777777" w:rsidR="006937F4" w:rsidRPr="006937F4" w:rsidRDefault="006937F4" w:rsidP="006937F4">
            <w:pPr>
              <w:keepNext/>
              <w:keepLines/>
              <w:spacing w:after="0"/>
              <w:rPr>
                <w:rFonts w:ascii="Arial" w:hAnsi="Arial"/>
                <w:sz w:val="18"/>
              </w:rPr>
            </w:pPr>
          </w:p>
        </w:tc>
      </w:tr>
      <w:tr w:rsidR="006937F4" w:rsidRPr="006937F4" w14:paraId="52E4156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770DE6"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5D16D4"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3241C0E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91F10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CD8593C" w14:textId="77777777" w:rsidR="006937F4" w:rsidRPr="006937F4" w:rsidRDefault="006937F4" w:rsidP="006937F4">
            <w:pPr>
              <w:keepNext/>
              <w:keepLines/>
              <w:spacing w:after="0"/>
              <w:rPr>
                <w:rFonts w:ascii="Arial" w:hAnsi="Arial"/>
                <w:sz w:val="18"/>
              </w:rPr>
            </w:pPr>
          </w:p>
        </w:tc>
      </w:tr>
      <w:tr w:rsidR="006937F4" w:rsidRPr="006937F4" w14:paraId="31EE244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1622F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48B5BF"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77153E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AD8862"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955F6E9" w14:textId="77777777" w:rsidR="006937F4" w:rsidRPr="006937F4" w:rsidRDefault="006937F4" w:rsidP="006937F4">
            <w:pPr>
              <w:keepNext/>
              <w:keepLines/>
              <w:spacing w:after="0"/>
              <w:rPr>
                <w:rFonts w:ascii="Arial" w:hAnsi="Arial"/>
                <w:sz w:val="18"/>
              </w:rPr>
            </w:pPr>
          </w:p>
        </w:tc>
      </w:tr>
      <w:tr w:rsidR="006937F4" w:rsidRPr="006937F4" w14:paraId="4C772A1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F2BD9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61199C"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66204CE3"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0328ACB"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E03378F" w14:textId="77777777" w:rsidR="006937F4" w:rsidRPr="006937F4" w:rsidRDefault="006937F4" w:rsidP="006937F4">
            <w:pPr>
              <w:keepNext/>
              <w:keepLines/>
              <w:spacing w:after="0"/>
              <w:rPr>
                <w:rFonts w:ascii="Arial" w:hAnsi="Arial"/>
                <w:sz w:val="18"/>
              </w:rPr>
            </w:pPr>
          </w:p>
        </w:tc>
      </w:tr>
    </w:tbl>
    <w:p w14:paraId="12958A1F" w14:textId="77777777" w:rsidR="006937F4" w:rsidRPr="006937F4" w:rsidRDefault="006937F4" w:rsidP="006937F4"/>
    <w:p w14:paraId="0DE086BB" w14:textId="77777777" w:rsidR="006937F4" w:rsidRPr="006937F4" w:rsidRDefault="006937F4" w:rsidP="006937F4">
      <w:pPr>
        <w:keepNext/>
        <w:keepLines/>
        <w:spacing w:before="60"/>
        <w:jc w:val="center"/>
        <w:rPr>
          <w:rFonts w:ascii="Arial" w:hAnsi="Arial"/>
          <w:b/>
        </w:rPr>
      </w:pPr>
      <w:r w:rsidRPr="006937F4">
        <w:rPr>
          <w:rFonts w:ascii="Arial" w:hAnsi="Arial"/>
          <w:b/>
        </w:rPr>
        <w:t>Table 6.4.2.3.3-25: SIP MESSAGE (step 32,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25B7A2C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99D61A3"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1066" w:author="MCC160" w:date="2023-01-21T08:50:00Z">
              <w:r w:rsidRPr="006937F4" w:rsidDel="00792DC2">
                <w:rPr>
                  <w:rFonts w:ascii="Arial" w:hAnsi="Arial"/>
                  <w:sz w:val="18"/>
                </w:rPr>
                <w:delText xml:space="preserve"> </w:delText>
              </w:r>
            </w:del>
          </w:p>
        </w:tc>
      </w:tr>
      <w:tr w:rsidR="006937F4" w:rsidRPr="006937F4" w14:paraId="20F24FD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EC69D0"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A408E8"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F69CE6"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AEDFD9E"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7277CF9"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67B80A5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AEE072F"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68965742"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9E803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AA179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572875" w14:textId="77777777" w:rsidR="006937F4" w:rsidRPr="006937F4" w:rsidRDefault="006937F4" w:rsidP="006937F4">
            <w:pPr>
              <w:keepNext/>
              <w:keepLines/>
              <w:spacing w:after="0"/>
              <w:rPr>
                <w:rFonts w:ascii="Arial" w:hAnsi="Arial"/>
                <w:sz w:val="18"/>
              </w:rPr>
            </w:pPr>
          </w:p>
        </w:tc>
      </w:tr>
      <w:tr w:rsidR="006937F4" w:rsidRPr="006937F4" w14:paraId="6684ECC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A716C6C"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C592349"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2AB55E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0B431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1A2186" w14:textId="77777777" w:rsidR="006937F4" w:rsidRPr="006937F4" w:rsidRDefault="006937F4" w:rsidP="006937F4">
            <w:pPr>
              <w:keepNext/>
              <w:keepLines/>
              <w:spacing w:after="0"/>
              <w:rPr>
                <w:rFonts w:ascii="Arial" w:hAnsi="Arial"/>
                <w:sz w:val="18"/>
              </w:rPr>
            </w:pPr>
          </w:p>
        </w:tc>
      </w:tr>
      <w:tr w:rsidR="006937F4" w:rsidRPr="006937F4" w14:paraId="32A3DAD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47CFCCB"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19FAB172"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417610A5"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69668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901C8C" w14:textId="77777777" w:rsidR="006937F4" w:rsidRPr="006937F4" w:rsidRDefault="006937F4" w:rsidP="006937F4">
            <w:pPr>
              <w:keepNext/>
              <w:keepLines/>
              <w:spacing w:after="0"/>
              <w:rPr>
                <w:rFonts w:ascii="Arial" w:hAnsi="Arial"/>
                <w:sz w:val="18"/>
              </w:rPr>
            </w:pPr>
          </w:p>
        </w:tc>
      </w:tr>
      <w:tr w:rsidR="006937F4" w:rsidRPr="006937F4" w14:paraId="13787BB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3100602"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28C35DA2"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69EBE0B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180C7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A412F7" w14:textId="77777777" w:rsidR="006937F4" w:rsidRPr="006937F4" w:rsidRDefault="006937F4" w:rsidP="006937F4">
            <w:pPr>
              <w:keepNext/>
              <w:keepLines/>
              <w:spacing w:after="0"/>
              <w:rPr>
                <w:rFonts w:ascii="Arial" w:hAnsi="Arial"/>
                <w:sz w:val="18"/>
              </w:rPr>
            </w:pPr>
          </w:p>
        </w:tc>
      </w:tr>
      <w:tr w:rsidR="006937F4" w:rsidRPr="006937F4" w14:paraId="6263AF0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2F5AED"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03BFED19"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74F797F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8EE92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935D00" w14:textId="77777777" w:rsidR="006937F4" w:rsidRPr="006937F4" w:rsidRDefault="006937F4" w:rsidP="006937F4">
            <w:pPr>
              <w:keepNext/>
              <w:keepLines/>
              <w:spacing w:after="0"/>
              <w:rPr>
                <w:rFonts w:ascii="Arial" w:hAnsi="Arial"/>
                <w:sz w:val="18"/>
              </w:rPr>
            </w:pPr>
          </w:p>
        </w:tc>
      </w:tr>
      <w:tr w:rsidR="006937F4" w:rsidRPr="006937F4" w14:paraId="07CBB82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53F6EB3"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D868EDD"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E2372D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F9E25F"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6E33F2" w14:textId="77777777" w:rsidR="006937F4" w:rsidRPr="006937F4" w:rsidRDefault="006937F4" w:rsidP="006937F4">
            <w:pPr>
              <w:keepNext/>
              <w:keepLines/>
              <w:spacing w:after="0"/>
              <w:rPr>
                <w:rFonts w:ascii="Arial" w:hAnsi="Arial"/>
                <w:sz w:val="18"/>
              </w:rPr>
            </w:pPr>
          </w:p>
        </w:tc>
      </w:tr>
      <w:tr w:rsidR="006937F4" w:rsidRPr="006937F4" w14:paraId="5FA2DCE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D64D071"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
                <w:bCs/>
                <w:sz w:val="18"/>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0F9D46D6"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FB333AB"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D1FC3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C6972F" w14:textId="77777777" w:rsidR="006937F4" w:rsidRPr="006937F4" w:rsidRDefault="006937F4" w:rsidP="006937F4">
            <w:pPr>
              <w:keepNext/>
              <w:keepLines/>
              <w:spacing w:after="0"/>
              <w:rPr>
                <w:rFonts w:ascii="Arial" w:hAnsi="Arial"/>
                <w:sz w:val="18"/>
              </w:rPr>
            </w:pPr>
          </w:p>
        </w:tc>
      </w:tr>
      <w:tr w:rsidR="006937F4" w:rsidRPr="006937F4" w14:paraId="0C62E7B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01B3C9"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sz w:val="18"/>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0A5AD108"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5911DD6C"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6856F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DC4C2B" w14:textId="77777777" w:rsidR="006937F4" w:rsidRPr="006937F4" w:rsidRDefault="006937F4" w:rsidP="006937F4">
            <w:pPr>
              <w:keepNext/>
              <w:keepLines/>
              <w:spacing w:after="0"/>
              <w:rPr>
                <w:rFonts w:ascii="Arial" w:hAnsi="Arial"/>
                <w:sz w:val="18"/>
              </w:rPr>
            </w:pPr>
          </w:p>
        </w:tc>
      </w:tr>
      <w:tr w:rsidR="006937F4" w:rsidRPr="006937F4" w14:paraId="7717C33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95F0B27" w14:textId="77777777" w:rsidR="006937F4" w:rsidRPr="006937F4" w:rsidRDefault="006937F4" w:rsidP="006937F4">
            <w:pPr>
              <w:keepNext/>
              <w:keepLines/>
              <w:spacing w:after="0"/>
              <w:rPr>
                <w:rFonts w:ascii="Arial" w:hAnsi="Arial" w:cs="Arial"/>
                <w:sz w:val="18"/>
                <w:szCs w:val="18"/>
              </w:rPr>
            </w:pPr>
            <w:r w:rsidRPr="006937F4">
              <w:rPr>
                <w:rFonts w:ascii="Arial" w:hAnsi="Arial" w:cs="Arial"/>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E3BA431" w14:textId="77777777" w:rsidR="006937F4" w:rsidRPr="006937F4" w:rsidRDefault="006937F4" w:rsidP="006937F4">
            <w:pPr>
              <w:keepNext/>
              <w:keepLines/>
              <w:spacing w:after="0"/>
              <w:rPr>
                <w:rFonts w:ascii="Arial" w:hAnsi="Arial"/>
                <w:bCs/>
                <w:sz w:val="18"/>
              </w:rPr>
            </w:pPr>
            <w:r w:rsidRPr="006937F4">
              <w:rPr>
                <w:rFonts w:ascii="Arial" w:hAnsi="Arial"/>
                <w:bCs/>
                <w:sz w:val="18"/>
              </w:rPr>
              <w:t>px_MBMS_Service_ID</w:t>
            </w:r>
          </w:p>
        </w:tc>
        <w:tc>
          <w:tcPr>
            <w:tcW w:w="2126" w:type="dxa"/>
            <w:tcBorders>
              <w:top w:val="single" w:sz="4" w:space="0" w:color="auto"/>
              <w:left w:val="single" w:sz="4" w:space="0" w:color="auto"/>
              <w:bottom w:val="single" w:sz="4" w:space="0" w:color="auto"/>
              <w:right w:val="single" w:sz="4" w:space="0" w:color="auto"/>
            </w:tcBorders>
            <w:hideMark/>
          </w:tcPr>
          <w:p w14:paraId="3116E184" w14:textId="77777777" w:rsidR="006937F4" w:rsidRPr="006937F4" w:rsidRDefault="006937F4" w:rsidP="006937F4">
            <w:pPr>
              <w:keepNext/>
              <w:keepLines/>
              <w:spacing w:after="0"/>
              <w:rPr>
                <w:rFonts w:ascii="Arial" w:hAnsi="Arial"/>
                <w:sz w:val="18"/>
                <w:lang w:eastAsia="ko-KR"/>
              </w:rPr>
            </w:pPr>
            <w:r w:rsidRPr="006937F4">
              <w:rPr>
                <w:rFonts w:ascii="Arial" w:hAnsi="Arial"/>
                <w:sz w:val="18"/>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14:paraId="55D6462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4DADF8" w14:textId="77777777" w:rsidR="006937F4" w:rsidRPr="006937F4" w:rsidRDefault="006937F4" w:rsidP="006937F4">
            <w:pPr>
              <w:keepNext/>
              <w:keepLines/>
              <w:spacing w:after="0"/>
              <w:rPr>
                <w:rFonts w:ascii="Arial" w:hAnsi="Arial"/>
                <w:sz w:val="18"/>
              </w:rPr>
            </w:pPr>
          </w:p>
        </w:tc>
      </w:tr>
      <w:tr w:rsidR="006937F4" w:rsidRPr="006937F4" w14:paraId="0AA82DF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A99ADA" w14:textId="77777777" w:rsidR="006937F4" w:rsidRPr="006937F4" w:rsidRDefault="006937F4" w:rsidP="006937F4">
            <w:pPr>
              <w:keepNext/>
              <w:keepLines/>
              <w:spacing w:after="0"/>
              <w:rPr>
                <w:rFonts w:ascii="Arial" w:hAnsi="Arial" w:cs="Arial"/>
                <w:sz w:val="18"/>
                <w:szCs w:val="18"/>
              </w:rPr>
            </w:pPr>
            <w:r w:rsidRPr="006937F4">
              <w:rPr>
                <w:rFonts w:ascii="Arial" w:hAnsi="Arial" w:cs="Arial"/>
                <w:sz w:val="18"/>
                <w:szCs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6A6971B" w14:textId="77777777" w:rsidR="006937F4" w:rsidRPr="006937F4" w:rsidRDefault="006937F4" w:rsidP="006937F4">
            <w:pPr>
              <w:keepNext/>
              <w:keepLines/>
              <w:spacing w:after="0"/>
              <w:rPr>
                <w:rFonts w:ascii="Arial" w:hAnsi="Arial"/>
                <w:bCs/>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FFFAE97"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ED9B12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6DAD90" w14:textId="77777777" w:rsidR="006937F4" w:rsidRPr="006937F4" w:rsidRDefault="006937F4" w:rsidP="006937F4">
            <w:pPr>
              <w:keepNext/>
              <w:keepLines/>
              <w:spacing w:after="0"/>
              <w:rPr>
                <w:rFonts w:ascii="Arial" w:hAnsi="Arial"/>
                <w:sz w:val="18"/>
              </w:rPr>
            </w:pPr>
          </w:p>
        </w:tc>
      </w:tr>
      <w:tr w:rsidR="006937F4" w:rsidRPr="006937F4" w14:paraId="2E7C129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0F8A04B"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D2A45BD"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29C20F7F"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4D93895"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5C5D81" w14:textId="77777777" w:rsidR="006937F4" w:rsidRPr="006937F4" w:rsidRDefault="006937F4" w:rsidP="006937F4">
            <w:pPr>
              <w:keepNext/>
              <w:keepLines/>
              <w:spacing w:after="0"/>
              <w:rPr>
                <w:rFonts w:ascii="Arial" w:hAnsi="Arial"/>
                <w:sz w:val="18"/>
              </w:rPr>
            </w:pPr>
          </w:p>
        </w:tc>
      </w:tr>
      <w:tr w:rsidR="006937F4" w:rsidRPr="006937F4" w14:paraId="3A9A762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E277C8"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1A2BB1"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0AFEB1"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76D99A8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09F8CC" w14:textId="77777777" w:rsidR="006937F4" w:rsidRPr="006937F4" w:rsidRDefault="006937F4" w:rsidP="006937F4">
            <w:pPr>
              <w:keepNext/>
              <w:keepLines/>
              <w:spacing w:after="0"/>
              <w:rPr>
                <w:rFonts w:ascii="Arial" w:hAnsi="Arial"/>
                <w:sz w:val="18"/>
              </w:rPr>
            </w:pPr>
          </w:p>
        </w:tc>
      </w:tr>
      <w:tr w:rsidR="006937F4" w:rsidRPr="006937F4" w14:paraId="2A771E6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2B3EAB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B4171C9"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B7020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D60131"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F87A42" w14:textId="77777777" w:rsidR="006937F4" w:rsidRPr="006937F4" w:rsidRDefault="006937F4" w:rsidP="006937F4">
            <w:pPr>
              <w:keepNext/>
              <w:keepLines/>
              <w:spacing w:after="0"/>
              <w:rPr>
                <w:rFonts w:ascii="Arial" w:hAnsi="Arial"/>
                <w:sz w:val="18"/>
              </w:rPr>
            </w:pPr>
          </w:p>
        </w:tc>
      </w:tr>
      <w:tr w:rsidR="006937F4" w:rsidRPr="006937F4" w14:paraId="11C3B17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D71D8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594AD64"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63CCBE0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A1FCC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6A9ADC" w14:textId="77777777" w:rsidR="006937F4" w:rsidRPr="006937F4" w:rsidRDefault="006937F4" w:rsidP="006937F4">
            <w:pPr>
              <w:keepNext/>
              <w:keepLines/>
              <w:spacing w:after="0"/>
              <w:rPr>
                <w:rFonts w:ascii="Arial" w:hAnsi="Arial"/>
                <w:sz w:val="18"/>
              </w:rPr>
            </w:pPr>
          </w:p>
        </w:tc>
      </w:tr>
      <w:tr w:rsidR="006937F4" w:rsidRPr="006937F4" w14:paraId="3F8A507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7C811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704AA9"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6.4.2.3.3-26</w:t>
            </w:r>
          </w:p>
        </w:tc>
        <w:tc>
          <w:tcPr>
            <w:tcW w:w="2126" w:type="dxa"/>
            <w:tcBorders>
              <w:top w:val="single" w:sz="4" w:space="0" w:color="auto"/>
              <w:left w:val="single" w:sz="4" w:space="0" w:color="auto"/>
              <w:bottom w:val="single" w:sz="4" w:space="0" w:color="auto"/>
              <w:right w:val="single" w:sz="4" w:space="0" w:color="auto"/>
            </w:tcBorders>
          </w:tcPr>
          <w:p w14:paraId="78ECF4E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7D4FDD"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6D9F70" w14:textId="77777777" w:rsidR="006937F4" w:rsidRPr="006937F4" w:rsidRDefault="006937F4" w:rsidP="006937F4">
            <w:pPr>
              <w:keepNext/>
              <w:keepLines/>
              <w:spacing w:after="0"/>
              <w:rPr>
                <w:rFonts w:ascii="Arial" w:hAnsi="Arial"/>
                <w:sz w:val="18"/>
              </w:rPr>
            </w:pPr>
          </w:p>
        </w:tc>
      </w:tr>
    </w:tbl>
    <w:p w14:paraId="383E020E" w14:textId="77777777" w:rsidR="006937F4" w:rsidRPr="006937F4" w:rsidRDefault="006937F4" w:rsidP="006937F4"/>
    <w:p w14:paraId="3DE1B398" w14:textId="77777777" w:rsidR="006937F4" w:rsidRPr="006937F4" w:rsidRDefault="006937F4" w:rsidP="006937F4">
      <w:pPr>
        <w:keepNext/>
        <w:keepLines/>
        <w:spacing w:before="60"/>
        <w:jc w:val="center"/>
        <w:rPr>
          <w:rFonts w:ascii="Arial" w:hAnsi="Arial"/>
          <w:b/>
        </w:rPr>
      </w:pPr>
      <w:r w:rsidRPr="006937F4">
        <w:rPr>
          <w:rFonts w:ascii="Arial" w:hAnsi="Arial"/>
          <w:b/>
        </w:rPr>
        <w:t>Table 6.4.2.3.3-26: MCPTT-MBMS-Usage-Info in SIP MESSAGE (6.4.2.3.3-25)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04FE1C3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B3A643" w14:textId="070BD251"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1067" w:author="MCC160" w:date="2023-01-21T08:50:00Z">
              <w:r w:rsidR="00792DC2">
                <w:rPr>
                  <w:rFonts w:ascii="Arial" w:hAnsi="Arial"/>
                  <w:sz w:val="18"/>
                </w:rPr>
                <w:t>,</w:t>
              </w:r>
            </w:ins>
            <w:r w:rsidRPr="006937F4">
              <w:rPr>
                <w:rFonts w:ascii="Arial" w:hAnsi="Arial"/>
                <w:sz w:val="18"/>
              </w:rPr>
              <w:t xml:space="preserve"> Clause F.2</w:t>
            </w:r>
          </w:p>
        </w:tc>
      </w:tr>
      <w:tr w:rsidR="006937F4" w:rsidRPr="006937F4" w14:paraId="0C91617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38DA647"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30B708"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3EA5B17"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0B5492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15C39E02"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47F8F99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5592B6"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2DEA2097"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9F11DD8"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12AAE9"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1334C0B" w14:textId="77777777" w:rsidR="006937F4" w:rsidRPr="006937F4" w:rsidRDefault="006937F4" w:rsidP="006937F4">
            <w:pPr>
              <w:keepNext/>
              <w:keepLines/>
              <w:spacing w:after="0"/>
              <w:rPr>
                <w:rFonts w:ascii="Arial" w:hAnsi="Arial"/>
                <w:sz w:val="18"/>
              </w:rPr>
            </w:pPr>
          </w:p>
        </w:tc>
      </w:tr>
      <w:tr w:rsidR="006937F4" w:rsidRPr="006937F4" w14:paraId="3289D5D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8C248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61D629"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061C68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0AD90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534B828" w14:textId="77777777" w:rsidR="006937F4" w:rsidRPr="006937F4" w:rsidRDefault="006937F4" w:rsidP="006937F4">
            <w:pPr>
              <w:keepNext/>
              <w:keepLines/>
              <w:spacing w:after="0"/>
              <w:rPr>
                <w:rFonts w:ascii="Arial" w:hAnsi="Arial"/>
                <w:sz w:val="18"/>
              </w:rPr>
            </w:pPr>
          </w:p>
        </w:tc>
      </w:tr>
      <w:tr w:rsidR="006937F4" w:rsidRPr="006937F4" w14:paraId="260778D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DD3D8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7E8DFBC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018AE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3B09B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9EFF7F0" w14:textId="77777777" w:rsidR="006937F4" w:rsidRPr="006937F4" w:rsidRDefault="006937F4" w:rsidP="006937F4">
            <w:pPr>
              <w:keepNext/>
              <w:keepLines/>
              <w:spacing w:after="0"/>
              <w:rPr>
                <w:rFonts w:ascii="Arial" w:hAnsi="Arial"/>
                <w:sz w:val="18"/>
              </w:rPr>
            </w:pPr>
          </w:p>
        </w:tc>
      </w:tr>
      <w:tr w:rsidR="006937F4" w:rsidRPr="006937F4" w14:paraId="433B1D4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B3DB5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19F1C55D"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2D3BD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5D12F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AACD383" w14:textId="77777777" w:rsidR="006937F4" w:rsidRPr="006937F4" w:rsidRDefault="006937F4" w:rsidP="006937F4">
            <w:pPr>
              <w:keepNext/>
              <w:keepLines/>
              <w:spacing w:after="0"/>
              <w:rPr>
                <w:rFonts w:ascii="Arial" w:hAnsi="Arial"/>
                <w:sz w:val="18"/>
              </w:rPr>
            </w:pPr>
          </w:p>
        </w:tc>
      </w:tr>
      <w:tr w:rsidR="006937F4" w:rsidRPr="006937F4" w14:paraId="5B14EBF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DDE508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64C540C9"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"0F0F0F"</w:t>
            </w:r>
          </w:p>
        </w:tc>
        <w:tc>
          <w:tcPr>
            <w:tcW w:w="2126" w:type="dxa"/>
            <w:tcBorders>
              <w:top w:val="single" w:sz="4" w:space="0" w:color="auto"/>
              <w:left w:val="single" w:sz="4" w:space="0" w:color="auto"/>
              <w:bottom w:val="single" w:sz="4" w:space="0" w:color="auto"/>
              <w:right w:val="single" w:sz="4" w:space="0" w:color="auto"/>
            </w:tcBorders>
            <w:hideMark/>
          </w:tcPr>
          <w:p w14:paraId="7E5339C1"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The selected value is randomly chosen - a</w:t>
            </w:r>
            <w:r w:rsidRPr="006937F4">
              <w:rPr>
                <w:rFonts w:ascii="Arial" w:hAnsi="Arial"/>
                <w:sz w:val="18"/>
              </w:rPr>
              <w:t xml:space="preserve"> 6 digit hexadecimal number between 000000 and</w:t>
            </w:r>
          </w:p>
          <w:p w14:paraId="59DBA00A" w14:textId="77777777" w:rsidR="006937F4" w:rsidRPr="006937F4" w:rsidRDefault="006937F4" w:rsidP="006937F4">
            <w:pPr>
              <w:keepNext/>
              <w:keepLines/>
              <w:spacing w:after="0"/>
              <w:rPr>
                <w:rFonts w:ascii="Arial" w:hAnsi="Arial"/>
                <w:sz w:val="18"/>
              </w:rPr>
            </w:pPr>
            <w:r w:rsidRPr="006937F4">
              <w:rPr>
                <w:rFonts w:ascii="Arial" w:hAnsi="Arial"/>
                <w:sz w:val="18"/>
              </w:rPr>
              <w:t>FFFFFF (see TS 23.003 [X] clause 15.2.</w:t>
            </w:r>
          </w:p>
          <w:p w14:paraId="59979472"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2726BA1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3BD2A85" w14:textId="77777777" w:rsidR="006937F4" w:rsidRPr="006937F4" w:rsidRDefault="006937F4" w:rsidP="006937F4">
            <w:pPr>
              <w:keepNext/>
              <w:keepLines/>
              <w:spacing w:after="0"/>
              <w:rPr>
                <w:rFonts w:ascii="Arial" w:hAnsi="Arial"/>
                <w:sz w:val="18"/>
              </w:rPr>
            </w:pPr>
          </w:p>
        </w:tc>
      </w:tr>
      <w:tr w:rsidR="006937F4" w:rsidRPr="006937F4" w14:paraId="0E3F07E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CAD065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24D85C58"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1B5B6CAB"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Country Code</w:t>
            </w:r>
          </w:p>
        </w:tc>
        <w:tc>
          <w:tcPr>
            <w:tcW w:w="1418" w:type="dxa"/>
            <w:tcBorders>
              <w:top w:val="single" w:sz="4" w:space="0" w:color="auto"/>
              <w:left w:val="single" w:sz="4" w:space="0" w:color="auto"/>
              <w:bottom w:val="single" w:sz="4" w:space="0" w:color="auto"/>
              <w:right w:val="single" w:sz="4" w:space="0" w:color="auto"/>
            </w:tcBorders>
          </w:tcPr>
          <w:p w14:paraId="1D64A7A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98068BE" w14:textId="77777777" w:rsidR="006937F4" w:rsidRPr="006937F4" w:rsidRDefault="006937F4" w:rsidP="006937F4">
            <w:pPr>
              <w:keepNext/>
              <w:keepLines/>
              <w:spacing w:after="0"/>
              <w:rPr>
                <w:rFonts w:ascii="Arial" w:hAnsi="Arial"/>
                <w:sz w:val="18"/>
              </w:rPr>
            </w:pPr>
          </w:p>
        </w:tc>
      </w:tr>
      <w:tr w:rsidR="006937F4" w:rsidRPr="006937F4" w14:paraId="3165BAA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31F22A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w:t>
            </w:r>
            <w:r w:rsidRPr="006937F4">
              <w:rPr>
                <w:rFonts w:ascii="Arial" w:eastAsia="MS Mincho" w:hAnsi="Arial"/>
                <w:sz w:val="18"/>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7C82270D" w14:textId="77777777" w:rsidR="006937F4" w:rsidRPr="006937F4" w:rsidRDefault="006937F4" w:rsidP="006937F4">
            <w:pPr>
              <w:keepNext/>
              <w:keepLines/>
              <w:spacing w:after="0"/>
              <w:rPr>
                <w:rFonts w:ascii="Arial" w:hAnsi="Arial"/>
                <w:sz w:val="18"/>
              </w:rPr>
            </w:pPr>
            <w:r w:rsidRPr="006937F4">
              <w:rPr>
                <w:rFonts w:ascii="Arial" w:eastAsia="MS Mincho" w:hAnsi="Arial"/>
                <w:sz w:val="18"/>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2821269E" w14:textId="77777777" w:rsidR="006937F4" w:rsidRPr="006937F4" w:rsidRDefault="006937F4" w:rsidP="006937F4">
            <w:pPr>
              <w:keepNext/>
              <w:keepLines/>
              <w:spacing w:after="0"/>
              <w:rPr>
                <w:rFonts w:ascii="Arial" w:eastAsia="MS PGothic" w:hAnsi="Arial"/>
                <w:sz w:val="18"/>
              </w:rPr>
            </w:pPr>
            <w:r w:rsidRPr="006937F4">
              <w:rPr>
                <w:rFonts w:ascii="Arial" w:hAnsi="Arial"/>
                <w:sz w:val="18"/>
              </w:rPr>
              <w:t>Mobile Network Code</w:t>
            </w:r>
          </w:p>
        </w:tc>
        <w:tc>
          <w:tcPr>
            <w:tcW w:w="1418" w:type="dxa"/>
            <w:tcBorders>
              <w:top w:val="single" w:sz="4" w:space="0" w:color="auto"/>
              <w:left w:val="single" w:sz="4" w:space="0" w:color="auto"/>
              <w:bottom w:val="single" w:sz="4" w:space="0" w:color="auto"/>
              <w:right w:val="single" w:sz="4" w:space="0" w:color="auto"/>
            </w:tcBorders>
          </w:tcPr>
          <w:p w14:paraId="1AD34FD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7AAE025" w14:textId="77777777" w:rsidR="006937F4" w:rsidRPr="006937F4" w:rsidRDefault="006937F4" w:rsidP="006937F4">
            <w:pPr>
              <w:keepNext/>
              <w:keepLines/>
              <w:spacing w:after="0"/>
              <w:rPr>
                <w:rFonts w:ascii="Arial" w:hAnsi="Arial"/>
                <w:sz w:val="18"/>
              </w:rPr>
            </w:pPr>
          </w:p>
        </w:tc>
      </w:tr>
      <w:tr w:rsidR="006937F4" w:rsidRPr="006937F4" w14:paraId="47F6163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B5FF3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0BDDEF" w14:textId="77777777" w:rsidR="006937F4" w:rsidRPr="006937F4" w:rsidRDefault="006937F4" w:rsidP="006937F4">
            <w:pPr>
              <w:keepNext/>
              <w:keepLines/>
              <w:spacing w:after="0"/>
              <w:rPr>
                <w:rFonts w:ascii="Arial" w:hAnsi="Arial"/>
                <w:sz w:val="18"/>
              </w:rPr>
            </w:pPr>
            <w:r w:rsidRPr="006937F4">
              <w:rPr>
                <w:rFonts w:ascii="Arial" w:hAnsi="Arial"/>
                <w:sz w:val="18"/>
              </w:rPr>
              <w:t>"65"</w:t>
            </w:r>
          </w:p>
        </w:tc>
        <w:tc>
          <w:tcPr>
            <w:tcW w:w="2126" w:type="dxa"/>
            <w:tcBorders>
              <w:top w:val="single" w:sz="4" w:space="0" w:color="auto"/>
              <w:left w:val="single" w:sz="4" w:space="0" w:color="auto"/>
              <w:bottom w:val="single" w:sz="4" w:space="0" w:color="auto"/>
              <w:right w:val="single" w:sz="4" w:space="0" w:color="auto"/>
            </w:tcBorders>
            <w:hideMark/>
          </w:tcPr>
          <w:p w14:paraId="754DD936" w14:textId="77777777" w:rsidR="006937F4" w:rsidRPr="006937F4" w:rsidRDefault="006937F4" w:rsidP="006937F4">
            <w:pPr>
              <w:keepNext/>
              <w:keepLines/>
              <w:spacing w:after="0"/>
              <w:rPr>
                <w:rFonts w:ascii="Arial" w:hAnsi="Arial"/>
                <w:sz w:val="18"/>
              </w:rPr>
            </w:pPr>
            <w:r w:rsidRPr="006937F4">
              <w:rPr>
                <w:rFonts w:ascii="Arial" w:eastAsia="MS PGothic" w:hAnsi="Arial"/>
                <w:sz w:val="18"/>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4692E015"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BAB5C06" w14:textId="77777777" w:rsidR="006937F4" w:rsidRPr="006937F4" w:rsidRDefault="006937F4" w:rsidP="006937F4">
            <w:pPr>
              <w:keepNext/>
              <w:keepLines/>
              <w:spacing w:after="0"/>
              <w:rPr>
                <w:rFonts w:ascii="Arial" w:hAnsi="Arial"/>
                <w:sz w:val="18"/>
              </w:rPr>
            </w:pPr>
          </w:p>
        </w:tc>
      </w:tr>
      <w:tr w:rsidR="006937F4" w:rsidRPr="006937F4" w14:paraId="28A3F7C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BF131F"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4D6F9E"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4BFD4B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4F716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8BE53DC" w14:textId="77777777" w:rsidR="006937F4" w:rsidRPr="006937F4" w:rsidRDefault="006937F4" w:rsidP="006937F4">
            <w:pPr>
              <w:keepNext/>
              <w:keepLines/>
              <w:spacing w:after="0"/>
              <w:rPr>
                <w:rFonts w:ascii="Arial" w:hAnsi="Arial"/>
                <w:sz w:val="18"/>
              </w:rPr>
            </w:pPr>
          </w:p>
        </w:tc>
      </w:tr>
      <w:tr w:rsidR="006937F4" w:rsidRPr="006937F4" w14:paraId="3F36014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65C432"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247467"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D925CC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FDEB1A"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2310FBF" w14:textId="77777777" w:rsidR="006937F4" w:rsidRPr="006937F4" w:rsidRDefault="006937F4" w:rsidP="006937F4">
            <w:pPr>
              <w:keepNext/>
              <w:keepLines/>
              <w:spacing w:after="0"/>
              <w:rPr>
                <w:rFonts w:ascii="Arial" w:hAnsi="Arial"/>
                <w:sz w:val="18"/>
              </w:rPr>
            </w:pPr>
          </w:p>
        </w:tc>
      </w:tr>
      <w:tr w:rsidR="006937F4" w:rsidRPr="006937F4" w14:paraId="33EF255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DBFA68"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2213B1"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3D5A31B6"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831E6B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D6DAF69" w14:textId="77777777" w:rsidR="006937F4" w:rsidRPr="006937F4" w:rsidRDefault="006937F4" w:rsidP="006937F4">
            <w:pPr>
              <w:keepNext/>
              <w:keepLines/>
              <w:spacing w:after="0"/>
              <w:rPr>
                <w:rFonts w:ascii="Arial" w:hAnsi="Arial"/>
                <w:sz w:val="18"/>
              </w:rPr>
            </w:pPr>
          </w:p>
        </w:tc>
      </w:tr>
    </w:tbl>
    <w:p w14:paraId="7877438D" w14:textId="77777777" w:rsidR="006937F4" w:rsidRPr="006937F4" w:rsidRDefault="006937F4" w:rsidP="006937F4"/>
    <w:p w14:paraId="12678218" w14:textId="77777777" w:rsidR="006937F4" w:rsidRPr="006937F4" w:rsidRDefault="006937F4" w:rsidP="006937F4">
      <w:pPr>
        <w:keepNext/>
        <w:keepLines/>
        <w:spacing w:before="60"/>
        <w:jc w:val="center"/>
        <w:rPr>
          <w:rFonts w:ascii="Arial" w:hAnsi="Arial"/>
          <w:b/>
        </w:rPr>
      </w:pPr>
      <w:r w:rsidRPr="006937F4">
        <w:rPr>
          <w:rFonts w:ascii="Arial" w:hAnsi="Arial"/>
          <w:b/>
        </w:rPr>
        <w:t>Table 6.4.2.3.3-27: SIP MESSAGE (step 34,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14:paraId="38C8EF5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7F68E97" w14:textId="77777777" w:rsidR="006937F4" w:rsidRPr="006937F4" w:rsidRDefault="006937F4" w:rsidP="006937F4">
            <w:pPr>
              <w:keepNext/>
              <w:keepLines/>
              <w:spacing w:after="0"/>
              <w:rPr>
                <w:rFonts w:ascii="Arial" w:hAnsi="Arial"/>
                <w:sz w:val="18"/>
              </w:rPr>
            </w:pPr>
            <w:r w:rsidRPr="006937F4">
              <w:rPr>
                <w:rFonts w:ascii="Arial" w:hAnsi="Arial"/>
                <w:sz w:val="18"/>
              </w:rPr>
              <w:t>Derivation Path: TS 36.579-1 [2], Table 5.5.2.7.1-1</w:t>
            </w:r>
            <w:del w:id="1068" w:author="MCC160" w:date="2023-01-21T08:50:00Z">
              <w:r w:rsidRPr="006937F4" w:rsidDel="00792DC2">
                <w:rPr>
                  <w:rFonts w:ascii="Arial" w:hAnsi="Arial"/>
                  <w:sz w:val="18"/>
                </w:rPr>
                <w:delText xml:space="preserve"> </w:delText>
              </w:r>
            </w:del>
          </w:p>
        </w:tc>
      </w:tr>
      <w:tr w:rsidR="006937F4" w:rsidRPr="006937F4" w14:paraId="266E44F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F9327E4"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6E014A"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63434D8"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BDC2ED0"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FCD46D" w14:textId="77777777" w:rsidR="006937F4" w:rsidRPr="006937F4" w:rsidRDefault="006937F4" w:rsidP="006937F4">
            <w:pPr>
              <w:keepNext/>
              <w:keepLines/>
              <w:spacing w:after="0"/>
              <w:jc w:val="center"/>
              <w:rPr>
                <w:rFonts w:ascii="Arial" w:hAnsi="Arial"/>
                <w:b/>
                <w:sz w:val="18"/>
              </w:rPr>
            </w:pPr>
            <w:r w:rsidRPr="006937F4">
              <w:rPr>
                <w:rFonts w:ascii="Arial" w:hAnsi="Arial"/>
                <w:b/>
                <w:sz w:val="18"/>
              </w:rPr>
              <w:t>Condition</w:t>
            </w:r>
          </w:p>
        </w:tc>
      </w:tr>
      <w:tr w:rsidR="006937F4" w:rsidRPr="006937F4" w14:paraId="73D5028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F58C318" w14:textId="77777777" w:rsidR="006937F4" w:rsidRPr="006937F4" w:rsidRDefault="006937F4" w:rsidP="006937F4">
            <w:pPr>
              <w:keepNext/>
              <w:keepLines/>
              <w:spacing w:after="0"/>
              <w:rPr>
                <w:rFonts w:ascii="Arial" w:hAnsi="Arial"/>
                <w:sz w:val="18"/>
              </w:rPr>
            </w:pPr>
            <w:r w:rsidRPr="006937F4">
              <w:rPr>
                <w:rFonts w:ascii="Arial" w:hAnsi="Arial" w:cs="Arial"/>
                <w:b/>
                <w:sz w:val="18"/>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3B416A3A"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950C4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06195B"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0765B0" w14:textId="77777777" w:rsidR="006937F4" w:rsidRPr="006937F4" w:rsidRDefault="006937F4" w:rsidP="006937F4">
            <w:pPr>
              <w:keepNext/>
              <w:keepLines/>
              <w:spacing w:after="0"/>
              <w:rPr>
                <w:rFonts w:ascii="Arial" w:hAnsi="Arial"/>
                <w:sz w:val="18"/>
              </w:rPr>
            </w:pPr>
          </w:p>
        </w:tc>
      </w:tr>
      <w:tr w:rsidR="006937F4" w:rsidRPr="006937F4" w14:paraId="77156E0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CEDCF8" w14:textId="77777777" w:rsidR="006937F4" w:rsidRPr="006937F4" w:rsidRDefault="006937F4" w:rsidP="006937F4">
            <w:pPr>
              <w:keepNext/>
              <w:keepLines/>
              <w:spacing w:after="0"/>
              <w:rPr>
                <w:rFonts w:ascii="Arial" w:hAnsi="Arial"/>
                <w:sz w:val="18"/>
              </w:rPr>
            </w:pPr>
            <w:r w:rsidRPr="006937F4">
              <w:rPr>
                <w:rFonts w:ascii="Arial" w:hAnsi="Arial" w:cs="Arial"/>
                <w:sz w:val="18"/>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3FFED8A" w14:textId="77777777" w:rsidR="006937F4" w:rsidRPr="006937F4" w:rsidRDefault="006937F4" w:rsidP="006937F4">
            <w:pPr>
              <w:keepNext/>
              <w:keepLines/>
              <w:spacing w:after="0"/>
              <w:rPr>
                <w:rFonts w:ascii="Arial" w:eastAsia="Calibri" w:hAnsi="Arial"/>
                <w:sz w:val="18"/>
              </w:rPr>
            </w:pPr>
            <w:r w:rsidRPr="006937F4">
              <w:rPr>
                <w:rFonts w:ascii="Arial" w:hAnsi="Arial"/>
                <w:sz w:val="18"/>
              </w:rPr>
              <w:t xml:space="preserve">The value </w:t>
            </w:r>
            <w:r w:rsidRPr="006937F4">
              <w:rPr>
                <w:rFonts w:ascii="Arial" w:hAnsi="Arial"/>
                <w:sz w:val="18"/>
                <w:lang w:eastAsia="ko-KR"/>
              </w:rPr>
              <w:t>received in the P-Asserted-Identity header field of the announcement message</w:t>
            </w:r>
            <w:r w:rsidRPr="006937F4">
              <w:rPr>
                <w:rFonts w:ascii="Arial" w:eastAsia="Calibri" w:hAnsi="Arial"/>
                <w:sz w:val="18"/>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5C4879A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6F260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129CC8" w14:textId="77777777" w:rsidR="006937F4" w:rsidRPr="006937F4" w:rsidRDefault="006937F4" w:rsidP="006937F4">
            <w:pPr>
              <w:keepNext/>
              <w:keepLines/>
              <w:spacing w:after="0"/>
              <w:rPr>
                <w:rFonts w:ascii="Arial" w:hAnsi="Arial"/>
                <w:sz w:val="18"/>
              </w:rPr>
            </w:pPr>
          </w:p>
        </w:tc>
      </w:tr>
      <w:tr w:rsidR="006937F4" w:rsidRPr="006937F4" w14:paraId="771B1F6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C2A3C44" w14:textId="77777777" w:rsidR="006937F4" w:rsidRPr="006937F4" w:rsidRDefault="006937F4" w:rsidP="006937F4">
            <w:pPr>
              <w:keepNext/>
              <w:keepLines/>
              <w:spacing w:after="0"/>
              <w:rPr>
                <w:rFonts w:ascii="Arial" w:hAnsi="Arial"/>
                <w:b/>
                <w:sz w:val="18"/>
              </w:rPr>
            </w:pPr>
            <w:r w:rsidRPr="006937F4">
              <w:rPr>
                <w:rFonts w:ascii="Arial" w:hAnsi="Arial"/>
                <w:b/>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4B56A1CB"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589BF3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796BF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307591" w14:textId="77777777" w:rsidR="006937F4" w:rsidRPr="006937F4" w:rsidRDefault="006937F4" w:rsidP="006937F4">
            <w:pPr>
              <w:keepNext/>
              <w:keepLines/>
              <w:spacing w:after="0"/>
              <w:rPr>
                <w:rFonts w:ascii="Arial" w:hAnsi="Arial"/>
                <w:sz w:val="18"/>
              </w:rPr>
            </w:pPr>
          </w:p>
        </w:tc>
      </w:tr>
      <w:tr w:rsidR="006937F4" w:rsidRPr="006937F4" w14:paraId="724190C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690A9A0"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6C85F07" w14:textId="77777777" w:rsidR="006937F4" w:rsidRPr="006937F4" w:rsidRDefault="006937F4" w:rsidP="006937F4">
            <w:pPr>
              <w:keepNext/>
              <w:keepLines/>
              <w:spacing w:after="0"/>
              <w:rPr>
                <w:rFonts w:ascii="Arial" w:hAnsi="Arial"/>
                <w:sz w:val="18"/>
              </w:rPr>
            </w:pPr>
            <w:r w:rsidRPr="006937F4">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FF26BB4"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1AC24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9B776F" w14:textId="77777777" w:rsidR="006937F4" w:rsidRPr="006937F4" w:rsidRDefault="006937F4" w:rsidP="006937F4">
            <w:pPr>
              <w:keepNext/>
              <w:keepLines/>
              <w:spacing w:after="0"/>
              <w:rPr>
                <w:rFonts w:ascii="Arial" w:hAnsi="Arial"/>
                <w:sz w:val="18"/>
              </w:rPr>
            </w:pPr>
          </w:p>
        </w:tc>
      </w:tr>
      <w:tr w:rsidR="006937F4" w:rsidRPr="006937F4" w14:paraId="1A303EC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5CDA25"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D2996FA" w14:textId="77777777" w:rsidR="006937F4" w:rsidRPr="006937F4" w:rsidRDefault="006937F4" w:rsidP="006937F4">
            <w:pPr>
              <w:keepNext/>
              <w:keepLines/>
              <w:spacing w:after="0"/>
              <w:rPr>
                <w:rFonts w:ascii="Arial" w:hAnsi="Arial"/>
                <w:sz w:val="18"/>
              </w:rPr>
            </w:pPr>
            <w:r w:rsidRPr="006937F4">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3F91F75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CAD4FE"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59EEF0" w14:textId="77777777" w:rsidR="006937F4" w:rsidRPr="006937F4" w:rsidRDefault="006937F4" w:rsidP="006937F4">
            <w:pPr>
              <w:keepNext/>
              <w:keepLines/>
              <w:spacing w:after="0"/>
              <w:rPr>
                <w:rFonts w:ascii="Arial" w:hAnsi="Arial"/>
                <w:sz w:val="18"/>
              </w:rPr>
            </w:pPr>
          </w:p>
        </w:tc>
      </w:tr>
      <w:tr w:rsidR="006937F4" w:rsidRPr="006937F4" w14:paraId="0BF816F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E57771"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4923FC66" w14:textId="77777777" w:rsidR="006937F4" w:rsidRPr="006937F4" w:rsidRDefault="006937F4" w:rsidP="006937F4">
            <w:pPr>
              <w:keepNext/>
              <w:keepLines/>
              <w:spacing w:after="0"/>
              <w:rPr>
                <w:rFonts w:ascii="Arial" w:hAnsi="Arial"/>
                <w:sz w:val="18"/>
              </w:rPr>
            </w:pPr>
            <w:r w:rsidRPr="006937F4">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0496A07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9591D3"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081AC8" w14:textId="77777777" w:rsidR="006937F4" w:rsidRPr="006937F4" w:rsidRDefault="006937F4" w:rsidP="006937F4">
            <w:pPr>
              <w:keepNext/>
              <w:keepLines/>
              <w:spacing w:after="0"/>
              <w:rPr>
                <w:rFonts w:ascii="Arial" w:hAnsi="Arial"/>
                <w:sz w:val="18"/>
              </w:rPr>
            </w:pPr>
          </w:p>
        </w:tc>
      </w:tr>
      <w:tr w:rsidR="006937F4" w:rsidRPr="006937F4" w14:paraId="283D181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94DC71" w14:textId="77777777" w:rsidR="006937F4" w:rsidRPr="006937F4" w:rsidRDefault="006937F4" w:rsidP="006937F4">
            <w:pPr>
              <w:keepNext/>
              <w:keepLines/>
              <w:spacing w:after="0"/>
              <w:rPr>
                <w:rFonts w:ascii="Arial" w:hAnsi="Arial"/>
                <w:sz w:val="18"/>
                <w:lang w:eastAsia="ko-KR"/>
              </w:rPr>
            </w:pPr>
            <w:r w:rsidRPr="006937F4">
              <w:rPr>
                <w:rFonts w:ascii="Arial" w:hAnsi="Arial"/>
                <w:b/>
                <w:bCs/>
                <w:sz w:val="18"/>
              </w:rPr>
              <w:t>P-Preferred-Identity</w:t>
            </w:r>
          </w:p>
        </w:tc>
        <w:tc>
          <w:tcPr>
            <w:tcW w:w="2126" w:type="dxa"/>
            <w:tcBorders>
              <w:top w:val="single" w:sz="4" w:space="0" w:color="auto"/>
              <w:left w:val="single" w:sz="4" w:space="0" w:color="auto"/>
              <w:bottom w:val="single" w:sz="4" w:space="0" w:color="auto"/>
              <w:right w:val="single" w:sz="4" w:space="0" w:color="auto"/>
            </w:tcBorders>
          </w:tcPr>
          <w:p w14:paraId="34D9B10F"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E6A6B16"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9AEE46"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B3F7FB" w14:textId="77777777" w:rsidR="006937F4" w:rsidRPr="006937F4" w:rsidRDefault="006937F4" w:rsidP="006937F4">
            <w:pPr>
              <w:keepNext/>
              <w:keepLines/>
              <w:spacing w:after="0"/>
              <w:rPr>
                <w:rFonts w:ascii="Arial" w:hAnsi="Arial"/>
                <w:sz w:val="18"/>
              </w:rPr>
            </w:pPr>
          </w:p>
        </w:tc>
      </w:tr>
      <w:tr w:rsidR="006937F4" w:rsidRPr="006937F4" w14:paraId="3F41A16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D24E99" w14:textId="77777777" w:rsidR="006937F4" w:rsidRPr="006937F4" w:rsidRDefault="006937F4" w:rsidP="006937F4">
            <w:pPr>
              <w:keepNext/>
              <w:keepLines/>
              <w:spacing w:after="0"/>
              <w:rPr>
                <w:rFonts w:ascii="Arial" w:hAnsi="Arial"/>
                <w:sz w:val="18"/>
                <w:lang w:eastAsia="ko-KR"/>
              </w:rPr>
            </w:pPr>
            <w:r w:rsidRPr="006937F4">
              <w:rPr>
                <w:rFonts w:ascii="Arial" w:hAnsi="Arial"/>
                <w:bCs/>
                <w:sz w:val="18"/>
              </w:rPr>
              <w:t xml:space="preserve">  </w:t>
            </w:r>
            <w:r w:rsidRPr="006937F4">
              <w:rPr>
                <w:rFonts w:ascii="Arial" w:hAnsi="Arial"/>
                <w:sz w:val="18"/>
              </w:rPr>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011E236B" w14:textId="77777777" w:rsidR="006937F4" w:rsidRPr="006937F4" w:rsidRDefault="006937F4" w:rsidP="006937F4">
            <w:pPr>
              <w:keepNext/>
              <w:keepLines/>
              <w:spacing w:after="0"/>
              <w:rPr>
                <w:rFonts w:ascii="Arial" w:hAnsi="Arial"/>
                <w:bCs/>
                <w:sz w:val="18"/>
              </w:rPr>
            </w:pPr>
            <w:r w:rsidRPr="006937F4">
              <w:rPr>
                <w:rFonts w:ascii="Arial" w:hAnsi="Arial"/>
                <w:sz w:val="18"/>
              </w:rPr>
              <w:t>px_MCPTT_User_A_ID</w:t>
            </w:r>
          </w:p>
        </w:tc>
        <w:tc>
          <w:tcPr>
            <w:tcW w:w="2126" w:type="dxa"/>
            <w:tcBorders>
              <w:top w:val="single" w:sz="4" w:space="0" w:color="auto"/>
              <w:left w:val="single" w:sz="4" w:space="0" w:color="auto"/>
              <w:bottom w:val="single" w:sz="4" w:space="0" w:color="auto"/>
              <w:right w:val="single" w:sz="4" w:space="0" w:color="auto"/>
            </w:tcBorders>
          </w:tcPr>
          <w:p w14:paraId="7C417F8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C779E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9D4A8C" w14:textId="77777777" w:rsidR="006937F4" w:rsidRPr="006937F4" w:rsidRDefault="006937F4" w:rsidP="006937F4">
            <w:pPr>
              <w:keepNext/>
              <w:keepLines/>
              <w:spacing w:after="0"/>
              <w:rPr>
                <w:rFonts w:ascii="Arial" w:hAnsi="Arial"/>
                <w:sz w:val="18"/>
              </w:rPr>
            </w:pPr>
          </w:p>
        </w:tc>
      </w:tr>
      <w:tr w:rsidR="006937F4" w:rsidRPr="006937F4" w14:paraId="41A923D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3DA676D" w14:textId="77777777" w:rsidR="006937F4" w:rsidRPr="006937F4" w:rsidRDefault="006937F4" w:rsidP="006937F4">
            <w:pPr>
              <w:keepNext/>
              <w:keepLines/>
              <w:spacing w:after="0"/>
              <w:rPr>
                <w:rFonts w:ascii="Arial" w:hAnsi="Arial" w:cs="Arial"/>
                <w:b/>
                <w:bCs/>
                <w:sz w:val="18"/>
                <w:szCs w:val="18"/>
              </w:rPr>
            </w:pPr>
            <w:r w:rsidRPr="006937F4">
              <w:rPr>
                <w:rFonts w:ascii="Arial" w:hAnsi="Arial"/>
                <w:b/>
                <w:sz w:val="18"/>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7CBEAD77" w14:textId="77777777" w:rsidR="006937F4" w:rsidRPr="006937F4" w:rsidRDefault="006937F4" w:rsidP="006937F4">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A11AB8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ED8F0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955349" w14:textId="77777777" w:rsidR="006937F4" w:rsidRPr="006937F4" w:rsidRDefault="006937F4" w:rsidP="006937F4">
            <w:pPr>
              <w:keepNext/>
              <w:keepLines/>
              <w:spacing w:after="0"/>
              <w:rPr>
                <w:rFonts w:ascii="Arial" w:hAnsi="Arial"/>
                <w:sz w:val="18"/>
              </w:rPr>
            </w:pPr>
          </w:p>
        </w:tc>
      </w:tr>
      <w:tr w:rsidR="006937F4" w:rsidRPr="006937F4" w14:paraId="634744F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D19102" w14:textId="77777777" w:rsidR="006937F4" w:rsidRPr="006937F4" w:rsidRDefault="006937F4" w:rsidP="006937F4">
            <w:pPr>
              <w:keepNext/>
              <w:keepLines/>
              <w:spacing w:after="0"/>
              <w:rPr>
                <w:rFonts w:ascii="Arial" w:hAnsi="Arial" w:cs="Arial"/>
                <w:bCs/>
                <w:sz w:val="18"/>
                <w:szCs w:val="18"/>
              </w:rPr>
            </w:pPr>
            <w:r w:rsidRPr="006937F4">
              <w:rPr>
                <w:rFonts w:ascii="Arial" w:hAnsi="Arial" w:cs="Arial"/>
                <w:bCs/>
                <w:sz w:val="18"/>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52B4A449" w14:textId="77777777" w:rsidR="006937F4" w:rsidRPr="006937F4" w:rsidRDefault="006937F4" w:rsidP="006937F4">
            <w:pPr>
              <w:keepNext/>
              <w:keepLines/>
              <w:spacing w:after="0"/>
              <w:rPr>
                <w:rFonts w:ascii="Arial" w:hAnsi="Arial"/>
                <w:bCs/>
                <w:sz w:val="18"/>
              </w:rPr>
            </w:pPr>
            <w:r w:rsidRPr="006937F4">
              <w:rPr>
                <w:rFonts w:ascii="Arial" w:hAnsi="Arial"/>
                <w:bCs/>
                <w:sz w:val="18"/>
              </w:rPr>
              <w:t>"</w:t>
            </w:r>
            <w:r w:rsidRPr="006937F4">
              <w:rPr>
                <w:rFonts w:ascii="Arial" w:hAnsi="Arial"/>
                <w:sz w:val="18"/>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70F64F3"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A0B5B7"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F5A3" w14:textId="77777777" w:rsidR="006937F4" w:rsidRPr="006937F4" w:rsidRDefault="006937F4" w:rsidP="006937F4">
            <w:pPr>
              <w:keepNext/>
              <w:keepLines/>
              <w:spacing w:after="0"/>
              <w:rPr>
                <w:rFonts w:ascii="Arial" w:hAnsi="Arial"/>
                <w:sz w:val="18"/>
              </w:rPr>
            </w:pPr>
          </w:p>
        </w:tc>
      </w:tr>
      <w:tr w:rsidR="006937F4" w:rsidRPr="006937F4" w14:paraId="294D6B0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02E380F" w14:textId="77777777" w:rsidR="006937F4" w:rsidRPr="006937F4" w:rsidRDefault="006937F4" w:rsidP="006937F4">
            <w:pPr>
              <w:keepNext/>
              <w:keepLines/>
              <w:spacing w:after="0"/>
              <w:rPr>
                <w:rFonts w:ascii="Arial" w:hAnsi="Arial" w:cs="Arial"/>
                <w:bCs/>
                <w:sz w:val="18"/>
                <w:szCs w:val="18"/>
              </w:rPr>
            </w:pPr>
            <w:r w:rsidRPr="006937F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48298059" w14:textId="77777777" w:rsidR="006937F4" w:rsidRPr="006937F4" w:rsidRDefault="006937F4" w:rsidP="006937F4">
            <w:pPr>
              <w:keepNext/>
              <w:keepLines/>
              <w:spacing w:after="0"/>
              <w:rPr>
                <w:rFonts w:ascii="Arial" w:hAnsi="Arial"/>
                <w:bCs/>
                <w:sz w:val="18"/>
              </w:rPr>
            </w:pPr>
            <w:r w:rsidRPr="006937F4">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B2DBB8F" w14:textId="77777777" w:rsidR="006937F4" w:rsidRPr="006937F4" w:rsidRDefault="006937F4" w:rsidP="006937F4">
            <w:pPr>
              <w:keepNext/>
              <w:keepLines/>
              <w:spacing w:after="0"/>
              <w:rPr>
                <w:rFonts w:ascii="Arial" w:hAnsi="Arial"/>
                <w:sz w:val="18"/>
              </w:rPr>
            </w:pPr>
            <w:r w:rsidRPr="006937F4">
              <w:rPr>
                <w:rFonts w:ascii="Arial" w:hAnsi="Arial"/>
                <w:sz w:val="18"/>
              </w:rP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4814600"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673AF4" w14:textId="77777777" w:rsidR="006937F4" w:rsidRPr="006937F4" w:rsidRDefault="006937F4" w:rsidP="006937F4">
            <w:pPr>
              <w:keepNext/>
              <w:keepLines/>
              <w:spacing w:after="0"/>
              <w:rPr>
                <w:rFonts w:ascii="Arial" w:hAnsi="Arial"/>
                <w:sz w:val="18"/>
              </w:rPr>
            </w:pPr>
          </w:p>
        </w:tc>
      </w:tr>
      <w:tr w:rsidR="006937F4" w:rsidRPr="006937F4" w14:paraId="538C3C4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A0F8A7E" w14:textId="77777777" w:rsidR="006937F4" w:rsidRPr="006937F4" w:rsidRDefault="006937F4" w:rsidP="006937F4">
            <w:pPr>
              <w:keepNext/>
              <w:keepLines/>
              <w:spacing w:after="0"/>
              <w:rPr>
                <w:rFonts w:ascii="Arial" w:hAnsi="Arial"/>
                <w:b/>
                <w:bCs/>
                <w:sz w:val="18"/>
              </w:rPr>
            </w:pPr>
            <w:r w:rsidRPr="006937F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40B7EC"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DCC2C3" w14:textId="77777777" w:rsidR="006937F4" w:rsidRPr="006937F4" w:rsidRDefault="006937F4" w:rsidP="006937F4">
            <w:pPr>
              <w:keepNext/>
              <w:keepLines/>
              <w:spacing w:after="0"/>
              <w:rPr>
                <w:rFonts w:ascii="Arial" w:hAnsi="Arial"/>
                <w:sz w:val="18"/>
              </w:rPr>
            </w:pPr>
            <w:r w:rsidRPr="006937F4">
              <w:rPr>
                <w:rFonts w:ascii="Arial" w:hAnsi="Arial"/>
                <w:sz w:val="18"/>
              </w:rPr>
              <w:t>MCPTT MBMS usage info</w:t>
            </w:r>
          </w:p>
        </w:tc>
        <w:tc>
          <w:tcPr>
            <w:tcW w:w="1418" w:type="dxa"/>
            <w:tcBorders>
              <w:top w:val="single" w:sz="4" w:space="0" w:color="auto"/>
              <w:left w:val="single" w:sz="4" w:space="0" w:color="auto"/>
              <w:bottom w:val="single" w:sz="4" w:space="0" w:color="auto"/>
              <w:right w:val="single" w:sz="4" w:space="0" w:color="auto"/>
            </w:tcBorders>
          </w:tcPr>
          <w:p w14:paraId="52286724"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09A1AC" w14:textId="77777777" w:rsidR="006937F4" w:rsidRPr="006937F4" w:rsidRDefault="006937F4" w:rsidP="006937F4">
            <w:pPr>
              <w:keepNext/>
              <w:keepLines/>
              <w:spacing w:after="0"/>
              <w:rPr>
                <w:rFonts w:ascii="Arial" w:hAnsi="Arial"/>
                <w:sz w:val="18"/>
              </w:rPr>
            </w:pPr>
          </w:p>
        </w:tc>
      </w:tr>
      <w:tr w:rsidR="006937F4" w:rsidRPr="006937F4" w14:paraId="1CEE552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5F0F56A"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803AEE3"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5909F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E017DC"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FFFF34" w14:textId="77777777" w:rsidR="006937F4" w:rsidRPr="006937F4" w:rsidRDefault="006937F4" w:rsidP="006937F4">
            <w:pPr>
              <w:keepNext/>
              <w:keepLines/>
              <w:spacing w:after="0"/>
              <w:rPr>
                <w:rFonts w:ascii="Arial" w:hAnsi="Arial"/>
                <w:sz w:val="18"/>
              </w:rPr>
            </w:pPr>
          </w:p>
        </w:tc>
      </w:tr>
      <w:tr w:rsidR="006937F4" w:rsidRPr="006937F4" w14:paraId="46FDA16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E45427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213706D" w14:textId="77777777" w:rsidR="006937F4" w:rsidRPr="006937F4" w:rsidRDefault="006937F4" w:rsidP="006937F4">
            <w:pPr>
              <w:keepNext/>
              <w:keepLines/>
              <w:spacing w:after="0"/>
              <w:rPr>
                <w:rFonts w:ascii="Arial" w:hAnsi="Arial"/>
                <w:sz w:val="18"/>
              </w:rPr>
            </w:pPr>
            <w:r w:rsidRPr="006937F4">
              <w:rPr>
                <w:rFonts w:ascii="Arial" w:hAnsi="Arial"/>
                <w:sz w:val="18"/>
              </w:rPr>
              <w:t>"</w:t>
            </w:r>
            <w:r w:rsidRPr="006937F4">
              <w:rPr>
                <w:rFonts w:ascii="Arial" w:hAnsi="Arial"/>
                <w:sz w:val="18"/>
                <w:lang w:eastAsia="ko-KR"/>
              </w:rPr>
              <w:t>application/vnd.3gpp.mcptt-mbms-usage-info+xml</w:t>
            </w:r>
            <w:r w:rsidRPr="006937F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7ECCCB0D"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96C08A"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6529B3" w14:textId="77777777" w:rsidR="006937F4" w:rsidRPr="006937F4" w:rsidRDefault="006937F4" w:rsidP="006937F4">
            <w:pPr>
              <w:keepNext/>
              <w:keepLines/>
              <w:spacing w:after="0"/>
              <w:rPr>
                <w:rFonts w:ascii="Arial" w:hAnsi="Arial"/>
                <w:sz w:val="18"/>
              </w:rPr>
            </w:pPr>
          </w:p>
        </w:tc>
      </w:tr>
      <w:tr w:rsidR="006937F4" w:rsidRPr="006937F4" w14:paraId="573806F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24C88E"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2E998C" w14:textId="77777777" w:rsidR="006937F4" w:rsidRPr="006937F4" w:rsidRDefault="006937F4" w:rsidP="006937F4">
            <w:pPr>
              <w:keepNext/>
              <w:keepLines/>
              <w:spacing w:after="0"/>
              <w:rPr>
                <w:rFonts w:ascii="Arial" w:hAnsi="Arial"/>
                <w:sz w:val="18"/>
              </w:rPr>
            </w:pPr>
            <w:r w:rsidRPr="006937F4">
              <w:rPr>
                <w:rFonts w:ascii="Arial" w:hAnsi="Arial" w:cs="Arial"/>
                <w:bCs/>
                <w:sz w:val="18"/>
                <w:szCs w:val="18"/>
              </w:rPr>
              <w:t xml:space="preserve">MCPTT-MBMS-Usage-Info as </w:t>
            </w:r>
            <w:r w:rsidRPr="006937F4">
              <w:rPr>
                <w:rFonts w:ascii="Arial" w:hAnsi="Arial"/>
                <w:sz w:val="18"/>
              </w:rPr>
              <w:t>described in Table 6.4.2.3.3-28</w:t>
            </w:r>
          </w:p>
        </w:tc>
        <w:tc>
          <w:tcPr>
            <w:tcW w:w="2126" w:type="dxa"/>
            <w:tcBorders>
              <w:top w:val="single" w:sz="4" w:space="0" w:color="auto"/>
              <w:left w:val="single" w:sz="4" w:space="0" w:color="auto"/>
              <w:bottom w:val="single" w:sz="4" w:space="0" w:color="auto"/>
              <w:right w:val="single" w:sz="4" w:space="0" w:color="auto"/>
            </w:tcBorders>
          </w:tcPr>
          <w:p w14:paraId="1FC55EE9"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D6DC52" w14:textId="77777777" w:rsidR="006937F4" w:rsidRPr="006937F4" w:rsidRDefault="006937F4" w:rsidP="006937F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CF2129" w14:textId="77777777" w:rsidR="006937F4" w:rsidRPr="006937F4" w:rsidRDefault="006937F4" w:rsidP="006937F4">
            <w:pPr>
              <w:keepNext/>
              <w:keepLines/>
              <w:spacing w:after="0"/>
              <w:rPr>
                <w:rFonts w:ascii="Arial" w:hAnsi="Arial"/>
                <w:sz w:val="18"/>
              </w:rPr>
            </w:pPr>
          </w:p>
        </w:tc>
      </w:tr>
    </w:tbl>
    <w:p w14:paraId="1B705993" w14:textId="77777777" w:rsidR="006937F4" w:rsidRPr="006937F4" w:rsidRDefault="006937F4" w:rsidP="006937F4"/>
    <w:p w14:paraId="40290B15" w14:textId="77777777" w:rsidR="006937F4" w:rsidRPr="006937F4" w:rsidRDefault="006937F4" w:rsidP="006937F4">
      <w:pPr>
        <w:keepNext/>
        <w:keepLines/>
        <w:spacing w:before="60"/>
        <w:jc w:val="center"/>
        <w:rPr>
          <w:rFonts w:ascii="Arial" w:hAnsi="Arial"/>
          <w:b/>
        </w:rPr>
      </w:pPr>
      <w:r w:rsidRPr="006937F4">
        <w:rPr>
          <w:rFonts w:ascii="Arial" w:hAnsi="Arial"/>
          <w:b/>
        </w:rPr>
        <w:t>Table 6.4.2.3.3-28: MCPTT-MBMS-Usage-Info in SIP MESSAGE (6.4.2.3.3-27)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14:paraId="330FA88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19B04B1" w14:textId="2943FA43" w:rsidR="006937F4" w:rsidRPr="006937F4" w:rsidRDefault="006937F4" w:rsidP="006937F4">
            <w:pPr>
              <w:keepNext/>
              <w:keepLines/>
              <w:spacing w:after="0"/>
              <w:rPr>
                <w:rFonts w:ascii="Arial" w:hAnsi="Arial"/>
                <w:bCs/>
                <w:sz w:val="18"/>
              </w:rPr>
            </w:pPr>
            <w:r w:rsidRPr="006937F4">
              <w:rPr>
                <w:rFonts w:ascii="Arial" w:hAnsi="Arial"/>
                <w:sz w:val="18"/>
              </w:rPr>
              <w:t>Derivation Path: TS 24.379 [9]</w:t>
            </w:r>
            <w:ins w:id="1069" w:author="MCC160" w:date="2023-01-21T08:50:00Z">
              <w:r w:rsidR="00792DC2">
                <w:rPr>
                  <w:rFonts w:ascii="Arial" w:hAnsi="Arial"/>
                  <w:sz w:val="18"/>
                </w:rPr>
                <w:t>,</w:t>
              </w:r>
            </w:ins>
            <w:r w:rsidRPr="006937F4">
              <w:rPr>
                <w:rFonts w:ascii="Arial" w:hAnsi="Arial"/>
                <w:sz w:val="18"/>
              </w:rPr>
              <w:t xml:space="preserve"> Clause F.2</w:t>
            </w:r>
          </w:p>
        </w:tc>
      </w:tr>
      <w:tr w:rsidR="006937F4" w:rsidRPr="006937F4" w14:paraId="58A6C15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AC14604"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A80046"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1F668E"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2AE295B"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5E7564BE" w14:textId="77777777" w:rsidR="006937F4" w:rsidRPr="006937F4" w:rsidRDefault="006937F4" w:rsidP="006937F4">
            <w:pPr>
              <w:keepNext/>
              <w:keepLines/>
              <w:spacing w:after="0"/>
              <w:jc w:val="center"/>
              <w:rPr>
                <w:rFonts w:ascii="Arial" w:hAnsi="Arial"/>
                <w:b/>
                <w:bCs/>
                <w:sz w:val="18"/>
              </w:rPr>
            </w:pPr>
            <w:r w:rsidRPr="006937F4">
              <w:rPr>
                <w:rFonts w:ascii="Arial" w:hAnsi="Arial"/>
                <w:b/>
                <w:bCs/>
                <w:sz w:val="18"/>
              </w:rPr>
              <w:t>Condition</w:t>
            </w:r>
          </w:p>
        </w:tc>
      </w:tr>
      <w:tr w:rsidR="006937F4" w:rsidRPr="006937F4" w14:paraId="401ADA5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52F04F" w14:textId="77777777" w:rsidR="006937F4" w:rsidRPr="006937F4" w:rsidRDefault="006937F4" w:rsidP="006937F4">
            <w:pPr>
              <w:keepNext/>
              <w:keepLines/>
              <w:spacing w:after="0"/>
              <w:rPr>
                <w:rFonts w:ascii="Arial" w:hAnsi="Arial"/>
                <w:sz w:val="18"/>
              </w:rPr>
            </w:pPr>
            <w:r w:rsidRPr="006937F4">
              <w:rPr>
                <w:rFonts w:ascii="Arial" w:hAnsi="Arial"/>
                <w:sz w:val="18"/>
              </w:rPr>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58D9BCCC"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2CBD7E"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6E6D61"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E66FD94" w14:textId="77777777" w:rsidR="006937F4" w:rsidRPr="006937F4" w:rsidRDefault="006937F4" w:rsidP="006937F4">
            <w:pPr>
              <w:keepNext/>
              <w:keepLines/>
              <w:spacing w:after="0"/>
              <w:rPr>
                <w:rFonts w:ascii="Arial" w:hAnsi="Arial"/>
                <w:sz w:val="18"/>
              </w:rPr>
            </w:pPr>
          </w:p>
        </w:tc>
      </w:tr>
      <w:tr w:rsidR="006937F4" w:rsidRPr="006937F4" w14:paraId="0B66898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378263"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29920C0C" w14:textId="77777777" w:rsidR="006937F4" w:rsidRPr="006937F4" w:rsidRDefault="006937F4" w:rsidP="006937F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E4FA67"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673DA7"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4B4E949" w14:textId="77777777" w:rsidR="006937F4" w:rsidRPr="006937F4" w:rsidRDefault="006937F4" w:rsidP="006937F4">
            <w:pPr>
              <w:keepNext/>
              <w:keepLines/>
              <w:spacing w:after="0"/>
              <w:rPr>
                <w:rFonts w:ascii="Arial" w:hAnsi="Arial"/>
                <w:sz w:val="18"/>
              </w:rPr>
            </w:pPr>
          </w:p>
        </w:tc>
      </w:tr>
      <w:tr w:rsidR="006937F4" w:rsidRPr="006937F4" w14:paraId="7FFD3E8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B620F5"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1B43F4" w14:textId="77777777" w:rsidR="006937F4" w:rsidRPr="006937F4" w:rsidRDefault="006937F4" w:rsidP="006937F4">
            <w:pPr>
              <w:keepNext/>
              <w:keepLines/>
              <w:spacing w:after="0"/>
              <w:rPr>
                <w:rFonts w:ascii="Arial" w:hAnsi="Arial"/>
                <w:sz w:val="18"/>
              </w:rPr>
            </w:pPr>
            <w:r w:rsidRPr="006937F4">
              <w:rPr>
                <w:rFonts w:ascii="Arial" w:hAnsi="Arial"/>
                <w:sz w:val="18"/>
              </w:rPr>
              <w:t>"not-listening"</w:t>
            </w:r>
          </w:p>
        </w:tc>
        <w:tc>
          <w:tcPr>
            <w:tcW w:w="2126" w:type="dxa"/>
            <w:tcBorders>
              <w:top w:val="single" w:sz="4" w:space="0" w:color="auto"/>
              <w:left w:val="single" w:sz="4" w:space="0" w:color="auto"/>
              <w:bottom w:val="single" w:sz="4" w:space="0" w:color="auto"/>
              <w:right w:val="single" w:sz="4" w:space="0" w:color="auto"/>
            </w:tcBorders>
          </w:tcPr>
          <w:p w14:paraId="2E0A9F50"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8E9853"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176A74E" w14:textId="77777777" w:rsidR="006937F4" w:rsidRPr="006937F4" w:rsidRDefault="006937F4" w:rsidP="006937F4">
            <w:pPr>
              <w:keepNext/>
              <w:keepLines/>
              <w:spacing w:after="0"/>
              <w:rPr>
                <w:rFonts w:ascii="Arial" w:hAnsi="Arial"/>
                <w:sz w:val="18"/>
              </w:rPr>
            </w:pPr>
          </w:p>
        </w:tc>
      </w:tr>
      <w:tr w:rsidR="006937F4" w:rsidRPr="006937F4" w14:paraId="02E5745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5520DB"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DA3A9E"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40776B2"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616674"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CA4372C" w14:textId="77777777" w:rsidR="006937F4" w:rsidRPr="006937F4" w:rsidRDefault="006937F4" w:rsidP="006937F4">
            <w:pPr>
              <w:keepNext/>
              <w:keepLines/>
              <w:spacing w:after="0"/>
              <w:rPr>
                <w:rFonts w:ascii="Arial" w:hAnsi="Arial"/>
                <w:sz w:val="18"/>
              </w:rPr>
            </w:pPr>
          </w:p>
        </w:tc>
      </w:tr>
      <w:tr w:rsidR="006937F4" w:rsidRPr="006937F4" w14:paraId="12E462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AC1F6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3D229C" w14:textId="77777777" w:rsidR="006937F4" w:rsidRPr="006937F4" w:rsidRDefault="006937F4" w:rsidP="006937F4">
            <w:pPr>
              <w:keepNext/>
              <w:keepLines/>
              <w:spacing w:after="0"/>
              <w:rPr>
                <w:rFonts w:ascii="Arial" w:hAnsi="Arial"/>
                <w:sz w:val="18"/>
              </w:rPr>
            </w:pPr>
            <w:r w:rsidRPr="006937F4">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01659F01"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91A52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879C76D" w14:textId="77777777" w:rsidR="006937F4" w:rsidRPr="006937F4" w:rsidRDefault="006937F4" w:rsidP="006937F4">
            <w:pPr>
              <w:keepNext/>
              <w:keepLines/>
              <w:spacing w:after="0"/>
              <w:rPr>
                <w:rFonts w:ascii="Arial" w:hAnsi="Arial"/>
                <w:sz w:val="18"/>
              </w:rPr>
            </w:pPr>
          </w:p>
        </w:tc>
      </w:tr>
      <w:tr w:rsidR="006937F4" w:rsidRPr="006937F4" w14:paraId="434862A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92467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A5BB67" w14:textId="77777777" w:rsidR="006937F4" w:rsidRPr="006937F4" w:rsidRDefault="006937F4" w:rsidP="006937F4">
            <w:pPr>
              <w:keepNext/>
              <w:keepLines/>
              <w:spacing w:after="0"/>
              <w:rPr>
                <w:rFonts w:ascii="Arial" w:hAnsi="Arial"/>
                <w:sz w:val="18"/>
              </w:rPr>
            </w:pPr>
            <w:r w:rsidRPr="006937F4">
              <w:rPr>
                <w:rFonts w:ascii="Arial" w:hAnsi="Arial"/>
                <w:sz w:val="18"/>
              </w:rP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6D1325BF"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9C0D9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7C247C7" w14:textId="77777777" w:rsidR="006937F4" w:rsidRPr="006937F4" w:rsidRDefault="006937F4" w:rsidP="006937F4">
            <w:pPr>
              <w:keepNext/>
              <w:keepLines/>
              <w:spacing w:after="0"/>
              <w:rPr>
                <w:rFonts w:ascii="Arial" w:hAnsi="Arial"/>
                <w:sz w:val="18"/>
              </w:rPr>
            </w:pPr>
          </w:p>
        </w:tc>
      </w:tr>
      <w:tr w:rsidR="006937F4" w:rsidRPr="006937F4" w14:paraId="5A3B606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E6854"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F5446C" w14:textId="77777777" w:rsidR="006937F4" w:rsidRPr="006937F4" w:rsidRDefault="006937F4" w:rsidP="006937F4">
            <w:pPr>
              <w:keepNext/>
              <w:keepLines/>
              <w:spacing w:after="0"/>
              <w:rPr>
                <w:rFonts w:ascii="Arial" w:hAnsi="Arial"/>
                <w:sz w:val="18"/>
              </w:rPr>
            </w:pPr>
            <w:r w:rsidRPr="006937F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84E97EA" w14:textId="77777777" w:rsidR="006937F4" w:rsidRPr="006937F4" w:rsidRDefault="006937F4" w:rsidP="006937F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2693B8"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4FDDE06" w14:textId="77777777" w:rsidR="006937F4" w:rsidRPr="006937F4" w:rsidRDefault="006937F4" w:rsidP="006937F4">
            <w:pPr>
              <w:keepNext/>
              <w:keepLines/>
              <w:spacing w:after="0"/>
              <w:rPr>
                <w:rFonts w:ascii="Arial" w:hAnsi="Arial"/>
                <w:sz w:val="18"/>
              </w:rPr>
            </w:pPr>
          </w:p>
        </w:tc>
      </w:tr>
      <w:tr w:rsidR="006937F4" w:rsidRPr="006937F4" w14:paraId="1A4F2D0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EE0930" w14:textId="77777777" w:rsidR="006937F4" w:rsidRPr="006937F4" w:rsidRDefault="006937F4" w:rsidP="006937F4">
            <w:pPr>
              <w:keepNext/>
              <w:keepLines/>
              <w:spacing w:after="0"/>
              <w:rPr>
                <w:rFonts w:ascii="Arial" w:hAnsi="Arial"/>
                <w:sz w:val="18"/>
              </w:rPr>
            </w:pPr>
            <w:r w:rsidRPr="006937F4">
              <w:rPr>
                <w:rFonts w:ascii="Arial" w:hAnsi="Arial"/>
                <w:sz w:val="18"/>
              </w:rP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E351FF" w14:textId="77777777" w:rsidR="006937F4" w:rsidRPr="006937F4" w:rsidRDefault="006937F4" w:rsidP="006937F4">
            <w:pPr>
              <w:keepNext/>
              <w:keepLines/>
              <w:spacing w:after="0"/>
              <w:rPr>
                <w:rFonts w:ascii="Arial" w:hAnsi="Arial"/>
                <w:sz w:val="18"/>
              </w:rPr>
            </w:pPr>
            <w:r w:rsidRPr="006937F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5BCDA27D" w14:textId="77777777" w:rsidR="006937F4" w:rsidRPr="006937F4" w:rsidRDefault="006937F4" w:rsidP="006937F4">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ADF832D" w14:textId="77777777" w:rsidR="006937F4" w:rsidRPr="006937F4" w:rsidRDefault="006937F4" w:rsidP="006937F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BB85985" w14:textId="77777777" w:rsidR="006937F4" w:rsidRPr="006937F4" w:rsidRDefault="006937F4" w:rsidP="006937F4">
            <w:pPr>
              <w:keepNext/>
              <w:keepLines/>
              <w:spacing w:after="0"/>
              <w:rPr>
                <w:rFonts w:ascii="Arial" w:hAnsi="Arial"/>
                <w:sz w:val="18"/>
              </w:rPr>
            </w:pPr>
          </w:p>
        </w:tc>
      </w:tr>
    </w:tbl>
    <w:p w14:paraId="6A7FBDDC" w14:textId="77777777" w:rsidR="006937F4" w:rsidRPr="006937F4" w:rsidRDefault="006937F4" w:rsidP="006937F4"/>
    <w:bookmarkEnd w:id="42"/>
    <w:sectPr w:rsidR="006937F4" w:rsidRPr="006937F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959F1F1"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C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7CBBE735"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C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FC0C07"/>
    <w:multiLevelType w:val="hybridMultilevel"/>
    <w:tmpl w:val="34B0B3A4"/>
    <w:lvl w:ilvl="0" w:tplc="2784693A">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1629A"/>
    <w:multiLevelType w:val="hybridMultilevel"/>
    <w:tmpl w:val="57BAF85E"/>
    <w:lvl w:ilvl="0" w:tplc="5BA43D4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6"/>
  </w:num>
  <w:num w:numId="5" w16cid:durableId="1040980983">
    <w:abstractNumId w:val="19"/>
  </w:num>
  <w:num w:numId="6" w16cid:durableId="242298166">
    <w:abstractNumId w:val="17"/>
  </w:num>
  <w:num w:numId="7" w16cid:durableId="1628052193">
    <w:abstractNumId w:val="18"/>
  </w:num>
  <w:num w:numId="8" w16cid:durableId="602882605">
    <w:abstractNumId w:val="26"/>
  </w:num>
  <w:num w:numId="9" w16cid:durableId="1364747088">
    <w:abstractNumId w:val="40"/>
  </w:num>
  <w:num w:numId="10" w16cid:durableId="273487377">
    <w:abstractNumId w:val="38"/>
  </w:num>
  <w:num w:numId="11" w16cid:durableId="840631017">
    <w:abstractNumId w:val="21"/>
  </w:num>
  <w:num w:numId="12" w16cid:durableId="1030885342">
    <w:abstractNumId w:val="28"/>
  </w:num>
  <w:num w:numId="13" w16cid:durableId="1941138660">
    <w:abstractNumId w:val="22"/>
  </w:num>
  <w:num w:numId="14" w16cid:durableId="1139148699">
    <w:abstractNumId w:val="31"/>
  </w:num>
  <w:num w:numId="15" w16cid:durableId="2143765304">
    <w:abstractNumId w:val="37"/>
  </w:num>
  <w:num w:numId="16" w16cid:durableId="1013452584">
    <w:abstractNumId w:val="34"/>
  </w:num>
  <w:num w:numId="17" w16cid:durableId="1985891754">
    <w:abstractNumId w:val="13"/>
  </w:num>
  <w:num w:numId="18" w16cid:durableId="1550846505">
    <w:abstractNumId w:val="35"/>
  </w:num>
  <w:num w:numId="19" w16cid:durableId="679434318">
    <w:abstractNumId w:val="10"/>
  </w:num>
  <w:num w:numId="20" w16cid:durableId="26489113">
    <w:abstractNumId w:val="15"/>
  </w:num>
  <w:num w:numId="21" w16cid:durableId="1942226091">
    <w:abstractNumId w:val="27"/>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3"/>
  </w:num>
  <w:num w:numId="32" w16cid:durableId="13115178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5"/>
  </w:num>
  <w:num w:numId="36" w16cid:durableId="1425611595">
    <w:abstractNumId w:val="32"/>
  </w:num>
  <w:num w:numId="37" w16cid:durableId="1327128381">
    <w:abstractNumId w:val="20"/>
  </w:num>
  <w:num w:numId="38" w16cid:durableId="1997296613">
    <w:abstractNumId w:val="41"/>
  </w:num>
  <w:num w:numId="39" w16cid:durableId="933435652">
    <w:abstractNumId w:val="29"/>
  </w:num>
  <w:num w:numId="40" w16cid:durableId="1578051008">
    <w:abstractNumId w:val="33"/>
  </w:num>
  <w:num w:numId="41" w16cid:durableId="1693873176">
    <w:abstractNumId w:val="12"/>
  </w:num>
  <w:num w:numId="42" w16cid:durableId="175000861">
    <w:abstractNumId w:val="24"/>
  </w:num>
  <w:num w:numId="43" w16cid:durableId="946545124">
    <w:abstractNumId w:val="16"/>
  </w:num>
  <w:num w:numId="44" w16cid:durableId="1375423470">
    <w:abstractNumId w:val="30"/>
  </w:num>
  <w:num w:numId="45" w16cid:durableId="787510223">
    <w:abstractNumId w:val="39"/>
  </w:num>
  <w:num w:numId="46" w16cid:durableId="14666972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0B2D"/>
    <w:rsid w:val="00081D24"/>
    <w:rsid w:val="00096D69"/>
    <w:rsid w:val="000A0DD4"/>
    <w:rsid w:val="000A3A94"/>
    <w:rsid w:val="000A455F"/>
    <w:rsid w:val="000B003C"/>
    <w:rsid w:val="000B2A12"/>
    <w:rsid w:val="000C299D"/>
    <w:rsid w:val="000C4180"/>
    <w:rsid w:val="000C47C3"/>
    <w:rsid w:val="000D0283"/>
    <w:rsid w:val="000D4DD7"/>
    <w:rsid w:val="000D58AB"/>
    <w:rsid w:val="000E7EE4"/>
    <w:rsid w:val="000F38FD"/>
    <w:rsid w:val="000F481E"/>
    <w:rsid w:val="000F52F2"/>
    <w:rsid w:val="00112F39"/>
    <w:rsid w:val="00115E74"/>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C7E1C"/>
    <w:rsid w:val="001C7E72"/>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0D7F"/>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8172E"/>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85945"/>
    <w:rsid w:val="00485A00"/>
    <w:rsid w:val="004A2F54"/>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4754"/>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2FFA"/>
    <w:rsid w:val="00683F69"/>
    <w:rsid w:val="00684E47"/>
    <w:rsid w:val="006937F4"/>
    <w:rsid w:val="00696BAF"/>
    <w:rsid w:val="006A323F"/>
    <w:rsid w:val="006A4EA2"/>
    <w:rsid w:val="006B0EFA"/>
    <w:rsid w:val="006B30D0"/>
    <w:rsid w:val="006C3D95"/>
    <w:rsid w:val="006D1C02"/>
    <w:rsid w:val="006D2021"/>
    <w:rsid w:val="006D308A"/>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A70"/>
    <w:rsid w:val="00781F0F"/>
    <w:rsid w:val="00784A32"/>
    <w:rsid w:val="00790542"/>
    <w:rsid w:val="00792DC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1C3B"/>
    <w:rsid w:val="0091348E"/>
    <w:rsid w:val="00913C38"/>
    <w:rsid w:val="00917CCB"/>
    <w:rsid w:val="009201BF"/>
    <w:rsid w:val="00921211"/>
    <w:rsid w:val="009347DD"/>
    <w:rsid w:val="009358A2"/>
    <w:rsid w:val="00940B27"/>
    <w:rsid w:val="00942EC2"/>
    <w:rsid w:val="00943B25"/>
    <w:rsid w:val="00952542"/>
    <w:rsid w:val="00953D45"/>
    <w:rsid w:val="00960C97"/>
    <w:rsid w:val="00976330"/>
    <w:rsid w:val="00976EA1"/>
    <w:rsid w:val="00982565"/>
    <w:rsid w:val="00983C46"/>
    <w:rsid w:val="009869BB"/>
    <w:rsid w:val="0098764E"/>
    <w:rsid w:val="009A4B64"/>
    <w:rsid w:val="009A6939"/>
    <w:rsid w:val="009B27BD"/>
    <w:rsid w:val="009B3B07"/>
    <w:rsid w:val="009E1626"/>
    <w:rsid w:val="009E599D"/>
    <w:rsid w:val="009F37B7"/>
    <w:rsid w:val="00A02926"/>
    <w:rsid w:val="00A10A66"/>
    <w:rsid w:val="00A10F02"/>
    <w:rsid w:val="00A164B4"/>
    <w:rsid w:val="00A16E4E"/>
    <w:rsid w:val="00A17F6F"/>
    <w:rsid w:val="00A26956"/>
    <w:rsid w:val="00A27486"/>
    <w:rsid w:val="00A36D2A"/>
    <w:rsid w:val="00A40F01"/>
    <w:rsid w:val="00A45387"/>
    <w:rsid w:val="00A53724"/>
    <w:rsid w:val="00A53D8D"/>
    <w:rsid w:val="00A56066"/>
    <w:rsid w:val="00A671E0"/>
    <w:rsid w:val="00A73129"/>
    <w:rsid w:val="00A8174C"/>
    <w:rsid w:val="00A82346"/>
    <w:rsid w:val="00A92BA1"/>
    <w:rsid w:val="00AA4614"/>
    <w:rsid w:val="00AA7F49"/>
    <w:rsid w:val="00AB3A96"/>
    <w:rsid w:val="00AB6D1E"/>
    <w:rsid w:val="00AC530C"/>
    <w:rsid w:val="00AC6BC6"/>
    <w:rsid w:val="00AE65E2"/>
    <w:rsid w:val="00AE6F04"/>
    <w:rsid w:val="00AF6FE4"/>
    <w:rsid w:val="00B01641"/>
    <w:rsid w:val="00B071E9"/>
    <w:rsid w:val="00B139CB"/>
    <w:rsid w:val="00B15449"/>
    <w:rsid w:val="00B15DD6"/>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13D4"/>
    <w:rsid w:val="00C72833"/>
    <w:rsid w:val="00C74A6E"/>
    <w:rsid w:val="00C80F1D"/>
    <w:rsid w:val="00C85583"/>
    <w:rsid w:val="00C93F40"/>
    <w:rsid w:val="00C9777A"/>
    <w:rsid w:val="00C97EE5"/>
    <w:rsid w:val="00C97FBB"/>
    <w:rsid w:val="00CA3C62"/>
    <w:rsid w:val="00CA3D0C"/>
    <w:rsid w:val="00CB2026"/>
    <w:rsid w:val="00CC1870"/>
    <w:rsid w:val="00CC252A"/>
    <w:rsid w:val="00CF0BD4"/>
    <w:rsid w:val="00CF52AF"/>
    <w:rsid w:val="00D00301"/>
    <w:rsid w:val="00D0542B"/>
    <w:rsid w:val="00D24688"/>
    <w:rsid w:val="00D4638C"/>
    <w:rsid w:val="00D56757"/>
    <w:rsid w:val="00D57972"/>
    <w:rsid w:val="00D658D6"/>
    <w:rsid w:val="00D675A9"/>
    <w:rsid w:val="00D738D6"/>
    <w:rsid w:val="00D755EB"/>
    <w:rsid w:val="00D76048"/>
    <w:rsid w:val="00D87969"/>
    <w:rsid w:val="00D87E00"/>
    <w:rsid w:val="00D90393"/>
    <w:rsid w:val="00D9134D"/>
    <w:rsid w:val="00D91A57"/>
    <w:rsid w:val="00D93267"/>
    <w:rsid w:val="00DA05E0"/>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67FB9"/>
    <w:rsid w:val="00E7174A"/>
    <w:rsid w:val="00E77645"/>
    <w:rsid w:val="00E943AC"/>
    <w:rsid w:val="00EA15B0"/>
    <w:rsid w:val="00EA5EA7"/>
    <w:rsid w:val="00EB14FF"/>
    <w:rsid w:val="00EB258D"/>
    <w:rsid w:val="00EC4A25"/>
    <w:rsid w:val="00EC7E66"/>
    <w:rsid w:val="00EE4C03"/>
    <w:rsid w:val="00EE4F2B"/>
    <w:rsid w:val="00EE7FD5"/>
    <w:rsid w:val="00EF0F20"/>
    <w:rsid w:val="00F00AB7"/>
    <w:rsid w:val="00F025A2"/>
    <w:rsid w:val="00F025D7"/>
    <w:rsid w:val="00F04712"/>
    <w:rsid w:val="00F13360"/>
    <w:rsid w:val="00F1693E"/>
    <w:rsid w:val="00F22EC7"/>
    <w:rsid w:val="00F27D5F"/>
    <w:rsid w:val="00F325C8"/>
    <w:rsid w:val="00F32897"/>
    <w:rsid w:val="00F418A3"/>
    <w:rsid w:val="00F44601"/>
    <w:rsid w:val="00F64718"/>
    <w:rsid w:val="00F653B8"/>
    <w:rsid w:val="00F65C5F"/>
    <w:rsid w:val="00F73734"/>
    <w:rsid w:val="00F815BC"/>
    <w:rsid w:val="00F9008D"/>
    <w:rsid w:val="00FA1200"/>
    <w:rsid w:val="00FA1266"/>
    <w:rsid w:val="00FA1679"/>
    <w:rsid w:val="00FA35E6"/>
    <w:rsid w:val="00FB456C"/>
    <w:rsid w:val="00FC1192"/>
    <w:rsid w:val="00FC2574"/>
    <w:rsid w:val="00FD0124"/>
    <w:rsid w:val="00FE3EE9"/>
    <w:rsid w:val="00FF07D0"/>
    <w:rsid w:val="00FF6C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937F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6937F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6937F4"/>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6937F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6937F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6937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6937F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11975</Words>
  <Characters>68263</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33</cp:revision>
  <cp:lastPrinted>2019-02-25T15:05:00Z</cp:lastPrinted>
  <dcterms:created xsi:type="dcterms:W3CDTF">2023-01-17T08:42:00Z</dcterms:created>
  <dcterms:modified xsi:type="dcterms:W3CDTF">2023-02-13T16:34:00Z</dcterms:modified>
</cp:coreProperties>
</file>