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3FA6B1B5" w:rsidR="00E61721" w:rsidRDefault="002148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21485D">
        <w:rPr>
          <w:rFonts w:cs="Arial"/>
          <w:b/>
          <w:sz w:val="24"/>
          <w:szCs w:val="24"/>
        </w:rPr>
        <w:t>3GPP TSG-RAN5 Meeting #96-e</w:t>
      </w:r>
      <w:r w:rsidR="00855FB7">
        <w:rPr>
          <w:b/>
          <w:i/>
          <w:sz w:val="28"/>
        </w:rPr>
        <w:tab/>
      </w:r>
      <w:r w:rsidR="001448AC" w:rsidRPr="001448AC">
        <w:rPr>
          <w:b/>
          <w:i/>
          <w:sz w:val="28"/>
        </w:rPr>
        <w:t>R5-22544</w:t>
      </w:r>
      <w:r w:rsidR="001448AC">
        <w:rPr>
          <w:b/>
          <w:i/>
          <w:sz w:val="28"/>
        </w:rPr>
        <w:t>7</w:t>
      </w:r>
    </w:p>
    <w:p w14:paraId="4BD5D325" w14:textId="1D49CF16" w:rsidR="00E61721" w:rsidRDefault="0021485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21485D">
        <w:rPr>
          <w:rFonts w:ascii="Arial" w:hAnsi="Arial" w:cs="Arial"/>
          <w:b/>
          <w:bCs/>
          <w:sz w:val="24"/>
          <w:lang w:val="it-IT"/>
        </w:rPr>
        <w:t>Electronic Meeting, August 15 - 26,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44B9FC2" w:rsidR="00E61721" w:rsidRDefault="0021485D">
            <w:pPr>
              <w:pStyle w:val="CRCoverPage"/>
              <w:spacing w:after="0"/>
              <w:ind w:left="100"/>
            </w:pPr>
            <w:r w:rsidRPr="0021485D">
              <w:t xml:space="preserve">PRD21 CDS: </w:t>
            </w:r>
            <w:r w:rsidR="00906852" w:rsidRPr="00906852">
              <w:t>PC3 for CA_n26A-n66(2A)-n70A, CA_n48A-n66A-n71(2A), CA_n48A-n66(2A)-n70A, CA_n48A-n66(2A)-n71A, CA_n48A-n70A-n71(2A), CA_n48B-n66A-n70A, CA_n48B-n66A-n71A, CA_n48B-n70A-n71A, CA_n48(2A)-n66A-n70A, CA_n48(2A)-n66A-n71A, CA_n48(2A)-n66(2A), CA_n48(2A)-n70A-n71A, CA_n48(2A)-n71(2A)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3DF90EE5" w:rsidR="00E61721" w:rsidRDefault="00906852">
            <w:pPr>
              <w:pStyle w:val="CRCoverPage"/>
              <w:spacing w:after="0"/>
              <w:ind w:left="100"/>
            </w:pPr>
            <w:r>
              <w:t>WE Certification, DISH Network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AEB7DD5" w:rsidR="00E61721" w:rsidRDefault="0021485D">
            <w:pPr>
              <w:pStyle w:val="CRCoverPage"/>
              <w:spacing w:after="0"/>
              <w:ind w:left="100"/>
            </w:pPr>
            <w:r>
              <w:t>2022-08-</w:t>
            </w:r>
            <w:r w:rsidR="00906852">
              <w:t>29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070ECC8B" w:rsidR="00E61721" w:rsidRDefault="00214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5DC9A8B1" w:rsidR="00E61721" w:rsidRDefault="00214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68EC6610" w:rsidR="00E61721" w:rsidRDefault="00906852">
            <w:pPr>
              <w:pStyle w:val="CRCoverPage"/>
              <w:spacing w:after="0"/>
              <w:rPr>
                <w:b/>
                <w:caps/>
              </w:rPr>
            </w:pPr>
            <w:r w:rsidRPr="00906852">
              <w:t>CA_n26A-n66(2A)-n70A, CA_n48A-n66A-n71(2A), CA_n48A-n66(2A)-n70A, CA_n48A-n66(2A)-n71A, CA_n48A-n70A-n71(2A), CA_n48B-n66A-n70A, CA_n48B-n66A-n71A, CA_n48B-n70A-n71A, CA_n48(2A)-n66A-n70A, CA_n48(2A)-n66A-n71A, CA_n48(2A)-n66(2A), CA_n48(2A)-n70A-n71A, CA_n48(2A)-n71(2A)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6D512" w14:textId="77777777" w:rsidR="00147681" w:rsidRDefault="00147681">
      <w:pPr>
        <w:spacing w:after="0"/>
      </w:pPr>
      <w:r>
        <w:separator/>
      </w:r>
    </w:p>
  </w:endnote>
  <w:endnote w:type="continuationSeparator" w:id="0">
    <w:p w14:paraId="03BEF569" w14:textId="77777777" w:rsidR="00147681" w:rsidRDefault="00147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D5B83" w14:textId="77777777" w:rsidR="00147681" w:rsidRDefault="00147681">
      <w:pPr>
        <w:spacing w:after="0"/>
      </w:pPr>
      <w:r>
        <w:separator/>
      </w:r>
    </w:p>
  </w:footnote>
  <w:footnote w:type="continuationSeparator" w:id="0">
    <w:p w14:paraId="3B74BF99" w14:textId="77777777" w:rsidR="00147681" w:rsidRDefault="00147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35303192">
    <w:abstractNumId w:val="3"/>
  </w:num>
  <w:num w:numId="2" w16cid:durableId="154029301">
    <w:abstractNumId w:val="5"/>
  </w:num>
  <w:num w:numId="3" w16cid:durableId="754672343">
    <w:abstractNumId w:val="1"/>
  </w:num>
  <w:num w:numId="4" w16cid:durableId="155390365">
    <w:abstractNumId w:val="4"/>
  </w:num>
  <w:num w:numId="5" w16cid:durableId="731925966">
    <w:abstractNumId w:val="14"/>
  </w:num>
  <w:num w:numId="6" w16cid:durableId="78795662">
    <w:abstractNumId w:val="2"/>
  </w:num>
  <w:num w:numId="7" w16cid:durableId="1471436221">
    <w:abstractNumId w:val="10"/>
  </w:num>
  <w:num w:numId="8" w16cid:durableId="376440486">
    <w:abstractNumId w:val="7"/>
  </w:num>
  <w:num w:numId="9" w16cid:durableId="775439467">
    <w:abstractNumId w:val="13"/>
  </w:num>
  <w:num w:numId="10" w16cid:durableId="1554467076">
    <w:abstractNumId w:val="15"/>
  </w:num>
  <w:num w:numId="11" w16cid:durableId="37630969">
    <w:abstractNumId w:val="16"/>
  </w:num>
  <w:num w:numId="12" w16cid:durableId="1008140997">
    <w:abstractNumId w:val="8"/>
  </w:num>
  <w:num w:numId="13" w16cid:durableId="713192360">
    <w:abstractNumId w:val="9"/>
  </w:num>
  <w:num w:numId="14" w16cid:durableId="997265329">
    <w:abstractNumId w:val="6"/>
  </w:num>
  <w:num w:numId="15" w16cid:durableId="938947061">
    <w:abstractNumId w:val="12"/>
  </w:num>
  <w:num w:numId="16" w16cid:durableId="64308460">
    <w:abstractNumId w:val="0"/>
  </w:num>
  <w:num w:numId="17" w16cid:durableId="10270214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C7EBE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48AC"/>
    <w:rsid w:val="00147681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1B31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485D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370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6852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05E7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>ETSI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</cp:lastModifiedBy>
  <cp:revision>3</cp:revision>
  <cp:lastPrinted>2020-02-05T15:54:00Z</cp:lastPrinted>
  <dcterms:created xsi:type="dcterms:W3CDTF">2022-09-01T13:38:00Z</dcterms:created>
  <dcterms:modified xsi:type="dcterms:W3CDTF">2022-09-01T13:38:00Z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