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5CCB" w14:textId="69901927" w:rsidR="00AE743A" w:rsidRDefault="00AE743A" w:rsidP="00B74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</w:t>
        </w:r>
        <w:r w:rsidR="002C1B23">
          <w:rPr>
            <w:b/>
            <w:i/>
            <w:noProof/>
            <w:sz w:val="28"/>
          </w:rPr>
          <w:t>7271</w:t>
        </w:r>
      </w:fldSimple>
    </w:p>
    <w:p w14:paraId="426CD327" w14:textId="77777777" w:rsidR="00AE743A" w:rsidRPr="00930897" w:rsidRDefault="00AE743A" w:rsidP="00AE743A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F76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DB29D" w:rsidR="001E41F3" w:rsidRPr="00B4012A" w:rsidRDefault="00661048" w:rsidP="00661048">
            <w:pPr>
              <w:pStyle w:val="CRCoverPage"/>
              <w:spacing w:after="0"/>
              <w:jc w:val="right"/>
              <w:rPr>
                <w:noProof/>
              </w:rPr>
            </w:pPr>
            <w:r w:rsidRPr="00661048">
              <w:rPr>
                <w:b/>
                <w:noProof/>
                <w:sz w:val="28"/>
              </w:rPr>
              <w:t>2603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973C3" w:rsidR="001E41F3" w:rsidRPr="00B4012A" w:rsidRDefault="00661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F76C5A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16.</w:t>
            </w:r>
            <w:r w:rsidR="006A268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B40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2F3794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2F37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B0F5B" w:rsidR="001E41F3" w:rsidRPr="00B4012A" w:rsidRDefault="00F76C5A" w:rsidP="006A2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2685" w:rsidRPr="006A2685">
              <w:t>Addition</w:t>
            </w:r>
            <w:r w:rsidR="002640DD" w:rsidRPr="00B4012A">
              <w:t xml:space="preserve"> of </w:t>
            </w:r>
            <w:r w:rsidR="002322F4">
              <w:rPr>
                <w:rFonts w:hint="eastAsia"/>
                <w:lang w:eastAsia="zh-CN"/>
              </w:rPr>
              <w:t xml:space="preserve">NR </w:t>
            </w:r>
            <w:r w:rsidR="006A2685">
              <w:rPr>
                <w:rFonts w:hint="eastAsia"/>
                <w:lang w:eastAsia="zh-CN"/>
              </w:rPr>
              <w:t>V2X</w:t>
            </w:r>
            <w:r w:rsidR="002640DD" w:rsidRPr="00B4012A">
              <w:t xml:space="preserve"> test case </w:t>
            </w:r>
            <w:r w:rsidR="006A2685" w:rsidRPr="006A2685">
              <w:t>12.</w:t>
            </w:r>
            <w:r w:rsidR="00BA6C5D">
              <w:rPr>
                <w:rFonts w:hint="eastAsia"/>
                <w:lang w:eastAsia="zh-CN"/>
              </w:rPr>
              <w:t>2</w:t>
            </w:r>
            <w:r w:rsidR="006A2685" w:rsidRPr="006A2685">
              <w:t>.3.2</w:t>
            </w:r>
            <w:r>
              <w:fldChar w:fldCharType="end"/>
            </w:r>
          </w:p>
        </w:tc>
      </w:tr>
      <w:tr w:rsidR="001E41F3" w:rsidRPr="00B4012A" w14:paraId="05C08479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F76C5A" w:rsidP="00FA6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2685">
              <w:rPr>
                <w:noProof/>
              </w:rPr>
              <w:t>2021-</w:t>
            </w:r>
            <w:r w:rsidR="006A2685">
              <w:rPr>
                <w:rFonts w:hint="eastAsia"/>
                <w:noProof/>
                <w:lang w:eastAsia="zh-CN"/>
              </w:rPr>
              <w:t>10</w:t>
            </w:r>
            <w:r w:rsidR="00D24991" w:rsidRPr="00B4012A">
              <w:rPr>
                <w:noProof/>
              </w:rPr>
              <w:t>-</w:t>
            </w:r>
            <w:r w:rsidR="00FA67A5">
              <w:rPr>
                <w:rFonts w:hint="eastAsia"/>
                <w:noProof/>
                <w:lang w:eastAsia="zh-CN"/>
              </w:rPr>
              <w:t>2</w:t>
            </w:r>
            <w:r w:rsidR="00D24991" w:rsidRPr="00B401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690C7843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2F37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F76C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40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F76C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401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30122F0C" w14:textId="77777777" w:rsidTr="002F37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2F3794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F1A74" w:rsidR="001E41F3" w:rsidRPr="00B4012A" w:rsidRDefault="000578E0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BA6C5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.3.2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CD1E0" w:rsidR="00FA67A5" w:rsidRPr="00B4012A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BA6C5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</w:t>
            </w:r>
            <w:r>
              <w:rPr>
                <w:rFonts w:hint="eastAsia"/>
                <w:lang w:eastAsia="zh-CN"/>
              </w:rPr>
              <w:t>2</w:t>
            </w:r>
            <w:r w:rsidR="005C1B71">
              <w:rPr>
                <w:rFonts w:hint="eastAsia"/>
                <w:lang w:eastAsia="zh-CN"/>
              </w:rPr>
              <w:t>:</w:t>
            </w:r>
            <w:r w:rsidR="005C1B71" w:rsidRPr="005C1B71">
              <w:rPr>
                <w:lang w:eastAsia="zh-CN"/>
              </w:rPr>
              <w:t xml:space="preserve"> Inter-carrier concurrent operation / Measurement configuration and reporting via </w:t>
            </w:r>
            <w:proofErr w:type="spellStart"/>
            <w:r w:rsidR="005C1B71" w:rsidRPr="005C1B71">
              <w:rPr>
                <w:lang w:eastAsia="zh-CN"/>
              </w:rPr>
              <w:t>Uu</w:t>
            </w:r>
            <w:proofErr w:type="spellEnd"/>
            <w:r w:rsidR="005C1B71" w:rsidRPr="005C1B71">
              <w:rPr>
                <w:lang w:eastAsia="zh-CN"/>
              </w:rPr>
              <w:t xml:space="preserve"> RRC / CBR measurement reporting / Periodical reporting</w:t>
            </w:r>
          </w:p>
        </w:tc>
      </w:tr>
      <w:tr w:rsidR="00783B09" w:rsidRPr="00B4012A" w14:paraId="1F886379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2F37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2F3794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D2796" w:rsidR="001E41F3" w:rsidRPr="00B4012A" w:rsidRDefault="00DD1523" w:rsidP="001860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BA6C5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</w:t>
            </w:r>
          </w:p>
        </w:tc>
      </w:tr>
      <w:tr w:rsidR="001E41F3" w:rsidRPr="00B4012A" w14:paraId="56E1E6C3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3205D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2F3794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2F37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2F37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F97FC" w:rsidR="008863B9" w:rsidRPr="00B4012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t>&lt;Start of Changed Section&gt;</w:t>
      </w:r>
    </w:p>
    <w:p w14:paraId="46A47323" w14:textId="77777777" w:rsidR="00061458" w:rsidRPr="007A5C6C" w:rsidRDefault="00B244FB" w:rsidP="00061458">
      <w:pPr>
        <w:pStyle w:val="4"/>
        <w:rPr>
          <w:ins w:id="1" w:author="wei" w:date="2021-10-29T13:52:00Z"/>
        </w:rPr>
      </w:pPr>
      <w:del w:id="2" w:author="wei" w:date="2021-10-29T13:52:00Z">
        <w:r w:rsidRPr="007A5C6C" w:rsidDel="00061458">
          <w:rPr>
            <w:position w:val="-10"/>
          </w:rPr>
          <w:fldChar w:fldCharType="begin"/>
        </w:r>
        <w:r w:rsidRPr="007A5C6C" w:rsidDel="00061458">
          <w:rPr>
            <w:position w:val="-10"/>
          </w:rPr>
          <w:fldChar w:fldCharType="end"/>
        </w:r>
        <w:r w:rsidRPr="007A5C6C" w:rsidDel="00061458">
          <w:rPr>
            <w:position w:val="-10"/>
          </w:rPr>
          <w:fldChar w:fldCharType="begin"/>
        </w:r>
        <w:r w:rsidRPr="007A5C6C" w:rsidDel="00061458">
          <w:rPr>
            <w:position w:val="-10"/>
          </w:rPr>
          <w:fldChar w:fldCharType="end"/>
        </w:r>
        <w:r w:rsidRPr="007A5C6C" w:rsidDel="00061458">
          <w:fldChar w:fldCharType="begin"/>
        </w:r>
        <w:r w:rsidRPr="007A5C6C" w:rsidDel="00061458">
          <w:fldChar w:fldCharType="end"/>
        </w:r>
      </w:del>
      <w:del w:id="3" w:author="wei" w:date="2021-10-21T14:09:00Z">
        <w:r w:rsidR="007F0856" w:rsidRPr="007F0856" w:rsidDel="00B244FB">
          <w:rPr>
            <w:rFonts w:eastAsia="Batang"/>
            <w:b/>
            <w:noProof/>
            <w:lang w:eastAsia="ja-JP"/>
          </w:rPr>
          <w:fldChar w:fldCharType="begin"/>
        </w:r>
        <w:r w:rsidR="007F0856" w:rsidRPr="007F0856" w:rsidDel="00B244FB">
          <w:rPr>
            <w:rFonts w:eastAsia="Batang"/>
            <w:b/>
            <w:noProof/>
            <w:lang w:eastAsia="ja-JP"/>
          </w:rPr>
          <w:fldChar w:fldCharType="end"/>
        </w:r>
      </w:del>
      <w:ins w:id="4" w:author="wei" w:date="2021-10-29T13:52:00Z">
        <w:r w:rsidR="00061458">
          <w:t>12.2.3.2</w:t>
        </w:r>
        <w:r w:rsidR="00061458" w:rsidRPr="007A5C6C">
          <w:tab/>
        </w:r>
        <w:r w:rsidR="00061458" w:rsidRPr="00BA6C5D">
          <w:t xml:space="preserve">Inter-carrier concurrent operation / Measurement configuration and reporting via </w:t>
        </w:r>
        <w:proofErr w:type="spellStart"/>
        <w:r w:rsidR="00061458" w:rsidRPr="00BA6C5D">
          <w:t>Uu</w:t>
        </w:r>
        <w:proofErr w:type="spellEnd"/>
        <w:r w:rsidR="00061458" w:rsidRPr="00BA6C5D">
          <w:t xml:space="preserve"> RRC / CBR measurement reporting / Periodical reporting</w:t>
        </w:r>
      </w:ins>
    </w:p>
    <w:p w14:paraId="2DE1E16E" w14:textId="77777777" w:rsidR="00061458" w:rsidRPr="007A5C6C" w:rsidRDefault="00061458" w:rsidP="00061458">
      <w:pPr>
        <w:pStyle w:val="H6"/>
        <w:rPr>
          <w:ins w:id="5" w:author="wei" w:date="2021-10-29T13:52:00Z"/>
        </w:rPr>
      </w:pPr>
      <w:ins w:id="6" w:author="wei" w:date="2021-10-29T13:52:00Z">
        <w:r>
          <w:rPr>
            <w:lang w:eastAsia="zh-CN"/>
          </w:rPr>
          <w:t>12.2.3.2</w:t>
        </w:r>
        <w:r w:rsidRPr="007A5C6C">
          <w:t>.1</w:t>
        </w:r>
        <w:r w:rsidRPr="007A5C6C">
          <w:tab/>
          <w:t>Test Purpose (TP)</w:t>
        </w:r>
      </w:ins>
    </w:p>
    <w:p w14:paraId="4D91F906" w14:textId="77777777" w:rsidR="00061458" w:rsidRPr="007A5C6C" w:rsidRDefault="00061458" w:rsidP="00061458">
      <w:pPr>
        <w:pStyle w:val="H6"/>
        <w:rPr>
          <w:ins w:id="7" w:author="wei" w:date="2021-10-29T13:52:00Z"/>
        </w:rPr>
      </w:pPr>
      <w:ins w:id="8" w:author="wei" w:date="2021-10-29T13:52:00Z">
        <w:r w:rsidRPr="007A5C6C">
          <w:t>(1)</w:t>
        </w:r>
      </w:ins>
    </w:p>
    <w:p w14:paraId="740B40A1" w14:textId="77777777" w:rsidR="00061458" w:rsidRPr="007A5C6C" w:rsidRDefault="00061458" w:rsidP="00061458">
      <w:pPr>
        <w:pStyle w:val="PL"/>
        <w:rPr>
          <w:ins w:id="9" w:author="wei" w:date="2021-10-29T13:52:00Z"/>
          <w:noProof w:val="0"/>
        </w:rPr>
      </w:pPr>
      <w:ins w:id="10" w:author="wei" w:date="2021-10-29T13:52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0D4D79">
          <w:rPr>
            <w:noProof w:val="0"/>
          </w:rPr>
          <w:t>UE is configured to perform periodical CBR measurement reporting on resource pools</w:t>
        </w:r>
        <w:r w:rsidRPr="007A5C6C">
          <w:rPr>
            <w:noProof w:val="0"/>
          </w:rPr>
          <w:t xml:space="preserve"> }</w:t>
        </w:r>
      </w:ins>
    </w:p>
    <w:p w14:paraId="6EBB5E71" w14:textId="77777777" w:rsidR="00061458" w:rsidRPr="007A5C6C" w:rsidRDefault="00061458" w:rsidP="00061458">
      <w:pPr>
        <w:pStyle w:val="PL"/>
        <w:rPr>
          <w:ins w:id="11" w:author="wei" w:date="2021-10-29T13:52:00Z"/>
          <w:noProof w:val="0"/>
        </w:rPr>
      </w:pPr>
      <w:ins w:id="12" w:author="wei" w:date="2021-10-29T13:52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2522FBEE" w14:textId="77777777" w:rsidR="00061458" w:rsidRPr="007A5C6C" w:rsidRDefault="00061458" w:rsidP="00061458">
      <w:pPr>
        <w:pStyle w:val="PL"/>
        <w:rPr>
          <w:ins w:id="13" w:author="wei" w:date="2021-10-29T13:52:00Z"/>
          <w:noProof w:val="0"/>
        </w:rPr>
      </w:pPr>
      <w:ins w:id="14" w:author="wei" w:date="2021-10-29T13:52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{ </w:t>
        </w:r>
        <w:r w:rsidRPr="000D4D79">
          <w:rPr>
            <w:noProof w:val="0"/>
          </w:rPr>
          <w:t xml:space="preserve">The first measurement result is </w:t>
        </w:r>
        <w:proofErr w:type="spellStart"/>
        <w:r w:rsidRPr="000D4D79">
          <w:rPr>
            <w:noProof w:val="0"/>
          </w:rPr>
          <w:t>avaible</w:t>
        </w:r>
        <w:proofErr w:type="spellEnd"/>
        <w:r w:rsidRPr="000D4D79">
          <w:rPr>
            <w:noProof w:val="0"/>
          </w:rPr>
          <w:t xml:space="preserve"> and </w:t>
        </w:r>
        <w:proofErr w:type="spellStart"/>
        <w:r w:rsidRPr="000D4D79">
          <w:rPr>
            <w:noProof w:val="0"/>
          </w:rPr>
          <w:t>afterforth</w:t>
        </w:r>
        <w:proofErr w:type="spellEnd"/>
        <w:r w:rsidRPr="000D4D79">
          <w:rPr>
            <w:noProof w:val="0"/>
          </w:rPr>
          <w:t xml:space="preserve"> every time periodical timer expires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4A279C12" w14:textId="77777777" w:rsidR="00061458" w:rsidRPr="007A5C6C" w:rsidRDefault="00061458" w:rsidP="00061458">
      <w:pPr>
        <w:pStyle w:val="PL"/>
        <w:rPr>
          <w:ins w:id="15" w:author="wei" w:date="2021-10-29T13:52:00Z"/>
          <w:noProof w:val="0"/>
        </w:rPr>
      </w:pPr>
      <w:ins w:id="16" w:author="wei" w:date="2021-10-29T13:52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0D4D79">
          <w:rPr>
            <w:noProof w:val="0"/>
          </w:rPr>
          <w:t>UE trigger CBR measurement reporting</w:t>
        </w:r>
        <w:r w:rsidRPr="007A5C6C">
          <w:rPr>
            <w:noProof w:val="0"/>
          </w:rPr>
          <w:t xml:space="preserve"> }</w:t>
        </w:r>
      </w:ins>
    </w:p>
    <w:p w14:paraId="6C9B4ABC" w14:textId="77777777" w:rsidR="00061458" w:rsidRPr="007A5C6C" w:rsidRDefault="00061458" w:rsidP="00061458">
      <w:pPr>
        <w:pStyle w:val="PL"/>
        <w:rPr>
          <w:ins w:id="17" w:author="wei" w:date="2021-10-29T13:52:00Z"/>
          <w:noProof w:val="0"/>
        </w:rPr>
      </w:pPr>
      <w:ins w:id="18" w:author="wei" w:date="2021-10-29T13:52:00Z">
        <w:r w:rsidRPr="007A5C6C">
          <w:rPr>
            <w:noProof w:val="0"/>
          </w:rPr>
          <w:t xml:space="preserve">         }</w:t>
        </w:r>
      </w:ins>
    </w:p>
    <w:p w14:paraId="1C8EF33A" w14:textId="77777777" w:rsidR="00061458" w:rsidRPr="007A5C6C" w:rsidRDefault="00061458" w:rsidP="00061458">
      <w:pPr>
        <w:pStyle w:val="PL"/>
        <w:rPr>
          <w:ins w:id="19" w:author="wei" w:date="2021-10-29T13:52:00Z"/>
          <w:noProof w:val="0"/>
          <w:lang w:eastAsia="zh-CN"/>
        </w:rPr>
      </w:pPr>
    </w:p>
    <w:p w14:paraId="3315C553" w14:textId="77777777" w:rsidR="00061458" w:rsidRPr="007A5C6C" w:rsidRDefault="00061458" w:rsidP="00061458">
      <w:pPr>
        <w:pStyle w:val="H6"/>
        <w:rPr>
          <w:ins w:id="20" w:author="wei" w:date="2021-10-29T13:52:00Z"/>
        </w:rPr>
      </w:pPr>
      <w:ins w:id="21" w:author="wei" w:date="2021-10-29T13:52:00Z">
        <w:r>
          <w:t>12.2.3.2</w:t>
        </w:r>
        <w:r w:rsidRPr="007A5C6C">
          <w:t>.2</w:t>
        </w:r>
        <w:r w:rsidRPr="007A5C6C">
          <w:tab/>
          <w:t>Conformance requirements</w:t>
        </w:r>
      </w:ins>
    </w:p>
    <w:p w14:paraId="653FBF0B" w14:textId="77777777" w:rsidR="00061458" w:rsidRPr="007A5C6C" w:rsidRDefault="00061458" w:rsidP="00061458">
      <w:pPr>
        <w:tabs>
          <w:tab w:val="left" w:pos="6946"/>
        </w:tabs>
        <w:rPr>
          <w:ins w:id="22" w:author="wei" w:date="2021-10-29T13:52:00Z"/>
        </w:rPr>
      </w:pPr>
      <w:ins w:id="23" w:author="wei" w:date="2021-10-29T13:52:00Z">
        <w:r w:rsidRPr="007A5C6C">
          <w:t xml:space="preserve">References: The conformance requirements covered in the present TC are specified in: TS 38.331 [22], subclause </w:t>
        </w:r>
        <w:r w:rsidRPr="007A5C6C">
          <w:rPr>
            <w:color w:val="000000"/>
          </w:rPr>
          <w:t>5.5.2</w:t>
        </w:r>
        <w:r>
          <w:rPr>
            <w:rFonts w:hint="eastAsia"/>
            <w:color w:val="000000"/>
            <w:lang w:eastAsia="zh-CN"/>
          </w:rPr>
          <w:t>.1</w:t>
        </w:r>
        <w:r>
          <w:rPr>
            <w:color w:val="000000"/>
          </w:rPr>
          <w:t>, 5.5.</w:t>
        </w:r>
        <w:r>
          <w:rPr>
            <w:rFonts w:hint="eastAsia"/>
            <w:color w:val="000000"/>
            <w:lang w:eastAsia="zh-CN"/>
          </w:rPr>
          <w:t>3</w:t>
        </w:r>
        <w:r>
          <w:rPr>
            <w:color w:val="000000"/>
          </w:rPr>
          <w:t>.1, 5.5.4.</w:t>
        </w:r>
        <w:r>
          <w:rPr>
            <w:rFonts w:hint="eastAsia"/>
            <w:color w:val="000000"/>
            <w:lang w:eastAsia="zh-CN"/>
          </w:rPr>
          <w:t xml:space="preserve">11 </w:t>
        </w:r>
        <w:r w:rsidRPr="007A5C6C">
          <w:rPr>
            <w:color w:val="000000"/>
          </w:rPr>
          <w:t>and 5.5.5</w:t>
        </w:r>
        <w:r>
          <w:rPr>
            <w:rFonts w:hint="eastAsia"/>
            <w:color w:val="000000"/>
            <w:lang w:eastAsia="zh-CN"/>
          </w:rPr>
          <w:t>.1</w:t>
        </w:r>
        <w:r w:rsidRPr="007A5C6C">
          <w:t>. Unless otherwise stated these are Rel-16 requirements.</w:t>
        </w:r>
      </w:ins>
    </w:p>
    <w:p w14:paraId="5990E42F" w14:textId="77777777" w:rsidR="00061458" w:rsidRPr="007A5C6C" w:rsidRDefault="00061458" w:rsidP="00061458">
      <w:pPr>
        <w:rPr>
          <w:ins w:id="24" w:author="wei" w:date="2021-10-29T13:52:00Z"/>
        </w:rPr>
      </w:pPr>
      <w:ins w:id="25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5.5.2.1</w:t>
        </w:r>
        <w:r w:rsidRPr="007A5C6C">
          <w:t>]</w:t>
        </w:r>
      </w:ins>
    </w:p>
    <w:p w14:paraId="268EBB17" w14:textId="77777777" w:rsidR="00061458" w:rsidRPr="007A5C6C" w:rsidRDefault="00061458" w:rsidP="00061458">
      <w:pPr>
        <w:pStyle w:val="B2"/>
        <w:ind w:left="284" w:hangingChars="142"/>
        <w:rPr>
          <w:ins w:id="26" w:author="wei" w:date="2021-10-29T13:52:00Z"/>
          <w:lang w:eastAsia="zh-CN"/>
        </w:rPr>
      </w:pPr>
      <w:ins w:id="27" w:author="wei" w:date="2021-10-29T13:52:00Z">
        <w:r w:rsidRPr="007A5C6C">
          <w:rPr>
            <w:lang w:eastAsia="zh-CN"/>
          </w:rPr>
          <w:t>…</w:t>
        </w:r>
      </w:ins>
    </w:p>
    <w:p w14:paraId="4CAC16EE" w14:textId="77777777" w:rsidR="00061458" w:rsidRPr="007A5C6C" w:rsidRDefault="00061458" w:rsidP="00061458">
      <w:pPr>
        <w:rPr>
          <w:ins w:id="28" w:author="wei" w:date="2021-10-29T13:52:00Z"/>
        </w:rPr>
      </w:pPr>
      <w:ins w:id="29" w:author="wei" w:date="2021-10-29T13:52:00Z">
        <w:r w:rsidRPr="007A5C6C">
          <w:t>The UE shall:</w:t>
        </w:r>
      </w:ins>
    </w:p>
    <w:p w14:paraId="00F87D6F" w14:textId="77777777" w:rsidR="00061458" w:rsidRPr="007A5C6C" w:rsidRDefault="00061458" w:rsidP="00061458">
      <w:pPr>
        <w:pStyle w:val="B2"/>
        <w:ind w:left="0" w:firstLineChars="150" w:firstLine="300"/>
        <w:rPr>
          <w:ins w:id="30" w:author="wei" w:date="2021-10-29T13:52:00Z"/>
          <w:lang w:eastAsia="zh-CN"/>
        </w:rPr>
      </w:pPr>
      <w:ins w:id="31" w:author="wei" w:date="2021-10-29T13:52:00Z">
        <w:r w:rsidRPr="007A5C6C">
          <w:rPr>
            <w:lang w:eastAsia="zh-CN"/>
          </w:rPr>
          <w:t>…</w:t>
        </w:r>
      </w:ins>
    </w:p>
    <w:p w14:paraId="57F0BE0D" w14:textId="77777777" w:rsidR="00061458" w:rsidRPr="007A5C6C" w:rsidRDefault="00061458" w:rsidP="00061458">
      <w:pPr>
        <w:pStyle w:val="B1"/>
        <w:rPr>
          <w:ins w:id="32" w:author="wei" w:date="2021-10-29T13:52:00Z"/>
        </w:rPr>
      </w:pPr>
      <w:ins w:id="33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measObjectToAddModList</w:t>
        </w:r>
        <w:proofErr w:type="spellEnd"/>
        <w:r w:rsidRPr="007A5C6C">
          <w:t>:</w:t>
        </w:r>
      </w:ins>
    </w:p>
    <w:p w14:paraId="49B7D170" w14:textId="77777777" w:rsidR="00061458" w:rsidRPr="007A5C6C" w:rsidRDefault="00061458" w:rsidP="00061458">
      <w:pPr>
        <w:pStyle w:val="B2"/>
        <w:rPr>
          <w:ins w:id="34" w:author="wei" w:date="2021-10-29T13:52:00Z"/>
        </w:rPr>
      </w:pPr>
      <w:ins w:id="35" w:author="wei" w:date="2021-10-29T13:52:00Z">
        <w:r w:rsidRPr="007A5C6C">
          <w:t>2&gt;</w:t>
        </w:r>
        <w:r w:rsidRPr="007A5C6C">
          <w:tab/>
          <w:t>perform the measurement object addition/modification procedure as specified in 5.5.2.5;</w:t>
        </w:r>
      </w:ins>
    </w:p>
    <w:p w14:paraId="2BEA9D64" w14:textId="77777777" w:rsidR="00061458" w:rsidRPr="007A5C6C" w:rsidRDefault="00061458" w:rsidP="00061458">
      <w:pPr>
        <w:pStyle w:val="B2"/>
        <w:ind w:left="0" w:firstLineChars="150" w:firstLine="300"/>
        <w:rPr>
          <w:ins w:id="36" w:author="wei" w:date="2021-10-29T13:52:00Z"/>
          <w:lang w:eastAsia="zh-CN"/>
        </w:rPr>
      </w:pPr>
      <w:ins w:id="37" w:author="wei" w:date="2021-10-29T13:52:00Z">
        <w:r w:rsidRPr="007A5C6C">
          <w:rPr>
            <w:lang w:eastAsia="zh-CN"/>
          </w:rPr>
          <w:t>…</w:t>
        </w:r>
      </w:ins>
    </w:p>
    <w:p w14:paraId="62A4C7CA" w14:textId="77777777" w:rsidR="00061458" w:rsidRPr="007A5C6C" w:rsidRDefault="00061458" w:rsidP="00061458">
      <w:pPr>
        <w:pStyle w:val="B1"/>
        <w:rPr>
          <w:ins w:id="38" w:author="wei" w:date="2021-10-29T13:52:00Z"/>
        </w:rPr>
      </w:pPr>
      <w:ins w:id="39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reportConfigToAddModList</w:t>
        </w:r>
        <w:proofErr w:type="spellEnd"/>
        <w:r w:rsidRPr="007A5C6C">
          <w:t>:</w:t>
        </w:r>
      </w:ins>
    </w:p>
    <w:p w14:paraId="66916EA4" w14:textId="77777777" w:rsidR="00061458" w:rsidRPr="007A5C6C" w:rsidRDefault="00061458" w:rsidP="00061458">
      <w:pPr>
        <w:pStyle w:val="B2"/>
        <w:rPr>
          <w:ins w:id="40" w:author="wei" w:date="2021-10-29T13:52:00Z"/>
        </w:rPr>
      </w:pPr>
      <w:ins w:id="41" w:author="wei" w:date="2021-10-29T13:52:00Z">
        <w:r w:rsidRPr="007A5C6C">
          <w:t>2&gt;</w:t>
        </w:r>
        <w:r w:rsidRPr="007A5C6C">
          <w:tab/>
          <w:t>perform the reporting configuration addition/modification procedure as specified in 5.5.2.7;</w:t>
        </w:r>
      </w:ins>
    </w:p>
    <w:p w14:paraId="744E76BF" w14:textId="77777777" w:rsidR="00061458" w:rsidRPr="007A5C6C" w:rsidRDefault="00061458" w:rsidP="00061458">
      <w:pPr>
        <w:pStyle w:val="B1"/>
        <w:rPr>
          <w:ins w:id="42" w:author="wei" w:date="2021-10-29T13:52:00Z"/>
        </w:rPr>
      </w:pPr>
      <w:ins w:id="43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quantityConfig</w:t>
        </w:r>
        <w:proofErr w:type="spellEnd"/>
        <w:r w:rsidRPr="007A5C6C">
          <w:t>:</w:t>
        </w:r>
      </w:ins>
    </w:p>
    <w:p w14:paraId="012E702E" w14:textId="77777777" w:rsidR="00061458" w:rsidRPr="007A5C6C" w:rsidRDefault="00061458" w:rsidP="00061458">
      <w:pPr>
        <w:pStyle w:val="B2"/>
        <w:rPr>
          <w:ins w:id="44" w:author="wei" w:date="2021-10-29T13:52:00Z"/>
        </w:rPr>
      </w:pPr>
      <w:ins w:id="45" w:author="wei" w:date="2021-10-29T13:52:00Z">
        <w:r w:rsidRPr="007A5C6C">
          <w:t>2&gt;</w:t>
        </w:r>
        <w:r w:rsidRPr="007A5C6C">
          <w:tab/>
          <w:t>perform the quantity configuration procedure as specified in 5.5.2.8;</w:t>
        </w:r>
      </w:ins>
    </w:p>
    <w:p w14:paraId="6D9252AD" w14:textId="77777777" w:rsidR="00061458" w:rsidRPr="007A5C6C" w:rsidRDefault="00061458" w:rsidP="00061458">
      <w:pPr>
        <w:pStyle w:val="B1"/>
        <w:rPr>
          <w:ins w:id="46" w:author="wei" w:date="2021-10-29T13:52:00Z"/>
        </w:rPr>
      </w:pPr>
      <w:ins w:id="47" w:author="wei" w:date="2021-10-29T13:52:00Z">
        <w:r w:rsidRPr="007A5C6C">
          <w:t>...</w:t>
        </w:r>
      </w:ins>
    </w:p>
    <w:p w14:paraId="217A9902" w14:textId="77777777" w:rsidR="00061458" w:rsidRPr="007A5C6C" w:rsidRDefault="00061458" w:rsidP="00061458">
      <w:pPr>
        <w:pStyle w:val="B1"/>
        <w:rPr>
          <w:ins w:id="48" w:author="wei" w:date="2021-10-29T13:52:00Z"/>
        </w:rPr>
      </w:pPr>
      <w:ins w:id="49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measIdToAddModList</w:t>
        </w:r>
        <w:proofErr w:type="spellEnd"/>
        <w:r w:rsidRPr="007A5C6C">
          <w:t>:</w:t>
        </w:r>
      </w:ins>
    </w:p>
    <w:p w14:paraId="774C9ECA" w14:textId="77777777" w:rsidR="00061458" w:rsidRPr="007A5C6C" w:rsidRDefault="00061458" w:rsidP="00061458">
      <w:pPr>
        <w:pStyle w:val="B2"/>
        <w:rPr>
          <w:ins w:id="50" w:author="wei" w:date="2021-10-29T13:52:00Z"/>
        </w:rPr>
      </w:pPr>
      <w:ins w:id="51" w:author="wei" w:date="2021-10-29T13:52:00Z">
        <w:r w:rsidRPr="007A5C6C">
          <w:t>2&gt;</w:t>
        </w:r>
        <w:r w:rsidRPr="007A5C6C">
          <w:tab/>
          <w:t>perform the measurement identity addition/modification procedure as specified in 5.5.2.3;</w:t>
        </w:r>
      </w:ins>
    </w:p>
    <w:p w14:paraId="5174AD02" w14:textId="77777777" w:rsidR="00061458" w:rsidRPr="007A5C6C" w:rsidRDefault="00061458" w:rsidP="00061458">
      <w:pPr>
        <w:pStyle w:val="B1"/>
        <w:rPr>
          <w:ins w:id="52" w:author="wei" w:date="2021-10-29T13:52:00Z"/>
        </w:rPr>
      </w:pPr>
      <w:ins w:id="53" w:author="wei" w:date="2021-10-29T13:52:00Z">
        <w:r w:rsidRPr="007A5C6C">
          <w:t>...</w:t>
        </w:r>
      </w:ins>
    </w:p>
    <w:p w14:paraId="041E08B6" w14:textId="77777777" w:rsidR="00061458" w:rsidRPr="007A5C6C" w:rsidRDefault="00061458" w:rsidP="00061458">
      <w:pPr>
        <w:rPr>
          <w:ins w:id="54" w:author="wei" w:date="2021-10-29T13:52:00Z"/>
        </w:rPr>
      </w:pPr>
      <w:ins w:id="55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5.5.3.1</w:t>
        </w:r>
        <w:r w:rsidRPr="007A5C6C">
          <w:t>]</w:t>
        </w:r>
      </w:ins>
    </w:p>
    <w:p w14:paraId="0F40DF93" w14:textId="77777777" w:rsidR="00061458" w:rsidRDefault="00061458" w:rsidP="00061458">
      <w:pPr>
        <w:rPr>
          <w:ins w:id="56" w:author="wei" w:date="2021-10-29T13:52:00Z"/>
          <w:lang w:eastAsia="zh-CN"/>
        </w:rPr>
      </w:pPr>
      <w:ins w:id="57" w:author="wei" w:date="2021-10-29T13:52:00Z">
        <w:r>
          <w:rPr>
            <w:lang w:eastAsia="zh-CN"/>
          </w:rPr>
          <w:t>…</w:t>
        </w:r>
      </w:ins>
    </w:p>
    <w:p w14:paraId="46CDB962" w14:textId="77777777" w:rsidR="00061458" w:rsidRPr="007A5C6C" w:rsidRDefault="00061458" w:rsidP="00061458">
      <w:pPr>
        <w:rPr>
          <w:ins w:id="58" w:author="wei" w:date="2021-10-29T13:52:00Z"/>
        </w:rPr>
      </w:pPr>
      <w:ins w:id="59" w:author="wei" w:date="2021-10-29T13:52:00Z">
        <w:r w:rsidRPr="007A5C6C">
          <w:rPr>
            <w:lang w:eastAsia="zh-CN"/>
          </w:rPr>
          <w:t>T</w:t>
        </w:r>
        <w:r w:rsidRPr="007A5C6C">
          <w:t>he UE</w:t>
        </w:r>
        <w:r w:rsidRPr="007A5C6C">
          <w:rPr>
            <w:lang w:eastAsia="zh-CN"/>
          </w:rPr>
          <w:t xml:space="preserve"> capable of CBR measurement when configured to transmit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 </w:t>
        </w:r>
        <w:r w:rsidRPr="007A5C6C">
          <w:t>shall:</w:t>
        </w:r>
      </w:ins>
    </w:p>
    <w:p w14:paraId="5D4DBA2B" w14:textId="77777777" w:rsidR="00061458" w:rsidRPr="007A5C6C" w:rsidRDefault="00061458" w:rsidP="00061458">
      <w:pPr>
        <w:pStyle w:val="B1"/>
        <w:rPr>
          <w:ins w:id="60" w:author="wei" w:date="2021-10-29T13:52:00Z"/>
        </w:rPr>
      </w:pPr>
      <w:ins w:id="61" w:author="wei" w:date="2021-10-29T13:52:00Z">
        <w:r w:rsidRPr="007A5C6C">
          <w:t>1&gt;</w:t>
        </w:r>
        <w:r w:rsidRPr="007A5C6C">
          <w:tab/>
          <w:t xml:space="preserve">If the frequency used for NR </w:t>
        </w:r>
        <w:proofErr w:type="spellStart"/>
        <w:r w:rsidRPr="007A5C6C">
          <w:t>sidelink</w:t>
        </w:r>
        <w:proofErr w:type="spellEnd"/>
        <w:r w:rsidRPr="007A5C6C">
          <w:t xml:space="preserve"> communication is included in </w:t>
        </w:r>
        <w:proofErr w:type="spellStart"/>
        <w:r w:rsidRPr="007A5C6C">
          <w:rPr>
            <w:i/>
          </w:rPr>
          <w:t>sl-FreqInfoToAddModList</w:t>
        </w:r>
        <w:proofErr w:type="spellEnd"/>
        <w:r w:rsidRPr="007A5C6C">
          <w:t xml:space="preserve"> in </w:t>
        </w:r>
        <w:proofErr w:type="spellStart"/>
        <w:r w:rsidRPr="007A5C6C">
          <w:rPr>
            <w:i/>
          </w:rPr>
          <w:t>sl-ConfigDedicatedNR</w:t>
        </w:r>
        <w:proofErr w:type="spellEnd"/>
        <w:r w:rsidRPr="007A5C6C">
          <w:t xml:space="preserve"> within</w:t>
        </w:r>
        <w:r w:rsidRPr="007A5C6C">
          <w:rPr>
            <w:i/>
          </w:rPr>
          <w:t xml:space="preserve"> </w:t>
        </w:r>
        <w:proofErr w:type="spellStart"/>
        <w:r w:rsidRPr="007A5C6C">
          <w:rPr>
            <w:i/>
          </w:rPr>
          <w:t>RRCReconfiguration</w:t>
        </w:r>
        <w:proofErr w:type="spellEnd"/>
        <w:r w:rsidRPr="007A5C6C">
          <w:t xml:space="preserve"> message or included</w:t>
        </w:r>
        <w:r w:rsidRPr="007A5C6C">
          <w:rPr>
            <w:i/>
          </w:rPr>
          <w:t xml:space="preserve"> </w:t>
        </w:r>
        <w:r w:rsidRPr="007A5C6C">
          <w:t xml:space="preserve">in </w:t>
        </w:r>
        <w:proofErr w:type="spellStart"/>
        <w:r w:rsidRPr="007A5C6C">
          <w:rPr>
            <w:i/>
          </w:rPr>
          <w:t>sl-ConfigCommonNR</w:t>
        </w:r>
        <w:proofErr w:type="spellEnd"/>
        <w:r w:rsidRPr="007A5C6C">
          <w:t xml:space="preserve"> within </w:t>
        </w:r>
        <w:r w:rsidRPr="007A5C6C">
          <w:rPr>
            <w:i/>
          </w:rPr>
          <w:t>SIB12</w:t>
        </w:r>
        <w:r w:rsidRPr="007A5C6C">
          <w:t>:</w:t>
        </w:r>
      </w:ins>
    </w:p>
    <w:p w14:paraId="09EBEE19" w14:textId="77777777" w:rsidR="00061458" w:rsidRPr="007A5C6C" w:rsidRDefault="00061458" w:rsidP="00061458">
      <w:pPr>
        <w:pStyle w:val="B2"/>
        <w:rPr>
          <w:ins w:id="62" w:author="wei" w:date="2021-10-29T13:52:00Z"/>
        </w:rPr>
      </w:pPr>
      <w:ins w:id="63" w:author="wei" w:date="2021-10-29T13:52:00Z">
        <w:r w:rsidRPr="007A5C6C">
          <w:t>...</w:t>
        </w:r>
      </w:ins>
    </w:p>
    <w:p w14:paraId="3B19ECD4" w14:textId="77777777" w:rsidR="00061458" w:rsidRPr="007A5C6C" w:rsidRDefault="00061458" w:rsidP="00061458">
      <w:pPr>
        <w:pStyle w:val="B2"/>
        <w:rPr>
          <w:ins w:id="64" w:author="wei" w:date="2021-10-29T13:52:00Z"/>
          <w:lang w:eastAsia="zh-CN"/>
        </w:rPr>
      </w:pPr>
      <w:ins w:id="65" w:author="wei" w:date="2021-10-29T13:52:00Z">
        <w:r w:rsidRPr="007A5C6C">
          <w:t>2&gt;</w:t>
        </w:r>
        <w:r w:rsidRPr="007A5C6C">
          <w:tab/>
        </w:r>
        <w:r w:rsidRPr="007A5C6C">
          <w:rPr>
            <w:lang w:eastAsia="zh-CN"/>
          </w:rPr>
          <w:t>if the UE is in RRC_CONNECTED:</w:t>
        </w:r>
      </w:ins>
    </w:p>
    <w:p w14:paraId="6C9F603F" w14:textId="77777777" w:rsidR="00061458" w:rsidRPr="007A5C6C" w:rsidRDefault="00061458" w:rsidP="00061458">
      <w:pPr>
        <w:pStyle w:val="B3"/>
        <w:rPr>
          <w:ins w:id="66" w:author="wei" w:date="2021-10-29T13:52:00Z"/>
          <w:bCs/>
          <w:iCs/>
        </w:rPr>
      </w:pPr>
      <w:ins w:id="67" w:author="wei" w:date="2021-10-29T13:52:00Z">
        <w:r w:rsidRPr="007A5C6C">
          <w:t>3&gt;</w:t>
        </w:r>
        <w:r w:rsidRPr="007A5C6C">
          <w:tab/>
          <w:t xml:space="preserve">if </w:t>
        </w:r>
        <w:proofErr w:type="spellStart"/>
        <w:r w:rsidRPr="007A5C6C">
          <w:rPr>
            <w:i/>
            <w:iCs/>
          </w:rPr>
          <w:t>tx-PoolMeasToAddModList</w:t>
        </w:r>
        <w:proofErr w:type="spellEnd"/>
        <w:r w:rsidRPr="007A5C6C">
          <w:t xml:space="preserve"> is included in </w:t>
        </w:r>
        <w:proofErr w:type="spellStart"/>
        <w:r w:rsidRPr="007A5C6C">
          <w:rPr>
            <w:bCs/>
            <w:i/>
          </w:rPr>
          <w:t>VarMeasConfig</w:t>
        </w:r>
        <w:proofErr w:type="spellEnd"/>
        <w:r w:rsidRPr="007A5C6C">
          <w:rPr>
            <w:bCs/>
            <w:iCs/>
          </w:rPr>
          <w:t>:</w:t>
        </w:r>
      </w:ins>
    </w:p>
    <w:p w14:paraId="393C4BEB" w14:textId="77777777" w:rsidR="00061458" w:rsidRPr="007A5C6C" w:rsidRDefault="00061458" w:rsidP="00061458">
      <w:pPr>
        <w:pStyle w:val="B4"/>
        <w:rPr>
          <w:ins w:id="68" w:author="wei" w:date="2021-10-29T13:52:00Z"/>
        </w:rPr>
      </w:pPr>
      <w:ins w:id="69" w:author="wei" w:date="2021-10-29T13:52:00Z">
        <w:r w:rsidRPr="007A5C6C">
          <w:rPr>
            <w:bCs/>
            <w:iCs/>
          </w:rPr>
          <w:t>4&gt;</w:t>
        </w:r>
        <w:r w:rsidRPr="007A5C6C">
          <w:rPr>
            <w:bCs/>
            <w:iCs/>
          </w:rPr>
          <w:tab/>
        </w:r>
        <w:r w:rsidRPr="007A5C6C">
          <w:t xml:space="preserve">perform CBR measurements on each transmission resource pool indicated in the </w:t>
        </w:r>
        <w:proofErr w:type="spellStart"/>
        <w:r w:rsidRPr="007A5C6C">
          <w:rPr>
            <w:i/>
          </w:rPr>
          <w:t>tx-PoolMeasToAddModList</w:t>
        </w:r>
        <w:proofErr w:type="spellEnd"/>
        <w:r w:rsidRPr="007A5C6C">
          <w:t>;</w:t>
        </w:r>
      </w:ins>
    </w:p>
    <w:p w14:paraId="593959F3" w14:textId="77777777" w:rsidR="00061458" w:rsidRPr="007A5C6C" w:rsidRDefault="00061458" w:rsidP="00061458">
      <w:pPr>
        <w:pStyle w:val="B3"/>
        <w:rPr>
          <w:ins w:id="70" w:author="wei" w:date="2021-10-29T13:52:00Z"/>
          <w:lang w:eastAsia="zh-CN"/>
        </w:rPr>
      </w:pPr>
      <w:ins w:id="71" w:author="wei" w:date="2021-10-29T13:52:00Z">
        <w:r w:rsidRPr="007A5C6C">
          <w:t>3&gt;</w:t>
        </w:r>
        <w:r w:rsidRPr="007A5C6C">
          <w:tab/>
        </w:r>
        <w:r w:rsidRPr="007A5C6C">
          <w:rPr>
            <w:lang w:eastAsia="zh-CN"/>
          </w:rPr>
          <w:t>if</w:t>
        </w:r>
        <w:r w:rsidRPr="007A5C6C">
          <w:rPr>
            <w:iCs/>
          </w:rPr>
          <w:t xml:space="preserve"> </w:t>
        </w:r>
        <w:proofErr w:type="spellStart"/>
        <w:r w:rsidRPr="007A5C6C">
          <w:rPr>
            <w:i/>
          </w:rPr>
          <w:t>sl-TxPoolSelectedNormal</w:t>
        </w:r>
        <w:proofErr w:type="spellEnd"/>
        <w:r w:rsidRPr="007A5C6C">
          <w:rPr>
            <w:iCs/>
          </w:rPr>
          <w:t xml:space="preserve">, </w:t>
        </w:r>
        <w:proofErr w:type="spellStart"/>
        <w:r w:rsidRPr="007A5C6C">
          <w:rPr>
            <w:i/>
          </w:rPr>
          <w:t>sl-TxPoolScheduling</w:t>
        </w:r>
        <w:proofErr w:type="spellEnd"/>
        <w:r w:rsidRPr="007A5C6C">
          <w:rPr>
            <w:iCs/>
          </w:rPr>
          <w:t xml:space="preserve"> </w:t>
        </w:r>
        <w:r w:rsidRPr="007A5C6C">
          <w:t xml:space="preserve">or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is included in </w:t>
        </w:r>
        <w:proofErr w:type="spellStart"/>
        <w:r w:rsidRPr="007A5C6C">
          <w:rPr>
            <w:lang w:eastAsia="zh-CN"/>
          </w:rPr>
          <w:t>sl-ConfigDedicatedNR</w:t>
        </w:r>
        <w:proofErr w:type="spellEnd"/>
        <w:r w:rsidRPr="007A5C6C">
          <w:rPr>
            <w:lang w:eastAsia="zh-CN"/>
          </w:rPr>
          <w:t xml:space="preserve"> </w:t>
        </w:r>
        <w:r w:rsidRPr="007A5C6C">
          <w:t>for</w:t>
        </w:r>
        <w:r w:rsidRPr="007A5C6C">
          <w:rPr>
            <w:iCs/>
          </w:rPr>
          <w:t xml:space="preserve"> </w:t>
        </w:r>
        <w:r w:rsidRPr="007A5C6C">
          <w:rPr>
            <w:lang w:eastAsia="zh-CN"/>
          </w:rPr>
          <w:t>the concerned frequency</w:t>
        </w:r>
        <w:r w:rsidRPr="007A5C6C">
          <w:t xml:space="preserve"> within </w:t>
        </w:r>
        <w:proofErr w:type="spellStart"/>
        <w:r w:rsidRPr="007A5C6C">
          <w:t>RRCReconfiguration</w:t>
        </w:r>
        <w:proofErr w:type="spellEnd"/>
        <w:r w:rsidRPr="007A5C6C">
          <w:rPr>
            <w:lang w:eastAsia="zh-CN"/>
          </w:rPr>
          <w:t>:</w:t>
        </w:r>
      </w:ins>
    </w:p>
    <w:p w14:paraId="083CA87B" w14:textId="77777777" w:rsidR="00061458" w:rsidRPr="007A5C6C" w:rsidRDefault="00061458" w:rsidP="00061458">
      <w:pPr>
        <w:pStyle w:val="B4"/>
        <w:rPr>
          <w:ins w:id="72" w:author="wei" w:date="2021-10-29T13:52:00Z"/>
        </w:rPr>
      </w:pPr>
      <w:ins w:id="73" w:author="wei" w:date="2021-10-29T13:52:00Z">
        <w:r w:rsidRPr="007A5C6C">
          <w:t>4&gt;</w:t>
        </w:r>
        <w:r w:rsidRPr="007A5C6C">
          <w:tab/>
        </w:r>
        <w:r w:rsidRPr="007A5C6C">
          <w:rPr>
            <w:lang w:eastAsia="zh-CN"/>
          </w:rPr>
          <w:t>perform CBR measurement on pools in</w:t>
        </w:r>
        <w:r w:rsidRPr="007A5C6C">
          <w:rPr>
            <w:iCs/>
          </w:rPr>
          <w:t xml:space="preserve"> </w:t>
        </w:r>
        <w:proofErr w:type="spellStart"/>
        <w:r w:rsidRPr="007A5C6C">
          <w:rPr>
            <w:i/>
          </w:rPr>
          <w:t>sl-TxPoolSelectedNormal</w:t>
        </w:r>
        <w:proofErr w:type="spellEnd"/>
        <w:r w:rsidRPr="007A5C6C">
          <w:rPr>
            <w:iCs/>
          </w:rPr>
          <w:t xml:space="preserve">, </w:t>
        </w:r>
        <w:proofErr w:type="spellStart"/>
        <w:r w:rsidRPr="007A5C6C">
          <w:rPr>
            <w:i/>
          </w:rPr>
          <w:t>sl-TxPoolScheduling</w:t>
        </w:r>
        <w:proofErr w:type="spellEnd"/>
        <w:r w:rsidRPr="007A5C6C">
          <w:rPr>
            <w:iCs/>
          </w:rPr>
          <w:t xml:space="preserve"> </w:t>
        </w:r>
        <w:r w:rsidRPr="007A5C6C">
          <w:t xml:space="preserve">or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if included in </w:t>
        </w:r>
        <w:proofErr w:type="spellStart"/>
        <w:r w:rsidRPr="007A5C6C">
          <w:rPr>
            <w:i/>
            <w:iCs/>
            <w:lang w:eastAsia="zh-CN"/>
          </w:rPr>
          <w:t>sl-ConfigDedicatedNR</w:t>
        </w:r>
        <w:proofErr w:type="spellEnd"/>
        <w:r w:rsidRPr="007A5C6C">
          <w:rPr>
            <w:lang w:eastAsia="zh-CN"/>
          </w:rPr>
          <w:t xml:space="preserve"> </w:t>
        </w:r>
        <w:r w:rsidRPr="007A5C6C">
          <w:t>for</w:t>
        </w:r>
        <w:r w:rsidRPr="007A5C6C">
          <w:rPr>
            <w:iCs/>
          </w:rPr>
          <w:t xml:space="preserve"> </w:t>
        </w:r>
        <w:r w:rsidRPr="007A5C6C">
          <w:rPr>
            <w:lang w:eastAsia="zh-CN"/>
          </w:rPr>
          <w:t>the concerned frequency</w:t>
        </w:r>
        <w:r w:rsidRPr="007A5C6C">
          <w:t xml:space="preserve"> within </w:t>
        </w:r>
        <w:proofErr w:type="spellStart"/>
        <w:r w:rsidRPr="007A5C6C">
          <w:t>RRCReconfiguration</w:t>
        </w:r>
        <w:proofErr w:type="spellEnd"/>
        <w:r w:rsidRPr="007A5C6C">
          <w:rPr>
            <w:lang w:eastAsia="zh-CN"/>
          </w:rPr>
          <w:t>;</w:t>
        </w:r>
      </w:ins>
    </w:p>
    <w:p w14:paraId="1A182B10" w14:textId="77777777" w:rsidR="00061458" w:rsidRPr="007A5C6C" w:rsidRDefault="00061458" w:rsidP="00061458">
      <w:pPr>
        <w:pStyle w:val="B3"/>
        <w:rPr>
          <w:ins w:id="74" w:author="wei" w:date="2021-10-29T13:52:00Z"/>
          <w:lang w:eastAsia="zh-CN"/>
        </w:rPr>
      </w:pPr>
      <w:ins w:id="75" w:author="wei" w:date="2021-10-29T13:52:00Z">
        <w:r w:rsidRPr="007A5C6C">
          <w:t>3&gt;</w:t>
        </w:r>
        <w:r w:rsidRPr="007A5C6C">
          <w:tab/>
        </w:r>
        <w:r w:rsidRPr="007A5C6C">
          <w:rPr>
            <w:lang w:eastAsia="zh-CN"/>
          </w:rPr>
          <w:t>else if</w:t>
        </w:r>
        <w:r w:rsidRPr="007A5C6C">
          <w:rPr>
            <w:iCs/>
          </w:rPr>
          <w:t xml:space="preserve"> the cell chosen for NR </w:t>
        </w:r>
        <w:proofErr w:type="spellStart"/>
        <w:r w:rsidRPr="007A5C6C">
          <w:rPr>
            <w:iCs/>
          </w:rPr>
          <w:t>sidelink</w:t>
        </w:r>
        <w:proofErr w:type="spellEnd"/>
        <w:r w:rsidRPr="007A5C6C">
          <w:rPr>
            <w:iCs/>
          </w:rPr>
          <w:t xml:space="preserve"> communication provides</w:t>
        </w:r>
        <w:r w:rsidRPr="007A5C6C">
          <w:rPr>
            <w:i/>
            <w:iCs/>
          </w:rPr>
          <w:t xml:space="preserve"> SIB12</w:t>
        </w:r>
        <w:r w:rsidRPr="007A5C6C">
          <w:rPr>
            <w:iCs/>
          </w:rPr>
          <w:t xml:space="preserve"> which includes</w:t>
        </w:r>
        <w:r w:rsidRPr="007A5C6C">
          <w:rPr>
            <w:i/>
            <w:iCs/>
          </w:rPr>
          <w:t xml:space="preserve"> </w:t>
        </w:r>
        <w:proofErr w:type="spellStart"/>
        <w:r w:rsidRPr="007A5C6C">
          <w:rPr>
            <w:i/>
            <w:lang w:eastAsia="zh-CN"/>
          </w:rPr>
          <w:t>sl-TxPoolSelectedNormal</w:t>
        </w:r>
        <w:proofErr w:type="spellEnd"/>
        <w:r w:rsidRPr="007A5C6C">
          <w:rPr>
            <w:i/>
            <w:iCs/>
          </w:rPr>
          <w:t xml:space="preserve"> </w:t>
        </w:r>
        <w:r w:rsidRPr="007A5C6C">
          <w:t xml:space="preserve">or </w:t>
        </w:r>
        <w:proofErr w:type="spellStart"/>
        <w:r w:rsidRPr="007A5C6C">
          <w:rPr>
            <w:i/>
            <w:lang w:eastAsia="zh-CN"/>
          </w:rPr>
          <w:t>sl-TxPoolExceptional</w:t>
        </w:r>
        <w:proofErr w:type="spellEnd"/>
        <w:r w:rsidRPr="007A5C6C">
          <w:rPr>
            <w:lang w:eastAsia="zh-CN"/>
          </w:rPr>
          <w:t xml:space="preserve"> </w:t>
        </w:r>
        <w:r w:rsidRPr="007A5C6C">
          <w:t>for</w:t>
        </w:r>
        <w:r w:rsidRPr="007A5C6C">
          <w:rPr>
            <w:i/>
            <w:iCs/>
          </w:rPr>
          <w:t xml:space="preserve"> </w:t>
        </w:r>
        <w:r w:rsidRPr="007A5C6C">
          <w:rPr>
            <w:lang w:eastAsia="zh-CN"/>
          </w:rPr>
          <w:t>the concerned frequency:</w:t>
        </w:r>
      </w:ins>
    </w:p>
    <w:p w14:paraId="2C38B704" w14:textId="77777777" w:rsidR="00061458" w:rsidRPr="007A5C6C" w:rsidRDefault="00061458" w:rsidP="00061458">
      <w:pPr>
        <w:pStyle w:val="B4"/>
        <w:rPr>
          <w:ins w:id="76" w:author="wei" w:date="2021-10-29T13:52:00Z"/>
        </w:rPr>
      </w:pPr>
      <w:ins w:id="77" w:author="wei" w:date="2021-10-29T13:52:00Z">
        <w:r w:rsidRPr="007A5C6C">
          <w:t>4&gt;</w:t>
        </w:r>
        <w:r w:rsidRPr="007A5C6C">
          <w:tab/>
        </w:r>
        <w:r w:rsidRPr="007A5C6C">
          <w:rPr>
            <w:lang w:eastAsia="zh-CN"/>
          </w:rPr>
          <w:t xml:space="preserve">perform CBR measurement on pools in </w:t>
        </w:r>
        <w:proofErr w:type="spellStart"/>
        <w:r w:rsidRPr="007A5C6C">
          <w:rPr>
            <w:i/>
            <w:lang w:eastAsia="zh-CN"/>
          </w:rPr>
          <w:t>sl-TxPoolSelectedNormal</w:t>
        </w:r>
        <w:proofErr w:type="spellEnd"/>
        <w:r w:rsidRPr="007A5C6C">
          <w:rPr>
            <w:lang w:eastAsia="zh-CN"/>
          </w:rPr>
          <w:t xml:space="preserve"> and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for the concerned frequency in </w:t>
        </w:r>
        <w:r w:rsidRPr="007A5C6C">
          <w:rPr>
            <w:i/>
          </w:rPr>
          <w:t>SIB12</w:t>
        </w:r>
        <w:r w:rsidRPr="007A5C6C">
          <w:rPr>
            <w:lang w:eastAsia="zh-CN"/>
          </w:rPr>
          <w:t>;</w:t>
        </w:r>
      </w:ins>
    </w:p>
    <w:p w14:paraId="16D1E2C2" w14:textId="77777777" w:rsidR="00061458" w:rsidRPr="007A5C6C" w:rsidRDefault="00061458" w:rsidP="00061458">
      <w:pPr>
        <w:pStyle w:val="B1"/>
        <w:rPr>
          <w:ins w:id="78" w:author="wei" w:date="2021-10-29T13:52:00Z"/>
        </w:rPr>
      </w:pPr>
      <w:ins w:id="79" w:author="wei" w:date="2021-10-29T13:52:00Z">
        <w:r w:rsidRPr="007A5C6C">
          <w:t>1&gt;</w:t>
        </w:r>
        <w:r w:rsidRPr="007A5C6C">
          <w:tab/>
          <w:t>else:</w:t>
        </w:r>
      </w:ins>
    </w:p>
    <w:p w14:paraId="0CF4D8D6" w14:textId="77777777" w:rsidR="00061458" w:rsidRPr="007A5C6C" w:rsidRDefault="00061458" w:rsidP="00061458">
      <w:pPr>
        <w:pStyle w:val="B2"/>
        <w:rPr>
          <w:ins w:id="80" w:author="wei" w:date="2021-10-29T13:52:00Z"/>
          <w:lang w:eastAsia="zh-CN"/>
        </w:rPr>
      </w:pPr>
      <w:ins w:id="81" w:author="wei" w:date="2021-10-29T13:52:00Z">
        <w:r w:rsidRPr="007A5C6C">
          <w:t>2&gt;</w:t>
        </w:r>
        <w:r w:rsidRPr="007A5C6C">
          <w:tab/>
        </w:r>
        <w:r w:rsidRPr="007A5C6C">
          <w:rPr>
            <w:lang w:eastAsia="zh-CN"/>
          </w:rPr>
          <w:t xml:space="preserve">perform CBR measurement on pools in </w:t>
        </w:r>
        <w:proofErr w:type="spellStart"/>
        <w:r w:rsidRPr="007A5C6C">
          <w:rPr>
            <w:i/>
            <w:lang w:eastAsia="zh-CN"/>
          </w:rPr>
          <w:t>sl-TxPoolSelectedNormal</w:t>
        </w:r>
        <w:proofErr w:type="spellEnd"/>
        <w:r w:rsidRPr="007A5C6C">
          <w:rPr>
            <w:lang w:eastAsia="zh-CN"/>
          </w:rPr>
          <w:t xml:space="preserve"> and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in </w:t>
        </w:r>
        <w:proofErr w:type="spellStart"/>
        <w:r w:rsidRPr="007A5C6C">
          <w:rPr>
            <w:i/>
            <w:iCs/>
            <w:lang w:eastAsia="zh-CN"/>
          </w:rPr>
          <w:t>SidelinkPreconfigNR</w:t>
        </w:r>
        <w:proofErr w:type="spellEnd"/>
        <w:r w:rsidRPr="007A5C6C">
          <w:rPr>
            <w:i/>
            <w:lang w:eastAsia="zh-CN"/>
          </w:rPr>
          <w:t xml:space="preserve"> </w:t>
        </w:r>
        <w:r w:rsidRPr="007A5C6C">
          <w:rPr>
            <w:lang w:eastAsia="zh-CN"/>
          </w:rPr>
          <w:t>for the concerned frequency.</w:t>
        </w:r>
      </w:ins>
    </w:p>
    <w:p w14:paraId="282F519A" w14:textId="77777777" w:rsidR="00061458" w:rsidRDefault="00061458" w:rsidP="00061458">
      <w:pPr>
        <w:pStyle w:val="B2"/>
        <w:rPr>
          <w:ins w:id="82" w:author="wei" w:date="2021-10-29T13:52:00Z"/>
          <w:lang w:eastAsia="zh-CN"/>
        </w:rPr>
      </w:pPr>
      <w:ins w:id="83" w:author="wei" w:date="2021-10-29T13:52:00Z">
        <w:r w:rsidRPr="007A5C6C">
          <w:rPr>
            <w:lang w:eastAsia="zh-CN"/>
          </w:rPr>
          <w:t>...</w:t>
        </w:r>
      </w:ins>
    </w:p>
    <w:p w14:paraId="3A5A3BD7" w14:textId="77777777" w:rsidR="00061458" w:rsidRPr="007A5C6C" w:rsidRDefault="00061458" w:rsidP="00061458">
      <w:pPr>
        <w:rPr>
          <w:ins w:id="84" w:author="wei" w:date="2021-10-29T13:52:00Z"/>
        </w:rPr>
      </w:pPr>
      <w:ins w:id="85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5.5.4.11</w:t>
        </w:r>
        <w:r w:rsidRPr="007A5C6C">
          <w:t>]</w:t>
        </w:r>
      </w:ins>
    </w:p>
    <w:p w14:paraId="32B6781B" w14:textId="77777777" w:rsidR="00061458" w:rsidRPr="007A5C6C" w:rsidRDefault="00061458" w:rsidP="00061458">
      <w:pPr>
        <w:rPr>
          <w:ins w:id="86" w:author="wei" w:date="2021-10-29T13:52:00Z"/>
        </w:rPr>
      </w:pPr>
      <w:ins w:id="87" w:author="wei" w:date="2021-10-29T13:52:00Z">
        <w:r w:rsidRPr="007A5C6C">
          <w:t>The UE shall:</w:t>
        </w:r>
      </w:ins>
    </w:p>
    <w:p w14:paraId="1D2A64D9" w14:textId="77777777" w:rsidR="00061458" w:rsidRPr="007A5C6C" w:rsidRDefault="00061458" w:rsidP="00061458">
      <w:pPr>
        <w:pStyle w:val="B1"/>
        <w:rPr>
          <w:ins w:id="88" w:author="wei" w:date="2021-10-29T13:52:00Z"/>
        </w:rPr>
      </w:pPr>
      <w:ins w:id="89" w:author="wei" w:date="2021-10-29T13:52:00Z">
        <w:r w:rsidRPr="007A5C6C">
          <w:t>1&gt;</w:t>
        </w:r>
        <w:r w:rsidRPr="007A5C6C">
          <w:tab/>
          <w:t>consider the entering condition for this event to be satisfied when condition C1-1, as specified below, is fulfilled;</w:t>
        </w:r>
      </w:ins>
    </w:p>
    <w:p w14:paraId="7E6BA5C8" w14:textId="77777777" w:rsidR="00061458" w:rsidRPr="007A5C6C" w:rsidRDefault="00061458" w:rsidP="00061458">
      <w:pPr>
        <w:pStyle w:val="B1"/>
        <w:rPr>
          <w:ins w:id="90" w:author="wei" w:date="2021-10-29T13:52:00Z"/>
        </w:rPr>
      </w:pPr>
      <w:ins w:id="91" w:author="wei" w:date="2021-10-29T13:52:00Z">
        <w:r w:rsidRPr="007A5C6C">
          <w:t>1&gt;</w:t>
        </w:r>
        <w:r w:rsidRPr="007A5C6C">
          <w:tab/>
          <w:t>consider the leaving condition for this event to be satisfied when condition C1-2, as specified below, is fulfilled;</w:t>
        </w:r>
      </w:ins>
    </w:p>
    <w:p w14:paraId="02C3D868" w14:textId="77777777" w:rsidR="00061458" w:rsidRPr="007A5C6C" w:rsidRDefault="00061458" w:rsidP="00061458">
      <w:pPr>
        <w:rPr>
          <w:ins w:id="92" w:author="wei" w:date="2021-10-29T13:52:00Z"/>
        </w:rPr>
      </w:pPr>
      <w:ins w:id="93" w:author="wei" w:date="2021-10-29T13:52:00Z">
        <w:r w:rsidRPr="007A5C6C">
          <w:rPr>
            <w:lang w:eastAsia="ko-KR"/>
          </w:rPr>
          <w:t>Inequality</w:t>
        </w:r>
        <w:r w:rsidRPr="007A5C6C">
          <w:t xml:space="preserve"> C1-1 (Entering condition)</w:t>
        </w:r>
      </w:ins>
    </w:p>
    <w:p w14:paraId="2E51ACBA" w14:textId="77777777" w:rsidR="00061458" w:rsidRPr="007A5C6C" w:rsidRDefault="00061458" w:rsidP="00061458">
      <w:pPr>
        <w:keepLines/>
        <w:tabs>
          <w:tab w:val="center" w:pos="4536"/>
          <w:tab w:val="right" w:pos="9072"/>
        </w:tabs>
        <w:rPr>
          <w:ins w:id="94" w:author="wei" w:date="2021-10-29T13:52:00Z"/>
        </w:rPr>
      </w:pPr>
      <w:ins w:id="95" w:author="wei" w:date="2021-10-29T13:52:00Z">
        <w:r w:rsidRPr="007A5C6C">
          <w:rPr>
            <w:position w:val="-10"/>
          </w:rPr>
          <w:object w:dxaOrig="1455" w:dyaOrig="270" w14:anchorId="5A832B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2.5pt;height:13pt" o:ole="" fillcolor="yellow">
              <v:imagedata r:id="rId13" o:title=""/>
            </v:shape>
            <o:OLEObject Type="Embed" ProgID="Equation.3" ShapeID="_x0000_i1025" DrawAspect="Content" ObjectID="_1697027555" r:id="rId14"/>
          </w:object>
        </w:r>
      </w:ins>
    </w:p>
    <w:p w14:paraId="0E5C3617" w14:textId="77777777" w:rsidR="00061458" w:rsidRPr="007A5C6C" w:rsidRDefault="00061458" w:rsidP="00061458">
      <w:pPr>
        <w:rPr>
          <w:ins w:id="96" w:author="wei" w:date="2021-10-29T13:52:00Z"/>
        </w:rPr>
      </w:pPr>
      <w:ins w:id="97" w:author="wei" w:date="2021-10-29T13:52:00Z">
        <w:r w:rsidRPr="007A5C6C">
          <w:rPr>
            <w:lang w:eastAsia="ko-KR"/>
          </w:rPr>
          <w:t>Inequality</w:t>
        </w:r>
        <w:r w:rsidRPr="007A5C6C">
          <w:t xml:space="preserve"> C1-2 (Leaving condition)</w:t>
        </w:r>
      </w:ins>
    </w:p>
    <w:p w14:paraId="0293C4A9" w14:textId="77777777" w:rsidR="00061458" w:rsidRPr="007A5C6C" w:rsidRDefault="00061458" w:rsidP="00061458">
      <w:pPr>
        <w:rPr>
          <w:ins w:id="98" w:author="wei" w:date="2021-10-29T13:52:00Z"/>
        </w:rPr>
      </w:pPr>
      <w:ins w:id="99" w:author="wei" w:date="2021-10-29T13:52:00Z">
        <w:r w:rsidRPr="007A5C6C">
          <w:rPr>
            <w:position w:val="-10"/>
          </w:rPr>
          <w:object w:dxaOrig="1440" w:dyaOrig="270" w14:anchorId="752D1FDE">
            <v:shape id="_x0000_i1026" type="#_x0000_t75" style="width:1in;height:13pt" o:ole="">
              <v:imagedata r:id="rId15" o:title=""/>
            </v:shape>
            <o:OLEObject Type="Embed" ProgID="Equation.3" ShapeID="_x0000_i1026" DrawAspect="Content" ObjectID="_1697027556" r:id="rId16"/>
          </w:object>
        </w:r>
      </w:ins>
    </w:p>
    <w:p w14:paraId="79EC32A0" w14:textId="77777777" w:rsidR="00061458" w:rsidRPr="007A5C6C" w:rsidRDefault="00061458" w:rsidP="00061458">
      <w:pPr>
        <w:rPr>
          <w:ins w:id="100" w:author="wei" w:date="2021-10-29T13:52:00Z"/>
        </w:rPr>
      </w:pPr>
      <w:ins w:id="101" w:author="wei" w:date="2021-10-29T13:52:00Z">
        <w:r w:rsidRPr="007A5C6C">
          <w:t>The variables in the formula are defined as follows:</w:t>
        </w:r>
      </w:ins>
    </w:p>
    <w:p w14:paraId="755F1CE9" w14:textId="77777777" w:rsidR="00061458" w:rsidRPr="007A5C6C" w:rsidRDefault="00061458" w:rsidP="00061458">
      <w:pPr>
        <w:pStyle w:val="B1"/>
        <w:rPr>
          <w:ins w:id="102" w:author="wei" w:date="2021-10-29T13:52:00Z"/>
        </w:rPr>
      </w:pPr>
      <w:ins w:id="103" w:author="wei" w:date="2021-10-29T13:52:00Z">
        <w:r w:rsidRPr="007A5C6C">
          <w:rPr>
            <w:b/>
            <w:i/>
          </w:rPr>
          <w:t>Ms</w:t>
        </w:r>
        <w:r w:rsidRPr="007A5C6C">
          <w:rPr>
            <w:b/>
          </w:rPr>
          <w:t xml:space="preserve"> </w:t>
        </w:r>
        <w:r w:rsidRPr="007A5C6C">
          <w:t xml:space="preserve">is the measurement result of channel busy ratio of the </w:t>
        </w:r>
        <w:r w:rsidRPr="007A5C6C">
          <w:rPr>
            <w:lang w:eastAsia="zh-CN"/>
          </w:rPr>
          <w:t>transmission</w:t>
        </w:r>
        <w:r w:rsidRPr="007A5C6C">
          <w:t xml:space="preserve"> resource pool, not taking into account any offsets.</w:t>
        </w:r>
      </w:ins>
    </w:p>
    <w:p w14:paraId="5CE4FFEB" w14:textId="77777777" w:rsidR="00061458" w:rsidRPr="007A5C6C" w:rsidRDefault="00061458" w:rsidP="00061458">
      <w:pPr>
        <w:pStyle w:val="B1"/>
        <w:rPr>
          <w:ins w:id="104" w:author="wei" w:date="2021-10-29T13:52:00Z"/>
        </w:rPr>
      </w:pPr>
      <w:proofErr w:type="spellStart"/>
      <w:ins w:id="105" w:author="wei" w:date="2021-10-29T13:52:00Z">
        <w:r w:rsidRPr="007A5C6C">
          <w:rPr>
            <w:b/>
            <w:i/>
          </w:rPr>
          <w:t>Hys</w:t>
        </w:r>
        <w:proofErr w:type="spellEnd"/>
        <w:r w:rsidRPr="007A5C6C">
          <w:t xml:space="preserve"> is the hysteresis parameter for this event (i.e. </w:t>
        </w:r>
        <w:r w:rsidRPr="007A5C6C">
          <w:rPr>
            <w:i/>
          </w:rPr>
          <w:t>hysteresis</w:t>
        </w:r>
        <w:r w:rsidRPr="007A5C6C">
          <w:t xml:space="preserve"> as defined within </w:t>
        </w:r>
        <w:proofErr w:type="spellStart"/>
        <w:r w:rsidRPr="007A5C6C">
          <w:rPr>
            <w:i/>
          </w:rPr>
          <w:t>reportConfigNR</w:t>
        </w:r>
        <w:proofErr w:type="spellEnd"/>
        <w:r w:rsidRPr="007A5C6C">
          <w:rPr>
            <w:i/>
          </w:rPr>
          <w:t xml:space="preserve">-SL </w:t>
        </w:r>
        <w:r w:rsidRPr="007A5C6C">
          <w:t>for this event).</w:t>
        </w:r>
      </w:ins>
    </w:p>
    <w:p w14:paraId="583ABC27" w14:textId="77777777" w:rsidR="00061458" w:rsidRPr="007A5C6C" w:rsidRDefault="00061458" w:rsidP="00061458">
      <w:pPr>
        <w:pStyle w:val="B1"/>
        <w:rPr>
          <w:ins w:id="106" w:author="wei" w:date="2021-10-29T13:52:00Z"/>
        </w:rPr>
      </w:pPr>
      <w:ins w:id="107" w:author="wei" w:date="2021-10-29T13:52:00Z">
        <w:r w:rsidRPr="007A5C6C">
          <w:rPr>
            <w:b/>
            <w:i/>
          </w:rPr>
          <w:t>Thresh</w:t>
        </w:r>
        <w:r w:rsidRPr="007A5C6C">
          <w:t xml:space="preserve"> is the threshold parameter for this event (i.e. </w:t>
        </w:r>
        <w:r w:rsidRPr="007A5C6C">
          <w:rPr>
            <w:i/>
            <w:lang w:eastAsia="zh-CN"/>
          </w:rPr>
          <w:t>c</w:t>
        </w:r>
        <w:r w:rsidRPr="007A5C6C">
          <w:rPr>
            <w:i/>
          </w:rPr>
          <w:t xml:space="preserve">1-Threshold </w:t>
        </w:r>
        <w:r w:rsidRPr="007A5C6C">
          <w:t xml:space="preserve">as defined within </w:t>
        </w:r>
        <w:proofErr w:type="spellStart"/>
        <w:r w:rsidRPr="007A5C6C">
          <w:rPr>
            <w:i/>
          </w:rPr>
          <w:t>reportConfigNR</w:t>
        </w:r>
        <w:proofErr w:type="spellEnd"/>
        <w:r w:rsidRPr="007A5C6C">
          <w:rPr>
            <w:i/>
          </w:rPr>
          <w:t>-SL</w:t>
        </w:r>
        <w:r w:rsidRPr="007A5C6C">
          <w:t xml:space="preserve"> for this event).</w:t>
        </w:r>
      </w:ins>
    </w:p>
    <w:p w14:paraId="6050FF94" w14:textId="77777777" w:rsidR="00061458" w:rsidRPr="007A5C6C" w:rsidRDefault="00061458" w:rsidP="00061458">
      <w:pPr>
        <w:pStyle w:val="B1"/>
        <w:rPr>
          <w:ins w:id="108" w:author="wei" w:date="2021-10-29T13:52:00Z"/>
        </w:rPr>
      </w:pPr>
      <w:ins w:id="109" w:author="wei" w:date="2021-10-29T13:52:00Z">
        <w:r w:rsidRPr="007A5C6C">
          <w:rPr>
            <w:b/>
            <w:i/>
          </w:rPr>
          <w:t xml:space="preserve">Ms </w:t>
        </w:r>
        <w:r w:rsidRPr="007A5C6C">
          <w:t>is expressed in decimal from 0 to 1 in steps of 0.01.</w:t>
        </w:r>
      </w:ins>
    </w:p>
    <w:p w14:paraId="1E69C1AF" w14:textId="77777777" w:rsidR="00061458" w:rsidRPr="007A5C6C" w:rsidRDefault="00061458" w:rsidP="00061458">
      <w:pPr>
        <w:pStyle w:val="B1"/>
        <w:rPr>
          <w:ins w:id="110" w:author="wei" w:date="2021-10-29T13:52:00Z"/>
        </w:rPr>
      </w:pPr>
      <w:proofErr w:type="spellStart"/>
      <w:ins w:id="111" w:author="wei" w:date="2021-10-29T13:52:00Z">
        <w:r w:rsidRPr="007A5C6C">
          <w:rPr>
            <w:b/>
            <w:i/>
          </w:rPr>
          <w:t>Hys</w:t>
        </w:r>
        <w:proofErr w:type="spellEnd"/>
        <w:r w:rsidRPr="007A5C6C">
          <w:t xml:space="preserve"> is expressed is in the same unit as </w:t>
        </w:r>
        <w:r w:rsidRPr="007A5C6C">
          <w:rPr>
            <w:b/>
            <w:i/>
          </w:rPr>
          <w:t>Ms</w:t>
        </w:r>
        <w:r w:rsidRPr="007A5C6C">
          <w:t>.</w:t>
        </w:r>
      </w:ins>
    </w:p>
    <w:p w14:paraId="5A382626" w14:textId="77777777" w:rsidR="00061458" w:rsidRPr="007A5C6C" w:rsidRDefault="00061458" w:rsidP="00061458">
      <w:pPr>
        <w:pStyle w:val="B1"/>
        <w:rPr>
          <w:ins w:id="112" w:author="wei" w:date="2021-10-29T13:52:00Z"/>
        </w:rPr>
      </w:pPr>
      <w:ins w:id="113" w:author="wei" w:date="2021-10-29T13:52:00Z">
        <w:r w:rsidRPr="007A5C6C">
          <w:rPr>
            <w:b/>
            <w:i/>
          </w:rPr>
          <w:t>Thres</w:t>
        </w:r>
        <w:r w:rsidRPr="007A5C6C">
          <w:rPr>
            <w:b/>
            <w:i/>
            <w:lang w:eastAsia="ko-KR"/>
          </w:rPr>
          <w:t>h</w:t>
        </w:r>
        <w:r w:rsidRPr="007A5C6C">
          <w:rPr>
            <w:b/>
            <w:i/>
          </w:rPr>
          <w:t xml:space="preserve"> </w:t>
        </w:r>
        <w:r w:rsidRPr="007A5C6C">
          <w:rPr>
            <w:lang w:eastAsia="ko-KR"/>
          </w:rPr>
          <w:t>is</w:t>
        </w:r>
        <w:r w:rsidRPr="007A5C6C">
          <w:t xml:space="preserve"> expressed in the same unit as </w:t>
        </w:r>
        <w:r w:rsidRPr="007A5C6C">
          <w:rPr>
            <w:b/>
            <w:i/>
          </w:rPr>
          <w:t>Ms</w:t>
        </w:r>
        <w:r w:rsidRPr="007A5C6C">
          <w:t>.</w:t>
        </w:r>
      </w:ins>
    </w:p>
    <w:p w14:paraId="371C55E6" w14:textId="77777777" w:rsidR="00061458" w:rsidRPr="007A5C6C" w:rsidRDefault="00061458" w:rsidP="00061458">
      <w:pPr>
        <w:rPr>
          <w:ins w:id="114" w:author="wei" w:date="2021-10-29T13:52:00Z"/>
        </w:rPr>
      </w:pPr>
      <w:ins w:id="115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5.5.5.1</w:t>
        </w:r>
        <w:r w:rsidRPr="007A5C6C">
          <w:t>]</w:t>
        </w:r>
      </w:ins>
    </w:p>
    <w:p w14:paraId="55182714" w14:textId="77777777" w:rsidR="00061458" w:rsidRPr="007A5C6C" w:rsidRDefault="00061458" w:rsidP="00061458">
      <w:pPr>
        <w:pStyle w:val="TH"/>
        <w:rPr>
          <w:ins w:id="116" w:author="wei" w:date="2021-10-29T13:52:00Z"/>
        </w:rPr>
      </w:pPr>
      <w:ins w:id="117" w:author="wei" w:date="2021-10-29T13:52:00Z">
        <w:r w:rsidRPr="007A5C6C">
          <w:object w:dxaOrig="3450" w:dyaOrig="1605" w14:anchorId="5F2C6ED3">
            <v:shape id="_x0000_i1027" type="#_x0000_t75" style="width:173pt;height:80pt" o:ole="">
              <v:imagedata r:id="rId17" o:title=""/>
            </v:shape>
            <o:OLEObject Type="Embed" ProgID="Mscgen.Chart" ShapeID="_x0000_i1027" DrawAspect="Content" ObjectID="_1697027557" r:id="rId18"/>
          </w:object>
        </w:r>
      </w:ins>
    </w:p>
    <w:p w14:paraId="1AA011E5" w14:textId="77777777" w:rsidR="00061458" w:rsidRPr="007A5C6C" w:rsidRDefault="00061458" w:rsidP="00061458">
      <w:pPr>
        <w:pStyle w:val="TF"/>
        <w:rPr>
          <w:ins w:id="118" w:author="wei" w:date="2021-10-29T13:52:00Z"/>
        </w:rPr>
      </w:pPr>
      <w:ins w:id="119" w:author="wei" w:date="2021-10-29T13:52:00Z">
        <w:r w:rsidRPr="007A5C6C">
          <w:t>Figure 5.5.5.1-1: Measurement reporting</w:t>
        </w:r>
      </w:ins>
    </w:p>
    <w:p w14:paraId="09DB39B0" w14:textId="77777777" w:rsidR="00061458" w:rsidRPr="007A5C6C" w:rsidRDefault="00061458" w:rsidP="00061458">
      <w:pPr>
        <w:rPr>
          <w:ins w:id="120" w:author="wei" w:date="2021-10-29T13:52:00Z"/>
        </w:rPr>
      </w:pPr>
      <w:ins w:id="121" w:author="wei" w:date="2021-10-29T13:52:00Z">
        <w:r w:rsidRPr="007A5C6C">
          <w:t>The purpose of this procedure is to transfer measurement results from the UE to the network. The UE shall initiate this procedure only after successful AS security activation.</w:t>
        </w:r>
      </w:ins>
    </w:p>
    <w:p w14:paraId="3A40D0F5" w14:textId="77777777" w:rsidR="00061458" w:rsidRPr="007A5C6C" w:rsidRDefault="00061458" w:rsidP="00061458">
      <w:pPr>
        <w:rPr>
          <w:ins w:id="122" w:author="wei" w:date="2021-10-29T13:52:00Z"/>
        </w:rPr>
      </w:pPr>
      <w:ins w:id="123" w:author="wei" w:date="2021-10-29T13:52:00Z">
        <w:r w:rsidRPr="007A5C6C">
          <w:t xml:space="preserve">For the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for which the measurement reporting procedure was triggered, the UE shall set the </w:t>
        </w:r>
        <w:proofErr w:type="spellStart"/>
        <w:r w:rsidRPr="007A5C6C">
          <w:rPr>
            <w:i/>
          </w:rPr>
          <w:t>measResults</w:t>
        </w:r>
        <w:proofErr w:type="spellEnd"/>
        <w:r w:rsidRPr="007A5C6C">
          <w:t xml:space="preserve"> within the </w:t>
        </w:r>
        <w:proofErr w:type="spellStart"/>
        <w:r w:rsidRPr="007A5C6C">
          <w:rPr>
            <w:i/>
          </w:rPr>
          <w:t>MeasurementReport</w:t>
        </w:r>
        <w:proofErr w:type="spellEnd"/>
        <w:r w:rsidRPr="007A5C6C">
          <w:t xml:space="preserve"> message as follows:</w:t>
        </w:r>
      </w:ins>
    </w:p>
    <w:p w14:paraId="639D0D6F" w14:textId="77777777" w:rsidR="00061458" w:rsidRPr="007A5C6C" w:rsidRDefault="00061458" w:rsidP="00061458">
      <w:pPr>
        <w:pStyle w:val="B1"/>
        <w:rPr>
          <w:ins w:id="124" w:author="wei" w:date="2021-10-29T13:52:00Z"/>
        </w:rPr>
      </w:pPr>
      <w:ins w:id="125" w:author="wei" w:date="2021-10-29T13:52:00Z">
        <w:r w:rsidRPr="007A5C6C">
          <w:t>1&gt;</w:t>
        </w:r>
        <w:r w:rsidRPr="007A5C6C">
          <w:tab/>
          <w:t xml:space="preserve">set the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to the measurement identity that triggered the measurement reporting;</w:t>
        </w:r>
      </w:ins>
    </w:p>
    <w:p w14:paraId="1B1951A3" w14:textId="77777777" w:rsidR="00061458" w:rsidRPr="007A5C6C" w:rsidRDefault="00061458" w:rsidP="00061458">
      <w:pPr>
        <w:pStyle w:val="B1"/>
        <w:rPr>
          <w:ins w:id="126" w:author="wei" w:date="2021-10-29T13:52:00Z"/>
          <w:rFonts w:eastAsia="MS PGothic"/>
          <w:i/>
          <w:iCs/>
        </w:rPr>
      </w:pPr>
      <w:ins w:id="127" w:author="wei" w:date="2021-10-29T13:52:00Z">
        <w:r w:rsidRPr="007A5C6C">
          <w:rPr>
            <w:rFonts w:eastAsia="MS PGothic"/>
          </w:rPr>
          <w:t>1&gt;</w:t>
        </w:r>
        <w:r w:rsidRPr="007A5C6C">
          <w:rPr>
            <w:rFonts w:eastAsia="MS PGothic"/>
          </w:rPr>
          <w:tab/>
          <w:t xml:space="preserve">for each serving cell configured with </w:t>
        </w:r>
        <w:proofErr w:type="spellStart"/>
        <w:r w:rsidRPr="007A5C6C">
          <w:rPr>
            <w:i/>
          </w:rPr>
          <w:t>servingCellMO</w:t>
        </w:r>
        <w:proofErr w:type="spellEnd"/>
        <w:r w:rsidRPr="007A5C6C">
          <w:rPr>
            <w:rFonts w:eastAsia="MS PGothic"/>
            <w:iCs/>
          </w:rPr>
          <w:t>:</w:t>
        </w:r>
      </w:ins>
    </w:p>
    <w:p w14:paraId="355DACC9" w14:textId="77777777" w:rsidR="00061458" w:rsidRPr="007A5C6C" w:rsidRDefault="00061458" w:rsidP="00061458">
      <w:pPr>
        <w:pStyle w:val="B2"/>
        <w:rPr>
          <w:ins w:id="128" w:author="wei" w:date="2021-10-29T13:52:00Z"/>
          <w:rFonts w:eastAsia="MS PGothic"/>
        </w:rPr>
      </w:pPr>
      <w:ins w:id="129" w:author="wei" w:date="2021-10-29T13:52:00Z">
        <w:r w:rsidRPr="007A5C6C">
          <w:rPr>
            <w:rFonts w:eastAsia="MS PGothic"/>
          </w:rPr>
          <w:t>...</w:t>
        </w:r>
      </w:ins>
    </w:p>
    <w:p w14:paraId="65BA7B4D" w14:textId="77777777" w:rsidR="00061458" w:rsidRPr="007A5C6C" w:rsidRDefault="00061458" w:rsidP="00061458">
      <w:pPr>
        <w:pStyle w:val="B2"/>
        <w:rPr>
          <w:ins w:id="130" w:author="wei" w:date="2021-10-29T13:52:00Z"/>
          <w:rFonts w:eastAsia="MS PGothic"/>
        </w:rPr>
      </w:pPr>
      <w:ins w:id="131" w:author="wei" w:date="2021-10-29T13:52:00Z">
        <w:r w:rsidRPr="007A5C6C">
          <w:rPr>
            <w:rFonts w:eastAsia="MS PGothic"/>
          </w:rPr>
          <w:t>2&gt;</w:t>
        </w:r>
        <w:r w:rsidRPr="007A5C6C">
          <w:rPr>
            <w:rFonts w:eastAsia="MS PGothic"/>
          </w:rPr>
          <w:tab/>
          <w:t>else</w:t>
        </w:r>
        <w:r w:rsidRPr="007A5C6C">
          <w:rPr>
            <w:rFonts w:eastAsia="MS PGothic"/>
            <w:iCs/>
          </w:rPr>
          <w:t>:</w:t>
        </w:r>
      </w:ins>
    </w:p>
    <w:p w14:paraId="3E192279" w14:textId="77777777" w:rsidR="00061458" w:rsidRPr="007A5C6C" w:rsidRDefault="00061458" w:rsidP="00061458">
      <w:pPr>
        <w:pStyle w:val="B3"/>
        <w:rPr>
          <w:ins w:id="132" w:author="wei" w:date="2021-10-29T13:52:00Z"/>
          <w:rFonts w:eastAsia="MS PGothic"/>
          <w:lang w:eastAsia="ko-KR"/>
        </w:rPr>
      </w:pPr>
      <w:ins w:id="133" w:author="wei" w:date="2021-10-29T13:52:00Z">
        <w:r w:rsidRPr="007A5C6C">
          <w:rPr>
            <w:rFonts w:eastAsia="MS PGothic"/>
            <w:lang w:eastAsia="ko-KR"/>
          </w:rPr>
          <w:t>3&gt;</w:t>
        </w:r>
        <w:r w:rsidRPr="007A5C6C">
          <w:rPr>
            <w:rFonts w:eastAsia="MS PGothic"/>
            <w:lang w:eastAsia="ko-KR"/>
          </w:rPr>
          <w:tab/>
        </w:r>
        <w:r w:rsidRPr="007A5C6C">
          <w:rPr>
            <w:rFonts w:eastAsia="MS PGothic"/>
          </w:rPr>
          <w:t>if SSB based serving cell measurements are available:</w:t>
        </w:r>
      </w:ins>
    </w:p>
    <w:p w14:paraId="654C4C34" w14:textId="77777777" w:rsidR="00061458" w:rsidRPr="007A5C6C" w:rsidRDefault="00061458" w:rsidP="00061458">
      <w:pPr>
        <w:pStyle w:val="B4"/>
        <w:rPr>
          <w:ins w:id="134" w:author="wei" w:date="2021-10-29T13:52:00Z"/>
        </w:rPr>
      </w:pPr>
      <w:ins w:id="135" w:author="wei" w:date="2021-10-29T13:52:00Z">
        <w:r w:rsidRPr="007A5C6C">
          <w:t>4&gt;</w:t>
        </w:r>
        <w:r w:rsidRPr="007A5C6C">
          <w:tab/>
        </w:r>
        <w:r w:rsidRPr="007A5C6C">
          <w:rPr>
            <w:rFonts w:eastAsia="MS PGothic"/>
          </w:rPr>
          <w:t xml:space="preserve">set the </w:t>
        </w:r>
        <w:proofErr w:type="spellStart"/>
        <w:r w:rsidRPr="007A5C6C">
          <w:rPr>
            <w:rFonts w:eastAsia="MS PGothic"/>
            <w:i/>
            <w:iCs/>
          </w:rPr>
          <w:t>measResultServingCell</w:t>
        </w:r>
        <w:proofErr w:type="spellEnd"/>
        <w:r w:rsidRPr="007A5C6C">
          <w:rPr>
            <w:rFonts w:eastAsia="MS PGothic"/>
          </w:rPr>
          <w:t xml:space="preserve"> within </w:t>
        </w:r>
        <w:proofErr w:type="spellStart"/>
        <w:r w:rsidRPr="007A5C6C">
          <w:rPr>
            <w:rFonts w:eastAsia="MS PGothic"/>
            <w:i/>
            <w:iCs/>
          </w:rPr>
          <w:t>measResultServingMOList</w:t>
        </w:r>
        <w:proofErr w:type="spellEnd"/>
        <w:r w:rsidRPr="007A5C6C">
          <w:rPr>
            <w:rFonts w:eastAsia="MS PGothic"/>
          </w:rPr>
          <w:t xml:space="preserve"> to include RSRP, RSRQ and the available SINR of the serving cell, derived based on SSB</w:t>
        </w:r>
        <w:r w:rsidRPr="007A5C6C">
          <w:t>;</w:t>
        </w:r>
      </w:ins>
    </w:p>
    <w:p w14:paraId="3B145556" w14:textId="77777777" w:rsidR="00061458" w:rsidRPr="007A5C6C" w:rsidRDefault="00061458" w:rsidP="00061458">
      <w:pPr>
        <w:pStyle w:val="B1"/>
        <w:rPr>
          <w:ins w:id="136" w:author="wei" w:date="2021-10-29T13:52:00Z"/>
        </w:rPr>
      </w:pPr>
      <w:ins w:id="137" w:author="wei" w:date="2021-10-29T13:52:00Z">
        <w:r w:rsidRPr="007A5C6C">
          <w:t>...</w:t>
        </w:r>
      </w:ins>
    </w:p>
    <w:p w14:paraId="161A940B" w14:textId="77777777" w:rsidR="00061458" w:rsidRPr="007A5C6C" w:rsidRDefault="00061458" w:rsidP="00061458">
      <w:pPr>
        <w:pStyle w:val="B1"/>
        <w:rPr>
          <w:ins w:id="138" w:author="wei" w:date="2021-10-29T13:52:00Z"/>
        </w:rPr>
      </w:pPr>
      <w:ins w:id="139" w:author="wei" w:date="2021-10-29T13:52:00Z">
        <w:r w:rsidRPr="007A5C6C">
          <w:t>1&gt;</w:t>
        </w:r>
        <w:r w:rsidRPr="007A5C6C">
          <w:tab/>
          <w:t xml:space="preserve">set the </w:t>
        </w:r>
        <w:proofErr w:type="spellStart"/>
        <w:r w:rsidRPr="007A5C6C">
          <w:rPr>
            <w:i/>
          </w:rPr>
          <w:t>servCellId</w:t>
        </w:r>
        <w:proofErr w:type="spellEnd"/>
        <w:r w:rsidRPr="007A5C6C">
          <w:rPr>
            <w:i/>
          </w:rPr>
          <w:t xml:space="preserve"> </w:t>
        </w:r>
        <w:r w:rsidRPr="007A5C6C">
          <w:t xml:space="preserve">within </w:t>
        </w:r>
        <w:proofErr w:type="spellStart"/>
        <w:r w:rsidRPr="007A5C6C">
          <w:rPr>
            <w:i/>
          </w:rPr>
          <w:t>measResultServingMOList</w:t>
        </w:r>
        <w:proofErr w:type="spellEnd"/>
        <w:r w:rsidRPr="007A5C6C">
          <w:t xml:space="preserve"> to include each NR serving cell that is configured with </w:t>
        </w:r>
        <w:proofErr w:type="spellStart"/>
        <w:r w:rsidRPr="007A5C6C">
          <w:rPr>
            <w:i/>
          </w:rPr>
          <w:t>servingCellMO</w:t>
        </w:r>
        <w:proofErr w:type="spellEnd"/>
        <w:r w:rsidRPr="007A5C6C">
          <w:t>, if any;</w:t>
        </w:r>
      </w:ins>
    </w:p>
    <w:p w14:paraId="14AE2EA2" w14:textId="77777777" w:rsidR="00061458" w:rsidRPr="007A5C6C" w:rsidRDefault="00061458" w:rsidP="00061458">
      <w:pPr>
        <w:pStyle w:val="B1"/>
        <w:rPr>
          <w:ins w:id="140" w:author="wei" w:date="2021-10-29T13:52:00Z"/>
        </w:rPr>
      </w:pPr>
      <w:ins w:id="141" w:author="wei" w:date="2021-10-29T13:52:00Z">
        <w:r w:rsidRPr="007A5C6C">
          <w:t xml:space="preserve">... </w:t>
        </w:r>
      </w:ins>
    </w:p>
    <w:p w14:paraId="793FBF03" w14:textId="77777777" w:rsidR="00061458" w:rsidRPr="007A5C6C" w:rsidRDefault="00061458" w:rsidP="00061458">
      <w:pPr>
        <w:pStyle w:val="B1"/>
        <w:rPr>
          <w:ins w:id="142" w:author="wei" w:date="2021-10-29T13:52:00Z"/>
        </w:rPr>
      </w:pPr>
      <w:ins w:id="143" w:author="wei" w:date="2021-10-29T13:52:00Z">
        <w:r w:rsidRPr="007A5C6C">
          <w:t>1&gt;</w:t>
        </w:r>
        <w:r w:rsidRPr="007A5C6C">
          <w:tab/>
          <w:t xml:space="preserve">if there is at least one </w:t>
        </w:r>
        <w:r w:rsidRPr="007A5C6C">
          <w:rPr>
            <w:lang w:eastAsia="zh-CN"/>
          </w:rPr>
          <w:t xml:space="preserve">applicable </w:t>
        </w:r>
        <w:r w:rsidRPr="007A5C6C">
          <w:t xml:space="preserve">transmission resource pool for NR </w:t>
        </w:r>
        <w:proofErr w:type="spellStart"/>
        <w:r w:rsidRPr="007A5C6C">
          <w:t>sidelink</w:t>
        </w:r>
        <w:proofErr w:type="spellEnd"/>
        <w:r w:rsidRPr="007A5C6C">
          <w:t xml:space="preserve"> communication (for </w:t>
        </w:r>
        <w:proofErr w:type="spellStart"/>
        <w:r w:rsidRPr="007A5C6C">
          <w:rPr>
            <w:i/>
            <w:iCs/>
          </w:rPr>
          <w:t>measResultsSL</w:t>
        </w:r>
        <w:proofErr w:type="spellEnd"/>
        <w:r w:rsidRPr="007A5C6C">
          <w:t>):</w:t>
        </w:r>
      </w:ins>
    </w:p>
    <w:p w14:paraId="1D8FBED8" w14:textId="77777777" w:rsidR="00061458" w:rsidRPr="007A5C6C" w:rsidRDefault="00061458" w:rsidP="00061458">
      <w:pPr>
        <w:pStyle w:val="B2"/>
        <w:rPr>
          <w:ins w:id="144" w:author="wei" w:date="2021-10-29T13:52:00Z"/>
        </w:rPr>
      </w:pPr>
      <w:ins w:id="145" w:author="wei" w:date="2021-10-29T13:52:00Z">
        <w:r w:rsidRPr="007A5C6C">
          <w:rPr>
            <w:lang w:eastAsia="ko-KR"/>
          </w:rPr>
          <w:t>2&gt;</w:t>
        </w:r>
        <w:r w:rsidRPr="007A5C6C">
          <w:rPr>
            <w:lang w:eastAsia="ko-KR"/>
          </w:rPr>
          <w:tab/>
          <w:t xml:space="preserve">set the </w:t>
        </w:r>
        <w:proofErr w:type="spellStart"/>
        <w:r w:rsidRPr="007A5C6C">
          <w:rPr>
            <w:i/>
          </w:rPr>
          <w:t>measResultsListSL</w:t>
        </w:r>
        <w:proofErr w:type="spellEnd"/>
        <w:r w:rsidRPr="007A5C6C">
          <w:rPr>
            <w:lang w:eastAsia="ko-KR"/>
          </w:rPr>
          <w:t xml:space="preserve"> to include the </w:t>
        </w:r>
        <w:r w:rsidRPr="007A5C6C">
          <w:rPr>
            <w:lang w:eastAsia="zh-CN"/>
          </w:rPr>
          <w:t xml:space="preserve">CBR measurement results </w:t>
        </w:r>
        <w:r w:rsidRPr="007A5C6C">
          <w:rPr>
            <w:lang w:eastAsia="ko-KR"/>
          </w:rPr>
          <w:t>in accordance with the following:</w:t>
        </w:r>
      </w:ins>
    </w:p>
    <w:p w14:paraId="2E991566" w14:textId="77777777" w:rsidR="00061458" w:rsidRPr="007A5C6C" w:rsidRDefault="00061458" w:rsidP="00061458">
      <w:pPr>
        <w:pStyle w:val="B3"/>
        <w:rPr>
          <w:ins w:id="146" w:author="wei" w:date="2021-10-29T13:52:00Z"/>
        </w:rPr>
      </w:pPr>
      <w:ins w:id="147" w:author="wei" w:date="2021-10-29T13:52:00Z">
        <w:r w:rsidRPr="007A5C6C">
          <w:rPr>
            <w:lang w:eastAsia="ko-KR"/>
          </w:rPr>
          <w:t>3&gt;</w:t>
        </w:r>
        <w:r w:rsidRPr="007A5C6C">
          <w:rPr>
            <w:lang w:eastAsia="ko-KR"/>
          </w:rPr>
          <w:tab/>
          <w:t xml:space="preserve">if the </w:t>
        </w:r>
        <w:proofErr w:type="spellStart"/>
        <w:r w:rsidRPr="007A5C6C">
          <w:rPr>
            <w:i/>
            <w:iCs/>
            <w:lang w:eastAsia="ko-KR"/>
          </w:rPr>
          <w:t>reportType</w:t>
        </w:r>
        <w:proofErr w:type="spellEnd"/>
        <w:r w:rsidRPr="007A5C6C">
          <w:rPr>
            <w:lang w:eastAsia="ko-KR"/>
          </w:rPr>
          <w:t xml:space="preserve"> is set to </w:t>
        </w:r>
        <w:proofErr w:type="spellStart"/>
        <w:r w:rsidRPr="007A5C6C">
          <w:rPr>
            <w:i/>
            <w:iCs/>
            <w:lang w:eastAsia="ko-KR"/>
          </w:rPr>
          <w:t>eventTriggered</w:t>
        </w:r>
        <w:proofErr w:type="spellEnd"/>
        <w:r w:rsidRPr="007A5C6C">
          <w:rPr>
            <w:lang w:eastAsia="ko-KR"/>
          </w:rPr>
          <w:t>:</w:t>
        </w:r>
      </w:ins>
    </w:p>
    <w:p w14:paraId="41D6B4FC" w14:textId="77777777" w:rsidR="00061458" w:rsidRPr="007A5C6C" w:rsidRDefault="00061458" w:rsidP="00061458">
      <w:pPr>
        <w:pStyle w:val="B4"/>
        <w:rPr>
          <w:ins w:id="148" w:author="wei" w:date="2021-10-29T13:52:00Z"/>
        </w:rPr>
      </w:pPr>
      <w:ins w:id="149" w:author="wei" w:date="2021-10-29T13:52:00Z">
        <w:r w:rsidRPr="007A5C6C">
          <w:t>4&gt;</w:t>
        </w:r>
        <w:r w:rsidRPr="007A5C6C">
          <w:tab/>
          <w:t xml:space="preserve">include the </w:t>
        </w:r>
        <w:r w:rsidRPr="007A5C6C">
          <w:rPr>
            <w:lang w:eastAsia="zh-CN"/>
          </w:rPr>
          <w:t>transmission resource pools</w:t>
        </w:r>
        <w:r w:rsidRPr="007A5C6C">
          <w:t xml:space="preserve"> included in the </w:t>
        </w:r>
        <w:proofErr w:type="spellStart"/>
        <w:r w:rsidRPr="007A5C6C">
          <w:rPr>
            <w:i/>
            <w:lang w:eastAsia="zh-CN"/>
          </w:rPr>
          <w:t>pool</w:t>
        </w:r>
        <w:r w:rsidRPr="007A5C6C">
          <w:rPr>
            <w:i/>
          </w:rPr>
          <w:t>sTriggeredList</w:t>
        </w:r>
        <w:proofErr w:type="spellEnd"/>
        <w:r w:rsidRPr="007A5C6C">
          <w:t xml:space="preserve"> as defined within the </w:t>
        </w:r>
        <w:proofErr w:type="spellStart"/>
        <w:r w:rsidRPr="007A5C6C">
          <w:rPr>
            <w:i/>
          </w:rPr>
          <w:t>VarMeasReportList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>;</w:t>
        </w:r>
      </w:ins>
    </w:p>
    <w:p w14:paraId="64E9F399" w14:textId="77777777" w:rsidR="00061458" w:rsidRPr="007A5C6C" w:rsidRDefault="00061458" w:rsidP="00061458">
      <w:pPr>
        <w:pStyle w:val="B3"/>
        <w:rPr>
          <w:ins w:id="150" w:author="wei" w:date="2021-10-29T13:52:00Z"/>
          <w:lang w:eastAsia="ko-KR"/>
        </w:rPr>
      </w:pPr>
      <w:ins w:id="151" w:author="wei" w:date="2021-10-29T13:52:00Z">
        <w:r w:rsidRPr="007A5C6C">
          <w:t>3&gt;</w:t>
        </w:r>
        <w:r w:rsidRPr="007A5C6C">
          <w:tab/>
        </w:r>
        <w:r w:rsidRPr="007A5C6C">
          <w:rPr>
            <w:lang w:eastAsia="ko-KR"/>
          </w:rPr>
          <w:t>else:</w:t>
        </w:r>
      </w:ins>
    </w:p>
    <w:p w14:paraId="7E331C6E" w14:textId="77777777" w:rsidR="00061458" w:rsidRPr="007A5C6C" w:rsidRDefault="00061458" w:rsidP="00061458">
      <w:pPr>
        <w:pStyle w:val="B4"/>
        <w:rPr>
          <w:ins w:id="152" w:author="wei" w:date="2021-10-29T13:52:00Z"/>
          <w:lang w:eastAsia="ko-KR"/>
        </w:rPr>
      </w:pPr>
      <w:ins w:id="153" w:author="wei" w:date="2021-10-29T13:52:00Z">
        <w:r w:rsidRPr="007A5C6C">
          <w:rPr>
            <w:lang w:eastAsia="ko-KR"/>
          </w:rPr>
          <w:t>4&gt;</w:t>
        </w:r>
        <w:r w:rsidRPr="007A5C6C">
          <w:rPr>
            <w:lang w:eastAsia="ko-KR"/>
          </w:rPr>
          <w:tab/>
          <w:t xml:space="preserve">include the applicable </w:t>
        </w:r>
        <w:r w:rsidRPr="007A5C6C">
          <w:rPr>
            <w:lang w:eastAsia="zh-CN"/>
          </w:rPr>
          <w:t>transmission resource pools</w:t>
        </w:r>
        <w:r w:rsidRPr="007A5C6C">
          <w:rPr>
            <w:lang w:eastAsia="ko-KR"/>
          </w:rPr>
          <w:t xml:space="preserve"> </w:t>
        </w:r>
        <w:r w:rsidRPr="007A5C6C">
          <w:t>for which the new measurement results became available since the last periodical reporting or since the measurement was initiated or reset</w:t>
        </w:r>
        <w:r w:rsidRPr="007A5C6C">
          <w:rPr>
            <w:lang w:eastAsia="ko-KR"/>
          </w:rPr>
          <w:t>;</w:t>
        </w:r>
      </w:ins>
    </w:p>
    <w:p w14:paraId="09D69EBA" w14:textId="77777777" w:rsidR="00061458" w:rsidRPr="007A5C6C" w:rsidRDefault="00061458" w:rsidP="00061458">
      <w:pPr>
        <w:pStyle w:val="B3"/>
        <w:rPr>
          <w:ins w:id="154" w:author="wei" w:date="2021-10-29T13:52:00Z"/>
        </w:rPr>
      </w:pPr>
      <w:ins w:id="155" w:author="wei" w:date="2021-10-29T13:52:00Z">
        <w:r w:rsidRPr="007A5C6C">
          <w:rPr>
            <w:lang w:eastAsia="ko-KR"/>
          </w:rPr>
          <w:t>3&gt;</w:t>
        </w:r>
        <w:r w:rsidRPr="007A5C6C">
          <w:rPr>
            <w:lang w:eastAsia="ko-KR"/>
          </w:rPr>
          <w:tab/>
          <w:t xml:space="preserve">if the corresponding </w:t>
        </w:r>
        <w:proofErr w:type="spellStart"/>
        <w:r w:rsidRPr="007A5C6C">
          <w:rPr>
            <w:i/>
            <w:lang w:eastAsia="ko-KR"/>
          </w:rPr>
          <w:t>measObject</w:t>
        </w:r>
        <w:proofErr w:type="spellEnd"/>
        <w:r w:rsidRPr="007A5C6C">
          <w:rPr>
            <w:lang w:eastAsia="ko-KR"/>
          </w:rPr>
          <w:t xml:space="preserve"> concerns NR </w:t>
        </w:r>
        <w:proofErr w:type="spellStart"/>
        <w:r w:rsidRPr="007A5C6C">
          <w:rPr>
            <w:lang w:eastAsia="ko-KR"/>
          </w:rPr>
          <w:t>sidelink</w:t>
        </w:r>
        <w:proofErr w:type="spellEnd"/>
        <w:r w:rsidRPr="007A5C6C">
          <w:rPr>
            <w:lang w:eastAsia="ko-KR"/>
          </w:rPr>
          <w:t xml:space="preserve"> communication, then </w:t>
        </w:r>
        <w:r w:rsidRPr="007A5C6C">
          <w:t xml:space="preserve">for each </w:t>
        </w:r>
        <w:r w:rsidRPr="007A5C6C">
          <w:rPr>
            <w:lang w:eastAsia="ko-KR"/>
          </w:rPr>
          <w:t>transmission</w:t>
        </w:r>
        <w:r w:rsidRPr="007A5C6C">
          <w:rPr>
            <w:lang w:eastAsia="zh-CN"/>
          </w:rPr>
          <w:t xml:space="preserve"> </w:t>
        </w:r>
        <w:r w:rsidRPr="007A5C6C">
          <w:t>resource pool to be reported:</w:t>
        </w:r>
      </w:ins>
    </w:p>
    <w:p w14:paraId="0993F54E" w14:textId="77777777" w:rsidR="00061458" w:rsidRPr="007A5C6C" w:rsidRDefault="00061458" w:rsidP="00061458">
      <w:pPr>
        <w:pStyle w:val="B4"/>
        <w:rPr>
          <w:ins w:id="156" w:author="wei" w:date="2021-10-29T13:52:00Z"/>
        </w:rPr>
      </w:pPr>
      <w:ins w:id="157" w:author="wei" w:date="2021-10-29T13:52:00Z">
        <w:r w:rsidRPr="007A5C6C">
          <w:t>4&gt;</w:t>
        </w:r>
        <w:r w:rsidRPr="007A5C6C">
          <w:tab/>
        </w:r>
        <w:r w:rsidRPr="007A5C6C">
          <w:rPr>
            <w:lang w:eastAsia="zh-CN"/>
          </w:rPr>
          <w:t>set</w:t>
        </w:r>
        <w:r w:rsidRPr="007A5C6C">
          <w:t xml:space="preserve"> the </w:t>
        </w:r>
        <w:proofErr w:type="spellStart"/>
        <w:r w:rsidRPr="007A5C6C">
          <w:rPr>
            <w:i/>
          </w:rPr>
          <w:t>sl-poolReportIdentity</w:t>
        </w:r>
        <w:proofErr w:type="spellEnd"/>
        <w:r w:rsidRPr="007A5C6C">
          <w:t xml:space="preserve"> to the identity of this transmission resource pool;</w:t>
        </w:r>
      </w:ins>
    </w:p>
    <w:p w14:paraId="0C365980" w14:textId="77777777" w:rsidR="00061458" w:rsidRPr="007A5C6C" w:rsidRDefault="00061458" w:rsidP="00061458">
      <w:pPr>
        <w:pStyle w:val="B4"/>
        <w:rPr>
          <w:ins w:id="158" w:author="wei" w:date="2021-10-29T13:52:00Z"/>
        </w:rPr>
      </w:pPr>
      <w:ins w:id="159" w:author="wei" w:date="2021-10-29T13:52:00Z">
        <w:r w:rsidRPr="007A5C6C">
          <w:t>4&gt;</w:t>
        </w:r>
        <w:r w:rsidRPr="007A5C6C">
          <w:tab/>
          <w:t xml:space="preserve">set the </w:t>
        </w:r>
        <w:proofErr w:type="spellStart"/>
        <w:r w:rsidRPr="007A5C6C">
          <w:rPr>
            <w:i/>
          </w:rPr>
          <w:t>sl</w:t>
        </w:r>
        <w:proofErr w:type="spellEnd"/>
        <w:r w:rsidRPr="007A5C6C">
          <w:rPr>
            <w:i/>
          </w:rPr>
          <w:t>-CBR-</w:t>
        </w:r>
        <w:proofErr w:type="spellStart"/>
        <w:r w:rsidRPr="007A5C6C">
          <w:rPr>
            <w:i/>
          </w:rPr>
          <w:t>ResultsNR</w:t>
        </w:r>
        <w:proofErr w:type="spellEnd"/>
        <w:r w:rsidRPr="007A5C6C">
          <w:rPr>
            <w:i/>
          </w:rPr>
          <w:t xml:space="preserve"> </w:t>
        </w:r>
        <w:r w:rsidRPr="007A5C6C">
          <w:t>to</w:t>
        </w:r>
        <w:r w:rsidRPr="007A5C6C">
          <w:rPr>
            <w:lang w:eastAsia="zh-CN"/>
          </w:rPr>
          <w:t xml:space="preserve"> the CBR </w:t>
        </w:r>
        <w:r w:rsidRPr="007A5C6C">
          <w:t>measurement</w:t>
        </w:r>
        <w:r w:rsidRPr="007A5C6C">
          <w:rPr>
            <w:lang w:eastAsia="zh-CN"/>
          </w:rPr>
          <w:t xml:space="preserve"> results on PSSCH and PSCCH of this transmission resource pool provided by lower layers, if available</w:t>
        </w:r>
        <w:r w:rsidRPr="007A5C6C">
          <w:t>;</w:t>
        </w:r>
      </w:ins>
    </w:p>
    <w:p w14:paraId="1C1444C4" w14:textId="77777777" w:rsidR="00061458" w:rsidRPr="007A5C6C" w:rsidRDefault="00061458" w:rsidP="00061458">
      <w:pPr>
        <w:pStyle w:val="B1"/>
        <w:rPr>
          <w:ins w:id="160" w:author="wei" w:date="2021-10-29T13:52:00Z"/>
        </w:rPr>
      </w:pPr>
      <w:ins w:id="161" w:author="wei" w:date="2021-10-29T13:52:00Z">
        <w:r w:rsidRPr="007A5C6C">
          <w:t>...</w:t>
        </w:r>
      </w:ins>
    </w:p>
    <w:p w14:paraId="509ECEB2" w14:textId="77777777" w:rsidR="00061458" w:rsidRPr="007A5C6C" w:rsidRDefault="00061458" w:rsidP="00061458">
      <w:pPr>
        <w:pStyle w:val="B1"/>
        <w:rPr>
          <w:ins w:id="162" w:author="wei" w:date="2021-10-29T13:52:00Z"/>
        </w:rPr>
      </w:pPr>
      <w:ins w:id="163" w:author="wei" w:date="2021-10-29T13:52:00Z">
        <w:r w:rsidRPr="007A5C6C">
          <w:t>1&gt;</w:t>
        </w:r>
        <w:r w:rsidRPr="007A5C6C">
          <w:tab/>
          <w:t xml:space="preserve">increment the </w:t>
        </w:r>
        <w:proofErr w:type="spellStart"/>
        <w:r w:rsidRPr="007A5C6C">
          <w:rPr>
            <w:i/>
          </w:rPr>
          <w:t>numberOfReportsSent</w:t>
        </w:r>
        <w:proofErr w:type="spellEnd"/>
        <w:r w:rsidRPr="007A5C6C">
          <w:t xml:space="preserve"> as defined within the </w:t>
        </w:r>
        <w:proofErr w:type="spellStart"/>
        <w:r w:rsidRPr="007A5C6C">
          <w:rPr>
            <w:i/>
          </w:rPr>
          <w:t>VarMeasReportList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by 1;</w:t>
        </w:r>
      </w:ins>
    </w:p>
    <w:p w14:paraId="776C650B" w14:textId="77777777" w:rsidR="00061458" w:rsidRPr="007A5C6C" w:rsidRDefault="00061458" w:rsidP="00061458">
      <w:pPr>
        <w:pStyle w:val="B1"/>
        <w:rPr>
          <w:ins w:id="164" w:author="wei" w:date="2021-10-29T13:52:00Z"/>
        </w:rPr>
      </w:pPr>
      <w:ins w:id="165" w:author="wei" w:date="2021-10-29T13:52:00Z">
        <w:r w:rsidRPr="007A5C6C">
          <w:t>1&gt;</w:t>
        </w:r>
        <w:r w:rsidRPr="007A5C6C">
          <w:tab/>
          <w:t>stop the periodical reporting timer, if running;</w:t>
        </w:r>
      </w:ins>
    </w:p>
    <w:p w14:paraId="146D43CC" w14:textId="77777777" w:rsidR="00061458" w:rsidRPr="007A5C6C" w:rsidRDefault="00061458" w:rsidP="00061458">
      <w:pPr>
        <w:pStyle w:val="B1"/>
        <w:rPr>
          <w:ins w:id="166" w:author="wei" w:date="2021-10-29T13:52:00Z"/>
        </w:rPr>
      </w:pPr>
      <w:ins w:id="167" w:author="wei" w:date="2021-10-29T13:52:00Z">
        <w:r w:rsidRPr="007A5C6C">
          <w:t>1&gt;</w:t>
        </w:r>
        <w:r w:rsidRPr="007A5C6C">
          <w:tab/>
          <w:t xml:space="preserve">if the </w:t>
        </w:r>
        <w:proofErr w:type="spellStart"/>
        <w:r w:rsidRPr="007A5C6C">
          <w:rPr>
            <w:i/>
          </w:rPr>
          <w:t>numberOfReportsSent</w:t>
        </w:r>
        <w:proofErr w:type="spellEnd"/>
        <w:r w:rsidRPr="007A5C6C">
          <w:t xml:space="preserve"> as defined within the </w:t>
        </w:r>
        <w:proofErr w:type="spellStart"/>
        <w:r w:rsidRPr="007A5C6C">
          <w:rPr>
            <w:i/>
          </w:rPr>
          <w:t>VarMeasReportList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is less than the </w:t>
        </w:r>
        <w:proofErr w:type="spellStart"/>
        <w:r w:rsidRPr="007A5C6C">
          <w:rPr>
            <w:i/>
          </w:rPr>
          <w:t>reportAmount</w:t>
        </w:r>
        <w:proofErr w:type="spellEnd"/>
        <w:r w:rsidRPr="007A5C6C">
          <w:t xml:space="preserve"> as defined within the corresponding </w:t>
        </w:r>
        <w:proofErr w:type="spellStart"/>
        <w:r w:rsidRPr="007A5C6C">
          <w:rPr>
            <w:i/>
          </w:rPr>
          <w:t>reportConfig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>:</w:t>
        </w:r>
      </w:ins>
    </w:p>
    <w:p w14:paraId="3ECE92B2" w14:textId="77777777" w:rsidR="00061458" w:rsidRPr="007A5C6C" w:rsidRDefault="00061458" w:rsidP="00061458">
      <w:pPr>
        <w:pStyle w:val="B2"/>
        <w:rPr>
          <w:ins w:id="168" w:author="wei" w:date="2021-10-29T13:52:00Z"/>
        </w:rPr>
      </w:pPr>
      <w:ins w:id="169" w:author="wei" w:date="2021-10-29T13:52:00Z">
        <w:r w:rsidRPr="007A5C6C">
          <w:t>2&gt;</w:t>
        </w:r>
        <w:r w:rsidRPr="007A5C6C">
          <w:tab/>
          <w:t xml:space="preserve">start the periodical reporting timer with the value of </w:t>
        </w:r>
        <w:proofErr w:type="spellStart"/>
        <w:r w:rsidRPr="007A5C6C">
          <w:rPr>
            <w:i/>
          </w:rPr>
          <w:t>reportInterval</w:t>
        </w:r>
        <w:proofErr w:type="spellEnd"/>
        <w:r w:rsidRPr="007A5C6C">
          <w:t xml:space="preserve"> as defined within the corresponding </w:t>
        </w:r>
        <w:proofErr w:type="spellStart"/>
        <w:r w:rsidRPr="007A5C6C">
          <w:rPr>
            <w:i/>
          </w:rPr>
          <w:t>reportConfig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>;</w:t>
        </w:r>
      </w:ins>
    </w:p>
    <w:p w14:paraId="15DE893D" w14:textId="77777777" w:rsidR="00061458" w:rsidRPr="007A5C6C" w:rsidRDefault="00061458" w:rsidP="00061458">
      <w:pPr>
        <w:pStyle w:val="B1"/>
        <w:rPr>
          <w:ins w:id="170" w:author="wei" w:date="2021-10-29T13:52:00Z"/>
        </w:rPr>
      </w:pPr>
      <w:ins w:id="171" w:author="wei" w:date="2021-10-29T13:52:00Z">
        <w:r w:rsidRPr="007A5C6C">
          <w:t>...</w:t>
        </w:r>
      </w:ins>
    </w:p>
    <w:p w14:paraId="1543A315" w14:textId="77777777" w:rsidR="00061458" w:rsidRPr="007A5C6C" w:rsidRDefault="00061458" w:rsidP="00061458">
      <w:pPr>
        <w:pStyle w:val="B1"/>
        <w:rPr>
          <w:ins w:id="172" w:author="wei" w:date="2021-10-29T13:52:00Z"/>
        </w:rPr>
      </w:pPr>
      <w:ins w:id="173" w:author="wei" w:date="2021-10-29T13:52:00Z">
        <w:r w:rsidRPr="007A5C6C">
          <w:t>1&gt;</w:t>
        </w:r>
        <w:r w:rsidRPr="007A5C6C">
          <w:tab/>
          <w:t>else:</w:t>
        </w:r>
      </w:ins>
    </w:p>
    <w:p w14:paraId="5ED41FC3" w14:textId="77777777" w:rsidR="00061458" w:rsidRPr="007A5C6C" w:rsidRDefault="00061458" w:rsidP="00061458">
      <w:pPr>
        <w:pStyle w:val="B2"/>
        <w:rPr>
          <w:ins w:id="174" w:author="wei" w:date="2021-10-29T13:52:00Z"/>
          <w:lang w:eastAsia="zh-CN"/>
        </w:rPr>
      </w:pPr>
      <w:ins w:id="175" w:author="wei" w:date="2021-10-29T13:52:00Z">
        <w:r w:rsidRPr="007A5C6C">
          <w:t>2&gt;</w:t>
        </w:r>
        <w:r w:rsidRPr="007A5C6C">
          <w:tab/>
          <w:t xml:space="preserve">submit the </w:t>
        </w:r>
        <w:proofErr w:type="spellStart"/>
        <w:r w:rsidRPr="007A5C6C">
          <w:rPr>
            <w:i/>
          </w:rPr>
          <w:t>MeasurementReport</w:t>
        </w:r>
        <w:proofErr w:type="spellEnd"/>
        <w:r w:rsidRPr="007A5C6C">
          <w:t xml:space="preserve"> message to lower layers for transmission, upon which the procedure ends.</w:t>
        </w:r>
      </w:ins>
    </w:p>
    <w:p w14:paraId="0AD37274" w14:textId="77777777" w:rsidR="00061458" w:rsidRPr="007A5C6C" w:rsidRDefault="00061458" w:rsidP="00061458">
      <w:pPr>
        <w:pStyle w:val="H6"/>
        <w:rPr>
          <w:ins w:id="176" w:author="wei" w:date="2021-10-29T13:52:00Z"/>
        </w:rPr>
      </w:pPr>
      <w:ins w:id="177" w:author="wei" w:date="2021-10-29T13:52:00Z">
        <w:r>
          <w:rPr>
            <w:lang w:eastAsia="zh-CN"/>
          </w:rPr>
          <w:t>12.2.3.2</w:t>
        </w:r>
        <w:r w:rsidRPr="007A5C6C">
          <w:t>.3</w:t>
        </w:r>
        <w:r w:rsidRPr="007A5C6C">
          <w:tab/>
          <w:t>Test description</w:t>
        </w:r>
      </w:ins>
    </w:p>
    <w:p w14:paraId="6CDA9438" w14:textId="77777777" w:rsidR="00061458" w:rsidRPr="007A5C6C" w:rsidRDefault="00061458" w:rsidP="00061458">
      <w:pPr>
        <w:pStyle w:val="H6"/>
        <w:rPr>
          <w:ins w:id="178" w:author="wei" w:date="2021-10-29T13:52:00Z"/>
          <w:lang w:eastAsia="zh-CN"/>
        </w:rPr>
      </w:pPr>
      <w:ins w:id="179" w:author="wei" w:date="2021-10-29T13:52:00Z">
        <w:r>
          <w:rPr>
            <w:lang w:eastAsia="zh-CN"/>
          </w:rPr>
          <w:t>12.2.3.2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18751E82" w14:textId="77777777" w:rsidR="00061458" w:rsidRPr="007A5C6C" w:rsidRDefault="00061458" w:rsidP="00061458">
      <w:pPr>
        <w:pStyle w:val="H6"/>
        <w:rPr>
          <w:ins w:id="180" w:author="wei" w:date="2021-10-29T13:52:00Z"/>
        </w:rPr>
      </w:pPr>
      <w:ins w:id="181" w:author="wei" w:date="2021-10-29T13:52:00Z">
        <w:r w:rsidRPr="007A5C6C">
          <w:t>System Simulator:</w:t>
        </w:r>
      </w:ins>
    </w:p>
    <w:p w14:paraId="602025EF" w14:textId="77777777" w:rsidR="00061458" w:rsidRPr="007A5C6C" w:rsidRDefault="00061458" w:rsidP="00061458">
      <w:pPr>
        <w:pStyle w:val="B1"/>
        <w:rPr>
          <w:ins w:id="182" w:author="wei" w:date="2021-10-29T13:52:00Z"/>
        </w:rPr>
      </w:pPr>
      <w:ins w:id="183" w:author="wei" w:date="2021-10-29T13:52:00Z">
        <w:r w:rsidRPr="007A5C6C">
          <w:t>-</w:t>
        </w:r>
        <w:r w:rsidRPr="007A5C6C">
          <w:tab/>
          <w:t>SS-NW</w:t>
        </w:r>
      </w:ins>
    </w:p>
    <w:p w14:paraId="4C5C3151" w14:textId="77777777" w:rsidR="00061458" w:rsidRPr="007A5C6C" w:rsidRDefault="00061458" w:rsidP="00061458">
      <w:pPr>
        <w:pStyle w:val="B2"/>
        <w:rPr>
          <w:ins w:id="184" w:author="wei" w:date="2021-10-29T13:52:00Z"/>
        </w:rPr>
      </w:pPr>
      <w:ins w:id="185" w:author="wei" w:date="2021-10-29T13:52:00Z">
        <w:r w:rsidRPr="007A5C6C">
          <w:t>-</w:t>
        </w:r>
        <w:r w:rsidRPr="007A5C6C">
          <w:tab/>
          <w:t>NR Cell 1</w:t>
        </w:r>
      </w:ins>
    </w:p>
    <w:p w14:paraId="07DCD50F" w14:textId="0A0AFD0B" w:rsidR="00061458" w:rsidRPr="007A5C6C" w:rsidRDefault="00061458" w:rsidP="00061458">
      <w:pPr>
        <w:pStyle w:val="B2"/>
        <w:rPr>
          <w:ins w:id="186" w:author="wei" w:date="2021-10-29T13:52:00Z"/>
        </w:rPr>
      </w:pPr>
      <w:ins w:id="187" w:author="wei" w:date="2021-10-29T13:52:00Z">
        <w:r w:rsidRPr="007A5C6C">
          <w:t>-</w:t>
        </w:r>
        <w:r w:rsidRPr="007A5C6C">
          <w:tab/>
          <w:t>Sy</w:t>
        </w:r>
        <w:r>
          <w:t xml:space="preserve">stem information combination </w:t>
        </w:r>
        <w:r w:rsidR="007F377A">
          <w:rPr>
            <w:rFonts w:hint="eastAsia"/>
            <w:lang w:eastAsia="zh-CN"/>
          </w:rPr>
          <w:t>NR-</w:t>
        </w:r>
        <w:r>
          <w:rPr>
            <w:rFonts w:hint="eastAsia"/>
            <w:lang w:eastAsia="zh-CN"/>
          </w:rPr>
          <w:t>14</w:t>
        </w:r>
        <w:r w:rsidRPr="007A5C6C">
          <w:t xml:space="preserve"> as defined in TS 38.508-1 [4] clause 4.4.3.1 is used in NR Cell 1.</w:t>
        </w:r>
      </w:ins>
    </w:p>
    <w:p w14:paraId="3DE651C1" w14:textId="77777777" w:rsidR="00061458" w:rsidRPr="007A5C6C" w:rsidRDefault="00061458" w:rsidP="00061458">
      <w:pPr>
        <w:pStyle w:val="B1"/>
        <w:rPr>
          <w:ins w:id="188" w:author="wei" w:date="2021-10-29T13:52:00Z"/>
          <w:lang w:eastAsia="zh-CN"/>
        </w:rPr>
      </w:pPr>
      <w:ins w:id="189" w:author="wei" w:date="2021-10-29T13:52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SS-UE</w:t>
        </w:r>
      </w:ins>
    </w:p>
    <w:p w14:paraId="47DB2085" w14:textId="77777777" w:rsidR="00061458" w:rsidRPr="007A5C6C" w:rsidRDefault="00061458" w:rsidP="00061458">
      <w:pPr>
        <w:pStyle w:val="B2"/>
        <w:rPr>
          <w:ins w:id="190" w:author="wei" w:date="2021-10-29T13:52:00Z"/>
          <w:lang w:eastAsia="zh-CN"/>
        </w:rPr>
      </w:pPr>
      <w:ins w:id="191" w:author="wei" w:date="2021-10-29T13:52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 xml:space="preserve">Operating as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 transmitting device on the resources that UE is expected to use for transmission.</w:t>
        </w:r>
      </w:ins>
    </w:p>
    <w:p w14:paraId="3C7B6C21" w14:textId="77777777" w:rsidR="00061458" w:rsidRPr="007A5C6C" w:rsidRDefault="00061458" w:rsidP="00061458">
      <w:pPr>
        <w:pStyle w:val="H6"/>
        <w:rPr>
          <w:ins w:id="192" w:author="wei" w:date="2021-10-29T13:52:00Z"/>
        </w:rPr>
      </w:pPr>
      <w:ins w:id="193" w:author="wei" w:date="2021-10-29T13:52:00Z">
        <w:r w:rsidRPr="007A5C6C">
          <w:t>UE:</w:t>
        </w:r>
      </w:ins>
    </w:p>
    <w:p w14:paraId="65EFF159" w14:textId="77777777" w:rsidR="00061458" w:rsidRPr="007A5C6C" w:rsidRDefault="00061458" w:rsidP="00061458">
      <w:pPr>
        <w:pStyle w:val="B1"/>
        <w:numPr>
          <w:ilvl w:val="0"/>
          <w:numId w:val="4"/>
        </w:numPr>
        <w:rPr>
          <w:ins w:id="194" w:author="wei" w:date="2021-10-29T13:52:00Z"/>
          <w:lang w:eastAsia="zh-CN"/>
        </w:rPr>
      </w:pPr>
      <w:ins w:id="195" w:author="wei" w:date="2021-10-29T13:52:00Z">
        <w:r w:rsidRPr="007A5C6C">
          <w:rPr>
            <w:lang w:eastAsia="zh-CN"/>
          </w:rPr>
          <w:t xml:space="preserve">UE is authorised to perform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communication.</w:t>
        </w:r>
      </w:ins>
    </w:p>
    <w:p w14:paraId="410AC87C" w14:textId="77777777" w:rsidR="00061458" w:rsidRPr="007A5C6C" w:rsidRDefault="00061458" w:rsidP="00061458">
      <w:pPr>
        <w:pStyle w:val="H6"/>
        <w:rPr>
          <w:ins w:id="196" w:author="wei" w:date="2021-10-29T13:52:00Z"/>
        </w:rPr>
      </w:pPr>
      <w:ins w:id="197" w:author="wei" w:date="2021-10-29T13:52:00Z">
        <w:r w:rsidRPr="007A5C6C">
          <w:t>Preamble:</w:t>
        </w:r>
      </w:ins>
    </w:p>
    <w:p w14:paraId="55BA1F21" w14:textId="77777777" w:rsidR="00061458" w:rsidRPr="007A5C6C" w:rsidRDefault="00061458" w:rsidP="00061458">
      <w:pPr>
        <w:pStyle w:val="B1"/>
        <w:rPr>
          <w:ins w:id="198" w:author="wei" w:date="2021-10-29T13:52:00Z"/>
          <w:rFonts w:eastAsia="Arial"/>
        </w:rPr>
      </w:pPr>
      <w:ins w:id="199" w:author="wei" w:date="2021-10-29T13:52:00Z">
        <w:r w:rsidRPr="007A5C6C">
          <w:t>-</w:t>
        </w:r>
        <w:r w:rsidRPr="007A5C6C">
          <w:tab/>
          <w:t>The UE is in state 3N-</w:t>
        </w:r>
        <w:r>
          <w:rPr>
            <w:rFonts w:hint="eastAsia"/>
            <w:lang w:eastAsia="zh-CN"/>
          </w:rPr>
          <w:t>B</w:t>
        </w:r>
        <w:r w:rsidRPr="007A5C6C">
          <w:t xml:space="preserve"> as defined in TS 38.508-1 [4], subclause 4.4A on NR Cell 1.</w:t>
        </w:r>
      </w:ins>
    </w:p>
    <w:p w14:paraId="604905E9" w14:textId="77777777" w:rsidR="00061458" w:rsidRPr="0025732F" w:rsidRDefault="00061458" w:rsidP="00061458">
      <w:pPr>
        <w:pStyle w:val="H6"/>
        <w:rPr>
          <w:ins w:id="200" w:author="wei" w:date="2021-10-29T13:52:00Z"/>
          <w:lang w:eastAsia="zh-CN"/>
        </w:rPr>
      </w:pPr>
      <w:ins w:id="201" w:author="wei" w:date="2021-10-29T13:52:00Z">
        <w:r>
          <w:rPr>
            <w:lang w:eastAsia="zh-CN"/>
          </w:rPr>
          <w:t>12.2.3.2</w:t>
        </w:r>
        <w:r w:rsidRPr="007A5C6C">
          <w:t>.3.2</w:t>
        </w:r>
        <w:r w:rsidRPr="007A5C6C">
          <w:tab/>
          <w:t>Test procedure sequence</w:t>
        </w:r>
      </w:ins>
    </w:p>
    <w:p w14:paraId="6C749C13" w14:textId="77777777" w:rsidR="00061458" w:rsidRPr="007A5C6C" w:rsidRDefault="00061458" w:rsidP="00061458">
      <w:pPr>
        <w:pStyle w:val="TH"/>
        <w:rPr>
          <w:ins w:id="202" w:author="wei" w:date="2021-10-29T13:52:00Z"/>
        </w:rPr>
      </w:pPr>
      <w:ins w:id="203" w:author="wei" w:date="2021-10-29T13:52:00Z">
        <w:r>
          <w:t>Table 12.2.3.2.3.2-1</w:t>
        </w:r>
        <w:r w:rsidRPr="007A5C6C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061458" w:rsidRPr="007A5C6C" w14:paraId="619FE73C" w14:textId="77777777" w:rsidTr="0070481C">
        <w:trPr>
          <w:ins w:id="204" w:author="wei" w:date="2021-10-29T13:52:00Z"/>
        </w:trPr>
        <w:tc>
          <w:tcPr>
            <w:tcW w:w="534" w:type="dxa"/>
            <w:vMerge w:val="restart"/>
            <w:hideMark/>
          </w:tcPr>
          <w:p w14:paraId="50947C56" w14:textId="77777777" w:rsidR="00061458" w:rsidRDefault="00061458" w:rsidP="0070481C">
            <w:pPr>
              <w:pStyle w:val="TAH"/>
              <w:rPr>
                <w:ins w:id="205" w:author="wei" w:date="2021-10-29T13:52:00Z"/>
                <w:lang w:eastAsia="zh-CN"/>
              </w:rPr>
            </w:pPr>
            <w:ins w:id="206" w:author="wei" w:date="2021-10-29T13:52:00Z">
              <w:r w:rsidRPr="007A5C6C">
                <w:t>St</w:t>
              </w:r>
            </w:ins>
          </w:p>
          <w:p w14:paraId="6B72DD9C" w14:textId="77777777" w:rsidR="00061458" w:rsidRPr="007A5C6C" w:rsidRDefault="00061458" w:rsidP="0070481C">
            <w:pPr>
              <w:pStyle w:val="TAH"/>
              <w:rPr>
                <w:ins w:id="207" w:author="wei" w:date="2021-10-29T13:52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30AC98DE" w14:textId="77777777" w:rsidR="00061458" w:rsidRDefault="00061458" w:rsidP="0070481C">
            <w:pPr>
              <w:pStyle w:val="TAH"/>
              <w:rPr>
                <w:ins w:id="208" w:author="wei" w:date="2021-10-29T13:52:00Z"/>
                <w:lang w:eastAsia="zh-CN"/>
              </w:rPr>
            </w:pPr>
            <w:ins w:id="209" w:author="wei" w:date="2021-10-29T13:52:00Z">
              <w:r w:rsidRPr="007A5C6C">
                <w:t>Procedure</w:t>
              </w:r>
            </w:ins>
          </w:p>
          <w:p w14:paraId="68714567" w14:textId="77777777" w:rsidR="00061458" w:rsidRPr="007A5C6C" w:rsidRDefault="00061458" w:rsidP="0070481C">
            <w:pPr>
              <w:pStyle w:val="TAH"/>
              <w:rPr>
                <w:ins w:id="210" w:author="wei" w:date="2021-10-29T13:52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5C806891" w14:textId="77777777" w:rsidR="00061458" w:rsidRPr="007A5C6C" w:rsidRDefault="00061458" w:rsidP="0070481C">
            <w:pPr>
              <w:pStyle w:val="TAH"/>
              <w:rPr>
                <w:ins w:id="211" w:author="wei" w:date="2021-10-29T13:52:00Z"/>
              </w:rPr>
            </w:pPr>
            <w:ins w:id="212" w:author="wei" w:date="2021-10-29T13:52:00Z">
              <w:r w:rsidRPr="007A5C6C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45386EF2" w14:textId="77777777" w:rsidR="00061458" w:rsidRDefault="00061458" w:rsidP="0070481C">
            <w:pPr>
              <w:pStyle w:val="TAH"/>
              <w:rPr>
                <w:ins w:id="213" w:author="wei" w:date="2021-10-29T13:52:00Z"/>
                <w:lang w:eastAsia="zh-CN"/>
              </w:rPr>
            </w:pPr>
            <w:ins w:id="214" w:author="wei" w:date="2021-10-29T13:52:00Z">
              <w:r w:rsidRPr="007A5C6C">
                <w:t>TP</w:t>
              </w:r>
            </w:ins>
          </w:p>
          <w:p w14:paraId="210525D0" w14:textId="77777777" w:rsidR="00061458" w:rsidRPr="007A5C6C" w:rsidRDefault="00061458" w:rsidP="0070481C">
            <w:pPr>
              <w:pStyle w:val="TAH"/>
              <w:rPr>
                <w:ins w:id="215" w:author="wei" w:date="2021-10-29T13:52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5D88659E" w14:textId="77777777" w:rsidR="00061458" w:rsidRDefault="00061458" w:rsidP="0070481C">
            <w:pPr>
              <w:pStyle w:val="TAH"/>
              <w:rPr>
                <w:ins w:id="216" w:author="wei" w:date="2021-10-29T13:52:00Z"/>
                <w:lang w:eastAsia="zh-CN"/>
              </w:rPr>
            </w:pPr>
            <w:ins w:id="217" w:author="wei" w:date="2021-10-29T13:52:00Z">
              <w:r w:rsidRPr="007A5C6C">
                <w:t>Verdict</w:t>
              </w:r>
            </w:ins>
          </w:p>
          <w:p w14:paraId="54AF3C0F" w14:textId="77777777" w:rsidR="00061458" w:rsidRPr="007A5C6C" w:rsidRDefault="00061458" w:rsidP="0070481C">
            <w:pPr>
              <w:pStyle w:val="TAH"/>
              <w:rPr>
                <w:ins w:id="218" w:author="wei" w:date="2021-10-29T13:52:00Z"/>
                <w:lang w:eastAsia="zh-CN"/>
              </w:rPr>
            </w:pPr>
          </w:p>
        </w:tc>
      </w:tr>
      <w:tr w:rsidR="00061458" w:rsidRPr="007A5C6C" w14:paraId="40ADCC5E" w14:textId="77777777" w:rsidTr="0070481C">
        <w:trPr>
          <w:ins w:id="219" w:author="wei" w:date="2021-10-29T13:52:00Z"/>
        </w:trPr>
        <w:tc>
          <w:tcPr>
            <w:tcW w:w="534" w:type="dxa"/>
            <w:vMerge/>
          </w:tcPr>
          <w:p w14:paraId="4E76D631" w14:textId="77777777" w:rsidR="00061458" w:rsidRPr="007A5C6C" w:rsidRDefault="00061458" w:rsidP="0070481C">
            <w:pPr>
              <w:pStyle w:val="TAH"/>
              <w:rPr>
                <w:ins w:id="220" w:author="wei" w:date="2021-10-29T13:52:00Z"/>
              </w:rPr>
            </w:pPr>
          </w:p>
        </w:tc>
        <w:tc>
          <w:tcPr>
            <w:tcW w:w="3969" w:type="dxa"/>
            <w:vMerge/>
          </w:tcPr>
          <w:p w14:paraId="4003F722" w14:textId="77777777" w:rsidR="00061458" w:rsidRPr="007A5C6C" w:rsidRDefault="00061458" w:rsidP="0070481C">
            <w:pPr>
              <w:pStyle w:val="TAH"/>
              <w:rPr>
                <w:ins w:id="221" w:author="wei" w:date="2021-10-29T13:52:00Z"/>
              </w:rPr>
            </w:pPr>
          </w:p>
        </w:tc>
        <w:tc>
          <w:tcPr>
            <w:tcW w:w="709" w:type="dxa"/>
            <w:hideMark/>
          </w:tcPr>
          <w:p w14:paraId="732CAB51" w14:textId="77777777" w:rsidR="00061458" w:rsidRPr="007A5C6C" w:rsidRDefault="00061458" w:rsidP="0070481C">
            <w:pPr>
              <w:pStyle w:val="TAH"/>
              <w:rPr>
                <w:ins w:id="222" w:author="wei" w:date="2021-10-29T13:52:00Z"/>
              </w:rPr>
            </w:pPr>
            <w:ins w:id="223" w:author="wei" w:date="2021-10-29T13:52:00Z">
              <w:r w:rsidRPr="007A5C6C">
                <w:t>U - S</w:t>
              </w:r>
            </w:ins>
          </w:p>
        </w:tc>
        <w:tc>
          <w:tcPr>
            <w:tcW w:w="2977" w:type="dxa"/>
            <w:hideMark/>
          </w:tcPr>
          <w:p w14:paraId="13B525B5" w14:textId="77777777" w:rsidR="00061458" w:rsidRPr="007A5C6C" w:rsidRDefault="00061458" w:rsidP="0070481C">
            <w:pPr>
              <w:pStyle w:val="TAH"/>
              <w:rPr>
                <w:ins w:id="224" w:author="wei" w:date="2021-10-29T13:52:00Z"/>
              </w:rPr>
            </w:pPr>
            <w:ins w:id="225" w:author="wei" w:date="2021-10-29T13:52:00Z">
              <w:r w:rsidRPr="007A5C6C">
                <w:t>Message</w:t>
              </w:r>
            </w:ins>
          </w:p>
        </w:tc>
        <w:tc>
          <w:tcPr>
            <w:tcW w:w="567" w:type="dxa"/>
            <w:vMerge/>
          </w:tcPr>
          <w:p w14:paraId="27745E28" w14:textId="77777777" w:rsidR="00061458" w:rsidRPr="007A5C6C" w:rsidRDefault="00061458" w:rsidP="0070481C">
            <w:pPr>
              <w:pStyle w:val="TAH"/>
              <w:rPr>
                <w:ins w:id="226" w:author="wei" w:date="2021-10-29T13:52:00Z"/>
              </w:rPr>
            </w:pPr>
          </w:p>
        </w:tc>
        <w:tc>
          <w:tcPr>
            <w:tcW w:w="850" w:type="dxa"/>
            <w:vMerge/>
          </w:tcPr>
          <w:p w14:paraId="364CF05C" w14:textId="77777777" w:rsidR="00061458" w:rsidRPr="007A5C6C" w:rsidRDefault="00061458" w:rsidP="0070481C">
            <w:pPr>
              <w:pStyle w:val="TAH"/>
              <w:rPr>
                <w:ins w:id="227" w:author="wei" w:date="2021-10-29T13:52:00Z"/>
              </w:rPr>
            </w:pPr>
          </w:p>
        </w:tc>
      </w:tr>
      <w:tr w:rsidR="00061458" w:rsidRPr="007A5C6C" w14:paraId="1D8873DF" w14:textId="77777777" w:rsidTr="0070481C">
        <w:trPr>
          <w:ins w:id="228" w:author="wei" w:date="2021-10-29T13:52:00Z"/>
        </w:trPr>
        <w:tc>
          <w:tcPr>
            <w:tcW w:w="534" w:type="dxa"/>
          </w:tcPr>
          <w:p w14:paraId="66860EE8" w14:textId="77777777" w:rsidR="00061458" w:rsidRPr="007A5C6C" w:rsidRDefault="00061458" w:rsidP="0070481C">
            <w:pPr>
              <w:pStyle w:val="TAC"/>
              <w:rPr>
                <w:ins w:id="229" w:author="wei" w:date="2021-10-29T13:52:00Z"/>
              </w:rPr>
            </w:pPr>
            <w:ins w:id="230" w:author="wei" w:date="2021-10-29T13:52:00Z">
              <w:r w:rsidRPr="007A5C6C">
                <w:t>1</w:t>
              </w:r>
            </w:ins>
          </w:p>
        </w:tc>
        <w:tc>
          <w:tcPr>
            <w:tcW w:w="3969" w:type="dxa"/>
          </w:tcPr>
          <w:p w14:paraId="3FF6D58A" w14:textId="77777777" w:rsidR="00061458" w:rsidRPr="007A5C6C" w:rsidRDefault="00061458" w:rsidP="0070481C">
            <w:pPr>
              <w:pStyle w:val="TAL"/>
              <w:rPr>
                <w:ins w:id="231" w:author="wei" w:date="2021-10-29T13:52:00Z"/>
                <w:lang w:eastAsia="sv-SE"/>
              </w:rPr>
            </w:pPr>
            <w:ins w:id="232" w:author="wei" w:date="2021-10-29T13:52:00Z">
              <w:r w:rsidRPr="007A5C6C">
                <w:rPr>
                  <w:lang w:eastAsia="sv-SE"/>
                </w:rPr>
                <w:t xml:space="preserve">The UE transmits a </w:t>
              </w:r>
              <w:proofErr w:type="spellStart"/>
              <w:r w:rsidRPr="004161B3">
                <w:rPr>
                  <w:i/>
                  <w:lang w:eastAsia="sv-SE"/>
                </w:rPr>
                <w:t>SidelinkUEInformationNR</w:t>
              </w:r>
              <w:proofErr w:type="spellEnd"/>
              <w:r w:rsidRPr="007A5C6C">
                <w:rPr>
                  <w:lang w:eastAsia="sv-SE"/>
                </w:rPr>
                <w:t xml:space="preserve"> message to request resources for transmission of NR </w:t>
              </w:r>
              <w:proofErr w:type="spellStart"/>
              <w:r w:rsidRPr="007A5C6C">
                <w:rPr>
                  <w:lang w:eastAsia="sv-SE"/>
                </w:rPr>
                <w:t>sidelink</w:t>
              </w:r>
              <w:proofErr w:type="spellEnd"/>
              <w:r w:rsidRPr="007A5C6C">
                <w:rPr>
                  <w:lang w:eastAsia="sv-SE"/>
                </w:rPr>
                <w:t xml:space="preserve"> communication.</w:t>
              </w:r>
            </w:ins>
          </w:p>
        </w:tc>
        <w:tc>
          <w:tcPr>
            <w:tcW w:w="709" w:type="dxa"/>
          </w:tcPr>
          <w:p w14:paraId="7B6AE140" w14:textId="77777777" w:rsidR="00061458" w:rsidRPr="007A5C6C" w:rsidRDefault="00061458" w:rsidP="0070481C">
            <w:pPr>
              <w:pStyle w:val="TAC"/>
              <w:rPr>
                <w:ins w:id="233" w:author="wei" w:date="2021-10-29T13:52:00Z"/>
              </w:rPr>
            </w:pPr>
            <w:ins w:id="234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4E505773" w14:textId="77777777" w:rsidR="00061458" w:rsidRPr="007A5C6C" w:rsidRDefault="00061458" w:rsidP="0070481C">
            <w:pPr>
              <w:pStyle w:val="TAL"/>
              <w:rPr>
                <w:ins w:id="235" w:author="wei" w:date="2021-10-29T13:52:00Z"/>
              </w:rPr>
            </w:pPr>
            <w:ins w:id="236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  <w:lang w:eastAsia="sv-SE"/>
                </w:rPr>
                <w:t>SidelinkUEInformationNR</w:t>
              </w:r>
              <w:proofErr w:type="spellEnd"/>
            </w:ins>
          </w:p>
        </w:tc>
        <w:tc>
          <w:tcPr>
            <w:tcW w:w="567" w:type="dxa"/>
          </w:tcPr>
          <w:p w14:paraId="7B37B2B6" w14:textId="77777777" w:rsidR="00061458" w:rsidRPr="007A5C6C" w:rsidRDefault="00061458" w:rsidP="0070481C">
            <w:pPr>
              <w:pStyle w:val="TAC"/>
              <w:rPr>
                <w:ins w:id="237" w:author="wei" w:date="2021-10-29T13:52:00Z"/>
              </w:rPr>
            </w:pPr>
            <w:ins w:id="238" w:author="wei" w:date="2021-10-29T13:52:00Z">
              <w:r w:rsidRPr="007A5C6C">
                <w:t>-</w:t>
              </w:r>
            </w:ins>
          </w:p>
        </w:tc>
        <w:tc>
          <w:tcPr>
            <w:tcW w:w="850" w:type="dxa"/>
          </w:tcPr>
          <w:p w14:paraId="22CFEB74" w14:textId="77777777" w:rsidR="00061458" w:rsidRPr="007A5C6C" w:rsidRDefault="00061458" w:rsidP="0070481C">
            <w:pPr>
              <w:pStyle w:val="TAC"/>
              <w:rPr>
                <w:ins w:id="239" w:author="wei" w:date="2021-10-29T13:52:00Z"/>
              </w:rPr>
            </w:pPr>
            <w:ins w:id="240" w:author="wei" w:date="2021-10-29T13:52:00Z">
              <w:r w:rsidRPr="007A5C6C">
                <w:t>-</w:t>
              </w:r>
            </w:ins>
          </w:p>
        </w:tc>
      </w:tr>
      <w:tr w:rsidR="00061458" w:rsidRPr="007A5C6C" w14:paraId="1081BF37" w14:textId="77777777" w:rsidTr="0070481C">
        <w:trPr>
          <w:ins w:id="241" w:author="wei" w:date="2021-10-29T13:52:00Z"/>
        </w:trPr>
        <w:tc>
          <w:tcPr>
            <w:tcW w:w="534" w:type="dxa"/>
          </w:tcPr>
          <w:p w14:paraId="16D1E45E" w14:textId="77777777" w:rsidR="00061458" w:rsidRPr="007A5C6C" w:rsidRDefault="00061458" w:rsidP="0070481C">
            <w:pPr>
              <w:pStyle w:val="TAC"/>
              <w:rPr>
                <w:ins w:id="242" w:author="wei" w:date="2021-10-29T13:52:00Z"/>
                <w:lang w:eastAsia="zh-CN"/>
              </w:rPr>
            </w:pPr>
            <w:ins w:id="243" w:author="wei" w:date="2021-10-29T13:5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0D32A006" w14:textId="77777777" w:rsidR="00061458" w:rsidRPr="007A5C6C" w:rsidRDefault="00061458" w:rsidP="0070481C">
            <w:pPr>
              <w:pStyle w:val="TAL"/>
              <w:rPr>
                <w:ins w:id="244" w:author="wei" w:date="2021-10-29T13:52:00Z"/>
                <w:lang w:eastAsia="sv-SE"/>
              </w:rPr>
            </w:pPr>
            <w:ins w:id="245" w:author="wei" w:date="2021-10-29T13:52:00Z">
              <w:r>
                <w:rPr>
                  <w:lang w:eastAsia="zh-CN"/>
                </w:rPr>
                <w:t xml:space="preserve">The </w:t>
              </w:r>
              <w:r w:rsidRPr="007A5C6C">
                <w:rPr>
                  <w:lang w:eastAsia="sv-SE"/>
                </w:rPr>
                <w:t xml:space="preserve">SS-NW transmits an </w:t>
              </w:r>
              <w:proofErr w:type="spellStart"/>
              <w:r w:rsidRPr="004161B3">
                <w:rPr>
                  <w:i/>
                  <w:iCs/>
                  <w:lang w:eastAsia="sv-SE"/>
                </w:rPr>
                <w:t>RRCReconfiguration</w:t>
              </w:r>
              <w:proofErr w:type="spellEnd"/>
              <w:r w:rsidRPr="007A5C6C">
                <w:rPr>
                  <w:lang w:eastAsia="sv-SE"/>
                </w:rPr>
                <w:t xml:space="preserve"> message with </w:t>
              </w:r>
              <w:proofErr w:type="spellStart"/>
              <w:r w:rsidRPr="004161B3">
                <w:rPr>
                  <w:i/>
                  <w:lang w:eastAsia="sv-SE"/>
                </w:rPr>
                <w:t>sl-ConfigDedicatedNR</w:t>
              </w:r>
              <w:proofErr w:type="spellEnd"/>
              <w:r w:rsidRPr="007A5C6C">
                <w:rPr>
                  <w:lang w:eastAsia="sv-SE"/>
                </w:rPr>
                <w:t xml:space="preserve"> to configure </w:t>
              </w:r>
              <w:r w:rsidRPr="000D4D79">
                <w:t>periodical CBR measurement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A31D0A8" w14:textId="77777777" w:rsidR="00061458" w:rsidRPr="007A5C6C" w:rsidRDefault="00061458" w:rsidP="0070481C">
            <w:pPr>
              <w:pStyle w:val="TAC"/>
              <w:rPr>
                <w:ins w:id="246" w:author="wei" w:date="2021-10-29T13:52:00Z"/>
              </w:rPr>
            </w:pPr>
            <w:ins w:id="247" w:author="wei" w:date="2021-10-29T13:52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141EAC01" w14:textId="77777777" w:rsidR="00061458" w:rsidRPr="007A5C6C" w:rsidRDefault="00061458" w:rsidP="0070481C">
            <w:pPr>
              <w:pStyle w:val="TAL"/>
              <w:rPr>
                <w:ins w:id="248" w:author="wei" w:date="2021-10-29T13:52:00Z"/>
                <w:iCs/>
              </w:rPr>
            </w:pPr>
            <w:ins w:id="249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77B95636" w14:textId="77777777" w:rsidR="00061458" w:rsidRPr="007A5C6C" w:rsidRDefault="00061458" w:rsidP="0070481C">
            <w:pPr>
              <w:pStyle w:val="TAC"/>
              <w:rPr>
                <w:ins w:id="250" w:author="wei" w:date="2021-10-29T13:52:00Z"/>
              </w:rPr>
            </w:pPr>
          </w:p>
        </w:tc>
        <w:tc>
          <w:tcPr>
            <w:tcW w:w="850" w:type="dxa"/>
          </w:tcPr>
          <w:p w14:paraId="1C2D4A22" w14:textId="77777777" w:rsidR="00061458" w:rsidRPr="007A5C6C" w:rsidRDefault="00061458" w:rsidP="0070481C">
            <w:pPr>
              <w:pStyle w:val="TAC"/>
              <w:rPr>
                <w:ins w:id="251" w:author="wei" w:date="2021-10-29T13:52:00Z"/>
              </w:rPr>
            </w:pPr>
          </w:p>
        </w:tc>
      </w:tr>
      <w:tr w:rsidR="00061458" w:rsidRPr="007A5C6C" w14:paraId="1D6C9209" w14:textId="77777777" w:rsidTr="0070481C">
        <w:trPr>
          <w:ins w:id="252" w:author="wei" w:date="2021-10-29T13:52:00Z"/>
        </w:trPr>
        <w:tc>
          <w:tcPr>
            <w:tcW w:w="534" w:type="dxa"/>
          </w:tcPr>
          <w:p w14:paraId="5C9151AF" w14:textId="77777777" w:rsidR="00061458" w:rsidRPr="007A5C6C" w:rsidRDefault="00061458" w:rsidP="0070481C">
            <w:pPr>
              <w:pStyle w:val="TAC"/>
              <w:rPr>
                <w:ins w:id="253" w:author="wei" w:date="2021-10-29T13:52:00Z"/>
                <w:lang w:eastAsia="zh-CN"/>
              </w:rPr>
            </w:pPr>
            <w:ins w:id="254" w:author="wei" w:date="2021-10-29T13:5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DF782F6" w14:textId="77777777" w:rsidR="00061458" w:rsidRPr="007A5C6C" w:rsidRDefault="00061458" w:rsidP="0070481C">
            <w:pPr>
              <w:pStyle w:val="TAL"/>
              <w:rPr>
                <w:ins w:id="255" w:author="wei" w:date="2021-10-29T13:52:00Z"/>
                <w:lang w:eastAsia="sv-SE"/>
              </w:rPr>
            </w:pPr>
            <w:ins w:id="256" w:author="wei" w:date="2021-10-29T13:52:00Z">
              <w:r>
                <w:rPr>
                  <w:lang w:eastAsia="zh-CN"/>
                </w:rPr>
                <w:t xml:space="preserve">The </w:t>
              </w:r>
              <w:r w:rsidRPr="007A5C6C">
                <w:rPr>
                  <w:lang w:eastAsia="zh-CN"/>
                </w:rPr>
                <w:t xml:space="preserve">UE </w:t>
              </w:r>
              <w:r w:rsidRPr="007A5C6C">
                <w:rPr>
                  <w:lang w:eastAsia="sv-SE"/>
                </w:rPr>
                <w:t xml:space="preserve">transmits an </w:t>
              </w:r>
              <w:proofErr w:type="spellStart"/>
              <w:r w:rsidRPr="004161B3">
                <w:rPr>
                  <w:i/>
                  <w:lang w:eastAsia="sv-SE"/>
                </w:rPr>
                <w:t>RRCReconfigurationComplete</w:t>
              </w:r>
              <w:proofErr w:type="spellEnd"/>
              <w:r w:rsidRPr="007A5C6C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2B67EFC9" w14:textId="77777777" w:rsidR="00061458" w:rsidRPr="007A5C6C" w:rsidRDefault="00061458" w:rsidP="0070481C">
            <w:pPr>
              <w:pStyle w:val="TAC"/>
              <w:rPr>
                <w:ins w:id="257" w:author="wei" w:date="2021-10-29T13:52:00Z"/>
              </w:rPr>
            </w:pPr>
            <w:ins w:id="258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4D66B262" w14:textId="77777777" w:rsidR="00061458" w:rsidRPr="007A5C6C" w:rsidRDefault="00061458" w:rsidP="0070481C">
            <w:pPr>
              <w:pStyle w:val="TAL"/>
              <w:rPr>
                <w:ins w:id="259" w:author="wei" w:date="2021-10-29T13:52:00Z"/>
              </w:rPr>
            </w:pPr>
            <w:ins w:id="260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7D63490" w14:textId="77777777" w:rsidR="00061458" w:rsidRPr="007A5C6C" w:rsidRDefault="00061458" w:rsidP="0070481C">
            <w:pPr>
              <w:pStyle w:val="TAC"/>
              <w:rPr>
                <w:ins w:id="261" w:author="wei" w:date="2021-10-29T13:52:00Z"/>
              </w:rPr>
            </w:pPr>
            <w:ins w:id="262" w:author="wei" w:date="2021-10-29T13:52:00Z">
              <w:r w:rsidRPr="007A5C6C">
                <w:t>-</w:t>
              </w:r>
            </w:ins>
          </w:p>
        </w:tc>
        <w:tc>
          <w:tcPr>
            <w:tcW w:w="850" w:type="dxa"/>
          </w:tcPr>
          <w:p w14:paraId="6FAB65C8" w14:textId="77777777" w:rsidR="00061458" w:rsidRPr="007A5C6C" w:rsidRDefault="00061458" w:rsidP="0070481C">
            <w:pPr>
              <w:pStyle w:val="TAC"/>
              <w:rPr>
                <w:ins w:id="263" w:author="wei" w:date="2021-10-29T13:52:00Z"/>
              </w:rPr>
            </w:pPr>
            <w:ins w:id="264" w:author="wei" w:date="2021-10-29T13:52:00Z">
              <w:r w:rsidRPr="007A5C6C">
                <w:t>-</w:t>
              </w:r>
            </w:ins>
          </w:p>
        </w:tc>
      </w:tr>
      <w:tr w:rsidR="00061458" w:rsidRPr="007A5C6C" w14:paraId="33E3D2EF" w14:textId="77777777" w:rsidTr="0070481C">
        <w:trPr>
          <w:ins w:id="265" w:author="wei" w:date="2021-10-29T13:52:00Z"/>
        </w:trPr>
        <w:tc>
          <w:tcPr>
            <w:tcW w:w="534" w:type="dxa"/>
            <w:hideMark/>
          </w:tcPr>
          <w:p w14:paraId="692B17CB" w14:textId="77777777" w:rsidR="00061458" w:rsidRPr="007A5C6C" w:rsidRDefault="00061458" w:rsidP="0070481C">
            <w:pPr>
              <w:pStyle w:val="TAC"/>
              <w:rPr>
                <w:ins w:id="266" w:author="wei" w:date="2021-10-29T13:52:00Z"/>
                <w:lang w:eastAsia="zh-CN"/>
              </w:rPr>
            </w:pPr>
            <w:ins w:id="267" w:author="wei" w:date="2021-10-29T13:5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hideMark/>
          </w:tcPr>
          <w:p w14:paraId="353CAD40" w14:textId="77777777" w:rsidR="00061458" w:rsidRPr="007A5C6C" w:rsidRDefault="00061458" w:rsidP="0070481C">
            <w:pPr>
              <w:pStyle w:val="TAL"/>
              <w:rPr>
                <w:ins w:id="268" w:author="wei" w:date="2021-10-29T13:52:00Z"/>
              </w:rPr>
            </w:pPr>
            <w:ins w:id="269" w:author="wei" w:date="2021-10-29T13:52:00Z">
              <w:r w:rsidRPr="007A5C6C">
                <w:t xml:space="preserve">Check: Does the UE transmit a </w:t>
              </w:r>
              <w:proofErr w:type="spellStart"/>
              <w:r w:rsidRPr="004161B3">
                <w:rPr>
                  <w:i/>
                </w:rPr>
                <w:t>MeasurementReport</w:t>
              </w:r>
              <w:proofErr w:type="spellEnd"/>
              <w:r w:rsidRPr="007A5C6C">
                <w:t xml:space="preserve"> message with the measured CBR value for indicated resource pool?</w:t>
              </w:r>
            </w:ins>
          </w:p>
        </w:tc>
        <w:tc>
          <w:tcPr>
            <w:tcW w:w="709" w:type="dxa"/>
            <w:hideMark/>
          </w:tcPr>
          <w:p w14:paraId="73CF364E" w14:textId="77777777" w:rsidR="00061458" w:rsidRPr="007A5C6C" w:rsidRDefault="00061458" w:rsidP="0070481C">
            <w:pPr>
              <w:pStyle w:val="TAC"/>
              <w:rPr>
                <w:ins w:id="270" w:author="wei" w:date="2021-10-29T13:52:00Z"/>
              </w:rPr>
            </w:pPr>
            <w:ins w:id="271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  <w:hideMark/>
          </w:tcPr>
          <w:p w14:paraId="6F63482B" w14:textId="77777777" w:rsidR="00061458" w:rsidRPr="007A5C6C" w:rsidRDefault="00061458" w:rsidP="0070481C">
            <w:pPr>
              <w:pStyle w:val="TAL"/>
              <w:rPr>
                <w:ins w:id="272" w:author="wei" w:date="2021-10-29T13:52:00Z"/>
                <w:i/>
                <w:iCs/>
                <w:lang w:eastAsia="zh-CN"/>
              </w:rPr>
            </w:pPr>
            <w:ins w:id="273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hideMark/>
          </w:tcPr>
          <w:p w14:paraId="4ED480CC" w14:textId="77777777" w:rsidR="00061458" w:rsidRPr="007A5C6C" w:rsidRDefault="00061458" w:rsidP="0070481C">
            <w:pPr>
              <w:pStyle w:val="TAC"/>
              <w:rPr>
                <w:ins w:id="274" w:author="wei" w:date="2021-10-29T13:52:00Z"/>
                <w:lang w:eastAsia="zh-CN"/>
              </w:rPr>
            </w:pPr>
            <w:ins w:id="275" w:author="wei" w:date="2021-10-29T13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hideMark/>
          </w:tcPr>
          <w:p w14:paraId="495DF098" w14:textId="77777777" w:rsidR="00061458" w:rsidRPr="007A5C6C" w:rsidRDefault="00061458" w:rsidP="0070481C">
            <w:pPr>
              <w:pStyle w:val="TAC"/>
              <w:rPr>
                <w:ins w:id="276" w:author="wei" w:date="2021-10-29T13:52:00Z"/>
                <w:lang w:eastAsia="zh-CN"/>
              </w:rPr>
            </w:pPr>
            <w:ins w:id="277" w:author="wei" w:date="2021-10-29T13:5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061458" w:rsidRPr="007A5C6C" w14:paraId="2C2BD7B7" w14:textId="77777777" w:rsidTr="0070481C">
        <w:trPr>
          <w:ins w:id="278" w:author="wei" w:date="2021-10-29T13:52:00Z"/>
        </w:trPr>
        <w:tc>
          <w:tcPr>
            <w:tcW w:w="534" w:type="dxa"/>
            <w:hideMark/>
          </w:tcPr>
          <w:p w14:paraId="461FDAE3" w14:textId="77777777" w:rsidR="00061458" w:rsidRPr="007A5C6C" w:rsidRDefault="00061458" w:rsidP="0070481C">
            <w:pPr>
              <w:pStyle w:val="TAC"/>
              <w:rPr>
                <w:ins w:id="279" w:author="wei" w:date="2021-10-29T13:52:00Z"/>
                <w:lang w:eastAsia="zh-CN"/>
              </w:rPr>
            </w:pPr>
            <w:ins w:id="280" w:author="wei" w:date="2021-10-29T13:52:00Z">
              <w:r w:rsidRPr="007A5C6C">
                <w:t>-</w:t>
              </w:r>
            </w:ins>
          </w:p>
        </w:tc>
        <w:tc>
          <w:tcPr>
            <w:tcW w:w="3969" w:type="dxa"/>
          </w:tcPr>
          <w:p w14:paraId="4F1D1BEB" w14:textId="77777777" w:rsidR="00061458" w:rsidRPr="00E56D34" w:rsidRDefault="00061458" w:rsidP="0070481C">
            <w:pPr>
              <w:pStyle w:val="TAL"/>
              <w:rPr>
                <w:ins w:id="281" w:author="wei" w:date="2021-10-29T13:52:00Z"/>
                <w:lang w:eastAsia="zh-CN"/>
              </w:rPr>
            </w:pPr>
            <w:ins w:id="282" w:author="wei" w:date="2021-10-29T13:52:00Z">
              <w:r>
                <w:rPr>
                  <w:rFonts w:eastAsia="Times New Roman"/>
                </w:rPr>
                <w:t xml:space="preserve">EXCEPTION: Step 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rFonts w:eastAsia="Times New Roman"/>
                </w:rPr>
                <w:t xml:space="preserve"> below is repeated until </w:t>
              </w:r>
              <w:r>
                <w:rPr>
                  <w:rFonts w:hint="eastAsia"/>
                  <w:lang w:eastAsia="zh-CN"/>
                </w:rPr>
                <w:t>7</w:t>
              </w:r>
              <w:r w:rsidRPr="00F60643">
                <w:rPr>
                  <w:rFonts w:eastAsia="Times New Roman"/>
                </w:rPr>
                <w:t xml:space="preserve"> </w:t>
              </w:r>
              <w:proofErr w:type="spellStart"/>
              <w:r w:rsidRPr="00F60643">
                <w:rPr>
                  <w:rFonts w:eastAsia="Times New Roman"/>
                  <w:i/>
                </w:rPr>
                <w:t>MeasurementReport</w:t>
              </w:r>
              <w:proofErr w:type="spellEnd"/>
              <w:r w:rsidRPr="00F60643">
                <w:rPr>
                  <w:rFonts w:eastAsia="Times New Roman"/>
                </w:rPr>
                <w:t xml:space="preserve"> messages are received from the UE and Interval between two </w:t>
              </w:r>
              <w:proofErr w:type="spellStart"/>
              <w:r w:rsidRPr="00F60643">
                <w:rPr>
                  <w:rFonts w:eastAsia="Times New Roman"/>
                  <w:i/>
                </w:rPr>
                <w:t>MeasurementReport</w:t>
              </w:r>
              <w:proofErr w:type="spellEnd"/>
              <w:r w:rsidRPr="00F60643">
                <w:rPr>
                  <w:rFonts w:eastAsia="Times New Roman"/>
                  <w:i/>
                </w:rPr>
                <w:t xml:space="preserve"> </w:t>
              </w:r>
              <w:r w:rsidRPr="00F60643">
                <w:rPr>
                  <w:rFonts w:eastAsia="Times New Roman"/>
                </w:rPr>
                <w:t xml:space="preserve">is same as the IE </w:t>
              </w:r>
              <w:proofErr w:type="spellStart"/>
              <w:r w:rsidRPr="00F60643">
                <w:rPr>
                  <w:rFonts w:eastAsia="Times New Roman"/>
                  <w:i/>
                  <w:iCs/>
                </w:rPr>
                <w:t>reportInterval</w:t>
              </w:r>
              <w:proofErr w:type="spellEnd"/>
              <w:r w:rsidRPr="00F60643">
                <w:rPr>
                  <w:rFonts w:eastAsia="Times New Roman"/>
                </w:rPr>
                <w:t xml:space="preserve"> configured in</w:t>
              </w:r>
              <w:r w:rsidRPr="00F60643">
                <w:rPr>
                  <w:rFonts w:eastAsia="Times New Roman"/>
                  <w:i/>
                </w:rPr>
                <w:t xml:space="preserve"> </w:t>
              </w:r>
              <w:proofErr w:type="spellStart"/>
              <w:r w:rsidRPr="00F60643">
                <w:rPr>
                  <w:rFonts w:eastAsia="Times New Roman"/>
                  <w:i/>
                </w:rPr>
                <w:t>measConfig</w:t>
              </w:r>
              <w:proofErr w:type="spellEnd"/>
              <w:r w:rsidRPr="00F60643">
                <w:rPr>
                  <w:rFonts w:eastAsia="Times New Roman"/>
                  <w:i/>
                </w:rPr>
                <w:t>.</w:t>
              </w:r>
            </w:ins>
          </w:p>
        </w:tc>
        <w:tc>
          <w:tcPr>
            <w:tcW w:w="709" w:type="dxa"/>
          </w:tcPr>
          <w:p w14:paraId="2AC4DDF7" w14:textId="77777777" w:rsidR="00061458" w:rsidRPr="007A5C6C" w:rsidRDefault="00061458" w:rsidP="0070481C">
            <w:pPr>
              <w:pStyle w:val="TAC"/>
              <w:rPr>
                <w:ins w:id="283" w:author="wei" w:date="2021-10-29T13:52:00Z"/>
              </w:rPr>
            </w:pPr>
            <w:ins w:id="284" w:author="wei" w:date="2021-10-29T13:52:00Z">
              <w:r w:rsidRPr="007A5C6C">
                <w:t>-</w:t>
              </w:r>
            </w:ins>
          </w:p>
        </w:tc>
        <w:tc>
          <w:tcPr>
            <w:tcW w:w="2977" w:type="dxa"/>
          </w:tcPr>
          <w:p w14:paraId="5D840D2B" w14:textId="77777777" w:rsidR="00061458" w:rsidRPr="007A5C6C" w:rsidRDefault="00061458" w:rsidP="0070481C">
            <w:pPr>
              <w:pStyle w:val="TAL"/>
              <w:rPr>
                <w:ins w:id="285" w:author="wei" w:date="2021-10-29T13:52:00Z"/>
                <w:i/>
                <w:iCs/>
              </w:rPr>
            </w:pPr>
            <w:ins w:id="286" w:author="wei" w:date="2021-10-29T13:52:00Z">
              <w:r w:rsidRPr="007A5C6C">
                <w:t>-</w:t>
              </w:r>
            </w:ins>
          </w:p>
        </w:tc>
        <w:tc>
          <w:tcPr>
            <w:tcW w:w="567" w:type="dxa"/>
          </w:tcPr>
          <w:p w14:paraId="2DFA0C8E" w14:textId="77777777" w:rsidR="00061458" w:rsidRPr="007A5C6C" w:rsidRDefault="00061458" w:rsidP="0070481C">
            <w:pPr>
              <w:pStyle w:val="TAC"/>
              <w:rPr>
                <w:ins w:id="287" w:author="wei" w:date="2021-10-29T13:52:00Z"/>
              </w:rPr>
            </w:pPr>
            <w:ins w:id="288" w:author="wei" w:date="2021-10-29T13:52:00Z">
              <w:r w:rsidRPr="007A5C6C">
                <w:t>-</w:t>
              </w:r>
            </w:ins>
          </w:p>
        </w:tc>
        <w:tc>
          <w:tcPr>
            <w:tcW w:w="850" w:type="dxa"/>
          </w:tcPr>
          <w:p w14:paraId="6CC06692" w14:textId="77777777" w:rsidR="00061458" w:rsidRPr="007A5C6C" w:rsidRDefault="00061458" w:rsidP="0070481C">
            <w:pPr>
              <w:pStyle w:val="TAC"/>
              <w:rPr>
                <w:ins w:id="289" w:author="wei" w:date="2021-10-29T13:52:00Z"/>
              </w:rPr>
            </w:pPr>
            <w:ins w:id="290" w:author="wei" w:date="2021-10-29T13:52:00Z">
              <w:r w:rsidRPr="007A5C6C">
                <w:t>-</w:t>
              </w:r>
            </w:ins>
          </w:p>
        </w:tc>
      </w:tr>
      <w:tr w:rsidR="00061458" w:rsidRPr="007A5C6C" w14:paraId="00F2D1F2" w14:textId="77777777" w:rsidTr="0070481C">
        <w:trPr>
          <w:ins w:id="291" w:author="wei" w:date="2021-10-29T13:52:00Z"/>
        </w:trPr>
        <w:tc>
          <w:tcPr>
            <w:tcW w:w="534" w:type="dxa"/>
          </w:tcPr>
          <w:p w14:paraId="28FF57E1" w14:textId="77777777" w:rsidR="00061458" w:rsidRPr="007A5C6C" w:rsidRDefault="00061458" w:rsidP="0070481C">
            <w:pPr>
              <w:pStyle w:val="TAC"/>
              <w:rPr>
                <w:ins w:id="292" w:author="wei" w:date="2021-10-29T13:52:00Z"/>
                <w:lang w:eastAsia="zh-CN"/>
              </w:rPr>
            </w:pPr>
            <w:ins w:id="293" w:author="wei" w:date="2021-10-29T13:5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66DB28C1" w14:textId="77777777" w:rsidR="00061458" w:rsidRPr="00BE2064" w:rsidRDefault="00061458" w:rsidP="0070481C">
            <w:pPr>
              <w:pStyle w:val="TAL"/>
              <w:rPr>
                <w:ins w:id="294" w:author="wei" w:date="2021-10-29T13:52:00Z"/>
                <w:lang w:eastAsia="zh-CN"/>
              </w:rPr>
            </w:pPr>
            <w:ins w:id="295" w:author="wei" w:date="2021-10-29T13:52:00Z">
              <w:r w:rsidRPr="007A5C6C">
                <w:t xml:space="preserve">Check: Does the UE transmit a </w:t>
              </w:r>
              <w:proofErr w:type="spellStart"/>
              <w:r w:rsidRPr="004161B3">
                <w:rPr>
                  <w:i/>
                </w:rPr>
                <w:t>MeasurementReport</w:t>
              </w:r>
              <w:proofErr w:type="spellEnd"/>
              <w:r w:rsidRPr="007A5C6C">
                <w:t xml:space="preserve"> message with the measured CBR value for indicated resource pool?</w:t>
              </w:r>
            </w:ins>
          </w:p>
        </w:tc>
        <w:tc>
          <w:tcPr>
            <w:tcW w:w="709" w:type="dxa"/>
          </w:tcPr>
          <w:p w14:paraId="00B7620A" w14:textId="77777777" w:rsidR="00061458" w:rsidRPr="007A5C6C" w:rsidRDefault="00061458" w:rsidP="0070481C">
            <w:pPr>
              <w:pStyle w:val="TAC"/>
              <w:rPr>
                <w:ins w:id="296" w:author="wei" w:date="2021-10-29T13:52:00Z"/>
              </w:rPr>
            </w:pPr>
            <w:ins w:id="297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1638B8A8" w14:textId="77777777" w:rsidR="00061458" w:rsidRPr="007A5C6C" w:rsidRDefault="00061458" w:rsidP="0070481C">
            <w:pPr>
              <w:pStyle w:val="TAL"/>
              <w:rPr>
                <w:ins w:id="298" w:author="wei" w:date="2021-10-29T13:52:00Z"/>
              </w:rPr>
            </w:pPr>
            <w:ins w:id="299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910C027" w14:textId="77777777" w:rsidR="00061458" w:rsidRPr="007A5C6C" w:rsidRDefault="00061458" w:rsidP="0070481C">
            <w:pPr>
              <w:pStyle w:val="TAC"/>
              <w:rPr>
                <w:ins w:id="300" w:author="wei" w:date="2021-10-29T13:52:00Z"/>
              </w:rPr>
            </w:pPr>
            <w:ins w:id="301" w:author="wei" w:date="2021-10-29T13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2A86336" w14:textId="77777777" w:rsidR="00061458" w:rsidRPr="007A5C6C" w:rsidRDefault="00061458" w:rsidP="0070481C">
            <w:pPr>
              <w:pStyle w:val="TAC"/>
              <w:rPr>
                <w:ins w:id="302" w:author="wei" w:date="2021-10-29T13:52:00Z"/>
              </w:rPr>
            </w:pPr>
            <w:ins w:id="303" w:author="wei" w:date="2021-10-29T13:5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E6CD909" w14:textId="77777777" w:rsidR="00061458" w:rsidRPr="007A5C6C" w:rsidRDefault="00061458" w:rsidP="00061458">
      <w:pPr>
        <w:rPr>
          <w:ins w:id="304" w:author="wei" w:date="2021-10-29T13:52:00Z"/>
        </w:rPr>
      </w:pPr>
    </w:p>
    <w:p w14:paraId="30CF2598" w14:textId="77777777" w:rsidR="00061458" w:rsidRDefault="00061458" w:rsidP="00061458">
      <w:pPr>
        <w:pStyle w:val="H6"/>
        <w:rPr>
          <w:ins w:id="305" w:author="wei" w:date="2021-10-29T13:52:00Z"/>
          <w:lang w:eastAsia="zh-CN"/>
        </w:rPr>
      </w:pPr>
      <w:ins w:id="306" w:author="wei" w:date="2021-10-29T13:52:00Z">
        <w:r>
          <w:rPr>
            <w:lang w:eastAsia="zh-CN"/>
          </w:rPr>
          <w:t>12.2.3.2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15E21475" w14:textId="77777777" w:rsidR="00061458" w:rsidRDefault="00061458" w:rsidP="000614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" w:author="wei" w:date="2021-10-29T13:52:00Z"/>
          <w:rFonts w:eastAsia="宋体"/>
          <w:lang w:eastAsia="zh-CN"/>
        </w:rPr>
      </w:pPr>
      <w:ins w:id="308" w:author="wei" w:date="2021-10-29T13:52:00Z">
        <w:r w:rsidRPr="00BF46D1">
          <w:rPr>
            <w:rFonts w:ascii="Arial" w:eastAsia="Times New Roman" w:hAnsi="Arial"/>
            <w:b/>
          </w:rPr>
          <w:t>Tab</w:t>
        </w:r>
        <w:r w:rsidRPr="00BF46D1">
          <w:rPr>
            <w:rFonts w:ascii="Arial" w:eastAsia="Times New Roman" w:hAnsi="Arial"/>
            <w:b/>
            <w:lang w:eastAsia="en-GB"/>
          </w:rPr>
          <w:t xml:space="preserve">le </w:t>
        </w:r>
        <w:r>
          <w:rPr>
            <w:rFonts w:ascii="Arial" w:eastAsia="Times New Roman" w:hAnsi="Arial"/>
            <w:b/>
            <w:lang w:eastAsia="en-GB"/>
          </w:rPr>
          <w:t>12.2.3.2</w:t>
        </w:r>
        <w:r w:rsidRPr="00BF46D1">
          <w:rPr>
            <w:rFonts w:ascii="Arial" w:eastAsia="Times New Roman" w:hAnsi="Arial"/>
            <w:b/>
            <w:lang w:eastAsia="en-GB"/>
          </w:rPr>
          <w:t>.3.3</w:t>
        </w:r>
        <w:r w:rsidRPr="00BF46D1">
          <w:rPr>
            <w:rFonts w:ascii="Arial" w:eastAsia="Times New Roman" w:hAnsi="Arial"/>
            <w:b/>
          </w:rPr>
          <w:t xml:space="preserve">-1: </w:t>
        </w:r>
        <w:proofErr w:type="spellStart"/>
        <w:r w:rsidRPr="00BF46D1">
          <w:rPr>
            <w:rFonts w:ascii="Arial" w:eastAsia="Times New Roman" w:hAnsi="Arial"/>
            <w:b/>
            <w:bCs/>
            <w:iCs/>
            <w:lang w:eastAsia="en-GB"/>
          </w:rPr>
          <w:t>RRCReconfiguration</w:t>
        </w:r>
        <w:proofErr w:type="spellEnd"/>
        <w:r w:rsidRPr="00C6120A">
          <w:rPr>
            <w:rFonts w:ascii="Arial" w:eastAsia="Times New Roman" w:hAnsi="Arial"/>
            <w:b/>
            <w:bCs/>
            <w:iCs/>
            <w:lang w:eastAsia="en-GB"/>
          </w:rPr>
          <w:t xml:space="preserve"> </w:t>
        </w:r>
        <w:r>
          <w:rPr>
            <w:rFonts w:ascii="Arial" w:eastAsia="Times New Roman" w:hAnsi="Arial"/>
            <w:b/>
          </w:rPr>
          <w:t xml:space="preserve">(step </w:t>
        </w:r>
        <w:r>
          <w:rPr>
            <w:rFonts w:ascii="Arial" w:hAnsi="Arial" w:hint="eastAsia"/>
            <w:b/>
            <w:lang w:eastAsia="zh-CN"/>
          </w:rPr>
          <w:t>2,</w:t>
        </w:r>
        <w:r w:rsidRPr="00BF46D1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Table 12.2.3.2.3.2-1</w:t>
        </w:r>
        <w:r w:rsidRPr="00BF46D1">
          <w:rPr>
            <w:rFonts w:ascii="Arial" w:eastAsia="Times New Roman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61458" w:rsidRPr="009D0A6D" w14:paraId="78A80A26" w14:textId="77777777" w:rsidTr="0070481C">
        <w:trPr>
          <w:ins w:id="309" w:author="wei" w:date="2021-10-29T13:52:00Z"/>
        </w:trPr>
        <w:tc>
          <w:tcPr>
            <w:tcW w:w="9747" w:type="dxa"/>
            <w:gridSpan w:val="4"/>
            <w:hideMark/>
          </w:tcPr>
          <w:p w14:paraId="1D3796FC" w14:textId="77777777" w:rsidR="00061458" w:rsidRPr="009D0A6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wei" w:date="2021-10-29T13:52:00Z"/>
                <w:rFonts w:ascii="Arial" w:eastAsia="Times New Roman" w:hAnsi="Arial"/>
                <w:sz w:val="18"/>
              </w:rPr>
            </w:pPr>
            <w:ins w:id="311" w:author="wei" w:date="2021-10-29T13:52:00Z">
              <w:r w:rsidRPr="00BF46D1">
                <w:rPr>
                  <w:rFonts w:ascii="Arial" w:eastAsia="宋体" w:hAnsi="Arial"/>
                  <w:sz w:val="18"/>
                </w:rPr>
                <w:t>Derivation Path: TS 38.508-1 [4], Table 4.6.1</w:t>
              </w:r>
              <w:r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BF46D1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with condition </w:t>
              </w:r>
              <w:r w:rsidRPr="00504418">
                <w:rPr>
                  <w:rFonts w:ascii="Arial" w:eastAsia="宋体" w:hAnsi="Arial"/>
                  <w:sz w:val="18"/>
                  <w:lang w:eastAsia="zh-CN"/>
                </w:rPr>
                <w:t>SIDELINK</w:t>
              </w:r>
            </w:ins>
          </w:p>
        </w:tc>
      </w:tr>
      <w:tr w:rsidR="00061458" w:rsidRPr="009D0A6D" w14:paraId="3983E72D" w14:textId="77777777" w:rsidTr="0070481C">
        <w:trPr>
          <w:ins w:id="312" w:author="wei" w:date="2021-10-29T13:52:00Z"/>
        </w:trPr>
        <w:tc>
          <w:tcPr>
            <w:tcW w:w="4535" w:type="dxa"/>
            <w:hideMark/>
          </w:tcPr>
          <w:p w14:paraId="619A5461" w14:textId="77777777" w:rsidR="00061458" w:rsidRPr="009D0A6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wei" w:date="2021-10-29T13:52:00Z"/>
                <w:rFonts w:ascii="Arial" w:eastAsia="宋体" w:hAnsi="Arial"/>
                <w:b/>
                <w:sz w:val="18"/>
              </w:rPr>
            </w:pPr>
            <w:ins w:id="314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78A401C0" w14:textId="77777777" w:rsidR="00061458" w:rsidRPr="009D0A6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wei" w:date="2021-10-29T13:52:00Z"/>
                <w:rFonts w:ascii="Arial" w:eastAsia="宋体" w:hAnsi="Arial"/>
                <w:b/>
                <w:sz w:val="18"/>
              </w:rPr>
            </w:pPr>
            <w:ins w:id="316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6E40DE6" w14:textId="77777777" w:rsidR="00061458" w:rsidRPr="009D0A6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wei" w:date="2021-10-29T13:52:00Z"/>
                <w:rFonts w:ascii="Arial" w:eastAsia="宋体" w:hAnsi="Arial"/>
                <w:b/>
                <w:sz w:val="18"/>
              </w:rPr>
            </w:pPr>
            <w:ins w:id="318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35F600A7" w14:textId="77777777" w:rsidR="00061458" w:rsidRPr="009D0A6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wei" w:date="2021-10-29T13:52:00Z"/>
                <w:rFonts w:ascii="Arial" w:eastAsia="宋体" w:hAnsi="Arial"/>
                <w:b/>
                <w:sz w:val="18"/>
              </w:rPr>
            </w:pPr>
            <w:ins w:id="320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9D0A6D" w14:paraId="3B3B8808" w14:textId="77777777" w:rsidTr="0070481C">
        <w:trPr>
          <w:ins w:id="321" w:author="wei" w:date="2021-10-29T13:52:00Z"/>
        </w:trPr>
        <w:tc>
          <w:tcPr>
            <w:tcW w:w="4535" w:type="dxa"/>
            <w:hideMark/>
          </w:tcPr>
          <w:p w14:paraId="14488164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wei" w:date="2021-10-29T13:52:00Z"/>
                <w:rFonts w:ascii="Arial" w:eastAsia="Times New Roman" w:hAnsi="Arial"/>
                <w:sz w:val="18"/>
              </w:rPr>
            </w:pPr>
            <w:proofErr w:type="spellStart"/>
            <w:ins w:id="323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BD4490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C989D37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5D4102F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737DC6AB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04836EF2" w14:textId="77777777" w:rsidTr="0070481C">
        <w:trPr>
          <w:ins w:id="327" w:author="wei" w:date="2021-10-29T13:52:00Z"/>
        </w:trPr>
        <w:tc>
          <w:tcPr>
            <w:tcW w:w="4535" w:type="dxa"/>
            <w:hideMark/>
          </w:tcPr>
          <w:p w14:paraId="75DE62C2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wei" w:date="2021-10-29T13:52:00Z"/>
                <w:rFonts w:ascii="Arial" w:eastAsia="Times New Roman" w:hAnsi="Arial"/>
                <w:sz w:val="18"/>
              </w:rPr>
            </w:pPr>
            <w:ins w:id="329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BD4490">
                <w:rPr>
                  <w:rFonts w:ascii="Arial" w:eastAsia="Times New Roman" w:hAnsi="Arial"/>
                  <w:sz w:val="18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6F7FB418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12CF415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49C8ABF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4888CBFE" w14:textId="77777777" w:rsidTr="0070481C">
        <w:trPr>
          <w:ins w:id="333" w:author="wei" w:date="2021-10-29T13:52:00Z"/>
        </w:trPr>
        <w:tc>
          <w:tcPr>
            <w:tcW w:w="4535" w:type="dxa"/>
            <w:hideMark/>
          </w:tcPr>
          <w:p w14:paraId="4143FE2D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wei" w:date="2021-10-29T13:52:00Z"/>
                <w:rFonts w:ascii="Arial" w:eastAsia="Times New Roman" w:hAnsi="Arial"/>
                <w:sz w:val="18"/>
              </w:rPr>
            </w:pPr>
            <w:ins w:id="335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BD4490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BD4490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87ACA07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9A56BE6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A292BF8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43DB88FF" w14:textId="77777777" w:rsidTr="0070481C">
        <w:trPr>
          <w:ins w:id="339" w:author="wei" w:date="2021-10-29T13:52:00Z"/>
        </w:trPr>
        <w:tc>
          <w:tcPr>
            <w:tcW w:w="4535" w:type="dxa"/>
            <w:hideMark/>
          </w:tcPr>
          <w:p w14:paraId="4306B5A0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wei" w:date="2021-10-29T13:52:00Z"/>
                <w:rFonts w:ascii="Arial" w:eastAsia="Times New Roman" w:hAnsi="Arial"/>
                <w:sz w:val="18"/>
              </w:rPr>
            </w:pPr>
            <w:ins w:id="341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BD4490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BD4490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372999B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0E7BD163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F1C8307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5029833B" w14:textId="77777777" w:rsidTr="0070481C">
        <w:trPr>
          <w:ins w:id="345" w:author="wei" w:date="2021-10-29T13:52:00Z"/>
        </w:trPr>
        <w:tc>
          <w:tcPr>
            <w:tcW w:w="4535" w:type="dxa"/>
            <w:hideMark/>
          </w:tcPr>
          <w:p w14:paraId="5823763A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wei" w:date="2021-10-29T13:52:00Z"/>
                <w:rFonts w:ascii="Arial" w:eastAsia="Times New Roman" w:hAnsi="Arial"/>
                <w:sz w:val="18"/>
              </w:rPr>
            </w:pPr>
            <w:ins w:id="347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DB425D">
                <w:rPr>
                  <w:rFonts w:ascii="Arial" w:eastAsia="Times New Roman" w:hAnsi="Arial"/>
                  <w:sz w:val="18"/>
                </w:rPr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637B75DF" w14:textId="77777777" w:rsidR="00061458" w:rsidRPr="00D7412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wei" w:date="2021-10-29T13:52:00Z"/>
                <w:rFonts w:ascii="Arial" w:hAnsi="Arial"/>
                <w:sz w:val="18"/>
                <w:lang w:eastAsia="zh-CN"/>
              </w:rPr>
            </w:pPr>
            <w:proofErr w:type="spellStart"/>
            <w:ins w:id="349" w:author="wei" w:date="2021-10-29T13:52:00Z">
              <w:r w:rsidRPr="00F47278">
                <w:rPr>
                  <w:rFonts w:ascii="Arial" w:eastAsia="Times New Roman" w:hAnsi="Arial"/>
                  <w:sz w:val="18"/>
                </w:rP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1265CDF2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hideMark/>
          </w:tcPr>
          <w:p w14:paraId="669A7FE6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45F4A1FC" w14:textId="77777777" w:rsidTr="0070481C">
        <w:trPr>
          <w:ins w:id="352" w:author="wei" w:date="2021-10-29T13:52:00Z"/>
        </w:trPr>
        <w:tc>
          <w:tcPr>
            <w:tcW w:w="4535" w:type="dxa"/>
            <w:hideMark/>
          </w:tcPr>
          <w:p w14:paraId="639C3EC1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wei" w:date="2021-10-29T13:52:00Z"/>
                <w:rFonts w:ascii="Arial" w:eastAsia="Times New Roman" w:hAnsi="Arial"/>
                <w:sz w:val="18"/>
              </w:rPr>
            </w:pPr>
            <w:ins w:id="354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206786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023071BA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17878B38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2AB104C3" w14:textId="77777777" w:rsidTr="0070481C">
        <w:trPr>
          <w:ins w:id="358" w:author="wei" w:date="2021-10-29T13:52:00Z"/>
        </w:trPr>
        <w:tc>
          <w:tcPr>
            <w:tcW w:w="4535" w:type="dxa"/>
            <w:hideMark/>
          </w:tcPr>
          <w:p w14:paraId="54F72BB2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wei" w:date="2021-10-29T13:52:00Z"/>
                <w:rFonts w:ascii="Arial" w:eastAsia="Times New Roman" w:hAnsi="Arial"/>
                <w:sz w:val="18"/>
              </w:rPr>
            </w:pPr>
            <w:ins w:id="360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9541BC4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AB9E85A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913765F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354780D6" w14:textId="77777777" w:rsidTr="0070481C">
        <w:trPr>
          <w:ins w:id="364" w:author="wei" w:date="2021-10-29T13:52:00Z"/>
        </w:trPr>
        <w:tc>
          <w:tcPr>
            <w:tcW w:w="4535" w:type="dxa"/>
          </w:tcPr>
          <w:p w14:paraId="6410760B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wei" w:date="2021-10-29T13:52:00Z"/>
                <w:rFonts w:ascii="Arial" w:eastAsia="Times New Roman" w:hAnsi="Arial"/>
                <w:sz w:val="18"/>
              </w:rPr>
            </w:pPr>
            <w:ins w:id="366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68D6F97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5AFEEDC3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0F43FFD" w14:textId="77777777" w:rsidR="00061458" w:rsidRPr="00590F8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wei" w:date="2021-10-29T13:52:00Z"/>
                <w:rFonts w:ascii="Arial" w:eastAsia="Times New Roman" w:hAnsi="Arial"/>
                <w:sz w:val="18"/>
              </w:rPr>
            </w:pPr>
          </w:p>
        </w:tc>
      </w:tr>
    </w:tbl>
    <w:p w14:paraId="132666DD" w14:textId="77777777" w:rsidR="00061458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370" w:author="wei" w:date="2021-10-29T13:52:00Z"/>
          <w:rFonts w:eastAsia="宋体"/>
          <w:lang w:eastAsia="zh-CN"/>
        </w:rPr>
      </w:pPr>
    </w:p>
    <w:p w14:paraId="4344F873" w14:textId="77777777" w:rsidR="00061458" w:rsidRPr="00C14BE9" w:rsidRDefault="00061458" w:rsidP="00061458">
      <w:pPr>
        <w:pStyle w:val="TH"/>
        <w:rPr>
          <w:ins w:id="371" w:author="wei" w:date="2021-10-29T13:52:00Z"/>
          <w:lang w:eastAsia="zh-CN"/>
        </w:rPr>
      </w:pPr>
      <w:ins w:id="372" w:author="wei" w:date="2021-10-29T13:52:00Z">
        <w:r w:rsidRPr="00BF46D1">
          <w:rPr>
            <w:rFonts w:eastAsia="Times New Roman"/>
            <w:lang w:eastAsia="en-GB"/>
          </w:rPr>
          <w:t xml:space="preserve">Table </w:t>
        </w:r>
        <w:r w:rsidRPr="00FB247E">
          <w:rPr>
            <w:rFonts w:eastAsia="Times New Roman"/>
            <w:lang w:eastAsia="en-GB"/>
          </w:rPr>
          <w:t>12.2.3.2</w:t>
        </w:r>
        <w:r w:rsidRPr="00BF46D1">
          <w:rPr>
            <w:rFonts w:eastAsia="Times New Roman"/>
            <w:lang w:eastAsia="en-GB"/>
          </w:rPr>
          <w:t>.3.3</w:t>
        </w:r>
        <w:r>
          <w:rPr>
            <w:rFonts w:eastAsia="Times New Roman"/>
            <w:lang w:eastAsia="en-GB"/>
          </w:rPr>
          <w:t>-</w:t>
        </w:r>
        <w:r w:rsidRPr="00EF21CE">
          <w:rPr>
            <w:rFonts w:eastAsia="Times New Roman" w:hint="eastAsia"/>
            <w:lang w:eastAsia="en-GB"/>
          </w:rPr>
          <w:t>2</w:t>
        </w:r>
        <w:r w:rsidRPr="00BF46D1">
          <w:rPr>
            <w:rFonts w:eastAsia="Times New Roman"/>
            <w:lang w:eastAsia="en-GB"/>
          </w:rPr>
          <w:t xml:space="preserve">: </w:t>
        </w:r>
        <w:proofErr w:type="spellStart"/>
        <w:r w:rsidRPr="00FB247E">
          <w:rPr>
            <w:rFonts w:eastAsia="Times New Roman"/>
            <w:lang w:eastAsia="en-GB"/>
          </w:rPr>
          <w:t>MeasConfig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33F12">
          <w:rPr>
            <w:rFonts w:eastAsia="Times New Roman"/>
            <w:lang w:eastAsia="en-GB"/>
          </w:rPr>
          <w:t>(</w:t>
        </w:r>
        <w:r w:rsidRPr="00BF46D1">
          <w:rPr>
            <w:rFonts w:eastAsia="Times New Roman"/>
            <w:lang w:eastAsia="en-GB"/>
          </w:rPr>
          <w:t xml:space="preserve">Table </w:t>
        </w:r>
        <w:r w:rsidRPr="00C33F12">
          <w:rPr>
            <w:rFonts w:eastAsia="Times New Roman"/>
            <w:lang w:eastAsia="en-GB"/>
          </w:rPr>
          <w:t>12.2.3.2</w:t>
        </w:r>
        <w:r>
          <w:rPr>
            <w:rFonts w:eastAsia="Times New Roman"/>
            <w:lang w:eastAsia="en-GB"/>
          </w:rPr>
          <w:t>.3.</w:t>
        </w:r>
        <w:r w:rsidRPr="00C33F12"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-</w:t>
        </w:r>
        <w:r w:rsidRPr="00C33F12">
          <w:rPr>
            <w:rFonts w:eastAsia="Times New Roman" w:hint="eastAsia"/>
            <w:lang w:eastAsia="en-GB"/>
          </w:rPr>
          <w:t>1</w:t>
        </w:r>
        <w:r w:rsidRPr="00BF46D1">
          <w:rPr>
            <w:rFonts w:eastAsia="Times New Roman"/>
            <w:lang w:eastAsia="en-GB"/>
          </w:rPr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061458" w:rsidRPr="00C14BE9" w14:paraId="31397EFE" w14:textId="77777777" w:rsidTr="0070481C">
        <w:trPr>
          <w:ins w:id="373" w:author="wei" w:date="2021-10-29T13:52:00Z"/>
        </w:trPr>
        <w:tc>
          <w:tcPr>
            <w:tcW w:w="9637" w:type="dxa"/>
            <w:gridSpan w:val="4"/>
            <w:hideMark/>
          </w:tcPr>
          <w:p w14:paraId="47FC32E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wei" w:date="2021-10-29T13:52:00Z"/>
                <w:rFonts w:ascii="Arial" w:eastAsia="Times New Roman" w:hAnsi="Arial"/>
                <w:sz w:val="18"/>
              </w:rPr>
            </w:pPr>
            <w:ins w:id="375" w:author="wei" w:date="2021-10-29T13:52:00Z">
              <w:r w:rsidRPr="00C14BE9">
                <w:rPr>
                  <w:rFonts w:ascii="Arial" w:eastAsia="Times New Roman" w:hAnsi="Arial"/>
                  <w:sz w:val="18"/>
                </w:rPr>
                <w:t>Derivation Path: TS 38.508-1 [4] Table 4.6.3-69</w:t>
              </w:r>
            </w:ins>
          </w:p>
        </w:tc>
      </w:tr>
      <w:tr w:rsidR="00061458" w:rsidRPr="00C14BE9" w14:paraId="3D03E905" w14:textId="77777777" w:rsidTr="0070481C">
        <w:trPr>
          <w:ins w:id="376" w:author="wei" w:date="2021-10-29T13:52:00Z"/>
        </w:trPr>
        <w:tc>
          <w:tcPr>
            <w:tcW w:w="4535" w:type="dxa"/>
            <w:hideMark/>
          </w:tcPr>
          <w:p w14:paraId="05C99D29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wei" w:date="2021-10-29T13:52:00Z"/>
                <w:rFonts w:ascii="Arial" w:eastAsia="宋体" w:hAnsi="Arial"/>
                <w:b/>
                <w:sz w:val="18"/>
              </w:rPr>
            </w:pPr>
            <w:ins w:id="378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229EDAE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wei" w:date="2021-10-29T13:52:00Z"/>
                <w:rFonts w:ascii="Arial" w:eastAsia="宋体" w:hAnsi="Arial"/>
                <w:b/>
                <w:sz w:val="18"/>
              </w:rPr>
            </w:pPr>
            <w:ins w:id="380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341964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wei" w:date="2021-10-29T13:52:00Z"/>
                <w:rFonts w:ascii="Arial" w:eastAsia="宋体" w:hAnsi="Arial"/>
                <w:b/>
                <w:sz w:val="18"/>
              </w:rPr>
            </w:pPr>
            <w:ins w:id="382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135" w:type="dxa"/>
            <w:hideMark/>
          </w:tcPr>
          <w:p w14:paraId="463010D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wei" w:date="2021-10-29T13:52:00Z"/>
                <w:rFonts w:ascii="Arial" w:eastAsia="宋体" w:hAnsi="Arial"/>
                <w:b/>
                <w:sz w:val="18"/>
              </w:rPr>
            </w:pPr>
            <w:ins w:id="384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C14BE9" w14:paraId="6DF0768E" w14:textId="77777777" w:rsidTr="0070481C">
        <w:trPr>
          <w:ins w:id="385" w:author="wei" w:date="2021-10-29T13:52:00Z"/>
        </w:trPr>
        <w:tc>
          <w:tcPr>
            <w:tcW w:w="4535" w:type="dxa"/>
            <w:hideMark/>
          </w:tcPr>
          <w:p w14:paraId="5A0F2C8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wei" w:date="2021-10-29T13:52:00Z"/>
                <w:rFonts w:ascii="Arial" w:eastAsia="宋体" w:hAnsi="Arial"/>
                <w:sz w:val="18"/>
              </w:rPr>
            </w:pPr>
            <w:proofErr w:type="spellStart"/>
            <w:ins w:id="387" w:author="wei" w:date="2021-10-29T13:52:00Z">
              <w:r w:rsidRPr="00C14BE9">
                <w:rPr>
                  <w:rFonts w:ascii="Arial" w:eastAsia="宋体" w:hAnsi="Arial"/>
                  <w:sz w:val="18"/>
                </w:rPr>
                <w:t>measConfig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132BE40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5D6AD3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7C0E3CF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663461A8" w14:textId="77777777" w:rsidTr="0070481C">
        <w:trPr>
          <w:ins w:id="391" w:author="wei" w:date="2021-10-29T13:52:00Z"/>
        </w:trPr>
        <w:tc>
          <w:tcPr>
            <w:tcW w:w="4535" w:type="dxa"/>
            <w:hideMark/>
          </w:tcPr>
          <w:p w14:paraId="3D01172D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wei" w:date="2021-10-29T13:52:00Z"/>
                <w:rFonts w:ascii="Arial" w:eastAsia="宋体" w:hAnsi="Arial"/>
                <w:sz w:val="18"/>
              </w:rPr>
            </w:pPr>
            <w:ins w:id="393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measObjectToAddModList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SEQUENCE (SIZE (1..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maxNrofObjectId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)) OF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6DE30145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wei" w:date="2021-10-29T13:52:00Z"/>
                <w:rFonts w:ascii="Arial" w:eastAsia="宋体" w:hAnsi="Arial"/>
                <w:sz w:val="18"/>
              </w:rPr>
            </w:pPr>
            <w:ins w:id="395" w:author="wei" w:date="2021-10-29T13:52:00Z">
              <w:r w:rsidRPr="00C14BE9">
                <w:rPr>
                  <w:rFonts w:ascii="Arial" w:eastAsia="宋体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38B4B1CC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715B10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A516FE6" w14:textId="77777777" w:rsidTr="0070481C">
        <w:trPr>
          <w:ins w:id="398" w:author="wei" w:date="2021-10-29T13:52:00Z"/>
        </w:trPr>
        <w:tc>
          <w:tcPr>
            <w:tcW w:w="4535" w:type="dxa"/>
          </w:tcPr>
          <w:p w14:paraId="0293524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wei" w:date="2021-10-29T13:52:00Z"/>
                <w:rFonts w:ascii="Arial" w:eastAsia="宋体" w:hAnsi="Arial"/>
                <w:sz w:val="18"/>
              </w:rPr>
            </w:pPr>
            <w:ins w:id="400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[1] 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SEQUENCE </w:t>
              </w:r>
              <w:r w:rsidRPr="00C14BE9">
                <w:rPr>
                  <w:rFonts w:ascii="Arial" w:eastAsia="宋体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8C77AD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7C0E4F9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4E1D04E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7E3AB42" w14:textId="77777777" w:rsidTr="0070481C">
        <w:trPr>
          <w:ins w:id="404" w:author="wei" w:date="2021-10-29T13:52:00Z"/>
        </w:trPr>
        <w:tc>
          <w:tcPr>
            <w:tcW w:w="4535" w:type="dxa"/>
            <w:hideMark/>
          </w:tcPr>
          <w:p w14:paraId="313EB8ED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wei" w:date="2021-10-29T13:52:00Z"/>
                <w:rFonts w:ascii="Arial" w:eastAsia="宋体" w:hAnsi="Arial"/>
                <w:sz w:val="18"/>
              </w:rPr>
            </w:pPr>
            <w:ins w:id="406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4E4924ED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wei" w:date="2021-10-29T13:52:00Z"/>
                <w:rFonts w:ascii="Arial" w:eastAsia="宋体" w:hAnsi="Arial"/>
                <w:sz w:val="18"/>
              </w:rPr>
            </w:pPr>
            <w:ins w:id="408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671A873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7FC2312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C494F17" w14:textId="77777777" w:rsidTr="0070481C">
        <w:trPr>
          <w:ins w:id="411" w:author="wei" w:date="2021-10-29T13:52:00Z"/>
        </w:trPr>
        <w:tc>
          <w:tcPr>
            <w:tcW w:w="4535" w:type="dxa"/>
            <w:hideMark/>
          </w:tcPr>
          <w:p w14:paraId="542DEEF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wei" w:date="2021-10-29T13:52:00Z"/>
                <w:rFonts w:ascii="Arial" w:eastAsia="宋体" w:hAnsi="Arial"/>
                <w:sz w:val="18"/>
              </w:rPr>
            </w:pPr>
            <w:ins w:id="413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0134B04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D5C538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9FCA4C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13F8676" w14:textId="77777777" w:rsidTr="0070481C">
        <w:trPr>
          <w:ins w:id="417" w:author="wei" w:date="2021-10-29T13:52:00Z"/>
        </w:trPr>
        <w:tc>
          <w:tcPr>
            <w:tcW w:w="4535" w:type="dxa"/>
            <w:hideMark/>
          </w:tcPr>
          <w:p w14:paraId="136BEA1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wei" w:date="2021-10-29T13:52:00Z"/>
                <w:rFonts w:ascii="Arial" w:eastAsia="宋体" w:hAnsi="Arial"/>
                <w:sz w:val="18"/>
              </w:rPr>
            </w:pPr>
            <w:ins w:id="419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3C7DCA">
                <w:rPr>
                  <w:rFonts w:ascii="Arial" w:eastAsia="宋体" w:hAnsi="Arial"/>
                  <w:sz w:val="18"/>
                </w:rPr>
                <w:t>measObjectNR-SL-r16</w:t>
              </w:r>
            </w:ins>
          </w:p>
        </w:tc>
        <w:tc>
          <w:tcPr>
            <w:tcW w:w="2267" w:type="dxa"/>
            <w:hideMark/>
          </w:tcPr>
          <w:p w14:paraId="2DFF574F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wei" w:date="2021-10-29T13:52:00Z"/>
                <w:rFonts w:ascii="Arial" w:eastAsia="宋体" w:hAnsi="Arial"/>
                <w:sz w:val="18"/>
              </w:rPr>
            </w:pPr>
            <w:proofErr w:type="spellStart"/>
            <w:ins w:id="421" w:author="wei" w:date="2021-10-29T13:52:00Z">
              <w:r w:rsidRPr="003C7DCA">
                <w:rPr>
                  <w:rFonts w:ascii="Arial" w:eastAsia="宋体" w:hAnsi="Arial"/>
                  <w:sz w:val="18"/>
                </w:rPr>
                <w:t>MeasObjectNR</w:t>
              </w:r>
              <w:proofErr w:type="spellEnd"/>
              <w:r w:rsidRPr="003C7DCA">
                <w:rPr>
                  <w:rFonts w:ascii="Arial" w:eastAsia="宋体" w:hAnsi="Arial"/>
                  <w:sz w:val="18"/>
                </w:rPr>
                <w:t>-SL</w:t>
              </w:r>
            </w:ins>
          </w:p>
        </w:tc>
        <w:tc>
          <w:tcPr>
            <w:tcW w:w="1700" w:type="dxa"/>
          </w:tcPr>
          <w:p w14:paraId="37C52FF7" w14:textId="77777777" w:rsidR="00061458" w:rsidRPr="003C7DCA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22CDEE6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7E66206" w14:textId="77777777" w:rsidTr="0070481C">
        <w:trPr>
          <w:ins w:id="424" w:author="wei" w:date="2021-10-29T13:52:00Z"/>
        </w:trPr>
        <w:tc>
          <w:tcPr>
            <w:tcW w:w="4535" w:type="dxa"/>
            <w:hideMark/>
          </w:tcPr>
          <w:p w14:paraId="0D163AA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wei" w:date="2021-10-29T13:52:00Z"/>
                <w:rFonts w:ascii="Arial" w:eastAsia="宋体" w:hAnsi="Arial"/>
                <w:sz w:val="18"/>
                <w:lang w:eastAsia="zh-CN"/>
              </w:rPr>
            </w:pPr>
            <w:ins w:id="426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r w:rsidRPr="00C14BE9">
                <w:rPr>
                  <w:rFonts w:ascii="Arial" w:eastAsia="宋体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8D5E89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31480E3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4554FE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D7AD840" w14:textId="77777777" w:rsidTr="0070481C">
        <w:trPr>
          <w:ins w:id="430" w:author="wei" w:date="2021-10-29T13:52:00Z"/>
        </w:trPr>
        <w:tc>
          <w:tcPr>
            <w:tcW w:w="4535" w:type="dxa"/>
            <w:hideMark/>
          </w:tcPr>
          <w:p w14:paraId="6C4B609C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wei" w:date="2021-10-29T13:52:00Z"/>
                <w:rFonts w:ascii="Arial" w:eastAsia="宋体" w:hAnsi="Arial"/>
                <w:sz w:val="18"/>
              </w:rPr>
            </w:pPr>
            <w:ins w:id="432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2C6381C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963522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254778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1EE18AF5" w14:textId="77777777" w:rsidTr="0070481C">
        <w:trPr>
          <w:ins w:id="436" w:author="wei" w:date="2021-10-29T13:52:00Z"/>
        </w:trPr>
        <w:tc>
          <w:tcPr>
            <w:tcW w:w="4535" w:type="dxa"/>
            <w:hideMark/>
          </w:tcPr>
          <w:p w14:paraId="4CC6F76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wei" w:date="2021-10-29T13:52:00Z"/>
                <w:rFonts w:ascii="Arial" w:eastAsia="宋体" w:hAnsi="Arial"/>
                <w:sz w:val="18"/>
              </w:rPr>
            </w:pPr>
            <w:ins w:id="438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80DF05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9C98C0D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40E97C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7ADE5BB5" w14:textId="77777777" w:rsidTr="0070481C">
        <w:trPr>
          <w:ins w:id="442" w:author="wei" w:date="2021-10-29T13:52:00Z"/>
        </w:trPr>
        <w:tc>
          <w:tcPr>
            <w:tcW w:w="4535" w:type="dxa"/>
            <w:hideMark/>
          </w:tcPr>
          <w:p w14:paraId="4D9C8E6D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wei" w:date="2021-10-29T13:52:00Z"/>
                <w:rFonts w:ascii="Arial" w:eastAsia="宋体" w:hAnsi="Arial"/>
                <w:sz w:val="18"/>
              </w:rPr>
            </w:pPr>
            <w:ins w:id="444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reportConfigToAddModList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SEQUENCE (SIZE (1..maxReportConfigId)) OF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ReportConfigToAddMod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0A10D8FF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wei" w:date="2021-10-29T13:52:00Z"/>
                <w:rFonts w:ascii="Arial" w:eastAsia="宋体" w:hAnsi="Arial"/>
                <w:sz w:val="18"/>
              </w:rPr>
            </w:pPr>
            <w:ins w:id="446" w:author="wei" w:date="2021-10-29T1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C14BE9">
                <w:rPr>
                  <w:rFonts w:ascii="Arial" w:eastAsia="宋体" w:hAnsi="Arial"/>
                  <w:sz w:val="18"/>
                </w:rPr>
                <w:t xml:space="preserve"> entries</w:t>
              </w:r>
            </w:ins>
          </w:p>
        </w:tc>
        <w:tc>
          <w:tcPr>
            <w:tcW w:w="1700" w:type="dxa"/>
          </w:tcPr>
          <w:p w14:paraId="4361699B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B1D374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73D3B918" w14:textId="77777777" w:rsidTr="0070481C">
        <w:trPr>
          <w:ins w:id="449" w:author="wei" w:date="2021-10-29T13:52:00Z"/>
        </w:trPr>
        <w:tc>
          <w:tcPr>
            <w:tcW w:w="4535" w:type="dxa"/>
          </w:tcPr>
          <w:p w14:paraId="3F71227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wei" w:date="2021-10-29T13:52:00Z"/>
                <w:rFonts w:ascii="Arial" w:eastAsia="宋体" w:hAnsi="Arial"/>
                <w:sz w:val="18"/>
              </w:rPr>
            </w:pPr>
            <w:ins w:id="451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ReportConfigToAddMod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[1]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2433445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7393880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9393C8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474A71D" w14:textId="77777777" w:rsidTr="0070481C">
        <w:trPr>
          <w:ins w:id="455" w:author="wei" w:date="2021-10-29T13:52:00Z"/>
        </w:trPr>
        <w:tc>
          <w:tcPr>
            <w:tcW w:w="4535" w:type="dxa"/>
            <w:hideMark/>
          </w:tcPr>
          <w:p w14:paraId="1C70B47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wei" w:date="2021-10-29T13:52:00Z"/>
                <w:rFonts w:ascii="Arial" w:eastAsia="宋体" w:hAnsi="Arial"/>
                <w:sz w:val="18"/>
              </w:rPr>
            </w:pPr>
            <w:ins w:id="457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reportConfigId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2AC7547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wei" w:date="2021-10-29T13:52:00Z"/>
                <w:rFonts w:ascii="Arial" w:eastAsia="宋体" w:hAnsi="Arial"/>
                <w:sz w:val="18"/>
              </w:rPr>
            </w:pPr>
            <w:ins w:id="459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3BFFB43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5BB18629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A0F34F0" w14:textId="77777777" w:rsidTr="0070481C">
        <w:trPr>
          <w:ins w:id="462" w:author="wei" w:date="2021-10-29T13:52:00Z"/>
        </w:trPr>
        <w:tc>
          <w:tcPr>
            <w:tcW w:w="4535" w:type="dxa"/>
            <w:hideMark/>
          </w:tcPr>
          <w:p w14:paraId="4A3BE3AB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wei" w:date="2021-10-29T13:52:00Z"/>
                <w:rFonts w:ascii="Arial" w:eastAsia="宋体" w:hAnsi="Arial"/>
                <w:sz w:val="18"/>
              </w:rPr>
            </w:pPr>
            <w:ins w:id="464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r w:rsidRPr="00BD3184">
                <w:rPr>
                  <w:rFonts w:ascii="Arial" w:eastAsia="宋体" w:hAnsi="Arial"/>
                  <w:sz w:val="18"/>
                </w:rPr>
                <w:t>reportConfigNR-SL-r16</w:t>
              </w:r>
            </w:ins>
          </w:p>
        </w:tc>
        <w:tc>
          <w:tcPr>
            <w:tcW w:w="2267" w:type="dxa"/>
            <w:hideMark/>
          </w:tcPr>
          <w:p w14:paraId="7699F2AE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wei" w:date="2021-10-29T13:52:00Z"/>
                <w:rFonts w:ascii="Arial" w:eastAsia="宋体" w:hAnsi="Arial"/>
                <w:sz w:val="18"/>
              </w:rPr>
            </w:pPr>
            <w:proofErr w:type="spellStart"/>
            <w:ins w:id="466" w:author="wei" w:date="2021-10-29T13:52:00Z">
              <w:r w:rsidRPr="00BD3184">
                <w:rPr>
                  <w:rFonts w:ascii="Arial" w:eastAsia="宋体" w:hAnsi="Arial"/>
                  <w:sz w:val="18"/>
                </w:rPr>
                <w:t>ReportConfigNR</w:t>
              </w:r>
              <w:proofErr w:type="spellEnd"/>
              <w:r w:rsidRPr="00BD3184">
                <w:rPr>
                  <w:rFonts w:ascii="Arial" w:eastAsia="宋体" w:hAnsi="Arial"/>
                  <w:sz w:val="18"/>
                </w:rPr>
                <w:t>-SL</w:t>
              </w:r>
              <w:r w:rsidRPr="00C90C4A">
                <w:rPr>
                  <w:rFonts w:ascii="Arial" w:eastAsia="宋体" w:hAnsi="Arial" w:hint="eastAsia"/>
                  <w:sz w:val="18"/>
                </w:rPr>
                <w:t>-</w:t>
              </w:r>
              <w:r w:rsidRPr="00C80FE5">
                <w:rPr>
                  <w:rFonts w:ascii="Arial" w:eastAsia="宋体" w:hAnsi="Arial"/>
                  <w:sz w:val="18"/>
                </w:rPr>
                <w:t>PERIODICAL</w:t>
              </w:r>
            </w:ins>
          </w:p>
        </w:tc>
        <w:tc>
          <w:tcPr>
            <w:tcW w:w="1700" w:type="dxa"/>
          </w:tcPr>
          <w:p w14:paraId="0AFFFC1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975DF9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3212483" w14:textId="77777777" w:rsidTr="0070481C">
        <w:trPr>
          <w:ins w:id="469" w:author="wei" w:date="2021-10-29T13:52:00Z"/>
        </w:trPr>
        <w:tc>
          <w:tcPr>
            <w:tcW w:w="4535" w:type="dxa"/>
          </w:tcPr>
          <w:p w14:paraId="146EC4E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wei" w:date="2021-10-29T13:52:00Z"/>
                <w:rFonts w:ascii="Arial" w:eastAsia="宋体" w:hAnsi="Arial"/>
                <w:sz w:val="18"/>
                <w:lang w:eastAsia="en-GB"/>
              </w:rPr>
            </w:pPr>
            <w:ins w:id="471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88503CB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1EF8B3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7DBBA7CB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C4FF60A" w14:textId="77777777" w:rsidTr="0070481C">
        <w:trPr>
          <w:ins w:id="475" w:author="wei" w:date="2021-10-29T13:52:00Z"/>
        </w:trPr>
        <w:tc>
          <w:tcPr>
            <w:tcW w:w="4535" w:type="dxa"/>
            <w:hideMark/>
          </w:tcPr>
          <w:p w14:paraId="4982828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wei" w:date="2021-10-29T13:52:00Z"/>
                <w:rFonts w:ascii="Arial" w:eastAsia="宋体" w:hAnsi="Arial"/>
                <w:sz w:val="18"/>
              </w:rPr>
            </w:pPr>
            <w:ins w:id="477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ED6D6E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2FE3B0D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E2C15DF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D7971C5" w14:textId="77777777" w:rsidTr="0070481C">
        <w:trPr>
          <w:ins w:id="481" w:author="wei" w:date="2021-10-29T13:52:00Z"/>
        </w:trPr>
        <w:tc>
          <w:tcPr>
            <w:tcW w:w="4535" w:type="dxa"/>
            <w:hideMark/>
          </w:tcPr>
          <w:p w14:paraId="129EA8F0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wei" w:date="2021-10-29T13:52:00Z"/>
                <w:rFonts w:ascii="Arial" w:eastAsia="宋体" w:hAnsi="Arial"/>
                <w:sz w:val="18"/>
              </w:rPr>
            </w:pPr>
            <w:ins w:id="483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measIdToAddModList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SEQUENCE (SIZE (1..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 </w:t>
              </w:r>
              <w:proofErr w:type="spellStart"/>
              <w:r w:rsidRPr="00C14BE9">
                <w:rPr>
                  <w:rFonts w:ascii="Arial" w:eastAsia="宋体" w:hAnsi="Arial"/>
                  <w:snapToGrid w:val="0"/>
                  <w:sz w:val="18"/>
                </w:rPr>
                <w:t>maxNrofMeasId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)) OF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MeasIdToAddMod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6BC3C7B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wei" w:date="2021-10-29T13:52:00Z"/>
                <w:rFonts w:ascii="Arial" w:eastAsia="宋体" w:hAnsi="Arial"/>
                <w:sz w:val="18"/>
              </w:rPr>
            </w:pPr>
            <w:ins w:id="485" w:author="wei" w:date="2021-10-29T1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C14BE9">
                <w:rPr>
                  <w:rFonts w:ascii="Arial" w:eastAsia="宋体" w:hAnsi="Arial"/>
                  <w:sz w:val="18"/>
                </w:rPr>
                <w:t xml:space="preserve"> entries</w:t>
              </w:r>
            </w:ins>
          </w:p>
        </w:tc>
        <w:tc>
          <w:tcPr>
            <w:tcW w:w="1700" w:type="dxa"/>
          </w:tcPr>
          <w:p w14:paraId="50D1B11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78391B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3F076E8E" w14:textId="77777777" w:rsidTr="0070481C">
        <w:trPr>
          <w:ins w:id="488" w:author="wei" w:date="2021-10-29T13:52:00Z"/>
        </w:trPr>
        <w:tc>
          <w:tcPr>
            <w:tcW w:w="4535" w:type="dxa"/>
          </w:tcPr>
          <w:p w14:paraId="270E621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wei" w:date="2021-10-29T13:52:00Z"/>
                <w:rFonts w:ascii="Arial" w:eastAsia="宋体" w:hAnsi="Arial"/>
                <w:sz w:val="18"/>
              </w:rPr>
            </w:pPr>
            <w:ins w:id="490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MeasIdToAddMod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[1]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DD4F54C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DD35D9F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50BB5DB9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15978A02" w14:textId="77777777" w:rsidTr="0070481C">
        <w:trPr>
          <w:ins w:id="494" w:author="wei" w:date="2021-10-29T13:52:00Z"/>
        </w:trPr>
        <w:tc>
          <w:tcPr>
            <w:tcW w:w="4535" w:type="dxa"/>
            <w:hideMark/>
          </w:tcPr>
          <w:p w14:paraId="1B290A1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wei" w:date="2021-10-29T13:52:00Z"/>
                <w:rFonts w:ascii="Arial" w:eastAsia="宋体" w:hAnsi="Arial"/>
                <w:sz w:val="18"/>
              </w:rPr>
            </w:pPr>
            <w:ins w:id="496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074D94B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wei" w:date="2021-10-29T13:52:00Z"/>
                <w:rFonts w:ascii="Arial" w:eastAsia="宋体" w:hAnsi="Arial"/>
                <w:sz w:val="18"/>
              </w:rPr>
            </w:pPr>
            <w:ins w:id="498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6DC0C9E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80F14A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EF8BA2B" w14:textId="77777777" w:rsidTr="0070481C">
        <w:trPr>
          <w:ins w:id="501" w:author="wei" w:date="2021-10-29T13:52:00Z"/>
        </w:trPr>
        <w:tc>
          <w:tcPr>
            <w:tcW w:w="4535" w:type="dxa"/>
            <w:hideMark/>
          </w:tcPr>
          <w:p w14:paraId="71962B9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wei" w:date="2021-10-29T13:52:00Z"/>
                <w:rFonts w:ascii="Arial" w:eastAsia="宋体" w:hAnsi="Arial"/>
                <w:sz w:val="18"/>
              </w:rPr>
            </w:pPr>
            <w:ins w:id="503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2912466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wei" w:date="2021-10-29T13:52:00Z"/>
                <w:rFonts w:ascii="Arial" w:eastAsia="宋体" w:hAnsi="Arial"/>
                <w:sz w:val="18"/>
              </w:rPr>
            </w:pPr>
            <w:ins w:id="505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3D23801C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5F68FD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95A6C6A" w14:textId="77777777" w:rsidTr="0070481C">
        <w:trPr>
          <w:ins w:id="508" w:author="wei" w:date="2021-10-29T13:52:00Z"/>
        </w:trPr>
        <w:tc>
          <w:tcPr>
            <w:tcW w:w="4535" w:type="dxa"/>
            <w:hideMark/>
          </w:tcPr>
          <w:p w14:paraId="170ACAA8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wei" w:date="2021-10-29T13:52:00Z"/>
                <w:rFonts w:ascii="Arial" w:eastAsia="宋体" w:hAnsi="Arial"/>
                <w:sz w:val="18"/>
              </w:rPr>
            </w:pPr>
            <w:ins w:id="510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reportConfigId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40D4A0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wei" w:date="2021-10-29T13:52:00Z"/>
                <w:rFonts w:ascii="Arial" w:eastAsia="宋体" w:hAnsi="Arial"/>
                <w:sz w:val="18"/>
              </w:rPr>
            </w:pPr>
            <w:ins w:id="512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5CDCB9F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AD71C03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1BFB0BF8" w14:textId="77777777" w:rsidTr="0070481C">
        <w:trPr>
          <w:ins w:id="515" w:author="wei" w:date="2021-10-29T13:52:00Z"/>
        </w:trPr>
        <w:tc>
          <w:tcPr>
            <w:tcW w:w="4535" w:type="dxa"/>
          </w:tcPr>
          <w:p w14:paraId="2CFE09BB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wei" w:date="2021-10-29T13:52:00Z"/>
                <w:rFonts w:ascii="Arial" w:eastAsia="宋体" w:hAnsi="Arial"/>
                <w:sz w:val="18"/>
                <w:lang w:eastAsia="zh-CN"/>
              </w:rPr>
            </w:pPr>
            <w:ins w:id="517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8C8220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0CD366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7BAC4C60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36FA95CC" w14:textId="77777777" w:rsidTr="0070481C">
        <w:trPr>
          <w:ins w:id="521" w:author="wei" w:date="2021-10-29T13:52:00Z"/>
        </w:trPr>
        <w:tc>
          <w:tcPr>
            <w:tcW w:w="4535" w:type="dxa"/>
          </w:tcPr>
          <w:p w14:paraId="0906DDC6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wei" w:date="2021-10-29T13:52:00Z"/>
                <w:rFonts w:ascii="Arial" w:eastAsia="宋体" w:hAnsi="Arial"/>
                <w:sz w:val="18"/>
                <w:lang w:eastAsia="zh-CN"/>
              </w:rPr>
            </w:pPr>
            <w:ins w:id="523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7769CA4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C6423C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38BC9DB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0F17F92" w14:textId="77777777" w:rsidTr="0070481C">
        <w:trPr>
          <w:ins w:id="527" w:author="wei" w:date="2021-10-29T13:52:00Z"/>
        </w:trPr>
        <w:tc>
          <w:tcPr>
            <w:tcW w:w="4535" w:type="dxa"/>
            <w:hideMark/>
          </w:tcPr>
          <w:p w14:paraId="46518EAC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wei" w:date="2021-10-29T13:52:00Z"/>
                <w:rFonts w:ascii="Arial" w:eastAsia="宋体" w:hAnsi="Arial"/>
                <w:sz w:val="18"/>
              </w:rPr>
            </w:pPr>
            <w:ins w:id="529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1DB34F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18C2228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4807090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0810CE44" w14:textId="77777777" w:rsidTr="0070481C">
        <w:trPr>
          <w:ins w:id="533" w:author="wei" w:date="2021-10-29T13:52:00Z"/>
        </w:trPr>
        <w:tc>
          <w:tcPr>
            <w:tcW w:w="4535" w:type="dxa"/>
            <w:hideMark/>
          </w:tcPr>
          <w:p w14:paraId="5BB7E8D1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wei" w:date="2021-10-29T13:52:00Z"/>
                <w:rFonts w:ascii="Arial" w:eastAsia="宋体" w:hAnsi="Arial"/>
                <w:sz w:val="18"/>
              </w:rPr>
            </w:pPr>
            <w:ins w:id="535" w:author="wei" w:date="2021-10-29T13:52:00Z">
              <w:r w:rsidRPr="00C14BE9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396B7F87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6C084392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415169A" w14:textId="77777777" w:rsidR="00061458" w:rsidRPr="00C14BE9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wei" w:date="2021-10-29T13:52:00Z"/>
                <w:rFonts w:ascii="Arial" w:eastAsia="宋体" w:hAnsi="Arial"/>
                <w:sz w:val="18"/>
              </w:rPr>
            </w:pPr>
          </w:p>
        </w:tc>
      </w:tr>
    </w:tbl>
    <w:p w14:paraId="07C5C2A6" w14:textId="77777777" w:rsidR="00061458" w:rsidRPr="00193675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539" w:author="wei" w:date="2021-10-29T13:52:00Z"/>
          <w:rFonts w:eastAsia="宋体"/>
          <w:lang w:eastAsia="zh-CN"/>
        </w:rPr>
      </w:pPr>
    </w:p>
    <w:p w14:paraId="48C919C5" w14:textId="77777777" w:rsidR="00061458" w:rsidRPr="00FB247E" w:rsidRDefault="00061458" w:rsidP="00061458">
      <w:pPr>
        <w:pStyle w:val="TH"/>
        <w:rPr>
          <w:ins w:id="540" w:author="wei" w:date="2021-10-29T13:52:00Z"/>
          <w:rFonts w:eastAsia="Times New Roman"/>
          <w:lang w:eastAsia="en-GB"/>
        </w:rPr>
      </w:pPr>
      <w:ins w:id="541" w:author="wei" w:date="2021-10-29T13:52:00Z">
        <w:r w:rsidRPr="00BF46D1">
          <w:rPr>
            <w:rFonts w:eastAsia="Times New Roman"/>
            <w:lang w:eastAsia="en-GB"/>
          </w:rPr>
          <w:t xml:space="preserve">Table </w:t>
        </w:r>
        <w:r w:rsidRPr="00FB247E">
          <w:rPr>
            <w:rFonts w:eastAsia="Times New Roman"/>
            <w:lang w:eastAsia="en-GB"/>
          </w:rPr>
          <w:t>12.2.3.2</w:t>
        </w:r>
        <w:r w:rsidRPr="00BF46D1">
          <w:rPr>
            <w:rFonts w:eastAsia="Times New Roman"/>
            <w:lang w:eastAsia="en-GB"/>
          </w:rPr>
          <w:t>.3.3</w:t>
        </w:r>
        <w:r>
          <w:rPr>
            <w:rFonts w:eastAsia="Times New Roman"/>
            <w:lang w:eastAsia="en-GB"/>
          </w:rPr>
          <w:t>-</w:t>
        </w:r>
        <w:r>
          <w:rPr>
            <w:rFonts w:hint="eastAsia"/>
            <w:lang w:eastAsia="zh-CN"/>
          </w:rPr>
          <w:t>3</w:t>
        </w:r>
        <w:r w:rsidRPr="00BF46D1">
          <w:rPr>
            <w:rFonts w:eastAsia="Times New Roman"/>
            <w:lang w:eastAsia="en-GB"/>
          </w:rPr>
          <w:t xml:space="preserve">: </w:t>
        </w:r>
        <w:proofErr w:type="spellStart"/>
        <w:r w:rsidRPr="00093CAD">
          <w:rPr>
            <w:rFonts w:eastAsia="Times New Roman"/>
            <w:lang w:eastAsia="en-GB"/>
          </w:rPr>
          <w:t>MeasObjectNR</w:t>
        </w:r>
        <w:proofErr w:type="spellEnd"/>
        <w:r w:rsidRPr="00093CAD">
          <w:rPr>
            <w:rFonts w:eastAsia="Times New Roman"/>
            <w:lang w:eastAsia="en-GB"/>
          </w:rPr>
          <w:t>-SL</w:t>
        </w:r>
        <w:r w:rsidRPr="00093CAD">
          <w:rPr>
            <w:rFonts w:eastAsia="Times New Roman" w:hint="eastAsia"/>
            <w:lang w:eastAsia="en-GB"/>
          </w:rPr>
          <w:t xml:space="preserve"> </w:t>
        </w:r>
        <w:r w:rsidRPr="00C33F12">
          <w:rPr>
            <w:rFonts w:eastAsia="Times New Roman"/>
            <w:lang w:eastAsia="en-GB"/>
          </w:rPr>
          <w:t>(</w:t>
        </w:r>
        <w:r w:rsidRPr="00BF46D1">
          <w:rPr>
            <w:rFonts w:eastAsia="Times New Roman"/>
            <w:lang w:eastAsia="en-GB"/>
          </w:rPr>
          <w:t xml:space="preserve">Table </w:t>
        </w:r>
        <w:r w:rsidRPr="00C33F12">
          <w:rPr>
            <w:rFonts w:eastAsia="Times New Roman"/>
            <w:lang w:eastAsia="en-GB"/>
          </w:rPr>
          <w:t>12.2.3.2</w:t>
        </w:r>
        <w:r>
          <w:rPr>
            <w:rFonts w:eastAsia="Times New Roman"/>
            <w:lang w:eastAsia="en-GB"/>
          </w:rPr>
          <w:t>.3.</w:t>
        </w:r>
        <w:r w:rsidRPr="00C33F12"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-</w:t>
        </w:r>
        <w:r>
          <w:rPr>
            <w:rFonts w:hint="eastAsia"/>
            <w:lang w:eastAsia="zh-CN"/>
          </w:rPr>
          <w:t>2</w:t>
        </w:r>
        <w:r w:rsidRPr="00BF46D1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1458" w:rsidRPr="00093CAD" w14:paraId="0717356A" w14:textId="77777777" w:rsidTr="0070481C">
        <w:trPr>
          <w:ins w:id="542" w:author="wei" w:date="2021-10-29T13:52:00Z"/>
        </w:trPr>
        <w:tc>
          <w:tcPr>
            <w:tcW w:w="9747" w:type="dxa"/>
            <w:gridSpan w:val="4"/>
          </w:tcPr>
          <w:p w14:paraId="65EE6EA2" w14:textId="77777777" w:rsidR="00061458" w:rsidRPr="00964126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wei" w:date="2021-10-29T13:52:00Z"/>
                <w:rFonts w:ascii="Arial" w:hAnsi="Arial"/>
                <w:sz w:val="18"/>
                <w:lang w:eastAsia="zh-CN"/>
              </w:rPr>
            </w:pPr>
            <w:ins w:id="544" w:author="wei" w:date="2021-10-29T13:52:00Z">
              <w:r w:rsidRPr="00093CAD">
                <w:rPr>
                  <w:rFonts w:ascii="Arial" w:hAnsi="Arial"/>
                  <w:sz w:val="18"/>
                  <w:lang w:eastAsia="en-GB"/>
                </w:rPr>
                <w:t>Derivation Path:</w:t>
              </w:r>
              <w:r w:rsidRPr="00C14BE9">
                <w:rPr>
                  <w:rFonts w:ascii="Arial" w:eastAsia="Times New Roman" w:hAnsi="Arial"/>
                  <w:sz w:val="18"/>
                </w:rPr>
                <w:t xml:space="preserve"> TS 38.508-1 [4] Table 4.6.3-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 w:rsidRPr="00C14BE9">
                <w:rPr>
                  <w:rFonts w:ascii="Arial" w:eastAsia="Times New Roman" w:hAnsi="Arial"/>
                  <w:sz w:val="18"/>
                </w:rPr>
                <w:t>6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</w:p>
        </w:tc>
      </w:tr>
      <w:tr w:rsidR="00061458" w:rsidRPr="00093CAD" w14:paraId="337B1A82" w14:textId="77777777" w:rsidTr="0070481C">
        <w:trPr>
          <w:ins w:id="545" w:author="wei" w:date="2021-10-29T13:52:00Z"/>
        </w:trPr>
        <w:tc>
          <w:tcPr>
            <w:tcW w:w="4535" w:type="dxa"/>
          </w:tcPr>
          <w:p w14:paraId="2068E0F4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547" w:author="wei" w:date="2021-10-29T13:52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728AA204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549" w:author="wei" w:date="2021-10-29T13:52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4B766831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551" w:author="wei" w:date="2021-10-29T13:52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1887F97E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553" w:author="wei" w:date="2021-10-29T13:52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061458" w:rsidRPr="00093CAD" w14:paraId="77FD08D2" w14:textId="77777777" w:rsidTr="0070481C">
        <w:trPr>
          <w:ins w:id="554" w:author="wei" w:date="2021-10-29T13:52:00Z"/>
        </w:trPr>
        <w:tc>
          <w:tcPr>
            <w:tcW w:w="4535" w:type="dxa"/>
          </w:tcPr>
          <w:p w14:paraId="14B4CEDC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wei" w:date="2021-10-29T13:52:00Z"/>
                <w:rFonts w:ascii="Arial" w:hAnsi="Arial"/>
                <w:sz w:val="18"/>
                <w:lang w:eastAsia="en-GB"/>
              </w:rPr>
            </w:pPr>
            <w:ins w:id="556" w:author="wei" w:date="2021-10-29T13:52:00Z">
              <w:r w:rsidRPr="00093CAD">
                <w:rPr>
                  <w:rFonts w:ascii="Arial" w:hAnsi="Arial"/>
                  <w:sz w:val="18"/>
                  <w:lang w:eastAsia="en-GB"/>
                </w:rPr>
                <w:t>MeasObjectNR-SL-r16 ::= SEQUENCE {</w:t>
              </w:r>
            </w:ins>
          </w:p>
        </w:tc>
        <w:tc>
          <w:tcPr>
            <w:tcW w:w="2267" w:type="dxa"/>
          </w:tcPr>
          <w:p w14:paraId="77709B65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6066ADA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F3DFC19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093CAD" w14:paraId="53BCC1C7" w14:textId="77777777" w:rsidTr="0070481C">
        <w:trPr>
          <w:ins w:id="560" w:author="wei" w:date="2021-10-29T13:52:00Z"/>
        </w:trPr>
        <w:tc>
          <w:tcPr>
            <w:tcW w:w="4535" w:type="dxa"/>
          </w:tcPr>
          <w:p w14:paraId="414853E7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wei" w:date="2021-10-29T13:52:00Z"/>
                <w:rFonts w:ascii="Arial" w:hAnsi="Arial"/>
                <w:sz w:val="18"/>
                <w:lang w:eastAsia="en-GB"/>
              </w:rPr>
            </w:pPr>
            <w:ins w:id="562" w:author="wei" w:date="2021-10-29T13:52:00Z">
              <w:r w:rsidRPr="00093CAD">
                <w:rPr>
                  <w:rFonts w:ascii="Arial" w:hAnsi="Arial"/>
                  <w:sz w:val="18"/>
                  <w:lang w:eastAsia="en-GB"/>
                </w:rPr>
                <w:t xml:space="preserve">  tx-PoolMeasToRemoveList-r16</w:t>
              </w:r>
            </w:ins>
          </w:p>
        </w:tc>
        <w:tc>
          <w:tcPr>
            <w:tcW w:w="2267" w:type="dxa"/>
          </w:tcPr>
          <w:p w14:paraId="0EC7A940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wei" w:date="2021-10-29T13:52:00Z"/>
                <w:rFonts w:ascii="Arial" w:hAnsi="Arial"/>
                <w:sz w:val="18"/>
                <w:lang w:eastAsia="en-GB"/>
              </w:rPr>
            </w:pPr>
            <w:ins w:id="564" w:author="wei" w:date="2021-10-29T13:52:00Z">
              <w:r w:rsidRPr="00093CAD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CB4B80C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C0555E3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093CAD" w14:paraId="29C8F821" w14:textId="77777777" w:rsidTr="0070481C">
        <w:trPr>
          <w:ins w:id="567" w:author="wei" w:date="2021-10-29T13:52:00Z"/>
        </w:trPr>
        <w:tc>
          <w:tcPr>
            <w:tcW w:w="4535" w:type="dxa"/>
          </w:tcPr>
          <w:p w14:paraId="0B62C0BE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wei" w:date="2021-10-29T13:52:00Z"/>
                <w:rFonts w:ascii="Arial" w:hAnsi="Arial"/>
                <w:sz w:val="18"/>
                <w:lang w:eastAsia="en-GB"/>
              </w:rPr>
            </w:pPr>
            <w:ins w:id="569" w:author="wei" w:date="2021-10-29T13:52:00Z">
              <w:r w:rsidRPr="00093CAD">
                <w:rPr>
                  <w:rFonts w:ascii="Arial" w:hAnsi="Arial"/>
                  <w:sz w:val="18"/>
                  <w:lang w:eastAsia="en-GB"/>
                </w:rPr>
                <w:t xml:space="preserve">  tx-PoolMeasToAddModList-r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16 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>SEQUENCE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>SIZE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(1..maxNrofSL-PoolToMeasureNR-r16))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 xml:space="preserve"> OF 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>SL-</w:t>
              </w:r>
              <w:r w:rsidRPr="00093CAD">
                <w:rPr>
                  <w:rFonts w:ascii="Arial" w:hAnsi="Arial"/>
                  <w:sz w:val="18"/>
                  <w:lang w:eastAsia="en-GB"/>
                </w:rPr>
                <w:t>ResourcePoolID-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>r16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6688FD82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wei" w:date="2021-10-29T13:52:00Z"/>
                <w:rFonts w:ascii="Arial" w:hAnsi="Arial"/>
                <w:sz w:val="18"/>
                <w:lang w:eastAsia="zh-CN"/>
              </w:rPr>
            </w:pPr>
            <w:ins w:id="571" w:author="wei" w:date="2021-10-29T13:52:00Z">
              <w:r w:rsidRPr="00093CAD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30723ED1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E0A28E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093CAD" w14:paraId="4493451B" w14:textId="77777777" w:rsidTr="0070481C">
        <w:trPr>
          <w:ins w:id="574" w:author="wei" w:date="2021-10-29T13:52:00Z"/>
        </w:trPr>
        <w:tc>
          <w:tcPr>
            <w:tcW w:w="4535" w:type="dxa"/>
          </w:tcPr>
          <w:p w14:paraId="1DE3DBF6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wei" w:date="2021-10-29T13:52:00Z"/>
                <w:rFonts w:ascii="Arial" w:hAnsi="Arial"/>
                <w:sz w:val="18"/>
                <w:lang w:eastAsia="zh-CN"/>
              </w:rPr>
            </w:pPr>
            <w:ins w:id="576" w:author="wei" w:date="2021-10-29T13:52:00Z"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  <w:r w:rsidRPr="00093CAD">
                <w:rPr>
                  <w:rFonts w:ascii="Arial" w:hAnsi="Arial"/>
                  <w:sz w:val="18"/>
                  <w:lang w:eastAsia="en-GB"/>
                </w:rPr>
                <w:t>SL-ResourcePoolID-r16[1]</w:t>
              </w:r>
            </w:ins>
          </w:p>
        </w:tc>
        <w:tc>
          <w:tcPr>
            <w:tcW w:w="2267" w:type="dxa"/>
          </w:tcPr>
          <w:p w14:paraId="497A3B44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wei" w:date="2021-10-29T13:52:00Z"/>
                <w:rFonts w:ascii="Arial" w:hAnsi="Arial"/>
                <w:sz w:val="18"/>
                <w:lang w:eastAsia="zh-CN"/>
              </w:rPr>
            </w:pPr>
            <w:ins w:id="578" w:author="wei" w:date="2021-10-29T13:5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14083CE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wei" w:date="2021-10-29T13:5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30D6973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093CAD" w14:paraId="0605E5D2" w14:textId="77777777" w:rsidTr="0070481C">
        <w:trPr>
          <w:ins w:id="581" w:author="wei" w:date="2021-10-29T13:52:00Z"/>
        </w:trPr>
        <w:tc>
          <w:tcPr>
            <w:tcW w:w="4535" w:type="dxa"/>
          </w:tcPr>
          <w:p w14:paraId="60CEFEF7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wei" w:date="2021-10-29T13:52:00Z"/>
                <w:rFonts w:ascii="Arial" w:hAnsi="Arial"/>
                <w:sz w:val="18"/>
                <w:lang w:eastAsia="zh-CN"/>
              </w:rPr>
            </w:pPr>
            <w:ins w:id="583" w:author="wei" w:date="2021-10-29T13:52:00Z"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01821A0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wei" w:date="2021-10-29T13:5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8CEAD13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BD28359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093CAD" w14:paraId="66456D6B" w14:textId="77777777" w:rsidTr="0070481C">
        <w:trPr>
          <w:ins w:id="587" w:author="wei" w:date="2021-10-29T13:52:00Z"/>
        </w:trPr>
        <w:tc>
          <w:tcPr>
            <w:tcW w:w="4535" w:type="dxa"/>
          </w:tcPr>
          <w:p w14:paraId="2B4E5FC3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wei" w:date="2021-10-29T13:52:00Z"/>
                <w:rFonts w:ascii="Arial" w:hAnsi="Arial"/>
                <w:sz w:val="18"/>
                <w:lang w:eastAsia="en-GB"/>
              </w:rPr>
            </w:pPr>
            <w:ins w:id="589" w:author="wei" w:date="2021-10-29T13:52:00Z">
              <w:r w:rsidRPr="00093CAD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78BC97B3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614A263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A6B39E" w14:textId="77777777" w:rsidR="00061458" w:rsidRPr="00093CAD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</w:tbl>
    <w:p w14:paraId="1083847B" w14:textId="77777777" w:rsidR="00061458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593" w:author="wei" w:date="2021-10-29T13:52:00Z"/>
          <w:rFonts w:eastAsia="宋体"/>
          <w:lang w:eastAsia="zh-CN"/>
        </w:rPr>
      </w:pPr>
    </w:p>
    <w:p w14:paraId="207E17A9" w14:textId="77777777" w:rsidR="00061458" w:rsidRPr="00FB247E" w:rsidRDefault="00061458" w:rsidP="00061458">
      <w:pPr>
        <w:pStyle w:val="TH"/>
        <w:rPr>
          <w:ins w:id="594" w:author="wei" w:date="2021-10-29T13:52:00Z"/>
          <w:rFonts w:eastAsia="Times New Roman"/>
          <w:lang w:eastAsia="en-GB"/>
        </w:rPr>
      </w:pPr>
      <w:ins w:id="595" w:author="wei" w:date="2021-10-29T13:52:00Z">
        <w:r w:rsidRPr="00BF46D1">
          <w:rPr>
            <w:rFonts w:eastAsia="Times New Roman"/>
            <w:lang w:eastAsia="en-GB"/>
          </w:rPr>
          <w:t xml:space="preserve">Table </w:t>
        </w:r>
        <w:r w:rsidRPr="00FB247E">
          <w:rPr>
            <w:rFonts w:eastAsia="Times New Roman"/>
            <w:lang w:eastAsia="en-GB"/>
          </w:rPr>
          <w:t>12.2.3.2</w:t>
        </w:r>
        <w:r w:rsidRPr="00BF46D1">
          <w:rPr>
            <w:rFonts w:eastAsia="Times New Roman"/>
            <w:lang w:eastAsia="en-GB"/>
          </w:rPr>
          <w:t>.3.3</w:t>
        </w:r>
        <w:r>
          <w:rPr>
            <w:rFonts w:eastAsia="Times New Roman"/>
            <w:lang w:eastAsia="en-GB"/>
          </w:rPr>
          <w:t>-</w:t>
        </w:r>
        <w:r>
          <w:rPr>
            <w:rFonts w:hint="eastAsia"/>
            <w:lang w:eastAsia="zh-CN"/>
          </w:rPr>
          <w:t>4</w:t>
        </w:r>
        <w:r w:rsidRPr="00BF46D1">
          <w:rPr>
            <w:rFonts w:eastAsia="Times New Roman"/>
            <w:lang w:eastAsia="en-GB"/>
          </w:rPr>
          <w:t xml:space="preserve">: </w:t>
        </w:r>
        <w:proofErr w:type="spellStart"/>
        <w:r w:rsidRPr="00EB1670">
          <w:rPr>
            <w:rFonts w:eastAsia="Times New Roman"/>
            <w:lang w:eastAsia="en-GB"/>
          </w:rPr>
          <w:t>ReportConfigNR</w:t>
        </w:r>
        <w:proofErr w:type="spellEnd"/>
        <w:r w:rsidRPr="00EB1670">
          <w:rPr>
            <w:rFonts w:eastAsia="Times New Roman"/>
            <w:lang w:eastAsia="en-GB"/>
          </w:rPr>
          <w:t>-SL</w:t>
        </w:r>
        <w:r w:rsidRPr="00E87C74">
          <w:rPr>
            <w:rFonts w:eastAsia="Times New Roman" w:hint="eastAsia"/>
            <w:lang w:eastAsia="en-GB"/>
          </w:rPr>
          <w:t>-</w:t>
        </w:r>
        <w:r w:rsidRPr="00E87C74">
          <w:rPr>
            <w:rFonts w:eastAsia="Times New Roman"/>
            <w:lang w:eastAsia="en-GB"/>
          </w:rPr>
          <w:t>PERIODICAL</w:t>
        </w:r>
        <w:r>
          <w:rPr>
            <w:rFonts w:hint="eastAsia"/>
            <w:lang w:eastAsia="zh-CN"/>
          </w:rPr>
          <w:t xml:space="preserve"> </w:t>
        </w:r>
        <w:r w:rsidRPr="00C33F12">
          <w:rPr>
            <w:rFonts w:eastAsia="Times New Roman"/>
            <w:lang w:eastAsia="en-GB"/>
          </w:rPr>
          <w:t>(</w:t>
        </w:r>
        <w:r w:rsidRPr="00BF46D1">
          <w:rPr>
            <w:rFonts w:eastAsia="Times New Roman"/>
            <w:lang w:eastAsia="en-GB"/>
          </w:rPr>
          <w:t xml:space="preserve">Table </w:t>
        </w:r>
        <w:r w:rsidRPr="00C33F12">
          <w:rPr>
            <w:rFonts w:eastAsia="Times New Roman"/>
            <w:lang w:eastAsia="en-GB"/>
          </w:rPr>
          <w:t>12.2.3.2</w:t>
        </w:r>
        <w:r>
          <w:rPr>
            <w:rFonts w:eastAsia="Times New Roman"/>
            <w:lang w:eastAsia="en-GB"/>
          </w:rPr>
          <w:t>.3.</w:t>
        </w:r>
        <w:r w:rsidRPr="00C33F12"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-</w:t>
        </w:r>
        <w:r>
          <w:rPr>
            <w:rFonts w:hint="eastAsia"/>
            <w:lang w:eastAsia="zh-CN"/>
          </w:rPr>
          <w:t>2</w:t>
        </w:r>
        <w:r w:rsidRPr="00BF46D1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1458" w:rsidRPr="004B4F77" w14:paraId="62477DE0" w14:textId="77777777" w:rsidTr="0070481C">
        <w:trPr>
          <w:ins w:id="596" w:author="wei" w:date="2021-10-29T13:52:00Z"/>
        </w:trPr>
        <w:tc>
          <w:tcPr>
            <w:tcW w:w="9747" w:type="dxa"/>
            <w:gridSpan w:val="4"/>
          </w:tcPr>
          <w:p w14:paraId="205E71FB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wei" w:date="2021-10-29T13:52:00Z"/>
                <w:rFonts w:ascii="Arial" w:hAnsi="Arial"/>
                <w:sz w:val="18"/>
                <w:lang w:eastAsia="en-GB"/>
              </w:rPr>
            </w:pPr>
            <w:ins w:id="598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>Derivation Path: TS</w:t>
              </w:r>
              <w:r w:rsidRPr="00C14BE9">
                <w:rPr>
                  <w:rFonts w:ascii="Arial" w:eastAsia="Times New Roman" w:hAnsi="Arial"/>
                  <w:sz w:val="18"/>
                </w:rPr>
                <w:t xml:space="preserve"> 38.508-1 [4] Table 4.6.3-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142A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with condition </w:t>
              </w:r>
              <w:r w:rsidRPr="00EC43F4">
                <w:rPr>
                  <w:rFonts w:ascii="Arial" w:eastAsia="宋体" w:hAnsi="Arial"/>
                  <w:sz w:val="18"/>
                  <w:lang w:eastAsia="en-GB"/>
                </w:rPr>
                <w:t>PERIODICAL</w:t>
              </w:r>
            </w:ins>
          </w:p>
        </w:tc>
      </w:tr>
      <w:tr w:rsidR="00061458" w:rsidRPr="004B4F77" w14:paraId="5E1E921F" w14:textId="77777777" w:rsidTr="0070481C">
        <w:trPr>
          <w:ins w:id="599" w:author="wei" w:date="2021-10-29T13:52:00Z"/>
        </w:trPr>
        <w:tc>
          <w:tcPr>
            <w:tcW w:w="4535" w:type="dxa"/>
          </w:tcPr>
          <w:p w14:paraId="6BB4F674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601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185FB88E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603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2B37CF2B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605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17136536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607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061458" w:rsidRPr="004B4F77" w14:paraId="78774DB7" w14:textId="77777777" w:rsidTr="0070481C">
        <w:trPr>
          <w:ins w:id="608" w:author="wei" w:date="2021-10-29T13:52:00Z"/>
        </w:trPr>
        <w:tc>
          <w:tcPr>
            <w:tcW w:w="4535" w:type="dxa"/>
          </w:tcPr>
          <w:p w14:paraId="55D8905E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wei" w:date="2021-10-29T13:52:00Z"/>
                <w:rFonts w:ascii="Arial" w:hAnsi="Arial"/>
                <w:sz w:val="18"/>
                <w:lang w:eastAsia="en-GB"/>
              </w:rPr>
            </w:pPr>
            <w:ins w:id="610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>ReportConfigNR-SL-r16 ::= SEQUENCE {</w:t>
              </w:r>
            </w:ins>
          </w:p>
        </w:tc>
        <w:tc>
          <w:tcPr>
            <w:tcW w:w="2267" w:type="dxa"/>
          </w:tcPr>
          <w:p w14:paraId="70274F92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F2483AF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DC9CC7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457380B0" w14:textId="77777777" w:rsidTr="0070481C">
        <w:trPr>
          <w:ins w:id="614" w:author="wei" w:date="2021-10-29T13:52:00Z"/>
        </w:trPr>
        <w:tc>
          <w:tcPr>
            <w:tcW w:w="4535" w:type="dxa"/>
          </w:tcPr>
          <w:p w14:paraId="13ED5401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wei" w:date="2021-10-29T13:52:00Z"/>
                <w:rFonts w:ascii="Arial" w:hAnsi="Arial"/>
                <w:sz w:val="18"/>
                <w:lang w:eastAsia="en-GB"/>
              </w:rPr>
            </w:pPr>
            <w:ins w:id="616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 xml:space="preserve">  reportType-r16 CHOICE {</w:t>
              </w:r>
            </w:ins>
          </w:p>
        </w:tc>
        <w:tc>
          <w:tcPr>
            <w:tcW w:w="2267" w:type="dxa"/>
          </w:tcPr>
          <w:p w14:paraId="12BC5AD8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F5D7F3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6A6A0F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FEA48B9" w14:textId="77777777" w:rsidTr="0070481C">
        <w:trPr>
          <w:ins w:id="620" w:author="wei" w:date="2021-10-29T13:52:00Z"/>
        </w:trPr>
        <w:tc>
          <w:tcPr>
            <w:tcW w:w="4535" w:type="dxa"/>
          </w:tcPr>
          <w:p w14:paraId="7B1CC576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wei" w:date="2021-10-29T13:52:00Z"/>
                <w:rFonts w:ascii="Arial" w:hAnsi="Arial"/>
                <w:sz w:val="18"/>
                <w:lang w:eastAsia="zh-CN"/>
              </w:rPr>
            </w:pPr>
            <w:ins w:id="622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periodical-r16 SEQUENCE {</w:t>
              </w:r>
            </w:ins>
          </w:p>
        </w:tc>
        <w:tc>
          <w:tcPr>
            <w:tcW w:w="2267" w:type="dxa"/>
          </w:tcPr>
          <w:p w14:paraId="19D044CB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EBDC10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466341F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wei" w:date="2021-10-29T13:52:00Z"/>
                <w:rFonts w:ascii="Arial" w:hAnsi="Arial"/>
                <w:sz w:val="18"/>
                <w:lang w:eastAsia="zh-CN"/>
              </w:rPr>
            </w:pPr>
          </w:p>
        </w:tc>
      </w:tr>
      <w:tr w:rsidR="00061458" w:rsidRPr="004B4F77" w14:paraId="5330CD02" w14:textId="77777777" w:rsidTr="0070481C">
        <w:trPr>
          <w:ins w:id="626" w:author="wei" w:date="2021-10-29T13:52:00Z"/>
        </w:trPr>
        <w:tc>
          <w:tcPr>
            <w:tcW w:w="4535" w:type="dxa"/>
          </w:tcPr>
          <w:p w14:paraId="59F4DBA3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wei" w:date="2021-10-29T13:52:00Z"/>
                <w:rFonts w:ascii="Arial" w:hAnsi="Arial"/>
                <w:sz w:val="18"/>
                <w:lang w:eastAsia="zh-CN"/>
              </w:rPr>
            </w:pPr>
            <w:ins w:id="628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  </w:t>
              </w:r>
              <w:r w:rsidRPr="004B4F77">
                <w:rPr>
                  <w:rFonts w:ascii="Arial" w:hAnsi="Arial"/>
                  <w:sz w:val="18"/>
                  <w:lang w:eastAsia="en-GB"/>
                </w:rPr>
                <w:t>reportInterval-r16</w:t>
              </w:r>
            </w:ins>
          </w:p>
        </w:tc>
        <w:tc>
          <w:tcPr>
            <w:tcW w:w="2267" w:type="dxa"/>
          </w:tcPr>
          <w:p w14:paraId="219AF4C7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wei" w:date="2021-10-29T13:52:00Z"/>
                <w:rFonts w:ascii="Arial" w:hAnsi="Arial"/>
                <w:sz w:val="18"/>
                <w:lang w:eastAsia="en-GB"/>
              </w:rPr>
            </w:pPr>
            <w:ins w:id="630" w:author="wei" w:date="2021-10-29T13:52:00Z">
              <w:r w:rsidRPr="00BB442E">
                <w:rPr>
                  <w:rFonts w:ascii="Arial" w:hAnsi="Arial"/>
                  <w:sz w:val="18"/>
                  <w:lang w:eastAsia="en-GB"/>
                </w:rPr>
                <w:t>ms480</w:t>
              </w:r>
            </w:ins>
          </w:p>
        </w:tc>
        <w:tc>
          <w:tcPr>
            <w:tcW w:w="1700" w:type="dxa"/>
          </w:tcPr>
          <w:p w14:paraId="50AD33BC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A68B0A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56AD3C56" w14:textId="77777777" w:rsidTr="0070481C">
        <w:trPr>
          <w:ins w:id="633" w:author="wei" w:date="2021-10-29T13:52:00Z"/>
        </w:trPr>
        <w:tc>
          <w:tcPr>
            <w:tcW w:w="4535" w:type="dxa"/>
          </w:tcPr>
          <w:p w14:paraId="12359F6B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wei" w:date="2021-10-29T13:52:00Z"/>
                <w:rFonts w:ascii="Arial" w:hAnsi="Arial"/>
                <w:sz w:val="18"/>
                <w:lang w:eastAsia="en-GB"/>
              </w:rPr>
            </w:pPr>
            <w:ins w:id="635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 xml:space="preserve">      reportAmount-r16</w:t>
              </w:r>
            </w:ins>
          </w:p>
        </w:tc>
        <w:tc>
          <w:tcPr>
            <w:tcW w:w="2267" w:type="dxa"/>
          </w:tcPr>
          <w:p w14:paraId="2E318F9C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wei" w:date="2021-10-29T13:52:00Z"/>
                <w:rFonts w:ascii="Arial" w:hAnsi="Arial"/>
                <w:sz w:val="18"/>
                <w:lang w:eastAsia="zh-CN"/>
              </w:rPr>
            </w:pPr>
            <w:ins w:id="637" w:author="wei" w:date="2021-10-29T13:52:00Z">
              <w:r>
                <w:rPr>
                  <w:rFonts w:ascii="Arial" w:hAnsi="Arial" w:hint="eastAsia"/>
                  <w:sz w:val="18"/>
                  <w:lang w:eastAsia="zh-CN"/>
                </w:rPr>
                <w:t>r8</w:t>
              </w:r>
            </w:ins>
          </w:p>
        </w:tc>
        <w:tc>
          <w:tcPr>
            <w:tcW w:w="1700" w:type="dxa"/>
          </w:tcPr>
          <w:p w14:paraId="3E5F0EF1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CD0106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24EC8FD" w14:textId="77777777" w:rsidTr="0070481C">
        <w:trPr>
          <w:ins w:id="640" w:author="wei" w:date="2021-10-29T13:52:00Z"/>
        </w:trPr>
        <w:tc>
          <w:tcPr>
            <w:tcW w:w="4535" w:type="dxa"/>
          </w:tcPr>
          <w:p w14:paraId="4EF0A46E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wei" w:date="2021-10-29T13:52:00Z"/>
                <w:rFonts w:ascii="Arial" w:hAnsi="Arial"/>
                <w:sz w:val="18"/>
                <w:lang w:eastAsia="zh-CN"/>
              </w:rPr>
            </w:pPr>
            <w:ins w:id="642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  </w:t>
              </w:r>
              <w:r w:rsidRPr="004B4F77">
                <w:rPr>
                  <w:rFonts w:ascii="Arial" w:hAnsi="Arial"/>
                  <w:sz w:val="18"/>
                  <w:lang w:eastAsia="en-GB"/>
                </w:rPr>
                <w:t>reportQuantity-r16 SEQUENCE {</w:t>
              </w:r>
            </w:ins>
          </w:p>
        </w:tc>
        <w:tc>
          <w:tcPr>
            <w:tcW w:w="2267" w:type="dxa"/>
          </w:tcPr>
          <w:p w14:paraId="00E0ED1A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FF4A974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815AB05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5B0A69B6" w14:textId="77777777" w:rsidTr="0070481C">
        <w:trPr>
          <w:ins w:id="646" w:author="wei" w:date="2021-10-29T13:52:00Z"/>
        </w:trPr>
        <w:tc>
          <w:tcPr>
            <w:tcW w:w="4535" w:type="dxa"/>
          </w:tcPr>
          <w:p w14:paraId="53817A96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wei" w:date="2021-10-29T13:52:00Z"/>
                <w:rFonts w:ascii="Arial" w:hAnsi="Arial"/>
                <w:sz w:val="18"/>
                <w:lang w:eastAsia="zh-CN"/>
              </w:rPr>
            </w:pPr>
            <w:ins w:id="648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    </w:t>
              </w:r>
              <w:r w:rsidRPr="004B4F77">
                <w:rPr>
                  <w:rFonts w:ascii="Arial" w:hAnsi="Arial"/>
                  <w:sz w:val="18"/>
                  <w:lang w:eastAsia="en-GB"/>
                </w:rPr>
                <w:t>cbr-r16</w:t>
              </w:r>
            </w:ins>
          </w:p>
        </w:tc>
        <w:tc>
          <w:tcPr>
            <w:tcW w:w="2267" w:type="dxa"/>
          </w:tcPr>
          <w:p w14:paraId="29489CE4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wei" w:date="2021-10-29T13:52:00Z"/>
                <w:rFonts w:ascii="Arial" w:hAnsi="Arial"/>
                <w:sz w:val="18"/>
                <w:lang w:eastAsia="zh-CN"/>
              </w:rPr>
            </w:pPr>
            <w:ins w:id="650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61B7ACD8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6EC863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51E9DD3A" w14:textId="77777777" w:rsidTr="0070481C">
        <w:trPr>
          <w:ins w:id="653" w:author="wei" w:date="2021-10-29T13:52:00Z"/>
        </w:trPr>
        <w:tc>
          <w:tcPr>
            <w:tcW w:w="4535" w:type="dxa"/>
          </w:tcPr>
          <w:p w14:paraId="39864C9A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wei" w:date="2021-10-29T13:52:00Z"/>
                <w:rFonts w:ascii="Arial" w:hAnsi="Arial"/>
                <w:sz w:val="18"/>
                <w:lang w:eastAsia="zh-CN"/>
              </w:rPr>
            </w:pPr>
            <w:ins w:id="655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0356F7B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D02C316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02F124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D9190D1" w14:textId="77777777" w:rsidTr="0070481C">
        <w:trPr>
          <w:ins w:id="659" w:author="wei" w:date="2021-10-29T13:52:00Z"/>
        </w:trPr>
        <w:tc>
          <w:tcPr>
            <w:tcW w:w="4535" w:type="dxa"/>
          </w:tcPr>
          <w:p w14:paraId="13D8CA2C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wei" w:date="2021-10-29T13:52:00Z"/>
                <w:rFonts w:ascii="Arial" w:hAnsi="Arial"/>
                <w:sz w:val="18"/>
                <w:lang w:eastAsia="zh-CN"/>
              </w:rPr>
            </w:pPr>
            <w:ins w:id="661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ED0B420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79B2E08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41ACDF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50566000" w14:textId="77777777" w:rsidTr="0070481C">
        <w:trPr>
          <w:ins w:id="665" w:author="wei" w:date="2021-10-29T13:52:00Z"/>
        </w:trPr>
        <w:tc>
          <w:tcPr>
            <w:tcW w:w="4535" w:type="dxa"/>
          </w:tcPr>
          <w:p w14:paraId="546DAFC4" w14:textId="77777777" w:rsidR="00061458" w:rsidRPr="004B4F77" w:rsidDel="003A68F3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wei" w:date="2021-10-29T13:52:00Z"/>
                <w:rFonts w:ascii="Arial" w:hAnsi="Arial"/>
                <w:sz w:val="18"/>
                <w:lang w:eastAsia="zh-CN"/>
              </w:rPr>
            </w:pPr>
            <w:ins w:id="667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EFCC633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4C5DC2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B59D0B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FB55B1C" w14:textId="77777777" w:rsidTr="0070481C">
        <w:trPr>
          <w:ins w:id="671" w:author="wei" w:date="2021-10-29T13:52:00Z"/>
        </w:trPr>
        <w:tc>
          <w:tcPr>
            <w:tcW w:w="4535" w:type="dxa"/>
          </w:tcPr>
          <w:p w14:paraId="1CADB1E6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wei" w:date="2021-10-29T13:52:00Z"/>
                <w:rFonts w:ascii="Arial" w:hAnsi="Arial"/>
                <w:sz w:val="18"/>
                <w:lang w:eastAsia="en-GB"/>
              </w:rPr>
            </w:pPr>
            <w:ins w:id="673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4E8E8C7C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DB05946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5D9F4F" w14:textId="77777777" w:rsidR="00061458" w:rsidRPr="004B4F77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</w:tbl>
    <w:p w14:paraId="6B7530F7" w14:textId="77777777" w:rsidR="00061458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677" w:author="wei" w:date="2021-10-29T13:52:00Z"/>
          <w:rFonts w:eastAsia="宋体"/>
          <w:lang w:eastAsia="zh-CN"/>
        </w:rPr>
      </w:pPr>
    </w:p>
    <w:p w14:paraId="09E45969" w14:textId="77777777" w:rsidR="00061458" w:rsidRPr="00193675" w:rsidRDefault="00061458" w:rsidP="000614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78" w:author="wei" w:date="2021-10-29T13:52:00Z"/>
          <w:rFonts w:ascii="Arial" w:eastAsia="Times New Roman" w:hAnsi="Arial"/>
          <w:b/>
          <w:lang w:eastAsia="en-GB"/>
        </w:rPr>
      </w:pPr>
      <w:ins w:id="679" w:author="wei" w:date="2021-10-29T13:52:00Z">
        <w:r w:rsidRPr="00BF46D1">
          <w:rPr>
            <w:rFonts w:ascii="Arial" w:eastAsia="Times New Roman" w:hAnsi="Arial"/>
            <w:b/>
            <w:lang w:eastAsia="en-GB"/>
          </w:rPr>
          <w:t xml:space="preserve">Table </w:t>
        </w:r>
        <w:r w:rsidRPr="00193675">
          <w:rPr>
            <w:rFonts w:ascii="Arial" w:eastAsia="Times New Roman" w:hAnsi="Arial"/>
            <w:b/>
            <w:lang w:eastAsia="en-GB"/>
          </w:rPr>
          <w:t>12.2.3.2</w:t>
        </w:r>
        <w:r w:rsidRPr="00BF46D1">
          <w:rPr>
            <w:rFonts w:ascii="Arial" w:eastAsia="Times New Roman" w:hAnsi="Arial"/>
            <w:b/>
            <w:lang w:eastAsia="en-GB"/>
          </w:rPr>
          <w:t>.3.3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5</w:t>
        </w:r>
        <w:r w:rsidRPr="00193675">
          <w:rPr>
            <w:rFonts w:ascii="Arial" w:eastAsia="Times New Roman" w:hAnsi="Arial"/>
            <w:b/>
            <w:lang w:eastAsia="en-GB"/>
          </w:rPr>
          <w:t>:</w:t>
        </w:r>
        <w:r w:rsidRPr="00E57FD5">
          <w:rPr>
            <w:rFonts w:ascii="Arial" w:eastAsia="Times New Roman" w:hAnsi="Arial"/>
            <w:b/>
            <w:lang w:eastAsia="en-GB"/>
          </w:rPr>
          <w:t xml:space="preserve"> </w:t>
        </w:r>
        <w:proofErr w:type="spellStart"/>
        <w:r w:rsidRPr="00E57FD5">
          <w:rPr>
            <w:rFonts w:ascii="Arial" w:eastAsia="Times New Roman" w:hAnsi="Arial"/>
            <w:b/>
            <w:lang w:eastAsia="en-GB"/>
          </w:rPr>
          <w:t>MeasurementReport</w:t>
        </w:r>
        <w:proofErr w:type="spellEnd"/>
        <w:r w:rsidRPr="00193675">
          <w:rPr>
            <w:rFonts w:ascii="Arial" w:eastAsia="Times New Roman" w:hAnsi="Arial"/>
            <w:b/>
            <w:lang w:eastAsia="en-GB"/>
          </w:rPr>
          <w:t xml:space="preserve"> (</w:t>
        </w:r>
        <w:r>
          <w:rPr>
            <w:rFonts w:ascii="Arial" w:eastAsia="Times New Roman" w:hAnsi="Arial"/>
            <w:b/>
          </w:rPr>
          <w:t xml:space="preserve">step </w:t>
        </w:r>
        <w:r>
          <w:rPr>
            <w:rFonts w:ascii="Arial" w:hAnsi="Arial" w:hint="eastAsia"/>
            <w:b/>
            <w:lang w:eastAsia="zh-CN"/>
          </w:rPr>
          <w:t>4, 5,</w:t>
        </w:r>
        <w:r w:rsidRPr="00BF46D1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Table 12.2.3.2.3.2-1</w:t>
        </w:r>
        <w:r w:rsidRPr="00BF46D1">
          <w:rPr>
            <w:rFonts w:ascii="Arial" w:eastAsia="Times New Roman" w:hAnsi="Arial"/>
            <w:b/>
            <w:lang w:eastAsia="en-GB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061458" w:rsidRPr="00001D1F" w14:paraId="70C07919" w14:textId="77777777" w:rsidTr="0070481C">
        <w:trPr>
          <w:gridBefore w:val="1"/>
          <w:wBefore w:w="9" w:type="dxa"/>
          <w:ins w:id="680" w:author="wei" w:date="2021-10-29T13:52:00Z"/>
        </w:trPr>
        <w:tc>
          <w:tcPr>
            <w:tcW w:w="9738" w:type="dxa"/>
            <w:gridSpan w:val="4"/>
            <w:hideMark/>
          </w:tcPr>
          <w:p w14:paraId="1846D75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wei" w:date="2021-10-29T13:52:00Z"/>
                <w:rFonts w:ascii="Arial" w:eastAsia="Times New Roman" w:hAnsi="Arial"/>
                <w:sz w:val="18"/>
              </w:rPr>
            </w:pPr>
            <w:ins w:id="682" w:author="wei" w:date="2021-10-29T13:52:00Z">
              <w:r w:rsidRPr="00001D1F">
                <w:rPr>
                  <w:rFonts w:ascii="Arial" w:eastAsia="Times New Roman" w:hAnsi="Arial"/>
                  <w:sz w:val="18"/>
                </w:rPr>
                <w:t>Derivation Path: TS 38.508-1 [4], Table 4.6.1-5A</w:t>
              </w:r>
            </w:ins>
          </w:p>
        </w:tc>
      </w:tr>
      <w:tr w:rsidR="00061458" w:rsidRPr="00001D1F" w14:paraId="1AA86298" w14:textId="77777777" w:rsidTr="0070481C">
        <w:trPr>
          <w:ins w:id="68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B962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wei" w:date="2021-10-29T13:52:00Z"/>
                <w:rFonts w:ascii="Arial" w:eastAsia="宋体" w:hAnsi="Arial"/>
                <w:b/>
                <w:sz w:val="18"/>
              </w:rPr>
            </w:pPr>
            <w:ins w:id="685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E9D79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wei" w:date="2021-10-29T13:52:00Z"/>
                <w:rFonts w:ascii="Arial" w:eastAsia="宋体" w:hAnsi="Arial"/>
                <w:b/>
                <w:sz w:val="18"/>
              </w:rPr>
            </w:pPr>
            <w:ins w:id="687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FFA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wei" w:date="2021-10-29T13:52:00Z"/>
                <w:rFonts w:ascii="Arial" w:eastAsia="宋体" w:hAnsi="Arial"/>
                <w:b/>
                <w:sz w:val="18"/>
              </w:rPr>
            </w:pPr>
            <w:ins w:id="689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80B4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wei" w:date="2021-10-29T13:52:00Z"/>
                <w:rFonts w:ascii="Arial" w:eastAsia="宋体" w:hAnsi="Arial"/>
                <w:b/>
                <w:sz w:val="18"/>
              </w:rPr>
            </w:pPr>
            <w:ins w:id="691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001D1F" w14:paraId="2F4DEA73" w14:textId="77777777" w:rsidTr="0070481C">
        <w:trPr>
          <w:ins w:id="69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159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wei" w:date="2021-10-29T13:52:00Z"/>
                <w:rFonts w:ascii="Arial" w:eastAsia="宋体" w:hAnsi="Arial"/>
                <w:sz w:val="18"/>
              </w:rPr>
            </w:pPr>
            <w:proofErr w:type="spellStart"/>
            <w:ins w:id="694" w:author="wei" w:date="2021-10-29T13:52:00Z">
              <w:r w:rsidRPr="00001D1F">
                <w:rPr>
                  <w:rFonts w:ascii="Arial" w:eastAsia="宋体" w:hAnsi="Arial"/>
                  <w:sz w:val="18"/>
                </w:rPr>
                <w:t>MeasurementReport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40C9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2D5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7582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15758CAB" w14:textId="77777777" w:rsidTr="0070481C">
        <w:trPr>
          <w:ins w:id="698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F8B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wei" w:date="2021-10-29T13:52:00Z"/>
                <w:rFonts w:ascii="Arial" w:eastAsia="宋体" w:hAnsi="Arial"/>
                <w:sz w:val="18"/>
              </w:rPr>
            </w:pPr>
            <w:ins w:id="700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criticalExtensions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8F5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52FA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0E27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22A9E507" w14:textId="77777777" w:rsidTr="0070481C">
        <w:trPr>
          <w:ins w:id="704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2CD3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wei" w:date="2021-10-29T13:52:00Z"/>
                <w:rFonts w:ascii="Arial" w:eastAsia="宋体" w:hAnsi="Arial"/>
                <w:sz w:val="18"/>
              </w:rPr>
            </w:pPr>
            <w:ins w:id="706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measurementReport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828A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CF3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083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05F5D17" w14:textId="77777777" w:rsidTr="0070481C">
        <w:trPr>
          <w:ins w:id="710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4015A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wei" w:date="2021-10-29T13:52:00Z"/>
                <w:rFonts w:ascii="Arial" w:eastAsia="宋体" w:hAnsi="Arial"/>
                <w:sz w:val="18"/>
              </w:rPr>
            </w:pPr>
            <w:ins w:id="712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measResults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C24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A6F7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4FA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71DDBE9" w14:textId="77777777" w:rsidTr="0070481C">
        <w:trPr>
          <w:ins w:id="716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262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wei" w:date="2021-10-29T13:52:00Z"/>
                <w:rFonts w:ascii="Arial" w:eastAsia="宋体" w:hAnsi="Arial"/>
                <w:sz w:val="18"/>
              </w:rPr>
            </w:pPr>
            <w:ins w:id="718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measId</w:t>
              </w:r>
              <w:proofErr w:type="spellEnd"/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939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wei" w:date="2021-10-29T13:52:00Z"/>
                <w:rFonts w:ascii="Arial" w:eastAsia="宋体" w:hAnsi="Arial"/>
                <w:sz w:val="18"/>
                <w:lang w:eastAsia="zh-CN"/>
              </w:rPr>
            </w:pPr>
            <w:ins w:id="720" w:author="wei" w:date="2021-10-29T13:52:00Z">
              <w:r w:rsidRPr="00001D1F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966C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8367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61458" w:rsidRPr="00001D1F" w14:paraId="7AAF2B4A" w14:textId="77777777" w:rsidTr="0070481C">
        <w:trPr>
          <w:ins w:id="72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A5D25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wei" w:date="2021-10-29T13:52:00Z"/>
                <w:rFonts w:ascii="Arial" w:eastAsia="宋体" w:hAnsi="Arial"/>
                <w:sz w:val="18"/>
              </w:rPr>
            </w:pPr>
            <w:ins w:id="725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363E8C">
                <w:rPr>
                  <w:rFonts w:ascii="Arial" w:eastAsia="宋体" w:hAnsi="Arial"/>
                  <w:sz w:val="18"/>
                </w:rPr>
                <w:t>measResultsSL-r16</w:t>
              </w:r>
              <w:r w:rsidRPr="00001D1F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5D0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0134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0720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40C17ED5" w14:textId="77777777" w:rsidTr="0070481C">
        <w:trPr>
          <w:ins w:id="72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BFD4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wei" w:date="2021-10-29T13:52:00Z"/>
                <w:rFonts w:ascii="Arial" w:eastAsia="宋体" w:hAnsi="Arial"/>
                <w:sz w:val="18"/>
                <w:lang w:eastAsia="zh-CN"/>
              </w:rPr>
            </w:pPr>
            <w:ins w:id="731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</w:t>
              </w:r>
              <w:r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00644D">
                <w:rPr>
                  <w:rFonts w:ascii="Arial" w:eastAsia="宋体" w:hAnsi="Arial"/>
                  <w:sz w:val="18"/>
                </w:rPr>
                <w:t>measResultsListSL-r16</w:t>
              </w:r>
              <w:r w:rsidRPr="0000644D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00644D">
                <w:rPr>
                  <w:rFonts w:ascii="Arial" w:eastAsia="宋体" w:hAnsi="Arial"/>
                  <w:sz w:val="18"/>
                </w:rPr>
                <w:t>CHOICE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EAE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wei" w:date="2021-10-29T13:52:00Z"/>
                <w:rFonts w:ascii="Arial" w:eastAsia="宋体" w:hAnsi="Arial"/>
                <w:sz w:val="18"/>
                <w:lang w:eastAsia="zh-CN"/>
              </w:rPr>
            </w:pPr>
            <w:ins w:id="733" w:author="wei" w:date="2021-10-29T13:52:00Z">
              <w:r w:rsidRPr="00921F5E">
                <w:rPr>
                  <w:rFonts w:ascii="Arial" w:eastAsia="宋体" w:hAnsi="Arial"/>
                  <w:sz w:val="18"/>
                </w:rPr>
                <w:t>1 entry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67CE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1E47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58AD0905" w14:textId="77777777" w:rsidTr="0070481C">
        <w:trPr>
          <w:ins w:id="736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8094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wei" w:date="2021-10-29T13:52:00Z"/>
                <w:rFonts w:ascii="Arial" w:eastAsia="宋体" w:hAnsi="Arial"/>
                <w:sz w:val="18"/>
              </w:rPr>
            </w:pPr>
            <w:ins w:id="738" w:author="wei" w:date="2021-10-29T13:52:00Z">
              <w:r w:rsidRPr="00921F5E">
                <w:rPr>
                  <w:rFonts w:ascii="Arial" w:eastAsia="宋体" w:hAnsi="Arial"/>
                  <w:sz w:val="18"/>
                </w:rPr>
                <w:t xml:space="preserve">    </w:t>
              </w:r>
              <w:r w:rsidRPr="00921F5E">
                <w:rPr>
                  <w:rFonts w:ascii="Arial" w:eastAsia="宋体" w:hAnsi="Arial" w:hint="eastAsia"/>
                  <w:sz w:val="18"/>
                </w:rPr>
                <w:tab/>
              </w:r>
              <w:r w:rsidRPr="00921F5E">
                <w:rPr>
                  <w:rFonts w:ascii="Arial" w:eastAsia="宋体" w:hAnsi="Arial"/>
                  <w:sz w:val="18"/>
                </w:rPr>
                <w:tab/>
                <w:t>measResultNR-SL-r16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[1]</w:t>
              </w:r>
              <w:r w:rsidRPr="00921F5E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876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775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6E7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0B405FAA" w14:textId="77777777" w:rsidTr="0070481C">
        <w:trPr>
          <w:ins w:id="74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DB23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wei" w:date="2021-10-29T13:52:00Z"/>
                <w:rFonts w:ascii="Arial" w:eastAsia="宋体" w:hAnsi="Arial"/>
                <w:sz w:val="18"/>
              </w:rPr>
            </w:pPr>
            <w:ins w:id="744" w:author="wei" w:date="2021-10-29T13:52:00Z">
              <w:r w:rsidRPr="00921F5E">
                <w:rPr>
                  <w:rFonts w:ascii="Arial" w:eastAsia="宋体" w:hAnsi="Arial"/>
                  <w:sz w:val="18"/>
                </w:rPr>
                <w:t xml:space="preserve">      </w:t>
              </w:r>
              <w:r w:rsidRPr="00921F5E">
                <w:rPr>
                  <w:rFonts w:ascii="Arial" w:eastAsia="宋体" w:hAnsi="Arial" w:hint="eastAsia"/>
                  <w:sz w:val="18"/>
                </w:rPr>
                <w:tab/>
                <w:t xml:space="preserve">  </w:t>
              </w:r>
              <w:r w:rsidRPr="00921F5E">
                <w:rPr>
                  <w:rFonts w:ascii="Arial" w:eastAsia="宋体" w:hAnsi="Arial"/>
                  <w:sz w:val="18"/>
                </w:rPr>
                <w:t>measResultListCBR-NR-r16 SEQUENCE (SIZE (1.. maxNrofSL-PoolToMeasureNR-r16)) OF MeasResultCBR-NR-r16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8AC9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wei" w:date="2021-10-29T13:52:00Z"/>
                <w:rFonts w:ascii="Arial" w:eastAsia="宋体" w:hAnsi="Arial"/>
                <w:sz w:val="18"/>
              </w:rPr>
            </w:pPr>
            <w:ins w:id="746" w:author="wei" w:date="2021-10-29T13:52:00Z">
              <w:r w:rsidRPr="00921F5E">
                <w:rPr>
                  <w:rFonts w:ascii="Arial" w:eastAsia="宋体" w:hAnsi="Arial"/>
                  <w:sz w:val="18"/>
                </w:rPr>
                <w:t>1 entry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F5EC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26D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1C73AF05" w14:textId="77777777" w:rsidTr="0070481C">
        <w:trPr>
          <w:ins w:id="74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2AC26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wei" w:date="2021-10-29T13:52:00Z"/>
                <w:rFonts w:ascii="Arial" w:eastAsia="宋体" w:hAnsi="Arial"/>
                <w:sz w:val="18"/>
              </w:rPr>
            </w:pPr>
            <w:ins w:id="751" w:author="wei" w:date="2021-10-29T13:52:00Z">
              <w:r w:rsidRPr="00921F5E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921F5E">
                <w:rPr>
                  <w:rFonts w:ascii="Arial" w:eastAsia="宋体" w:hAnsi="Arial" w:hint="eastAsia"/>
                  <w:sz w:val="18"/>
                </w:rPr>
                <w:tab/>
                <w:t xml:space="preserve">    </w:t>
              </w:r>
              <w:r w:rsidRPr="00921F5E">
                <w:rPr>
                  <w:rFonts w:ascii="Arial" w:eastAsia="宋体" w:hAnsi="Arial"/>
                  <w:sz w:val="18"/>
                </w:rPr>
                <w:t>MeasResultCBR-NR-r16[1]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31684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ACF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E9A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7802D085" w14:textId="77777777" w:rsidTr="0070481C">
        <w:trPr>
          <w:ins w:id="75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E164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wei" w:date="2021-10-29T13:52:00Z"/>
                <w:rFonts w:ascii="Arial" w:eastAsia="宋体" w:hAnsi="Arial"/>
                <w:sz w:val="18"/>
              </w:rPr>
            </w:pPr>
            <w:ins w:id="757" w:author="wei" w:date="2021-10-29T13:52:00Z">
              <w:r w:rsidRPr="00921F5E">
                <w:rPr>
                  <w:rFonts w:ascii="Arial" w:eastAsia="宋体" w:hAnsi="Arial"/>
                  <w:sz w:val="18"/>
                </w:rPr>
                <w:t xml:space="preserve">          </w:t>
              </w:r>
              <w:r w:rsidRPr="00921F5E">
                <w:rPr>
                  <w:rFonts w:ascii="Arial" w:eastAsia="宋体" w:hAnsi="Arial" w:hint="eastAsia"/>
                  <w:sz w:val="18"/>
                </w:rPr>
                <w:tab/>
              </w:r>
              <w:r w:rsidRPr="00921F5E">
                <w:rPr>
                  <w:rFonts w:ascii="Arial" w:eastAsia="宋体" w:hAnsi="Arial"/>
                  <w:sz w:val="18"/>
                </w:rPr>
                <w:tab/>
                <w:t>sl-poolReportIdentity-r16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815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wei" w:date="2021-10-29T13:52:00Z"/>
                <w:rFonts w:ascii="Arial" w:eastAsia="宋体" w:hAnsi="Arial"/>
                <w:sz w:val="18"/>
                <w:lang w:eastAsia="zh-CN"/>
              </w:rPr>
            </w:pPr>
            <w:ins w:id="759" w:author="wei" w:date="2021-10-29T1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F77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E4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3B5A60C3" w14:textId="77777777" w:rsidTr="0070481C">
        <w:trPr>
          <w:ins w:id="76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8783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wei" w:date="2021-10-29T13:52:00Z"/>
                <w:rFonts w:ascii="Arial" w:eastAsia="宋体" w:hAnsi="Arial"/>
                <w:sz w:val="18"/>
                <w:lang w:eastAsia="zh-CN"/>
              </w:rPr>
            </w:pPr>
            <w:ins w:id="764" w:author="wei" w:date="2021-10-29T13:52:00Z">
              <w:r w:rsidRPr="00921F5E">
                <w:rPr>
                  <w:rFonts w:ascii="Arial" w:eastAsia="宋体" w:hAnsi="Arial"/>
                  <w:sz w:val="18"/>
                  <w:lang w:eastAsia="zh-CN"/>
                </w:rPr>
                <w:t xml:space="preserve">          </w:t>
              </w:r>
              <w:r w:rsidRPr="00921F5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      </w:t>
              </w:r>
              <w:r w:rsidRPr="00921F5E">
                <w:rPr>
                  <w:rFonts w:ascii="Arial" w:eastAsia="宋体" w:hAnsi="Arial"/>
                  <w:sz w:val="18"/>
                  <w:lang w:eastAsia="zh-CN"/>
                </w:rPr>
                <w:t>sl-CBR-ResultsNR-r16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768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wei" w:date="2021-10-29T13:52:00Z"/>
                <w:rFonts w:ascii="Arial" w:eastAsia="宋体" w:hAnsi="Arial"/>
                <w:sz w:val="18"/>
                <w:lang w:eastAsia="zh-CN"/>
              </w:rPr>
            </w:pPr>
            <w:ins w:id="766" w:author="wei" w:date="2021-10-29T13:52:00Z">
              <w:r w:rsidRPr="000D6592">
                <w:rPr>
                  <w:rFonts w:ascii="Arial" w:eastAsia="宋体" w:hAnsi="Arial"/>
                  <w:sz w:val="18"/>
                  <w:lang w:eastAsia="zh-CN"/>
                </w:rPr>
                <w:t>(0..100)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970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9E6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7BC900B6" w14:textId="77777777" w:rsidTr="0070481C">
        <w:trPr>
          <w:ins w:id="76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F64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wei" w:date="2021-10-29T13:52:00Z"/>
                <w:rFonts w:ascii="Arial" w:eastAsia="宋体" w:hAnsi="Arial"/>
                <w:sz w:val="18"/>
              </w:rPr>
            </w:pPr>
            <w:ins w:id="771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DFAE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E08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EF29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0FD65E99" w14:textId="77777777" w:rsidTr="0070481C">
        <w:trPr>
          <w:ins w:id="77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D39E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wei" w:date="2021-10-29T13:52:00Z"/>
                <w:rFonts w:ascii="Arial" w:eastAsia="宋体" w:hAnsi="Arial"/>
                <w:sz w:val="18"/>
              </w:rPr>
            </w:pPr>
            <w:ins w:id="777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5F02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8346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136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47D6A998" w14:textId="77777777" w:rsidTr="0070481C">
        <w:trPr>
          <w:ins w:id="781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7BBD2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wei" w:date="2021-10-29T13:52:00Z"/>
                <w:rFonts w:ascii="Arial" w:eastAsia="宋体" w:hAnsi="Arial"/>
                <w:sz w:val="18"/>
              </w:rPr>
            </w:pPr>
            <w:ins w:id="783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2F86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DF0E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D87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B669FB0" w14:textId="77777777" w:rsidTr="0070481C">
        <w:trPr>
          <w:ins w:id="787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50DEE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wei" w:date="2021-10-29T13:52:00Z"/>
                <w:rFonts w:ascii="Arial" w:eastAsia="宋体" w:hAnsi="Arial"/>
                <w:sz w:val="18"/>
              </w:rPr>
            </w:pPr>
            <w:ins w:id="789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118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D02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F72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DF3601E" w14:textId="77777777" w:rsidTr="0070481C">
        <w:trPr>
          <w:ins w:id="79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061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4" w:author="wei" w:date="2021-10-29T13:52:00Z"/>
                <w:rFonts w:ascii="Arial" w:eastAsia="宋体" w:hAnsi="Arial"/>
                <w:sz w:val="18"/>
              </w:rPr>
            </w:pPr>
            <w:ins w:id="795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A002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1A6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E685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32852ACC" w14:textId="77777777" w:rsidTr="0070481C">
        <w:trPr>
          <w:ins w:id="79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D0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wei" w:date="2021-10-29T13:52:00Z"/>
                <w:rFonts w:ascii="Arial" w:eastAsia="宋体" w:hAnsi="Arial"/>
                <w:sz w:val="18"/>
              </w:rPr>
            </w:pPr>
            <w:ins w:id="801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BDD1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B539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0B52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2603BCDC" w14:textId="77777777" w:rsidTr="0070481C">
        <w:trPr>
          <w:ins w:id="80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79E10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wei" w:date="2021-10-29T13:52:00Z"/>
                <w:rFonts w:ascii="Arial" w:eastAsia="宋体" w:hAnsi="Arial"/>
                <w:sz w:val="18"/>
              </w:rPr>
            </w:pPr>
            <w:ins w:id="807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B05E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D6D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0E5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53330EE9" w14:textId="77777777" w:rsidTr="0070481C">
        <w:trPr>
          <w:ins w:id="811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10AE0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wei" w:date="2021-10-29T13:52:00Z"/>
                <w:rFonts w:ascii="Arial" w:eastAsia="宋体" w:hAnsi="Arial"/>
                <w:sz w:val="18"/>
              </w:rPr>
            </w:pPr>
            <w:ins w:id="813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341B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588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354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5EA3474" w14:textId="77777777" w:rsidTr="0070481C">
        <w:trPr>
          <w:ins w:id="817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FDA2F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8" w:author="wei" w:date="2021-10-29T13:52:00Z"/>
                <w:rFonts w:ascii="Arial" w:eastAsia="宋体" w:hAnsi="Arial"/>
                <w:sz w:val="18"/>
              </w:rPr>
            </w:pPr>
            <w:ins w:id="819" w:author="wei" w:date="2021-10-29T13:52:00Z"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193D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FCAC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1F37" w14:textId="77777777" w:rsidR="00061458" w:rsidRPr="00001D1F" w:rsidRDefault="00061458" w:rsidP="00704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wei" w:date="2021-10-29T13:52:00Z"/>
                <w:rFonts w:ascii="Arial" w:eastAsia="宋体" w:hAnsi="Arial"/>
                <w:sz w:val="18"/>
              </w:rPr>
            </w:pPr>
          </w:p>
        </w:tc>
      </w:tr>
    </w:tbl>
    <w:p w14:paraId="08D5765D" w14:textId="11AAA4DB" w:rsidR="00EB1745" w:rsidRPr="004B4F77" w:rsidRDefault="00EB1745" w:rsidP="008D5055">
      <w:pPr>
        <w:overflowPunct w:val="0"/>
        <w:autoSpaceDE w:val="0"/>
        <w:autoSpaceDN w:val="0"/>
        <w:adjustRightInd w:val="0"/>
        <w:textAlignment w:val="baseline"/>
        <w:rPr>
          <w:ins w:id="823" w:author="wei" w:date="2021-10-19T14:40:00Z"/>
          <w:rFonts w:eastAsia="宋体"/>
          <w:lang w:eastAsia="zh-CN"/>
        </w:rPr>
      </w:pPr>
    </w:p>
    <w:p w14:paraId="396B1A6E" w14:textId="45ECC28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C6CA" w14:textId="77777777" w:rsidR="00F76C5A" w:rsidRDefault="00F76C5A">
      <w:r>
        <w:separator/>
      </w:r>
    </w:p>
  </w:endnote>
  <w:endnote w:type="continuationSeparator" w:id="0">
    <w:p w14:paraId="30048F94" w14:textId="77777777" w:rsidR="00F76C5A" w:rsidRDefault="00F7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0BE2" w14:textId="77777777" w:rsidR="00F76C5A" w:rsidRDefault="00F76C5A">
      <w:r>
        <w:separator/>
      </w:r>
    </w:p>
  </w:footnote>
  <w:footnote w:type="continuationSeparator" w:id="0">
    <w:p w14:paraId="0516145B" w14:textId="77777777" w:rsidR="00F76C5A" w:rsidRDefault="00F7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D1F"/>
    <w:rsid w:val="0000644D"/>
    <w:rsid w:val="00022E4A"/>
    <w:rsid w:val="00050DAB"/>
    <w:rsid w:val="0005618F"/>
    <w:rsid w:val="000578E0"/>
    <w:rsid w:val="00061458"/>
    <w:rsid w:val="00067F07"/>
    <w:rsid w:val="00080AC1"/>
    <w:rsid w:val="0008387F"/>
    <w:rsid w:val="000933C2"/>
    <w:rsid w:val="00093CAD"/>
    <w:rsid w:val="000A6394"/>
    <w:rsid w:val="000B7FED"/>
    <w:rsid w:val="000C038A"/>
    <w:rsid w:val="000C6598"/>
    <w:rsid w:val="000D44B3"/>
    <w:rsid w:val="000D4D79"/>
    <w:rsid w:val="000D6592"/>
    <w:rsid w:val="000E3891"/>
    <w:rsid w:val="000E741F"/>
    <w:rsid w:val="000F5A6A"/>
    <w:rsid w:val="00100393"/>
    <w:rsid w:val="001202E4"/>
    <w:rsid w:val="00126A38"/>
    <w:rsid w:val="00145D43"/>
    <w:rsid w:val="001673C7"/>
    <w:rsid w:val="00167E96"/>
    <w:rsid w:val="00172605"/>
    <w:rsid w:val="00175845"/>
    <w:rsid w:val="001860E9"/>
    <w:rsid w:val="001904BD"/>
    <w:rsid w:val="00192C46"/>
    <w:rsid w:val="00193675"/>
    <w:rsid w:val="001949E1"/>
    <w:rsid w:val="001A08B3"/>
    <w:rsid w:val="001A7B60"/>
    <w:rsid w:val="001A7E4F"/>
    <w:rsid w:val="001B52F0"/>
    <w:rsid w:val="001B6684"/>
    <w:rsid w:val="001B778F"/>
    <w:rsid w:val="001B7A65"/>
    <w:rsid w:val="001C2F0C"/>
    <w:rsid w:val="001D3E2B"/>
    <w:rsid w:val="001E018D"/>
    <w:rsid w:val="001E16FC"/>
    <w:rsid w:val="001E236F"/>
    <w:rsid w:val="001E38B4"/>
    <w:rsid w:val="001E41F3"/>
    <w:rsid w:val="001E7072"/>
    <w:rsid w:val="001F1C8D"/>
    <w:rsid w:val="001F5A00"/>
    <w:rsid w:val="002160D7"/>
    <w:rsid w:val="002322F4"/>
    <w:rsid w:val="00243A89"/>
    <w:rsid w:val="00247536"/>
    <w:rsid w:val="0025732F"/>
    <w:rsid w:val="0026004D"/>
    <w:rsid w:val="0026180D"/>
    <w:rsid w:val="002625FF"/>
    <w:rsid w:val="002640DD"/>
    <w:rsid w:val="00265F13"/>
    <w:rsid w:val="00273432"/>
    <w:rsid w:val="00275D12"/>
    <w:rsid w:val="00284FEB"/>
    <w:rsid w:val="002860C4"/>
    <w:rsid w:val="002A4CC4"/>
    <w:rsid w:val="002B5741"/>
    <w:rsid w:val="002C1B23"/>
    <w:rsid w:val="002C7CFE"/>
    <w:rsid w:val="002E472E"/>
    <w:rsid w:val="002F32BE"/>
    <w:rsid w:val="002F3794"/>
    <w:rsid w:val="002F6499"/>
    <w:rsid w:val="003022BF"/>
    <w:rsid w:val="00303FF4"/>
    <w:rsid w:val="00305409"/>
    <w:rsid w:val="00313E7D"/>
    <w:rsid w:val="00313F4F"/>
    <w:rsid w:val="00335950"/>
    <w:rsid w:val="0033720C"/>
    <w:rsid w:val="003421A1"/>
    <w:rsid w:val="003439B2"/>
    <w:rsid w:val="003609EF"/>
    <w:rsid w:val="0036231A"/>
    <w:rsid w:val="00363E8C"/>
    <w:rsid w:val="00374DD4"/>
    <w:rsid w:val="003B4399"/>
    <w:rsid w:val="003C7DCA"/>
    <w:rsid w:val="003D65AD"/>
    <w:rsid w:val="003E1A36"/>
    <w:rsid w:val="003F4F5C"/>
    <w:rsid w:val="003F6988"/>
    <w:rsid w:val="003F7E63"/>
    <w:rsid w:val="00410371"/>
    <w:rsid w:val="004161B3"/>
    <w:rsid w:val="004242F1"/>
    <w:rsid w:val="004269DB"/>
    <w:rsid w:val="0043187F"/>
    <w:rsid w:val="00431E36"/>
    <w:rsid w:val="00434875"/>
    <w:rsid w:val="004538B5"/>
    <w:rsid w:val="00484D1F"/>
    <w:rsid w:val="004937F0"/>
    <w:rsid w:val="004B4F77"/>
    <w:rsid w:val="004B75B7"/>
    <w:rsid w:val="004C1EAE"/>
    <w:rsid w:val="004C268E"/>
    <w:rsid w:val="004C299D"/>
    <w:rsid w:val="004C3B6D"/>
    <w:rsid w:val="004C5F60"/>
    <w:rsid w:val="004C6A36"/>
    <w:rsid w:val="004D5A98"/>
    <w:rsid w:val="004E1C22"/>
    <w:rsid w:val="004E4C6D"/>
    <w:rsid w:val="00504418"/>
    <w:rsid w:val="0051580D"/>
    <w:rsid w:val="00525554"/>
    <w:rsid w:val="005411E5"/>
    <w:rsid w:val="00547111"/>
    <w:rsid w:val="00547120"/>
    <w:rsid w:val="005765D3"/>
    <w:rsid w:val="005902E4"/>
    <w:rsid w:val="00590AFF"/>
    <w:rsid w:val="00590F86"/>
    <w:rsid w:val="00592D74"/>
    <w:rsid w:val="005C1B71"/>
    <w:rsid w:val="005E2C44"/>
    <w:rsid w:val="005F0C38"/>
    <w:rsid w:val="005F2D90"/>
    <w:rsid w:val="005F48E8"/>
    <w:rsid w:val="0061467F"/>
    <w:rsid w:val="00621188"/>
    <w:rsid w:val="006224E9"/>
    <w:rsid w:val="0062381D"/>
    <w:rsid w:val="006257ED"/>
    <w:rsid w:val="00643204"/>
    <w:rsid w:val="0064552A"/>
    <w:rsid w:val="00646FC9"/>
    <w:rsid w:val="00661048"/>
    <w:rsid w:val="00665C47"/>
    <w:rsid w:val="00667440"/>
    <w:rsid w:val="00667E73"/>
    <w:rsid w:val="00695808"/>
    <w:rsid w:val="006A2685"/>
    <w:rsid w:val="006B1CE4"/>
    <w:rsid w:val="006B46FB"/>
    <w:rsid w:val="006B6AFB"/>
    <w:rsid w:val="006C3961"/>
    <w:rsid w:val="006C400E"/>
    <w:rsid w:val="006C5D08"/>
    <w:rsid w:val="006C7B1F"/>
    <w:rsid w:val="006E21FB"/>
    <w:rsid w:val="006E3BEE"/>
    <w:rsid w:val="006E4A86"/>
    <w:rsid w:val="006F02DA"/>
    <w:rsid w:val="006F5C97"/>
    <w:rsid w:val="00700C38"/>
    <w:rsid w:val="00705A73"/>
    <w:rsid w:val="00716D63"/>
    <w:rsid w:val="007176FF"/>
    <w:rsid w:val="00736C74"/>
    <w:rsid w:val="00783AD1"/>
    <w:rsid w:val="00783B09"/>
    <w:rsid w:val="0079123A"/>
    <w:rsid w:val="00792342"/>
    <w:rsid w:val="0079380D"/>
    <w:rsid w:val="007953B8"/>
    <w:rsid w:val="007977A8"/>
    <w:rsid w:val="007B512A"/>
    <w:rsid w:val="007C2097"/>
    <w:rsid w:val="007C65B6"/>
    <w:rsid w:val="007C7FCF"/>
    <w:rsid w:val="007D6A07"/>
    <w:rsid w:val="007F0856"/>
    <w:rsid w:val="007F377A"/>
    <w:rsid w:val="007F4281"/>
    <w:rsid w:val="007F7259"/>
    <w:rsid w:val="008040A8"/>
    <w:rsid w:val="00812BB7"/>
    <w:rsid w:val="008279FA"/>
    <w:rsid w:val="00827C7C"/>
    <w:rsid w:val="00840E1E"/>
    <w:rsid w:val="008520C0"/>
    <w:rsid w:val="008561EC"/>
    <w:rsid w:val="008579A6"/>
    <w:rsid w:val="008626E7"/>
    <w:rsid w:val="00870EE7"/>
    <w:rsid w:val="00877A09"/>
    <w:rsid w:val="00884CC9"/>
    <w:rsid w:val="008863B9"/>
    <w:rsid w:val="00896E33"/>
    <w:rsid w:val="008A45A6"/>
    <w:rsid w:val="008C241F"/>
    <w:rsid w:val="008C33DC"/>
    <w:rsid w:val="008D0EBE"/>
    <w:rsid w:val="008D3B20"/>
    <w:rsid w:val="008D5055"/>
    <w:rsid w:val="008F0877"/>
    <w:rsid w:val="008F3789"/>
    <w:rsid w:val="008F686C"/>
    <w:rsid w:val="009038B0"/>
    <w:rsid w:val="009148DE"/>
    <w:rsid w:val="00921F5E"/>
    <w:rsid w:val="009259AB"/>
    <w:rsid w:val="00941E30"/>
    <w:rsid w:val="00956C90"/>
    <w:rsid w:val="00964126"/>
    <w:rsid w:val="00975C95"/>
    <w:rsid w:val="009777D9"/>
    <w:rsid w:val="0098112D"/>
    <w:rsid w:val="00991B88"/>
    <w:rsid w:val="0099484A"/>
    <w:rsid w:val="009A5753"/>
    <w:rsid w:val="009A579D"/>
    <w:rsid w:val="009D0A6D"/>
    <w:rsid w:val="009E3297"/>
    <w:rsid w:val="009F734F"/>
    <w:rsid w:val="009F7833"/>
    <w:rsid w:val="009F7C0C"/>
    <w:rsid w:val="00A14C06"/>
    <w:rsid w:val="00A238D6"/>
    <w:rsid w:val="00A246B6"/>
    <w:rsid w:val="00A36DA1"/>
    <w:rsid w:val="00A47E70"/>
    <w:rsid w:val="00A50CF0"/>
    <w:rsid w:val="00A518C9"/>
    <w:rsid w:val="00A56524"/>
    <w:rsid w:val="00A730BA"/>
    <w:rsid w:val="00A7671C"/>
    <w:rsid w:val="00AA2CBC"/>
    <w:rsid w:val="00AB1E20"/>
    <w:rsid w:val="00AC4382"/>
    <w:rsid w:val="00AC5820"/>
    <w:rsid w:val="00AD051E"/>
    <w:rsid w:val="00AD1CD8"/>
    <w:rsid w:val="00AE743A"/>
    <w:rsid w:val="00AF5465"/>
    <w:rsid w:val="00B0449B"/>
    <w:rsid w:val="00B22636"/>
    <w:rsid w:val="00B244FB"/>
    <w:rsid w:val="00B258BB"/>
    <w:rsid w:val="00B27E75"/>
    <w:rsid w:val="00B36E84"/>
    <w:rsid w:val="00B4012A"/>
    <w:rsid w:val="00B57120"/>
    <w:rsid w:val="00B67B97"/>
    <w:rsid w:val="00B95265"/>
    <w:rsid w:val="00B96213"/>
    <w:rsid w:val="00B968C8"/>
    <w:rsid w:val="00BA3EC5"/>
    <w:rsid w:val="00BA51D9"/>
    <w:rsid w:val="00BA527A"/>
    <w:rsid w:val="00BA6C5D"/>
    <w:rsid w:val="00BB442E"/>
    <w:rsid w:val="00BB5DFC"/>
    <w:rsid w:val="00BD279D"/>
    <w:rsid w:val="00BD3184"/>
    <w:rsid w:val="00BD322B"/>
    <w:rsid w:val="00BD4490"/>
    <w:rsid w:val="00BD6BB8"/>
    <w:rsid w:val="00BF46D1"/>
    <w:rsid w:val="00BF5FD3"/>
    <w:rsid w:val="00C06A58"/>
    <w:rsid w:val="00C14BE9"/>
    <w:rsid w:val="00C1517D"/>
    <w:rsid w:val="00C33F12"/>
    <w:rsid w:val="00C550DD"/>
    <w:rsid w:val="00C5537E"/>
    <w:rsid w:val="00C6120A"/>
    <w:rsid w:val="00C66BA2"/>
    <w:rsid w:val="00C70911"/>
    <w:rsid w:val="00C729B7"/>
    <w:rsid w:val="00C80FE5"/>
    <w:rsid w:val="00C90C4A"/>
    <w:rsid w:val="00C92007"/>
    <w:rsid w:val="00C95985"/>
    <w:rsid w:val="00CA391B"/>
    <w:rsid w:val="00CC2E17"/>
    <w:rsid w:val="00CC5026"/>
    <w:rsid w:val="00CC68D0"/>
    <w:rsid w:val="00CE3361"/>
    <w:rsid w:val="00CE54EE"/>
    <w:rsid w:val="00CF08DB"/>
    <w:rsid w:val="00CF0E38"/>
    <w:rsid w:val="00D03F9A"/>
    <w:rsid w:val="00D06D51"/>
    <w:rsid w:val="00D10665"/>
    <w:rsid w:val="00D22E65"/>
    <w:rsid w:val="00D24991"/>
    <w:rsid w:val="00D24B66"/>
    <w:rsid w:val="00D24C64"/>
    <w:rsid w:val="00D4043C"/>
    <w:rsid w:val="00D50255"/>
    <w:rsid w:val="00D531B2"/>
    <w:rsid w:val="00D53311"/>
    <w:rsid w:val="00D60A03"/>
    <w:rsid w:val="00D65919"/>
    <w:rsid w:val="00D66520"/>
    <w:rsid w:val="00D7271E"/>
    <w:rsid w:val="00D74129"/>
    <w:rsid w:val="00D824FC"/>
    <w:rsid w:val="00D86304"/>
    <w:rsid w:val="00DA1B7F"/>
    <w:rsid w:val="00DB425D"/>
    <w:rsid w:val="00DC5FD1"/>
    <w:rsid w:val="00DD0680"/>
    <w:rsid w:val="00DD1523"/>
    <w:rsid w:val="00DD4E73"/>
    <w:rsid w:val="00DE0011"/>
    <w:rsid w:val="00DE1773"/>
    <w:rsid w:val="00DE34CF"/>
    <w:rsid w:val="00E00098"/>
    <w:rsid w:val="00E06B8D"/>
    <w:rsid w:val="00E13F3D"/>
    <w:rsid w:val="00E155A8"/>
    <w:rsid w:val="00E27A49"/>
    <w:rsid w:val="00E30405"/>
    <w:rsid w:val="00E323CA"/>
    <w:rsid w:val="00E34898"/>
    <w:rsid w:val="00E368B2"/>
    <w:rsid w:val="00E42FF0"/>
    <w:rsid w:val="00E56D34"/>
    <w:rsid w:val="00E57FD5"/>
    <w:rsid w:val="00E757C6"/>
    <w:rsid w:val="00E87C74"/>
    <w:rsid w:val="00EA34B0"/>
    <w:rsid w:val="00EA42A0"/>
    <w:rsid w:val="00EB09B7"/>
    <w:rsid w:val="00EB1670"/>
    <w:rsid w:val="00EB1745"/>
    <w:rsid w:val="00EB607E"/>
    <w:rsid w:val="00EC43F4"/>
    <w:rsid w:val="00ED77E9"/>
    <w:rsid w:val="00EE26D2"/>
    <w:rsid w:val="00EE7D7C"/>
    <w:rsid w:val="00EF21CE"/>
    <w:rsid w:val="00EF4CA4"/>
    <w:rsid w:val="00F0705D"/>
    <w:rsid w:val="00F1441B"/>
    <w:rsid w:val="00F15704"/>
    <w:rsid w:val="00F1782B"/>
    <w:rsid w:val="00F25D98"/>
    <w:rsid w:val="00F300FB"/>
    <w:rsid w:val="00F30D06"/>
    <w:rsid w:val="00F36513"/>
    <w:rsid w:val="00F47278"/>
    <w:rsid w:val="00F64389"/>
    <w:rsid w:val="00F76C5A"/>
    <w:rsid w:val="00FA475E"/>
    <w:rsid w:val="00FA67A5"/>
    <w:rsid w:val="00FB247E"/>
    <w:rsid w:val="00FB5F02"/>
    <w:rsid w:val="00FB6386"/>
    <w:rsid w:val="00FC0CE6"/>
    <w:rsid w:val="00FC505B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2C683E9-8E3B-4664-BC5F-318341E7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1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244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9BF9-1779-4BD3-B9AE-7AB861D8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1994</Words>
  <Characters>11368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2021-10-29T07:19:00Z</dcterms:created>
  <dcterms:modified xsi:type="dcterms:W3CDTF">2021-10-29T07:46:00Z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