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90</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20</w:t>
      </w:r>
      <w:r w:rsidR="004427B7" w:rsidRPr="004427B7">
        <w:rPr>
          <w:rFonts w:ascii="Arial" w:hAnsi="Arial" w:cs="Arial"/>
          <w:b/>
          <w:sz w:val="28"/>
          <w:szCs w:val="28"/>
        </w:rPr>
        <w:t>2124</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503B11">
        <w:rPr>
          <w:rFonts w:ascii="Arial" w:hAnsi="Arial" w:cs="Arial"/>
          <w:b/>
          <w:sz w:val="28"/>
          <w:szCs w:val="28"/>
        </w:rPr>
        <w:t>December</w:t>
      </w:r>
      <w:r>
        <w:rPr>
          <w:rFonts w:ascii="Arial" w:hAnsi="Arial" w:cs="Arial"/>
          <w:b/>
          <w:sz w:val="28"/>
          <w:szCs w:val="28"/>
        </w:rPr>
        <w:t xml:space="preserve"> </w:t>
      </w:r>
      <w:r w:rsidR="00503B11">
        <w:rPr>
          <w:rFonts w:ascii="Arial" w:hAnsi="Arial" w:cs="Arial"/>
          <w:b/>
          <w:sz w:val="28"/>
          <w:szCs w:val="28"/>
        </w:rPr>
        <w:t>7</w:t>
      </w:r>
      <w:r w:rsidR="001808EE">
        <w:rPr>
          <w:rFonts w:ascii="Arial" w:hAnsi="Arial" w:cs="Arial"/>
          <w:b/>
          <w:sz w:val="28"/>
          <w:szCs w:val="28"/>
        </w:rPr>
        <w:t xml:space="preserve"> – </w:t>
      </w:r>
      <w:r w:rsidR="00FE7C9A">
        <w:rPr>
          <w:rFonts w:ascii="Arial" w:hAnsi="Arial" w:cs="Arial"/>
          <w:b/>
          <w:sz w:val="28"/>
          <w:szCs w:val="28"/>
        </w:rPr>
        <w:t>1</w:t>
      </w:r>
      <w:r w:rsidR="00503B11">
        <w:rPr>
          <w:rFonts w:ascii="Arial" w:hAnsi="Arial" w:cs="Arial"/>
          <w:b/>
          <w:sz w:val="28"/>
          <w:szCs w:val="28"/>
        </w:rPr>
        <w:t>1</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FA3D24" w:rsidRPr="00FA3D24">
        <w:rPr>
          <w:rFonts w:ascii="Arial" w:hAnsi="Arial" w:cs="Arial"/>
          <w:b/>
          <w:sz w:val="32"/>
          <w:highlight w:val="yellow"/>
        </w:rPr>
        <w:t>DRAFT</w:t>
      </w:r>
      <w:r w:rsidR="00FA3D24">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503B11">
        <w:rPr>
          <w:rFonts w:ascii="Arial" w:hAnsi="Arial" w:cs="Arial"/>
          <w:b/>
          <w:sz w:val="32"/>
        </w:rPr>
        <w:t>9</w:t>
      </w:r>
      <w:r w:rsidR="00B86476">
        <w:rPr>
          <w:rFonts w:ascii="Arial" w:hAnsi="Arial" w:cs="Arial"/>
          <w:b/>
          <w:sz w:val="32"/>
        </w:rPr>
        <w:t>e</w:t>
      </w:r>
    </w:p>
    <w:p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503B11">
        <w:rPr>
          <w:rFonts w:ascii="Arial" w:hAnsi="Arial" w:cs="Arial"/>
          <w:b/>
          <w:sz w:val="32"/>
        </w:rPr>
        <w:t>14</w:t>
      </w:r>
      <w:r w:rsidR="00F07CA1">
        <w:rPr>
          <w:rFonts w:ascii="Arial" w:hAnsi="Arial" w:cs="Arial"/>
          <w:b/>
          <w:sz w:val="32"/>
        </w:rPr>
        <w:t>/</w:t>
      </w:r>
      <w:r>
        <w:rPr>
          <w:rFonts w:ascii="Arial" w:hAnsi="Arial" w:cs="Arial"/>
          <w:b/>
          <w:sz w:val="32"/>
        </w:rPr>
        <w:t>0</w:t>
      </w:r>
      <w:r w:rsidR="00503B11">
        <w:rPr>
          <w:rFonts w:ascii="Arial" w:hAnsi="Arial" w:cs="Arial"/>
          <w:b/>
          <w:sz w:val="32"/>
        </w:rPr>
        <w:t>9</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503B11">
        <w:rPr>
          <w:rFonts w:ascii="Arial" w:hAnsi="Arial" w:cs="Arial"/>
          <w:b/>
          <w:sz w:val="32"/>
        </w:rPr>
        <w:t>18</w:t>
      </w:r>
      <w:r w:rsidR="00F07CA1">
        <w:rPr>
          <w:rFonts w:ascii="Arial" w:hAnsi="Arial" w:cs="Arial"/>
          <w:b/>
          <w:sz w:val="32"/>
        </w:rPr>
        <w:t>/</w:t>
      </w:r>
      <w:r>
        <w:rPr>
          <w:rFonts w:ascii="Arial" w:hAnsi="Arial" w:cs="Arial"/>
          <w:b/>
          <w:sz w:val="32"/>
        </w:rPr>
        <w:t>0</w:t>
      </w:r>
      <w:r w:rsidR="00503B11">
        <w:rPr>
          <w:rFonts w:ascii="Arial" w:hAnsi="Arial" w:cs="Arial"/>
          <w:b/>
          <w:sz w:val="32"/>
        </w:rPr>
        <w:t>9</w:t>
      </w:r>
      <w:r w:rsidR="00F07CA1">
        <w:rPr>
          <w:rFonts w:ascii="Arial" w:hAnsi="Arial" w:cs="Arial"/>
          <w:b/>
          <w:sz w:val="32"/>
        </w:rPr>
        <w:t>/20</w:t>
      </w:r>
      <w:r>
        <w:rPr>
          <w:rFonts w:ascii="Arial" w:hAnsi="Arial" w:cs="Arial"/>
          <w:b/>
          <w:sz w:val="32"/>
        </w:rPr>
        <w:t>20</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rsidR="00C070F9" w:rsidRPr="005E5D0D" w:rsidRDefault="00FE7C9A">
      <w:pPr>
        <w:pStyle w:val="TOC1"/>
        <w:rPr>
          <w:rFonts w:ascii="Calibri" w:hAnsi="Calibri"/>
          <w:szCs w:val="22"/>
        </w:rPr>
      </w:pPr>
      <w:r>
        <w:fldChar w:fldCharType="begin"/>
      </w:r>
      <w:r>
        <w:instrText xml:space="preserve"> TOC  \* MERGEFORMAT </w:instrText>
      </w:r>
      <w:r>
        <w:fldChar w:fldCharType="separate"/>
      </w:r>
      <w:r w:rsidR="00C070F9">
        <w:t>Meeting Organisation</w:t>
      </w:r>
      <w:r w:rsidR="00C070F9">
        <w:tab/>
      </w:r>
      <w:r w:rsidR="00C070F9">
        <w:fldChar w:fldCharType="begin"/>
      </w:r>
      <w:r w:rsidR="00C070F9">
        <w:instrText xml:space="preserve"> PAGEREF _Toc54810425 \h </w:instrText>
      </w:r>
      <w:r w:rsidR="00C070F9">
        <w:fldChar w:fldCharType="separate"/>
      </w:r>
      <w:r w:rsidR="00C070F9">
        <w:t>7</w:t>
      </w:r>
      <w:r w:rsidR="00C070F9">
        <w:fldChar w:fldCharType="end"/>
      </w:r>
    </w:p>
    <w:p w:rsidR="00C070F9" w:rsidRPr="005E5D0D" w:rsidRDefault="00C070F9">
      <w:pPr>
        <w:pStyle w:val="TOC1"/>
        <w:rPr>
          <w:rFonts w:ascii="Calibri" w:hAnsi="Calibri"/>
          <w:szCs w:val="22"/>
        </w:rPr>
      </w:pPr>
      <w:r>
        <w:t>Executive Summary</w:t>
      </w:r>
      <w:r>
        <w:tab/>
      </w:r>
      <w:r>
        <w:fldChar w:fldCharType="begin"/>
      </w:r>
      <w:r>
        <w:instrText xml:space="preserve"> PAGEREF _Toc54810426 \h </w:instrText>
      </w:r>
      <w:r>
        <w:fldChar w:fldCharType="separate"/>
      </w:r>
      <w:r>
        <w:t>7</w:t>
      </w:r>
      <w:r>
        <w:fldChar w:fldCharType="end"/>
      </w:r>
    </w:p>
    <w:p w:rsidR="00C070F9" w:rsidRPr="005E5D0D" w:rsidRDefault="00C070F9">
      <w:pPr>
        <w:pStyle w:val="TOC2"/>
        <w:rPr>
          <w:rFonts w:ascii="Calibri" w:hAnsi="Calibri"/>
          <w:sz w:val="22"/>
          <w:szCs w:val="22"/>
        </w:rPr>
      </w:pPr>
      <w:r>
        <w:t>1</w:t>
      </w:r>
      <w:r w:rsidRPr="005E5D0D">
        <w:rPr>
          <w:rFonts w:ascii="Calibri" w:hAnsi="Calibri"/>
          <w:sz w:val="22"/>
          <w:szCs w:val="22"/>
        </w:rPr>
        <w:tab/>
      </w:r>
      <w:r>
        <w:t>Opening of the meeting</w:t>
      </w:r>
      <w:r>
        <w:tab/>
      </w:r>
      <w:r>
        <w:fldChar w:fldCharType="begin"/>
      </w:r>
      <w:r>
        <w:instrText xml:space="preserve"> PAGEREF _Toc54810427 \h </w:instrText>
      </w:r>
      <w:r>
        <w:fldChar w:fldCharType="separate"/>
      </w:r>
      <w:r>
        <w:t>12</w:t>
      </w:r>
      <w:r>
        <w:fldChar w:fldCharType="end"/>
      </w:r>
    </w:p>
    <w:p w:rsidR="00C070F9" w:rsidRPr="005E5D0D" w:rsidRDefault="00C070F9">
      <w:pPr>
        <w:pStyle w:val="TOC2"/>
        <w:rPr>
          <w:rFonts w:ascii="Calibri" w:hAnsi="Calibri"/>
          <w:sz w:val="22"/>
          <w:szCs w:val="22"/>
        </w:rPr>
      </w:pPr>
      <w:r>
        <w:t>2</w:t>
      </w:r>
      <w:r w:rsidRPr="005E5D0D">
        <w:rPr>
          <w:rFonts w:ascii="Calibri" w:hAnsi="Calibri"/>
          <w:sz w:val="22"/>
          <w:szCs w:val="22"/>
        </w:rPr>
        <w:tab/>
      </w:r>
      <w:r>
        <w:t>Reminders for usage of IT resources, IPR declaration and antitrust compliance</w:t>
      </w:r>
      <w:r>
        <w:tab/>
      </w:r>
      <w:r>
        <w:fldChar w:fldCharType="begin"/>
      </w:r>
      <w:r>
        <w:instrText xml:space="preserve"> PAGEREF _Toc54810428 \h </w:instrText>
      </w:r>
      <w:r>
        <w:fldChar w:fldCharType="separate"/>
      </w:r>
      <w:r>
        <w:t>14</w:t>
      </w:r>
      <w:r>
        <w:fldChar w:fldCharType="end"/>
      </w:r>
    </w:p>
    <w:p w:rsidR="00C070F9" w:rsidRPr="005E5D0D" w:rsidRDefault="00C070F9">
      <w:pPr>
        <w:pStyle w:val="TOC2"/>
        <w:rPr>
          <w:rFonts w:ascii="Calibri" w:hAnsi="Calibri"/>
          <w:sz w:val="22"/>
          <w:szCs w:val="22"/>
        </w:rPr>
      </w:pPr>
      <w:r>
        <w:t>3</w:t>
      </w:r>
      <w:r w:rsidRPr="005E5D0D">
        <w:rPr>
          <w:rFonts w:ascii="Calibri" w:hAnsi="Calibri"/>
          <w:sz w:val="22"/>
          <w:szCs w:val="22"/>
        </w:rPr>
        <w:tab/>
      </w:r>
      <w:r>
        <w:t>Approval of the agenda</w:t>
      </w:r>
      <w:r>
        <w:tab/>
      </w:r>
      <w:r>
        <w:fldChar w:fldCharType="begin"/>
      </w:r>
      <w:r>
        <w:instrText xml:space="preserve"> PAGEREF _Toc54810429 \h </w:instrText>
      </w:r>
      <w:r>
        <w:fldChar w:fldCharType="separate"/>
      </w:r>
      <w:r>
        <w:t>15</w:t>
      </w:r>
      <w:r>
        <w:fldChar w:fldCharType="end"/>
      </w:r>
    </w:p>
    <w:p w:rsidR="00C070F9" w:rsidRPr="005E5D0D" w:rsidRDefault="00C070F9">
      <w:pPr>
        <w:pStyle w:val="TOC3"/>
        <w:rPr>
          <w:rFonts w:ascii="Calibri" w:hAnsi="Calibri"/>
          <w:sz w:val="22"/>
          <w:szCs w:val="22"/>
        </w:rPr>
      </w:pPr>
      <w:r>
        <w:t>3.1</w:t>
      </w:r>
      <w:r w:rsidRPr="005E5D0D">
        <w:rPr>
          <w:rFonts w:ascii="Calibri" w:hAnsi="Calibri"/>
          <w:sz w:val="22"/>
          <w:szCs w:val="22"/>
        </w:rPr>
        <w:tab/>
      </w:r>
      <w:r>
        <w:t>Voting events (if any)</w:t>
      </w:r>
      <w:r>
        <w:tab/>
      </w:r>
      <w:r>
        <w:fldChar w:fldCharType="begin"/>
      </w:r>
      <w:r>
        <w:instrText xml:space="preserve"> PAGEREF _Toc54810430 \h </w:instrText>
      </w:r>
      <w:r>
        <w:fldChar w:fldCharType="separate"/>
      </w:r>
      <w:r>
        <w:t>15</w:t>
      </w:r>
      <w:r>
        <w:fldChar w:fldCharType="end"/>
      </w:r>
    </w:p>
    <w:p w:rsidR="00C070F9" w:rsidRPr="005E5D0D" w:rsidRDefault="00C070F9">
      <w:pPr>
        <w:pStyle w:val="TOC2"/>
        <w:rPr>
          <w:rFonts w:ascii="Calibri" w:hAnsi="Calibri"/>
          <w:sz w:val="22"/>
          <w:szCs w:val="22"/>
        </w:rPr>
      </w:pPr>
      <w:r>
        <w:t>4</w:t>
      </w:r>
      <w:r w:rsidRPr="005E5D0D">
        <w:rPr>
          <w:rFonts w:ascii="Calibri" w:hAnsi="Calibri"/>
          <w:sz w:val="22"/>
          <w:szCs w:val="22"/>
        </w:rPr>
        <w:tab/>
      </w:r>
      <w:r>
        <w:t>Approval of the meeting report of TSG-RAN #88e</w:t>
      </w:r>
      <w:r>
        <w:tab/>
      </w:r>
      <w:r>
        <w:fldChar w:fldCharType="begin"/>
      </w:r>
      <w:r>
        <w:instrText xml:space="preserve"> PAGEREF _Toc54810431 \h </w:instrText>
      </w:r>
      <w:r>
        <w:fldChar w:fldCharType="separate"/>
      </w:r>
      <w:r>
        <w:t>15</w:t>
      </w:r>
      <w:r>
        <w:fldChar w:fldCharType="end"/>
      </w:r>
    </w:p>
    <w:p w:rsidR="00C070F9" w:rsidRPr="005E5D0D" w:rsidRDefault="00C070F9">
      <w:pPr>
        <w:pStyle w:val="TOC2"/>
        <w:rPr>
          <w:rFonts w:ascii="Calibri" w:hAnsi="Calibri"/>
          <w:sz w:val="22"/>
          <w:szCs w:val="22"/>
        </w:rPr>
      </w:pPr>
      <w:r>
        <w:t>5</w:t>
      </w:r>
      <w:r w:rsidRPr="005E5D0D">
        <w:rPr>
          <w:rFonts w:ascii="Calibri" w:hAnsi="Calibri"/>
          <w:sz w:val="22"/>
          <w:szCs w:val="22"/>
        </w:rPr>
        <w:tab/>
      </w:r>
      <w:r>
        <w:t>RAN WG reports</w:t>
      </w:r>
      <w:r>
        <w:tab/>
      </w:r>
      <w:r>
        <w:fldChar w:fldCharType="begin"/>
      </w:r>
      <w:r>
        <w:instrText xml:space="preserve"> PAGEREF _Toc54810432 \h </w:instrText>
      </w:r>
      <w:r>
        <w:fldChar w:fldCharType="separate"/>
      </w:r>
      <w:r>
        <w:t>15</w:t>
      </w:r>
      <w:r>
        <w:fldChar w:fldCharType="end"/>
      </w:r>
    </w:p>
    <w:p w:rsidR="00C070F9" w:rsidRPr="005E5D0D" w:rsidRDefault="00C070F9">
      <w:pPr>
        <w:pStyle w:val="TOC3"/>
        <w:rPr>
          <w:rFonts w:ascii="Calibri" w:hAnsi="Calibri"/>
          <w:sz w:val="22"/>
          <w:szCs w:val="22"/>
        </w:rPr>
      </w:pPr>
      <w:r>
        <w:t>5.1</w:t>
      </w:r>
      <w:r w:rsidRPr="005E5D0D">
        <w:rPr>
          <w:rFonts w:ascii="Calibri" w:hAnsi="Calibri"/>
          <w:sz w:val="22"/>
          <w:szCs w:val="22"/>
        </w:rPr>
        <w:tab/>
      </w:r>
      <w:r>
        <w:t>TSG RAN WG1</w:t>
      </w:r>
      <w:r>
        <w:tab/>
      </w:r>
      <w:r>
        <w:fldChar w:fldCharType="begin"/>
      </w:r>
      <w:r>
        <w:instrText xml:space="preserve"> PAGEREF _Toc54810433 \h </w:instrText>
      </w:r>
      <w:r>
        <w:fldChar w:fldCharType="separate"/>
      </w:r>
      <w:r>
        <w:t>15</w:t>
      </w:r>
      <w:r>
        <w:fldChar w:fldCharType="end"/>
      </w:r>
    </w:p>
    <w:p w:rsidR="00C070F9" w:rsidRPr="005E5D0D" w:rsidRDefault="00C070F9">
      <w:pPr>
        <w:pStyle w:val="TOC3"/>
        <w:rPr>
          <w:rFonts w:ascii="Calibri" w:hAnsi="Calibri"/>
          <w:sz w:val="22"/>
          <w:szCs w:val="22"/>
        </w:rPr>
      </w:pPr>
      <w:r>
        <w:t>5.2</w:t>
      </w:r>
      <w:r w:rsidRPr="005E5D0D">
        <w:rPr>
          <w:rFonts w:ascii="Calibri" w:hAnsi="Calibri"/>
          <w:sz w:val="22"/>
          <w:szCs w:val="22"/>
        </w:rPr>
        <w:tab/>
      </w:r>
      <w:r>
        <w:t>TSG RAN WG2</w:t>
      </w:r>
      <w:r>
        <w:tab/>
      </w:r>
      <w:r>
        <w:fldChar w:fldCharType="begin"/>
      </w:r>
      <w:r>
        <w:instrText xml:space="preserve"> PAGEREF _Toc54810434 \h </w:instrText>
      </w:r>
      <w:r>
        <w:fldChar w:fldCharType="separate"/>
      </w:r>
      <w:r>
        <w:t>16</w:t>
      </w:r>
      <w:r>
        <w:fldChar w:fldCharType="end"/>
      </w:r>
    </w:p>
    <w:p w:rsidR="00C070F9" w:rsidRPr="005E5D0D" w:rsidRDefault="00C070F9">
      <w:pPr>
        <w:pStyle w:val="TOC3"/>
        <w:rPr>
          <w:rFonts w:ascii="Calibri" w:hAnsi="Calibri"/>
          <w:sz w:val="22"/>
          <w:szCs w:val="22"/>
        </w:rPr>
      </w:pPr>
      <w:r>
        <w:t>5.3</w:t>
      </w:r>
      <w:r w:rsidRPr="005E5D0D">
        <w:rPr>
          <w:rFonts w:ascii="Calibri" w:hAnsi="Calibri"/>
          <w:sz w:val="22"/>
          <w:szCs w:val="22"/>
        </w:rPr>
        <w:tab/>
      </w:r>
      <w:r>
        <w:t>TSG RAN WG3</w:t>
      </w:r>
      <w:r>
        <w:tab/>
      </w:r>
      <w:r>
        <w:fldChar w:fldCharType="begin"/>
      </w:r>
      <w:r>
        <w:instrText xml:space="preserve"> PAGEREF _Toc54810435 \h </w:instrText>
      </w:r>
      <w:r>
        <w:fldChar w:fldCharType="separate"/>
      </w:r>
      <w:r>
        <w:t>16</w:t>
      </w:r>
      <w:r>
        <w:fldChar w:fldCharType="end"/>
      </w:r>
    </w:p>
    <w:p w:rsidR="00C070F9" w:rsidRPr="005E5D0D" w:rsidRDefault="00C070F9">
      <w:pPr>
        <w:pStyle w:val="TOC3"/>
        <w:rPr>
          <w:rFonts w:ascii="Calibri" w:hAnsi="Calibri"/>
          <w:sz w:val="22"/>
          <w:szCs w:val="22"/>
        </w:rPr>
      </w:pPr>
      <w:r>
        <w:t>5.4</w:t>
      </w:r>
      <w:r w:rsidRPr="005E5D0D">
        <w:rPr>
          <w:rFonts w:ascii="Calibri" w:hAnsi="Calibri"/>
          <w:sz w:val="22"/>
          <w:szCs w:val="22"/>
        </w:rPr>
        <w:tab/>
      </w:r>
      <w:r>
        <w:t>TSG RAN WG4</w:t>
      </w:r>
      <w:r>
        <w:tab/>
      </w:r>
      <w:r>
        <w:fldChar w:fldCharType="begin"/>
      </w:r>
      <w:r>
        <w:instrText xml:space="preserve"> PAGEREF _Toc54810436 \h </w:instrText>
      </w:r>
      <w:r>
        <w:fldChar w:fldCharType="separate"/>
      </w:r>
      <w:r>
        <w:t>17</w:t>
      </w:r>
      <w:r>
        <w:fldChar w:fldCharType="end"/>
      </w:r>
    </w:p>
    <w:p w:rsidR="00C070F9" w:rsidRPr="005E5D0D" w:rsidRDefault="00C070F9">
      <w:pPr>
        <w:pStyle w:val="TOC3"/>
        <w:rPr>
          <w:rFonts w:ascii="Calibri" w:hAnsi="Calibri"/>
          <w:sz w:val="22"/>
          <w:szCs w:val="22"/>
        </w:rPr>
      </w:pPr>
      <w:r>
        <w:t>5.5</w:t>
      </w:r>
      <w:r w:rsidRPr="005E5D0D">
        <w:rPr>
          <w:rFonts w:ascii="Calibri" w:hAnsi="Calibri"/>
          <w:sz w:val="22"/>
          <w:szCs w:val="22"/>
        </w:rPr>
        <w:tab/>
      </w:r>
      <w:r>
        <w:t>TSG RAN WG5</w:t>
      </w:r>
      <w:r>
        <w:tab/>
      </w:r>
      <w:r>
        <w:fldChar w:fldCharType="begin"/>
      </w:r>
      <w:r>
        <w:instrText xml:space="preserve"> PAGEREF _Toc54810437 \h </w:instrText>
      </w:r>
      <w:r>
        <w:fldChar w:fldCharType="separate"/>
      </w:r>
      <w:r>
        <w:t>17</w:t>
      </w:r>
      <w:r>
        <w:fldChar w:fldCharType="end"/>
      </w:r>
    </w:p>
    <w:p w:rsidR="00C070F9" w:rsidRPr="005E5D0D" w:rsidRDefault="00C070F9">
      <w:pPr>
        <w:pStyle w:val="TOC2"/>
        <w:rPr>
          <w:rFonts w:ascii="Calibri" w:hAnsi="Calibri"/>
          <w:sz w:val="22"/>
          <w:szCs w:val="22"/>
        </w:rPr>
      </w:pPr>
      <w:r>
        <w:t>6</w:t>
      </w:r>
      <w:r w:rsidRPr="005E5D0D">
        <w:rPr>
          <w:rFonts w:ascii="Calibri" w:hAnsi="Calibri"/>
          <w:sz w:val="22"/>
          <w:szCs w:val="22"/>
        </w:rPr>
        <w:tab/>
      </w:r>
      <w:r>
        <w:t>Other Reports</w:t>
      </w:r>
      <w:r>
        <w:tab/>
      </w:r>
      <w:r>
        <w:fldChar w:fldCharType="begin"/>
      </w:r>
      <w:r>
        <w:instrText xml:space="preserve"> PAGEREF _Toc54810438 \h </w:instrText>
      </w:r>
      <w:r>
        <w:fldChar w:fldCharType="separate"/>
      </w:r>
      <w:r>
        <w:t>17</w:t>
      </w:r>
      <w:r>
        <w:fldChar w:fldCharType="end"/>
      </w:r>
    </w:p>
    <w:p w:rsidR="00C070F9" w:rsidRPr="005E5D0D" w:rsidRDefault="00C070F9">
      <w:pPr>
        <w:pStyle w:val="TOC3"/>
        <w:rPr>
          <w:rFonts w:ascii="Calibri" w:hAnsi="Calibri"/>
          <w:sz w:val="22"/>
          <w:szCs w:val="22"/>
        </w:rPr>
      </w:pPr>
      <w:r>
        <w:t>6.1</w:t>
      </w:r>
      <w:r w:rsidRPr="005E5D0D">
        <w:rPr>
          <w:rFonts w:ascii="Calibri" w:hAnsi="Calibri"/>
          <w:sz w:val="22"/>
          <w:szCs w:val="22"/>
        </w:rPr>
        <w:tab/>
      </w:r>
      <w:r>
        <w:t>Report on TSG SA activities</w:t>
      </w:r>
      <w:r>
        <w:tab/>
      </w:r>
      <w:r>
        <w:fldChar w:fldCharType="begin"/>
      </w:r>
      <w:r>
        <w:instrText xml:space="preserve"> PAGEREF _Toc54810439 \h </w:instrText>
      </w:r>
      <w:r>
        <w:fldChar w:fldCharType="separate"/>
      </w:r>
      <w:r>
        <w:t>17</w:t>
      </w:r>
      <w:r>
        <w:fldChar w:fldCharType="end"/>
      </w:r>
    </w:p>
    <w:p w:rsidR="00C070F9" w:rsidRPr="005E5D0D" w:rsidRDefault="00C070F9">
      <w:pPr>
        <w:pStyle w:val="TOC3"/>
        <w:rPr>
          <w:rFonts w:ascii="Calibri" w:hAnsi="Calibri"/>
          <w:sz w:val="22"/>
          <w:szCs w:val="22"/>
        </w:rPr>
      </w:pPr>
      <w:r>
        <w:t>6.2</w:t>
      </w:r>
      <w:r w:rsidRPr="005E5D0D">
        <w:rPr>
          <w:rFonts w:ascii="Calibri" w:hAnsi="Calibri"/>
          <w:sz w:val="22"/>
          <w:szCs w:val="22"/>
        </w:rPr>
        <w:tab/>
      </w:r>
      <w:r>
        <w:t>Report from MCC</w:t>
      </w:r>
      <w:r>
        <w:tab/>
      </w:r>
      <w:r>
        <w:fldChar w:fldCharType="begin"/>
      </w:r>
      <w:r>
        <w:instrText xml:space="preserve"> PAGEREF _Toc54810440 \h </w:instrText>
      </w:r>
      <w:r>
        <w:fldChar w:fldCharType="separate"/>
      </w:r>
      <w:r>
        <w:t>18</w:t>
      </w:r>
      <w:r>
        <w:fldChar w:fldCharType="end"/>
      </w:r>
    </w:p>
    <w:p w:rsidR="00C070F9" w:rsidRPr="005E5D0D" w:rsidRDefault="00C070F9">
      <w:pPr>
        <w:pStyle w:val="TOC3"/>
        <w:rPr>
          <w:rFonts w:ascii="Calibri" w:hAnsi="Calibri"/>
          <w:sz w:val="22"/>
          <w:szCs w:val="22"/>
        </w:rPr>
      </w:pPr>
      <w:r>
        <w:t>6.3</w:t>
      </w:r>
      <w:r w:rsidRPr="005E5D0D">
        <w:rPr>
          <w:rFonts w:ascii="Calibri" w:hAnsi="Calibri"/>
          <w:sz w:val="22"/>
          <w:szCs w:val="22"/>
        </w:rPr>
        <w:tab/>
      </w:r>
      <w:r>
        <w:t>Reports from other groups/activities</w:t>
      </w:r>
      <w:r>
        <w:tab/>
      </w:r>
      <w:r>
        <w:fldChar w:fldCharType="begin"/>
      </w:r>
      <w:r>
        <w:instrText xml:space="preserve"> PAGEREF _Toc54810441 \h </w:instrText>
      </w:r>
      <w:r>
        <w:fldChar w:fldCharType="separate"/>
      </w:r>
      <w:r>
        <w:t>18</w:t>
      </w:r>
      <w:r>
        <w:fldChar w:fldCharType="end"/>
      </w:r>
    </w:p>
    <w:p w:rsidR="00C070F9" w:rsidRPr="005E5D0D" w:rsidRDefault="00C070F9">
      <w:pPr>
        <w:pStyle w:val="TOC2"/>
        <w:rPr>
          <w:rFonts w:ascii="Calibri" w:hAnsi="Calibri"/>
          <w:sz w:val="22"/>
          <w:szCs w:val="22"/>
        </w:rPr>
      </w:pPr>
      <w:r>
        <w:t>7</w:t>
      </w:r>
      <w:r w:rsidRPr="005E5D0D">
        <w:rPr>
          <w:rFonts w:ascii="Calibri" w:hAnsi="Calibri"/>
          <w:sz w:val="22"/>
          <w:szCs w:val="22"/>
        </w:rPr>
        <w:tab/>
      </w:r>
      <w:r>
        <w:t>Liaison activities of TSG RAN</w:t>
      </w:r>
      <w:r>
        <w:tab/>
      </w:r>
      <w:r>
        <w:fldChar w:fldCharType="begin"/>
      </w:r>
      <w:r>
        <w:instrText xml:space="preserve"> PAGEREF _Toc54810442 \h </w:instrText>
      </w:r>
      <w:r>
        <w:fldChar w:fldCharType="separate"/>
      </w:r>
      <w:r>
        <w:t>18</w:t>
      </w:r>
      <w:r>
        <w:fldChar w:fldCharType="end"/>
      </w:r>
    </w:p>
    <w:p w:rsidR="00C070F9" w:rsidRPr="005E5D0D" w:rsidRDefault="00C070F9">
      <w:pPr>
        <w:pStyle w:val="TOC2"/>
        <w:rPr>
          <w:rFonts w:ascii="Calibri" w:hAnsi="Calibri"/>
          <w:sz w:val="22"/>
          <w:szCs w:val="22"/>
        </w:rPr>
      </w:pPr>
      <w:r>
        <w:t>8</w:t>
      </w:r>
      <w:r w:rsidRPr="005E5D0D">
        <w:rPr>
          <w:rFonts w:ascii="Calibri" w:hAnsi="Calibri"/>
          <w:sz w:val="22"/>
          <w:szCs w:val="22"/>
        </w:rPr>
        <w:tab/>
      </w:r>
      <w:r>
        <w:t>ITU-R ad hoc</w:t>
      </w:r>
      <w:r>
        <w:tab/>
      </w:r>
      <w:r>
        <w:fldChar w:fldCharType="begin"/>
      </w:r>
      <w:r>
        <w:instrText xml:space="preserve"> PAGEREF _Toc54810443 \h </w:instrText>
      </w:r>
      <w:r>
        <w:fldChar w:fldCharType="separate"/>
      </w:r>
      <w:r>
        <w:t>24</w:t>
      </w:r>
      <w:r>
        <w:fldChar w:fldCharType="end"/>
      </w:r>
    </w:p>
    <w:p w:rsidR="00C070F9" w:rsidRPr="005E5D0D" w:rsidRDefault="00C070F9">
      <w:pPr>
        <w:pStyle w:val="TOC3"/>
        <w:rPr>
          <w:rFonts w:ascii="Calibri" w:hAnsi="Calibri"/>
          <w:sz w:val="22"/>
          <w:szCs w:val="22"/>
        </w:rPr>
      </w:pPr>
      <w:r>
        <w:t>8.1</w:t>
      </w:r>
      <w:r w:rsidRPr="005E5D0D">
        <w:rPr>
          <w:rFonts w:ascii="Calibri" w:hAnsi="Calibri"/>
          <w:sz w:val="22"/>
          <w:szCs w:val="22"/>
        </w:rPr>
        <w:tab/>
      </w:r>
      <w:r>
        <w:t>Status report</w:t>
      </w:r>
      <w:r>
        <w:tab/>
      </w:r>
      <w:r>
        <w:fldChar w:fldCharType="begin"/>
      </w:r>
      <w:r>
        <w:instrText xml:space="preserve"> PAGEREF _Toc54810444 \h </w:instrText>
      </w:r>
      <w:r>
        <w:fldChar w:fldCharType="separate"/>
      </w:r>
      <w:r>
        <w:t>24</w:t>
      </w:r>
      <w:r>
        <w:fldChar w:fldCharType="end"/>
      </w:r>
    </w:p>
    <w:p w:rsidR="00C070F9" w:rsidRPr="005E5D0D" w:rsidRDefault="00C070F9">
      <w:pPr>
        <w:pStyle w:val="TOC3"/>
        <w:rPr>
          <w:rFonts w:ascii="Calibri" w:hAnsi="Calibri"/>
          <w:sz w:val="22"/>
          <w:szCs w:val="22"/>
        </w:rPr>
      </w:pPr>
      <w:r>
        <w:t>8.2</w:t>
      </w:r>
      <w:r w:rsidRPr="005E5D0D">
        <w:rPr>
          <w:rFonts w:ascii="Calibri" w:hAnsi="Calibri"/>
          <w:sz w:val="22"/>
          <w:szCs w:val="22"/>
        </w:rPr>
        <w:tab/>
      </w:r>
      <w:r>
        <w:t>Documents related to IMT-2020</w:t>
      </w:r>
      <w:r>
        <w:tab/>
      </w:r>
      <w:r>
        <w:fldChar w:fldCharType="begin"/>
      </w:r>
      <w:r>
        <w:instrText xml:space="preserve"> PAGEREF _Toc54810445 \h </w:instrText>
      </w:r>
      <w:r>
        <w:fldChar w:fldCharType="separate"/>
      </w:r>
      <w:r>
        <w:t>24</w:t>
      </w:r>
      <w:r>
        <w:fldChar w:fldCharType="end"/>
      </w:r>
    </w:p>
    <w:p w:rsidR="00C070F9" w:rsidRPr="005E5D0D" w:rsidRDefault="00C070F9">
      <w:pPr>
        <w:pStyle w:val="TOC3"/>
        <w:rPr>
          <w:rFonts w:ascii="Calibri" w:hAnsi="Calibri"/>
          <w:sz w:val="22"/>
          <w:szCs w:val="22"/>
        </w:rPr>
      </w:pPr>
      <w:r>
        <w:t>8.3</w:t>
      </w:r>
      <w:r w:rsidRPr="005E5D0D">
        <w:rPr>
          <w:rFonts w:ascii="Calibri" w:hAnsi="Calibri"/>
          <w:sz w:val="22"/>
          <w:szCs w:val="22"/>
        </w:rPr>
        <w:tab/>
      </w:r>
      <w:r>
        <w:t>Other documents from/to ITU-R WP5D</w:t>
      </w:r>
      <w:r>
        <w:tab/>
      </w:r>
      <w:r>
        <w:fldChar w:fldCharType="begin"/>
      </w:r>
      <w:r>
        <w:instrText xml:space="preserve"> PAGEREF _Toc54810446 \h </w:instrText>
      </w:r>
      <w:r>
        <w:fldChar w:fldCharType="separate"/>
      </w:r>
      <w:r>
        <w:t>27</w:t>
      </w:r>
      <w:r>
        <w:fldChar w:fldCharType="end"/>
      </w:r>
    </w:p>
    <w:p w:rsidR="00C070F9" w:rsidRPr="005E5D0D" w:rsidRDefault="00C070F9">
      <w:pPr>
        <w:pStyle w:val="TOC3"/>
        <w:rPr>
          <w:rFonts w:ascii="Calibri" w:hAnsi="Calibri"/>
          <w:sz w:val="22"/>
          <w:szCs w:val="22"/>
        </w:rPr>
      </w:pPr>
      <w:r>
        <w:t>8.4</w:t>
      </w:r>
      <w:r w:rsidRPr="005E5D0D">
        <w:rPr>
          <w:rFonts w:ascii="Calibri" w:hAnsi="Calibri"/>
          <w:sz w:val="22"/>
          <w:szCs w:val="22"/>
        </w:rPr>
        <w:tab/>
      </w:r>
      <w:r>
        <w:t>Other documents from/to ITU-R WP5A</w:t>
      </w:r>
      <w:r>
        <w:tab/>
      </w:r>
      <w:r>
        <w:fldChar w:fldCharType="begin"/>
      </w:r>
      <w:r>
        <w:instrText xml:space="preserve"> PAGEREF _Toc54810447 \h </w:instrText>
      </w:r>
      <w:r>
        <w:fldChar w:fldCharType="separate"/>
      </w:r>
      <w:r>
        <w:t>28</w:t>
      </w:r>
      <w:r>
        <w:fldChar w:fldCharType="end"/>
      </w:r>
    </w:p>
    <w:p w:rsidR="00C070F9" w:rsidRPr="005E5D0D" w:rsidRDefault="00C070F9">
      <w:pPr>
        <w:pStyle w:val="TOC3"/>
        <w:rPr>
          <w:rFonts w:ascii="Calibri" w:hAnsi="Calibri"/>
          <w:sz w:val="22"/>
          <w:szCs w:val="22"/>
        </w:rPr>
      </w:pPr>
      <w:r>
        <w:t>8.5</w:t>
      </w:r>
      <w:r w:rsidRPr="005E5D0D">
        <w:rPr>
          <w:rFonts w:ascii="Calibri" w:hAnsi="Calibri"/>
          <w:sz w:val="22"/>
          <w:szCs w:val="22"/>
        </w:rPr>
        <w:tab/>
      </w:r>
      <w:r>
        <w:t>Documents from/to other ITU groups</w:t>
      </w:r>
      <w:r>
        <w:tab/>
      </w:r>
      <w:r>
        <w:fldChar w:fldCharType="begin"/>
      </w:r>
      <w:r>
        <w:instrText xml:space="preserve"> PAGEREF _Toc54810448 \h </w:instrText>
      </w:r>
      <w:r>
        <w:fldChar w:fldCharType="separate"/>
      </w:r>
      <w:r>
        <w:t>29</w:t>
      </w:r>
      <w:r>
        <w:fldChar w:fldCharType="end"/>
      </w:r>
    </w:p>
    <w:p w:rsidR="00C070F9" w:rsidRPr="005E5D0D" w:rsidRDefault="00C070F9">
      <w:pPr>
        <w:pStyle w:val="TOC2"/>
        <w:rPr>
          <w:rFonts w:ascii="Calibri" w:hAnsi="Calibri"/>
          <w:sz w:val="22"/>
          <w:szCs w:val="22"/>
        </w:rPr>
      </w:pPr>
      <w:r>
        <w:t>9</w:t>
      </w:r>
      <w:r w:rsidRPr="005E5D0D">
        <w:rPr>
          <w:rFonts w:ascii="Calibri" w:hAnsi="Calibri"/>
          <w:sz w:val="22"/>
          <w:szCs w:val="22"/>
        </w:rPr>
        <w:tab/>
      </w:r>
      <w:r>
        <w:t>NR</w:t>
      </w:r>
      <w:r>
        <w:tab/>
      </w:r>
      <w:r>
        <w:fldChar w:fldCharType="begin"/>
      </w:r>
      <w:r>
        <w:instrText xml:space="preserve"> PAGEREF _Toc54810449 \h </w:instrText>
      </w:r>
      <w:r>
        <w:fldChar w:fldCharType="separate"/>
      </w:r>
      <w:r>
        <w:t>30</w:t>
      </w:r>
      <w:r>
        <w:fldChar w:fldCharType="end"/>
      </w:r>
    </w:p>
    <w:p w:rsidR="00C070F9" w:rsidRPr="005E5D0D" w:rsidRDefault="00C070F9">
      <w:pPr>
        <w:pStyle w:val="TOC3"/>
        <w:rPr>
          <w:rFonts w:ascii="Calibri" w:hAnsi="Calibri"/>
          <w:sz w:val="22"/>
          <w:szCs w:val="22"/>
        </w:rPr>
      </w:pPr>
      <w:r>
        <w:t>9.1</w:t>
      </w:r>
      <w:r w:rsidRPr="005E5D0D">
        <w:rPr>
          <w:rFonts w:ascii="Calibri" w:hAnsi="Calibri"/>
          <w:sz w:val="22"/>
          <w:szCs w:val="22"/>
        </w:rPr>
        <w:tab/>
      </w:r>
      <w:r>
        <w:t>New WI/SI proposals for NR</w:t>
      </w:r>
      <w:r>
        <w:tab/>
      </w:r>
      <w:r>
        <w:fldChar w:fldCharType="begin"/>
      </w:r>
      <w:r>
        <w:instrText xml:space="preserve"> PAGEREF _Toc54810450 \h </w:instrText>
      </w:r>
      <w:r>
        <w:fldChar w:fldCharType="separate"/>
      </w:r>
      <w:r>
        <w:t>38</w:t>
      </w:r>
      <w:r>
        <w:fldChar w:fldCharType="end"/>
      </w:r>
    </w:p>
    <w:p w:rsidR="00C070F9" w:rsidRPr="005E5D0D" w:rsidRDefault="00C070F9">
      <w:pPr>
        <w:pStyle w:val="TOC4"/>
        <w:rPr>
          <w:rFonts w:ascii="Calibri" w:hAnsi="Calibri"/>
          <w:sz w:val="22"/>
          <w:szCs w:val="22"/>
        </w:rPr>
      </w:pPr>
      <w:r>
        <w:t>9.1.1</w:t>
      </w:r>
      <w:r w:rsidRPr="005E5D0D">
        <w:rPr>
          <w:rFonts w:ascii="Calibri" w:hAnsi="Calibri"/>
          <w:sz w:val="22"/>
          <w:szCs w:val="22"/>
        </w:rPr>
        <w:tab/>
      </w:r>
      <w:r>
        <w:t>Proposals led by RAN4 (spectrum related)</w:t>
      </w:r>
      <w:r>
        <w:tab/>
      </w:r>
      <w:r>
        <w:fldChar w:fldCharType="begin"/>
      </w:r>
      <w:r>
        <w:instrText xml:space="preserve"> PAGEREF _Toc54810451 \h </w:instrText>
      </w:r>
      <w:r>
        <w:fldChar w:fldCharType="separate"/>
      </w:r>
      <w:r>
        <w:t>39</w:t>
      </w:r>
      <w:r>
        <w:fldChar w:fldCharType="end"/>
      </w:r>
    </w:p>
    <w:p w:rsidR="00C070F9" w:rsidRPr="005E5D0D" w:rsidRDefault="00C070F9">
      <w:pPr>
        <w:pStyle w:val="TOC4"/>
        <w:rPr>
          <w:rFonts w:ascii="Calibri" w:hAnsi="Calibri"/>
          <w:sz w:val="22"/>
          <w:szCs w:val="22"/>
        </w:rPr>
      </w:pPr>
      <w:r>
        <w:t>9.1.2</w:t>
      </w:r>
      <w:r w:rsidRPr="005E5D0D">
        <w:rPr>
          <w:rFonts w:ascii="Calibri" w:hAnsi="Calibri"/>
          <w:sz w:val="22"/>
          <w:szCs w:val="22"/>
        </w:rPr>
        <w:tab/>
      </w:r>
      <w:r>
        <w:t>Proposals led by RAN4 (not spectrum related)</w:t>
      </w:r>
      <w:r>
        <w:tab/>
      </w:r>
      <w:r>
        <w:fldChar w:fldCharType="begin"/>
      </w:r>
      <w:r>
        <w:instrText xml:space="preserve"> PAGEREF _Toc54810452 \h </w:instrText>
      </w:r>
      <w:r>
        <w:fldChar w:fldCharType="separate"/>
      </w:r>
      <w:r>
        <w:t>45</w:t>
      </w:r>
      <w:r>
        <w:fldChar w:fldCharType="end"/>
      </w:r>
    </w:p>
    <w:p w:rsidR="00C070F9" w:rsidRPr="005E5D0D" w:rsidRDefault="00C070F9">
      <w:pPr>
        <w:pStyle w:val="TOC3"/>
        <w:rPr>
          <w:rFonts w:ascii="Calibri" w:hAnsi="Calibri"/>
          <w:sz w:val="22"/>
          <w:szCs w:val="22"/>
        </w:rPr>
      </w:pPr>
      <w:r>
        <w:t>9.2</w:t>
      </w:r>
      <w:r w:rsidRPr="005E5D0D">
        <w:rPr>
          <w:rFonts w:ascii="Calibri" w:hAnsi="Calibri"/>
          <w:sz w:val="22"/>
          <w:szCs w:val="22"/>
        </w:rPr>
        <w:tab/>
      </w:r>
      <w:r>
        <w:t>Open REL-16 NR or NR+LTE WIs (not spectrum related)</w:t>
      </w:r>
      <w:r>
        <w:tab/>
      </w:r>
      <w:r>
        <w:fldChar w:fldCharType="begin"/>
      </w:r>
      <w:r>
        <w:instrText xml:space="preserve"> PAGEREF _Toc54810453 \h </w:instrText>
      </w:r>
      <w:r>
        <w:fldChar w:fldCharType="separate"/>
      </w:r>
      <w:r>
        <w:t>64</w:t>
      </w:r>
      <w:r>
        <w:fldChar w:fldCharType="end"/>
      </w:r>
    </w:p>
    <w:p w:rsidR="00C070F9" w:rsidRPr="005E5D0D" w:rsidRDefault="00C070F9">
      <w:pPr>
        <w:pStyle w:val="TOC4"/>
        <w:rPr>
          <w:rFonts w:ascii="Calibri" w:hAnsi="Calibri"/>
          <w:sz w:val="22"/>
          <w:szCs w:val="22"/>
        </w:rPr>
      </w:pPr>
      <w:r>
        <w:t>9.2.1</w:t>
      </w:r>
      <w:r w:rsidRPr="005E5D0D">
        <w:rPr>
          <w:rFonts w:ascii="Calibri" w:hAnsi="Calibri"/>
          <w:sz w:val="22"/>
          <w:szCs w:val="22"/>
        </w:rPr>
        <w:tab/>
      </w:r>
      <w:r>
        <w:t>Enhancements on MIMO for NR [RAN1 WI: NR_eMIMO]</w:t>
      </w:r>
      <w:r>
        <w:tab/>
      </w:r>
      <w:r>
        <w:fldChar w:fldCharType="begin"/>
      </w:r>
      <w:r>
        <w:instrText xml:space="preserve"> PAGEREF _Toc54810454 \h </w:instrText>
      </w:r>
      <w:r>
        <w:fldChar w:fldCharType="separate"/>
      </w:r>
      <w:r>
        <w:t>64</w:t>
      </w:r>
      <w:r>
        <w:fldChar w:fldCharType="end"/>
      </w:r>
    </w:p>
    <w:p w:rsidR="00C070F9" w:rsidRPr="005E5D0D" w:rsidRDefault="00C070F9">
      <w:pPr>
        <w:pStyle w:val="TOC4"/>
        <w:rPr>
          <w:rFonts w:ascii="Calibri" w:hAnsi="Calibri"/>
          <w:sz w:val="22"/>
          <w:szCs w:val="22"/>
        </w:rPr>
      </w:pPr>
      <w:r>
        <w:t>9.2.2</w:t>
      </w:r>
      <w:r w:rsidRPr="005E5D0D">
        <w:rPr>
          <w:rFonts w:ascii="Calibri" w:hAnsi="Calibri"/>
          <w:sz w:val="22"/>
          <w:szCs w:val="22"/>
        </w:rPr>
        <w:tab/>
      </w:r>
      <w:r>
        <w:t>NR-based access to unlicensed spectrum [RAN1 WI: NR_unlic]</w:t>
      </w:r>
      <w:r>
        <w:tab/>
      </w:r>
      <w:r>
        <w:fldChar w:fldCharType="begin"/>
      </w:r>
      <w:r>
        <w:instrText xml:space="preserve"> PAGEREF _Toc54810455 \h </w:instrText>
      </w:r>
      <w:r>
        <w:fldChar w:fldCharType="separate"/>
      </w:r>
      <w:r>
        <w:t>65</w:t>
      </w:r>
      <w:r>
        <w:fldChar w:fldCharType="end"/>
      </w:r>
    </w:p>
    <w:p w:rsidR="00C070F9" w:rsidRPr="005E5D0D" w:rsidRDefault="00C070F9">
      <w:pPr>
        <w:pStyle w:val="TOC4"/>
        <w:rPr>
          <w:rFonts w:ascii="Calibri" w:hAnsi="Calibri"/>
          <w:sz w:val="22"/>
          <w:szCs w:val="22"/>
        </w:rPr>
      </w:pPr>
      <w:r>
        <w:t>9.2.3</w:t>
      </w:r>
      <w:r w:rsidRPr="005E5D0D">
        <w:rPr>
          <w:rFonts w:ascii="Calibri" w:hAnsi="Calibri"/>
          <w:sz w:val="22"/>
          <w:szCs w:val="22"/>
        </w:rPr>
        <w:tab/>
      </w:r>
      <w:r>
        <w:t>Perf. part: 2-step RACH for NR [RAN1 WI: NR_2step_RACH-Perf]</w:t>
      </w:r>
      <w:r>
        <w:tab/>
      </w:r>
      <w:r>
        <w:fldChar w:fldCharType="begin"/>
      </w:r>
      <w:r>
        <w:instrText xml:space="preserve"> PAGEREF _Toc54810456 \h </w:instrText>
      </w:r>
      <w:r>
        <w:fldChar w:fldCharType="separate"/>
      </w:r>
      <w:r>
        <w:t>71</w:t>
      </w:r>
      <w:r>
        <w:fldChar w:fldCharType="end"/>
      </w:r>
    </w:p>
    <w:p w:rsidR="00C070F9" w:rsidRPr="005E5D0D" w:rsidRDefault="00C070F9">
      <w:pPr>
        <w:pStyle w:val="TOC4"/>
        <w:rPr>
          <w:rFonts w:ascii="Calibri" w:hAnsi="Calibri"/>
          <w:sz w:val="22"/>
          <w:szCs w:val="22"/>
        </w:rPr>
      </w:pPr>
      <w:r>
        <w:t>9.2.4</w:t>
      </w:r>
      <w:r w:rsidRPr="005E5D0D">
        <w:rPr>
          <w:rFonts w:ascii="Calibri" w:hAnsi="Calibri"/>
          <w:sz w:val="22"/>
          <w:szCs w:val="22"/>
        </w:rPr>
        <w:tab/>
      </w:r>
      <w:r>
        <w:t>Perf. part: Physical Layer Enh. for NR URLLC [RAN4 WI: NR_L1enh_URLLC-Perf]</w:t>
      </w:r>
      <w:r>
        <w:tab/>
      </w:r>
      <w:r>
        <w:fldChar w:fldCharType="begin"/>
      </w:r>
      <w:r>
        <w:instrText xml:space="preserve"> PAGEREF _Toc54810457 \h </w:instrText>
      </w:r>
      <w:r>
        <w:fldChar w:fldCharType="separate"/>
      </w:r>
      <w:r>
        <w:t>71</w:t>
      </w:r>
      <w:r>
        <w:fldChar w:fldCharType="end"/>
      </w:r>
    </w:p>
    <w:p w:rsidR="00C070F9" w:rsidRPr="005E5D0D" w:rsidRDefault="00C070F9">
      <w:pPr>
        <w:pStyle w:val="TOC4"/>
        <w:rPr>
          <w:rFonts w:ascii="Calibri" w:hAnsi="Calibri"/>
          <w:sz w:val="22"/>
          <w:szCs w:val="22"/>
        </w:rPr>
      </w:pPr>
      <w:r>
        <w:t>9.2.5</w:t>
      </w:r>
      <w:r w:rsidRPr="005E5D0D">
        <w:rPr>
          <w:rFonts w:ascii="Calibri" w:hAnsi="Calibri"/>
          <w:sz w:val="22"/>
          <w:szCs w:val="22"/>
        </w:rPr>
        <w:tab/>
      </w:r>
      <w:r>
        <w:t>Perf. part: UE Power Saving in NR [RAN1 WI: NR_UE_pow_sav-Perf]</w:t>
      </w:r>
      <w:r>
        <w:tab/>
      </w:r>
      <w:r>
        <w:fldChar w:fldCharType="begin"/>
      </w:r>
      <w:r>
        <w:instrText xml:space="preserve"> PAGEREF _Toc54810458 \h </w:instrText>
      </w:r>
      <w:r>
        <w:fldChar w:fldCharType="separate"/>
      </w:r>
      <w:r>
        <w:t>71</w:t>
      </w:r>
      <w:r>
        <w:fldChar w:fldCharType="end"/>
      </w:r>
    </w:p>
    <w:p w:rsidR="00C070F9" w:rsidRPr="005E5D0D" w:rsidRDefault="00C070F9">
      <w:pPr>
        <w:pStyle w:val="TOC4"/>
        <w:rPr>
          <w:rFonts w:ascii="Calibri" w:hAnsi="Calibri"/>
          <w:sz w:val="22"/>
          <w:szCs w:val="22"/>
        </w:rPr>
      </w:pPr>
      <w:r>
        <w:t>9.2.6</w:t>
      </w:r>
      <w:r w:rsidRPr="005E5D0D">
        <w:rPr>
          <w:rFonts w:ascii="Calibri" w:hAnsi="Calibri"/>
          <w:sz w:val="22"/>
          <w:szCs w:val="22"/>
        </w:rPr>
        <w:tab/>
      </w:r>
      <w:r>
        <w:t>NR positioning support [RAN1 WI: NR_pos]</w:t>
      </w:r>
      <w:r>
        <w:tab/>
      </w:r>
      <w:r>
        <w:fldChar w:fldCharType="begin"/>
      </w:r>
      <w:r>
        <w:instrText xml:space="preserve"> PAGEREF _Toc54810459 \h </w:instrText>
      </w:r>
      <w:r>
        <w:fldChar w:fldCharType="separate"/>
      </w:r>
      <w:r>
        <w:t>72</w:t>
      </w:r>
      <w:r>
        <w:fldChar w:fldCharType="end"/>
      </w:r>
    </w:p>
    <w:p w:rsidR="00C070F9" w:rsidRPr="005E5D0D" w:rsidRDefault="00C070F9">
      <w:pPr>
        <w:pStyle w:val="TOC4"/>
        <w:rPr>
          <w:rFonts w:ascii="Calibri" w:hAnsi="Calibri"/>
          <w:sz w:val="22"/>
          <w:szCs w:val="22"/>
        </w:rPr>
      </w:pPr>
      <w:r>
        <w:t>9.2.7</w:t>
      </w:r>
      <w:r w:rsidRPr="005E5D0D">
        <w:rPr>
          <w:rFonts w:ascii="Calibri" w:hAnsi="Calibri"/>
          <w:sz w:val="22"/>
          <w:szCs w:val="22"/>
        </w:rPr>
        <w:tab/>
      </w:r>
      <w:r>
        <w:t>Perf. part: 5G V2X with NR sidelink [RAN1 WI: 5G_V2X_NRSL-Perf]</w:t>
      </w:r>
      <w:r>
        <w:tab/>
      </w:r>
      <w:r>
        <w:fldChar w:fldCharType="begin"/>
      </w:r>
      <w:r>
        <w:instrText xml:space="preserve"> PAGEREF _Toc54810460 \h </w:instrText>
      </w:r>
      <w:r>
        <w:fldChar w:fldCharType="separate"/>
      </w:r>
      <w:r>
        <w:t>74</w:t>
      </w:r>
      <w:r>
        <w:fldChar w:fldCharType="end"/>
      </w:r>
    </w:p>
    <w:p w:rsidR="00C070F9" w:rsidRPr="005E5D0D" w:rsidRDefault="00C070F9">
      <w:pPr>
        <w:pStyle w:val="TOC4"/>
        <w:rPr>
          <w:rFonts w:ascii="Calibri" w:hAnsi="Calibri"/>
          <w:sz w:val="22"/>
          <w:szCs w:val="22"/>
        </w:rPr>
      </w:pPr>
      <w:r>
        <w:t>9.2.8</w:t>
      </w:r>
      <w:r w:rsidRPr="005E5D0D">
        <w:rPr>
          <w:rFonts w:ascii="Calibri" w:hAnsi="Calibri"/>
          <w:sz w:val="22"/>
          <w:szCs w:val="22"/>
        </w:rPr>
        <w:tab/>
      </w:r>
      <w:r>
        <w:t>Perf. part: NR mobility enh. [RAN2 WI: NR_Mob_enh-Perf]</w:t>
      </w:r>
      <w:r>
        <w:tab/>
      </w:r>
      <w:r>
        <w:fldChar w:fldCharType="begin"/>
      </w:r>
      <w:r>
        <w:instrText xml:space="preserve"> PAGEREF _Toc54810461 \h </w:instrText>
      </w:r>
      <w:r>
        <w:fldChar w:fldCharType="separate"/>
      </w:r>
      <w:r>
        <w:t>74</w:t>
      </w:r>
      <w:r>
        <w:fldChar w:fldCharType="end"/>
      </w:r>
    </w:p>
    <w:p w:rsidR="00C070F9" w:rsidRPr="005E5D0D" w:rsidRDefault="00C070F9">
      <w:pPr>
        <w:pStyle w:val="TOC4"/>
        <w:rPr>
          <w:rFonts w:ascii="Calibri" w:hAnsi="Calibri"/>
          <w:sz w:val="22"/>
          <w:szCs w:val="22"/>
        </w:rPr>
      </w:pPr>
      <w:r>
        <w:t>9.2.9</w:t>
      </w:r>
      <w:r w:rsidRPr="005E5D0D">
        <w:rPr>
          <w:rFonts w:ascii="Calibri" w:hAnsi="Calibri"/>
          <w:sz w:val="22"/>
          <w:szCs w:val="22"/>
        </w:rPr>
        <w:tab/>
      </w:r>
      <w:r>
        <w:t>Multi-RAT Dual-Connectivity and CA enh. (LTE, NR) [RAN2 WI: LTE_NR_DC_CA_enh]</w:t>
      </w:r>
      <w:r>
        <w:tab/>
      </w:r>
      <w:r>
        <w:fldChar w:fldCharType="begin"/>
      </w:r>
      <w:r>
        <w:instrText xml:space="preserve"> PAGEREF _Toc54810462 \h </w:instrText>
      </w:r>
      <w:r>
        <w:fldChar w:fldCharType="separate"/>
      </w:r>
      <w:r>
        <w:t>75</w:t>
      </w:r>
      <w:r>
        <w:fldChar w:fldCharType="end"/>
      </w:r>
    </w:p>
    <w:p w:rsidR="00C070F9" w:rsidRPr="005E5D0D" w:rsidRDefault="00C070F9">
      <w:pPr>
        <w:pStyle w:val="TOC4"/>
        <w:rPr>
          <w:rFonts w:ascii="Calibri" w:hAnsi="Calibri"/>
          <w:sz w:val="22"/>
          <w:szCs w:val="22"/>
        </w:rPr>
      </w:pPr>
      <w:r>
        <w:t>9.2.10</w:t>
      </w:r>
      <w:r w:rsidRPr="005E5D0D">
        <w:rPr>
          <w:rFonts w:ascii="Calibri" w:hAnsi="Calibri"/>
          <w:sz w:val="22"/>
          <w:szCs w:val="22"/>
        </w:rPr>
        <w:tab/>
      </w:r>
      <w:r>
        <w:t>Integrated access and backhaul for NR [RAN2 WI: NR_IAB]</w:t>
      </w:r>
      <w:r>
        <w:tab/>
      </w:r>
      <w:r>
        <w:fldChar w:fldCharType="begin"/>
      </w:r>
      <w:r>
        <w:instrText xml:space="preserve"> PAGEREF _Toc54810463 \h </w:instrText>
      </w:r>
      <w:r>
        <w:fldChar w:fldCharType="separate"/>
      </w:r>
      <w:r>
        <w:t>77</w:t>
      </w:r>
      <w:r>
        <w:fldChar w:fldCharType="end"/>
      </w:r>
    </w:p>
    <w:p w:rsidR="00C070F9" w:rsidRPr="005E5D0D" w:rsidRDefault="00C070F9">
      <w:pPr>
        <w:pStyle w:val="TOC4"/>
        <w:rPr>
          <w:rFonts w:ascii="Calibri" w:hAnsi="Calibri"/>
          <w:sz w:val="22"/>
          <w:szCs w:val="22"/>
        </w:rPr>
      </w:pPr>
      <w:r>
        <w:t>9.2.11</w:t>
      </w:r>
      <w:r w:rsidRPr="005E5D0D">
        <w:rPr>
          <w:rFonts w:ascii="Calibri" w:hAnsi="Calibri"/>
          <w:sz w:val="22"/>
          <w:szCs w:val="22"/>
        </w:rPr>
        <w:tab/>
      </w:r>
      <w:r>
        <w:t>RF requirements for NR frequency range 1 (FR1) [RAN4 WI: NR_RF_FR1]</w:t>
      </w:r>
      <w:r>
        <w:tab/>
      </w:r>
      <w:r>
        <w:fldChar w:fldCharType="begin"/>
      </w:r>
      <w:r>
        <w:instrText xml:space="preserve"> PAGEREF _Toc54810464 \h </w:instrText>
      </w:r>
      <w:r>
        <w:fldChar w:fldCharType="separate"/>
      </w:r>
      <w:r>
        <w:t>80</w:t>
      </w:r>
      <w:r>
        <w:fldChar w:fldCharType="end"/>
      </w:r>
    </w:p>
    <w:p w:rsidR="00C070F9" w:rsidRPr="005E5D0D" w:rsidRDefault="00C070F9">
      <w:pPr>
        <w:pStyle w:val="TOC4"/>
        <w:rPr>
          <w:rFonts w:ascii="Calibri" w:hAnsi="Calibri"/>
          <w:sz w:val="22"/>
          <w:szCs w:val="22"/>
        </w:rPr>
      </w:pPr>
      <w:r>
        <w:t>9.2.12</w:t>
      </w:r>
      <w:r w:rsidRPr="005E5D0D">
        <w:rPr>
          <w:rFonts w:ascii="Calibri" w:hAnsi="Calibri"/>
          <w:sz w:val="22"/>
          <w:szCs w:val="22"/>
        </w:rPr>
        <w:tab/>
      </w:r>
      <w:r>
        <w:t>Perf. part: Add support of NR DL 256QAM for FR2 [RAN4 WI: NR_DL256QAM_FR2-Perf]</w:t>
      </w:r>
      <w:r>
        <w:tab/>
      </w:r>
      <w:r>
        <w:fldChar w:fldCharType="begin"/>
      </w:r>
      <w:r>
        <w:instrText xml:space="preserve"> PAGEREF _Toc54810465 \h </w:instrText>
      </w:r>
      <w:r>
        <w:fldChar w:fldCharType="separate"/>
      </w:r>
      <w:r>
        <w:t>81</w:t>
      </w:r>
      <w:r>
        <w:fldChar w:fldCharType="end"/>
      </w:r>
    </w:p>
    <w:p w:rsidR="00C070F9" w:rsidRPr="005E5D0D" w:rsidRDefault="00C070F9">
      <w:pPr>
        <w:pStyle w:val="TOC4"/>
        <w:rPr>
          <w:rFonts w:ascii="Calibri" w:hAnsi="Calibri"/>
          <w:sz w:val="22"/>
          <w:szCs w:val="22"/>
        </w:rPr>
      </w:pPr>
      <w:r>
        <w:t>9.2.13</w:t>
      </w:r>
      <w:r w:rsidRPr="005E5D0D">
        <w:rPr>
          <w:rFonts w:ascii="Calibri" w:hAnsi="Calibri"/>
          <w:sz w:val="22"/>
          <w:szCs w:val="22"/>
        </w:rPr>
        <w:tab/>
      </w:r>
      <w:r>
        <w:t>NR RF requirement enhancements for FR2 [RAN4 WI: NR_RF_FR2_req_enh]</w:t>
      </w:r>
      <w:r>
        <w:tab/>
      </w:r>
      <w:r>
        <w:fldChar w:fldCharType="begin"/>
      </w:r>
      <w:r>
        <w:instrText xml:space="preserve"> PAGEREF _Toc54810466 \h </w:instrText>
      </w:r>
      <w:r>
        <w:fldChar w:fldCharType="separate"/>
      </w:r>
      <w:r>
        <w:t>81</w:t>
      </w:r>
      <w:r>
        <w:fldChar w:fldCharType="end"/>
      </w:r>
    </w:p>
    <w:p w:rsidR="00C070F9" w:rsidRPr="005E5D0D" w:rsidRDefault="00C070F9">
      <w:pPr>
        <w:pStyle w:val="TOC4"/>
        <w:rPr>
          <w:rFonts w:ascii="Calibri" w:hAnsi="Calibri"/>
          <w:sz w:val="22"/>
          <w:szCs w:val="22"/>
        </w:rPr>
      </w:pPr>
      <w:r>
        <w:t>9.2.14</w:t>
      </w:r>
      <w:r w:rsidRPr="005E5D0D">
        <w:rPr>
          <w:rFonts w:ascii="Calibri" w:hAnsi="Calibri"/>
          <w:sz w:val="22"/>
          <w:szCs w:val="22"/>
        </w:rPr>
        <w:tab/>
      </w:r>
      <w:r>
        <w:t>Perf. part: NR support for high speed train scenario [RAN4 WI: NR_HST-Perf]</w:t>
      </w:r>
      <w:r>
        <w:tab/>
      </w:r>
      <w:r>
        <w:fldChar w:fldCharType="begin"/>
      </w:r>
      <w:r>
        <w:instrText xml:space="preserve"> PAGEREF _Toc54810467 \h </w:instrText>
      </w:r>
      <w:r>
        <w:fldChar w:fldCharType="separate"/>
      </w:r>
      <w:r>
        <w:t>83</w:t>
      </w:r>
      <w:r>
        <w:fldChar w:fldCharType="end"/>
      </w:r>
    </w:p>
    <w:p w:rsidR="00C070F9" w:rsidRPr="005E5D0D" w:rsidRDefault="00C070F9">
      <w:pPr>
        <w:pStyle w:val="TOC4"/>
        <w:rPr>
          <w:rFonts w:ascii="Calibri" w:hAnsi="Calibri"/>
          <w:sz w:val="22"/>
          <w:szCs w:val="22"/>
        </w:rPr>
      </w:pPr>
      <w:r>
        <w:t>9.2.15</w:t>
      </w:r>
      <w:r w:rsidRPr="005E5D0D">
        <w:rPr>
          <w:rFonts w:ascii="Calibri" w:hAnsi="Calibri"/>
          <w:sz w:val="22"/>
          <w:szCs w:val="22"/>
        </w:rPr>
        <w:tab/>
      </w:r>
      <w:r>
        <w:t>RRM requirement for CSI-RS based L3 measurement in NR [RAN4 WI: NR_CSIRS_L3meas]</w:t>
      </w:r>
      <w:r>
        <w:tab/>
      </w:r>
      <w:r>
        <w:fldChar w:fldCharType="begin"/>
      </w:r>
      <w:r>
        <w:instrText xml:space="preserve"> PAGEREF _Toc54810468 \h </w:instrText>
      </w:r>
      <w:r>
        <w:fldChar w:fldCharType="separate"/>
      </w:r>
      <w:r>
        <w:t>84</w:t>
      </w:r>
      <w:r>
        <w:fldChar w:fldCharType="end"/>
      </w:r>
    </w:p>
    <w:p w:rsidR="00C070F9" w:rsidRPr="005E5D0D" w:rsidRDefault="00C070F9">
      <w:pPr>
        <w:pStyle w:val="TOC4"/>
        <w:rPr>
          <w:rFonts w:ascii="Calibri" w:hAnsi="Calibri"/>
          <w:sz w:val="22"/>
          <w:szCs w:val="22"/>
        </w:rPr>
      </w:pPr>
      <w:r>
        <w:t>9.2.16</w:t>
      </w:r>
      <w:r w:rsidRPr="005E5D0D">
        <w:rPr>
          <w:rFonts w:ascii="Calibri" w:hAnsi="Calibri"/>
          <w:sz w:val="22"/>
          <w:szCs w:val="22"/>
        </w:rPr>
        <w:tab/>
      </w:r>
      <w:r>
        <w:t>Perf. part: NR perf. requirement enh. [RAN4 WI: NR_perf_enh-Perf]</w:t>
      </w:r>
      <w:r>
        <w:tab/>
      </w:r>
      <w:r>
        <w:fldChar w:fldCharType="begin"/>
      </w:r>
      <w:r>
        <w:instrText xml:space="preserve"> PAGEREF _Toc54810469 \h </w:instrText>
      </w:r>
      <w:r>
        <w:fldChar w:fldCharType="separate"/>
      </w:r>
      <w:r>
        <w:t>85</w:t>
      </w:r>
      <w:r>
        <w:fldChar w:fldCharType="end"/>
      </w:r>
    </w:p>
    <w:p w:rsidR="00C070F9" w:rsidRPr="005E5D0D" w:rsidRDefault="00C070F9">
      <w:pPr>
        <w:pStyle w:val="TOC4"/>
        <w:rPr>
          <w:rFonts w:ascii="Calibri" w:hAnsi="Calibri"/>
          <w:sz w:val="22"/>
          <w:szCs w:val="22"/>
        </w:rPr>
      </w:pPr>
      <w:r>
        <w:t>9.2.17</w:t>
      </w:r>
      <w:r w:rsidRPr="005E5D0D">
        <w:rPr>
          <w:rFonts w:ascii="Calibri" w:hAnsi="Calibri"/>
          <w:sz w:val="22"/>
          <w:szCs w:val="22"/>
        </w:rPr>
        <w:tab/>
      </w:r>
      <w:r>
        <w:t>NR RRM enhancement [RAN4 WI: NR_RRM_enh]</w:t>
      </w:r>
      <w:r>
        <w:tab/>
      </w:r>
      <w:r>
        <w:fldChar w:fldCharType="begin"/>
      </w:r>
      <w:r>
        <w:instrText xml:space="preserve"> PAGEREF _Toc54810470 \h </w:instrText>
      </w:r>
      <w:r>
        <w:fldChar w:fldCharType="separate"/>
      </w:r>
      <w:r>
        <w:t>85</w:t>
      </w:r>
      <w:r>
        <w:fldChar w:fldCharType="end"/>
      </w:r>
    </w:p>
    <w:p w:rsidR="00C070F9" w:rsidRPr="005E5D0D" w:rsidRDefault="00C070F9">
      <w:pPr>
        <w:pStyle w:val="TOC4"/>
        <w:rPr>
          <w:rFonts w:ascii="Calibri" w:hAnsi="Calibri"/>
          <w:sz w:val="22"/>
          <w:szCs w:val="22"/>
        </w:rPr>
      </w:pPr>
      <w:r>
        <w:t>9.2.18</w:t>
      </w:r>
      <w:r w:rsidRPr="005E5D0D">
        <w:rPr>
          <w:rFonts w:ascii="Calibri" w:hAnsi="Calibri"/>
          <w:sz w:val="22"/>
          <w:szCs w:val="22"/>
        </w:rPr>
        <w:tab/>
      </w:r>
      <w:r>
        <w:t>Perf. part: OTA BS testing TR [RAN4 WI: OTA_BS_testing-Perf]</w:t>
      </w:r>
      <w:r>
        <w:tab/>
      </w:r>
      <w:r>
        <w:fldChar w:fldCharType="begin"/>
      </w:r>
      <w:r>
        <w:instrText xml:space="preserve"> PAGEREF _Toc54810471 \h </w:instrText>
      </w:r>
      <w:r>
        <w:fldChar w:fldCharType="separate"/>
      </w:r>
      <w:r>
        <w:t>86</w:t>
      </w:r>
      <w:r>
        <w:fldChar w:fldCharType="end"/>
      </w:r>
    </w:p>
    <w:p w:rsidR="00C070F9" w:rsidRPr="005E5D0D" w:rsidRDefault="00C070F9">
      <w:pPr>
        <w:pStyle w:val="TOC3"/>
        <w:rPr>
          <w:rFonts w:ascii="Calibri" w:hAnsi="Calibri"/>
          <w:sz w:val="22"/>
          <w:szCs w:val="22"/>
        </w:rPr>
      </w:pPr>
      <w:r>
        <w:t>9.3</w:t>
      </w:r>
      <w:r w:rsidRPr="005E5D0D">
        <w:rPr>
          <w:rFonts w:ascii="Calibri" w:hAnsi="Calibri"/>
          <w:sz w:val="22"/>
          <w:szCs w:val="22"/>
        </w:rPr>
        <w:tab/>
      </w:r>
      <w:r>
        <w:t>Open REL-16 NR or NR+LTE WIs (spectrum related)</w:t>
      </w:r>
      <w:r>
        <w:tab/>
      </w:r>
      <w:r>
        <w:fldChar w:fldCharType="begin"/>
      </w:r>
      <w:r>
        <w:instrText xml:space="preserve"> PAGEREF _Toc54810472 \h </w:instrText>
      </w:r>
      <w:r>
        <w:fldChar w:fldCharType="separate"/>
      </w:r>
      <w:r>
        <w:t>86</w:t>
      </w:r>
      <w:r>
        <w:fldChar w:fldCharType="end"/>
      </w:r>
    </w:p>
    <w:p w:rsidR="00C070F9" w:rsidRPr="005E5D0D" w:rsidRDefault="00C070F9">
      <w:pPr>
        <w:pStyle w:val="TOC4"/>
        <w:rPr>
          <w:rFonts w:ascii="Calibri" w:hAnsi="Calibri"/>
          <w:sz w:val="22"/>
          <w:szCs w:val="22"/>
        </w:rPr>
      </w:pPr>
      <w:r>
        <w:t>9.3.1</w:t>
      </w:r>
      <w:r w:rsidRPr="005E5D0D">
        <w:rPr>
          <w:rFonts w:ascii="Calibri" w:hAnsi="Calibri"/>
          <w:sz w:val="22"/>
          <w:szCs w:val="22"/>
        </w:rPr>
        <w:tab/>
      </w:r>
      <w:r>
        <w:t>Core part: LTE/NR spectrum sharing in band 48/n48 frequency range [RAN4 WI: NR_n48_LTE_48_coex-Core]</w:t>
      </w:r>
      <w:r>
        <w:tab/>
      </w:r>
      <w:r>
        <w:fldChar w:fldCharType="begin"/>
      </w:r>
      <w:r>
        <w:instrText xml:space="preserve"> PAGEREF _Toc54810473 \h </w:instrText>
      </w:r>
      <w:r>
        <w:fldChar w:fldCharType="separate"/>
      </w:r>
      <w:r>
        <w:t>86</w:t>
      </w:r>
      <w:r>
        <w:fldChar w:fldCharType="end"/>
      </w:r>
    </w:p>
    <w:p w:rsidR="00C070F9" w:rsidRPr="005E5D0D" w:rsidRDefault="00C070F9">
      <w:pPr>
        <w:pStyle w:val="TOC4"/>
        <w:rPr>
          <w:rFonts w:ascii="Calibri" w:hAnsi="Calibri"/>
          <w:sz w:val="22"/>
          <w:szCs w:val="22"/>
        </w:rPr>
      </w:pPr>
      <w:r>
        <w:t>9.3.2</w:t>
      </w:r>
      <w:r w:rsidRPr="005E5D0D">
        <w:rPr>
          <w:rFonts w:ascii="Calibri" w:hAnsi="Calibri"/>
          <w:sz w:val="22"/>
          <w:szCs w:val="22"/>
        </w:rPr>
        <w:tab/>
      </w:r>
      <w:r>
        <w:t>Core part: 29 dBm UE Power Class for LTE band 41 and NR Band n41 [RAN4 WI: LTE_NR_B41_Bn41_PC29dBm-Core]</w:t>
      </w:r>
      <w:r>
        <w:tab/>
      </w:r>
      <w:r>
        <w:fldChar w:fldCharType="begin"/>
      </w:r>
      <w:r>
        <w:instrText xml:space="preserve"> PAGEREF _Toc54810474 \h </w:instrText>
      </w:r>
      <w:r>
        <w:fldChar w:fldCharType="separate"/>
      </w:r>
      <w:r>
        <w:t>87</w:t>
      </w:r>
      <w:r>
        <w:fldChar w:fldCharType="end"/>
      </w:r>
    </w:p>
    <w:p w:rsidR="00C070F9" w:rsidRPr="005E5D0D" w:rsidRDefault="00C070F9">
      <w:pPr>
        <w:pStyle w:val="TOC4"/>
        <w:rPr>
          <w:rFonts w:ascii="Calibri" w:hAnsi="Calibri"/>
          <w:sz w:val="22"/>
          <w:szCs w:val="22"/>
        </w:rPr>
      </w:pPr>
      <w:r>
        <w:t>9.3.3</w:t>
      </w:r>
      <w:r w:rsidRPr="005E5D0D">
        <w:rPr>
          <w:rFonts w:ascii="Calibri" w:hAnsi="Calibri"/>
          <w:sz w:val="22"/>
          <w:szCs w:val="22"/>
        </w:rPr>
        <w:tab/>
      </w:r>
      <w:r>
        <w:t>Core part: High power UE (PC2) for EN-DC (1 LTE FDD band + 1 NR TDD band) [RAN4 WI: ENDC_UE_PC2_FDD_TDD-Core]</w:t>
      </w:r>
      <w:r>
        <w:tab/>
      </w:r>
      <w:r>
        <w:fldChar w:fldCharType="begin"/>
      </w:r>
      <w:r>
        <w:instrText xml:space="preserve"> PAGEREF _Toc54810475 \h </w:instrText>
      </w:r>
      <w:r>
        <w:fldChar w:fldCharType="separate"/>
      </w:r>
      <w:r>
        <w:t>88</w:t>
      </w:r>
      <w:r>
        <w:fldChar w:fldCharType="end"/>
      </w:r>
    </w:p>
    <w:p w:rsidR="00C070F9" w:rsidRPr="005E5D0D" w:rsidRDefault="00C070F9">
      <w:pPr>
        <w:pStyle w:val="TOC3"/>
        <w:rPr>
          <w:rFonts w:ascii="Calibri" w:hAnsi="Calibri"/>
          <w:sz w:val="22"/>
          <w:szCs w:val="22"/>
        </w:rPr>
      </w:pPr>
      <w:r>
        <w:t>9.4</w:t>
      </w:r>
      <w:r w:rsidRPr="005E5D0D">
        <w:rPr>
          <w:rFonts w:ascii="Calibri" w:hAnsi="Calibri"/>
          <w:sz w:val="22"/>
          <w:szCs w:val="22"/>
        </w:rPr>
        <w:tab/>
      </w:r>
      <w:r>
        <w:t>Closed REL-16 NR or NR+LTE SIs</w:t>
      </w:r>
      <w:r>
        <w:tab/>
      </w:r>
      <w:r>
        <w:fldChar w:fldCharType="begin"/>
      </w:r>
      <w:r>
        <w:instrText xml:space="preserve"> PAGEREF _Toc54810476 \h </w:instrText>
      </w:r>
      <w:r>
        <w:fldChar w:fldCharType="separate"/>
      </w:r>
      <w:r>
        <w:t>89</w:t>
      </w:r>
      <w:r>
        <w:fldChar w:fldCharType="end"/>
      </w:r>
    </w:p>
    <w:p w:rsidR="00C070F9" w:rsidRPr="005E5D0D" w:rsidRDefault="00C070F9">
      <w:pPr>
        <w:pStyle w:val="TOC3"/>
        <w:rPr>
          <w:rFonts w:ascii="Calibri" w:hAnsi="Calibri"/>
          <w:sz w:val="22"/>
          <w:szCs w:val="22"/>
        </w:rPr>
      </w:pPr>
      <w:r>
        <w:t>9.5</w:t>
      </w:r>
      <w:r w:rsidRPr="005E5D0D">
        <w:rPr>
          <w:rFonts w:ascii="Calibri" w:hAnsi="Calibri"/>
          <w:sz w:val="22"/>
          <w:szCs w:val="22"/>
        </w:rPr>
        <w:tab/>
      </w:r>
      <w:r>
        <w:t>Closed REL-16 NR or NR+LTE WIs</w:t>
      </w:r>
      <w:r>
        <w:tab/>
      </w:r>
      <w:r>
        <w:fldChar w:fldCharType="begin"/>
      </w:r>
      <w:r>
        <w:instrText xml:space="preserve"> PAGEREF _Toc54810477 \h </w:instrText>
      </w:r>
      <w:r>
        <w:fldChar w:fldCharType="separate"/>
      </w:r>
      <w:r>
        <w:t>89</w:t>
      </w:r>
      <w:r>
        <w:fldChar w:fldCharType="end"/>
      </w:r>
    </w:p>
    <w:p w:rsidR="00C070F9" w:rsidRPr="005E5D0D" w:rsidRDefault="00C070F9">
      <w:pPr>
        <w:pStyle w:val="TOC3"/>
        <w:rPr>
          <w:rFonts w:ascii="Calibri" w:hAnsi="Calibri"/>
          <w:sz w:val="22"/>
          <w:szCs w:val="22"/>
        </w:rPr>
      </w:pPr>
      <w:r>
        <w:t>9.6</w:t>
      </w:r>
      <w:r w:rsidRPr="005E5D0D">
        <w:rPr>
          <w:rFonts w:ascii="Calibri" w:hAnsi="Calibri"/>
          <w:sz w:val="22"/>
          <w:szCs w:val="22"/>
        </w:rPr>
        <w:tab/>
      </w:r>
      <w:r>
        <w:t>Small Technical Enhancements and Improvements for REL-16 [TEI16]</w:t>
      </w:r>
      <w:r>
        <w:tab/>
      </w:r>
      <w:r>
        <w:fldChar w:fldCharType="begin"/>
      </w:r>
      <w:r>
        <w:instrText xml:space="preserve"> PAGEREF _Toc54810478 \h </w:instrText>
      </w:r>
      <w:r>
        <w:fldChar w:fldCharType="separate"/>
      </w:r>
      <w:r>
        <w:t>92</w:t>
      </w:r>
      <w:r>
        <w:fldChar w:fldCharType="end"/>
      </w:r>
    </w:p>
    <w:p w:rsidR="00C070F9" w:rsidRPr="005E5D0D" w:rsidRDefault="00C070F9">
      <w:pPr>
        <w:pStyle w:val="TOC3"/>
        <w:rPr>
          <w:rFonts w:ascii="Calibri" w:hAnsi="Calibri"/>
          <w:sz w:val="22"/>
          <w:szCs w:val="22"/>
        </w:rPr>
      </w:pPr>
      <w:r>
        <w:t>9.7</w:t>
      </w:r>
      <w:r w:rsidRPr="005E5D0D">
        <w:rPr>
          <w:rFonts w:ascii="Calibri" w:hAnsi="Calibri"/>
          <w:sz w:val="22"/>
          <w:szCs w:val="22"/>
        </w:rPr>
        <w:tab/>
      </w:r>
      <w:r>
        <w:t>Open REL-17 NR or NR+LTE SIs</w:t>
      </w:r>
      <w:r>
        <w:tab/>
      </w:r>
      <w:r>
        <w:fldChar w:fldCharType="begin"/>
      </w:r>
      <w:r>
        <w:instrText xml:space="preserve"> PAGEREF _Toc54810479 \h </w:instrText>
      </w:r>
      <w:r>
        <w:fldChar w:fldCharType="separate"/>
      </w:r>
      <w:r>
        <w:t>96</w:t>
      </w:r>
      <w:r>
        <w:fldChar w:fldCharType="end"/>
      </w:r>
    </w:p>
    <w:p w:rsidR="00C070F9" w:rsidRPr="005E5D0D" w:rsidRDefault="00C070F9">
      <w:pPr>
        <w:pStyle w:val="TOC4"/>
        <w:rPr>
          <w:rFonts w:ascii="Calibri" w:hAnsi="Calibri"/>
          <w:sz w:val="22"/>
          <w:szCs w:val="22"/>
        </w:rPr>
      </w:pPr>
      <w:r>
        <w:lastRenderedPageBreak/>
        <w:t>9.7.1</w:t>
      </w:r>
      <w:r w:rsidRPr="005E5D0D">
        <w:rPr>
          <w:rFonts w:ascii="Calibri" w:hAnsi="Calibri"/>
          <w:sz w:val="22"/>
          <w:szCs w:val="22"/>
        </w:rPr>
        <w:tab/>
      </w:r>
      <w:r>
        <w:t>Feasibility Study on 6 GHz for LTE and NR in Licensed and Unlicensed Operations [RAN SI: FS_6GHz_LTE_NR]</w:t>
      </w:r>
      <w:r>
        <w:tab/>
      </w:r>
      <w:r>
        <w:fldChar w:fldCharType="begin"/>
      </w:r>
      <w:r>
        <w:instrText xml:space="preserve"> PAGEREF _Toc54810480 \h </w:instrText>
      </w:r>
      <w:r>
        <w:fldChar w:fldCharType="separate"/>
      </w:r>
      <w:r>
        <w:t>96</w:t>
      </w:r>
      <w:r>
        <w:fldChar w:fldCharType="end"/>
      </w:r>
    </w:p>
    <w:p w:rsidR="00C070F9" w:rsidRPr="005E5D0D" w:rsidRDefault="00C070F9">
      <w:pPr>
        <w:pStyle w:val="TOC4"/>
        <w:rPr>
          <w:rFonts w:ascii="Calibri" w:hAnsi="Calibri"/>
          <w:sz w:val="22"/>
          <w:szCs w:val="22"/>
        </w:rPr>
      </w:pPr>
      <w:r>
        <w:t>9.7.2</w:t>
      </w:r>
      <w:r w:rsidRPr="005E5D0D">
        <w:rPr>
          <w:rFonts w:ascii="Calibri" w:hAnsi="Calibri"/>
          <w:sz w:val="22"/>
          <w:szCs w:val="22"/>
        </w:rPr>
        <w:tab/>
      </w:r>
      <w:r>
        <w:t>Study on supporting NR from 52.6 GHz to 71 GHz [RAN1 SI: FS_NR_52_to_71GHz]</w:t>
      </w:r>
      <w:r>
        <w:tab/>
      </w:r>
      <w:r>
        <w:fldChar w:fldCharType="begin"/>
      </w:r>
      <w:r>
        <w:instrText xml:space="preserve"> PAGEREF _Toc54810481 \h </w:instrText>
      </w:r>
      <w:r>
        <w:fldChar w:fldCharType="separate"/>
      </w:r>
      <w:r>
        <w:t>98</w:t>
      </w:r>
      <w:r>
        <w:fldChar w:fldCharType="end"/>
      </w:r>
    </w:p>
    <w:p w:rsidR="00C070F9" w:rsidRPr="005E5D0D" w:rsidRDefault="00C070F9">
      <w:pPr>
        <w:pStyle w:val="TOC4"/>
        <w:rPr>
          <w:rFonts w:ascii="Calibri" w:hAnsi="Calibri"/>
          <w:sz w:val="22"/>
          <w:szCs w:val="22"/>
        </w:rPr>
      </w:pPr>
      <w:r>
        <w:t>9.7.3</w:t>
      </w:r>
      <w:r w:rsidRPr="005E5D0D">
        <w:rPr>
          <w:rFonts w:ascii="Calibri" w:hAnsi="Calibri"/>
          <w:sz w:val="22"/>
          <w:szCs w:val="22"/>
        </w:rPr>
        <w:tab/>
      </w:r>
      <w:r>
        <w:t>Study on NR positioning enhancements [RAN1 SI: FS_NR_pos_enh]</w:t>
      </w:r>
      <w:r>
        <w:tab/>
      </w:r>
      <w:r>
        <w:fldChar w:fldCharType="begin"/>
      </w:r>
      <w:r>
        <w:instrText xml:space="preserve"> PAGEREF _Toc54810482 \h </w:instrText>
      </w:r>
      <w:r>
        <w:fldChar w:fldCharType="separate"/>
      </w:r>
      <w:r>
        <w:t>98</w:t>
      </w:r>
      <w:r>
        <w:fldChar w:fldCharType="end"/>
      </w:r>
    </w:p>
    <w:p w:rsidR="00C070F9" w:rsidRPr="005E5D0D" w:rsidRDefault="00C070F9">
      <w:pPr>
        <w:pStyle w:val="TOC4"/>
        <w:rPr>
          <w:rFonts w:ascii="Calibri" w:hAnsi="Calibri"/>
          <w:sz w:val="22"/>
          <w:szCs w:val="22"/>
        </w:rPr>
      </w:pPr>
      <w:r>
        <w:t>9.7.4</w:t>
      </w:r>
      <w:r w:rsidRPr="005E5D0D">
        <w:rPr>
          <w:rFonts w:ascii="Calibri" w:hAnsi="Calibri"/>
          <w:sz w:val="22"/>
          <w:szCs w:val="22"/>
        </w:rPr>
        <w:tab/>
      </w:r>
      <w:r>
        <w:t>Study on on NR coverage enhancements [RAN1 SI: FS_NR_cov_enh]</w:t>
      </w:r>
      <w:r>
        <w:tab/>
      </w:r>
      <w:r>
        <w:fldChar w:fldCharType="begin"/>
      </w:r>
      <w:r>
        <w:instrText xml:space="preserve"> PAGEREF _Toc54810483 \h </w:instrText>
      </w:r>
      <w:r>
        <w:fldChar w:fldCharType="separate"/>
      </w:r>
      <w:r>
        <w:t>100</w:t>
      </w:r>
      <w:r>
        <w:fldChar w:fldCharType="end"/>
      </w:r>
    </w:p>
    <w:p w:rsidR="00C070F9" w:rsidRPr="005E5D0D" w:rsidRDefault="00C070F9">
      <w:pPr>
        <w:pStyle w:val="TOC4"/>
        <w:rPr>
          <w:rFonts w:ascii="Calibri" w:hAnsi="Calibri"/>
          <w:sz w:val="22"/>
          <w:szCs w:val="22"/>
        </w:rPr>
      </w:pPr>
      <w:r>
        <w:t>9.7.5</w:t>
      </w:r>
      <w:r w:rsidRPr="005E5D0D">
        <w:rPr>
          <w:rFonts w:ascii="Calibri" w:hAnsi="Calibri"/>
          <w:sz w:val="22"/>
          <w:szCs w:val="22"/>
        </w:rPr>
        <w:tab/>
      </w:r>
      <w:r>
        <w:t>Study on support of reduced capability NR devices [RAN1 SI: FS_NR_redcap]</w:t>
      </w:r>
      <w:r>
        <w:tab/>
      </w:r>
      <w:r>
        <w:fldChar w:fldCharType="begin"/>
      </w:r>
      <w:r>
        <w:instrText xml:space="preserve"> PAGEREF _Toc54810484 \h </w:instrText>
      </w:r>
      <w:r>
        <w:fldChar w:fldCharType="separate"/>
      </w:r>
      <w:r>
        <w:t>100</w:t>
      </w:r>
      <w:r>
        <w:fldChar w:fldCharType="end"/>
      </w:r>
    </w:p>
    <w:p w:rsidR="00C070F9" w:rsidRPr="005E5D0D" w:rsidRDefault="00C070F9">
      <w:pPr>
        <w:pStyle w:val="TOC4"/>
        <w:rPr>
          <w:rFonts w:ascii="Calibri" w:hAnsi="Calibri"/>
          <w:sz w:val="22"/>
          <w:szCs w:val="22"/>
        </w:rPr>
      </w:pPr>
      <w:r>
        <w:t>9.7.6</w:t>
      </w:r>
      <w:r w:rsidRPr="005E5D0D">
        <w:rPr>
          <w:rFonts w:ascii="Calibri" w:hAnsi="Calibri"/>
          <w:sz w:val="22"/>
          <w:szCs w:val="22"/>
        </w:rPr>
        <w:tab/>
      </w:r>
      <w:r>
        <w:t>Study on XR (Extended Reality) evaluations for NR [RAN1 SI: FS_NR_XR_eval]</w:t>
      </w:r>
      <w:r>
        <w:tab/>
      </w:r>
      <w:r>
        <w:fldChar w:fldCharType="begin"/>
      </w:r>
      <w:r>
        <w:instrText xml:space="preserve"> PAGEREF _Toc54810485 \h </w:instrText>
      </w:r>
      <w:r>
        <w:fldChar w:fldCharType="separate"/>
      </w:r>
      <w:r>
        <w:t>101</w:t>
      </w:r>
      <w:r>
        <w:fldChar w:fldCharType="end"/>
      </w:r>
    </w:p>
    <w:p w:rsidR="00C070F9" w:rsidRPr="005E5D0D" w:rsidRDefault="00C070F9">
      <w:pPr>
        <w:pStyle w:val="TOC4"/>
        <w:rPr>
          <w:rFonts w:ascii="Calibri" w:hAnsi="Calibri"/>
          <w:sz w:val="22"/>
          <w:szCs w:val="22"/>
        </w:rPr>
      </w:pPr>
      <w:r>
        <w:t>9.7.7</w:t>
      </w:r>
      <w:r w:rsidRPr="005E5D0D">
        <w:rPr>
          <w:rFonts w:ascii="Calibri" w:hAnsi="Calibri"/>
          <w:sz w:val="22"/>
          <w:szCs w:val="22"/>
        </w:rPr>
        <w:tab/>
      </w:r>
      <w:r>
        <w:t>Study on NR Sidelink relay [RAN2 SI: FS_NR_SL_relay]</w:t>
      </w:r>
      <w:r>
        <w:tab/>
      </w:r>
      <w:r>
        <w:fldChar w:fldCharType="begin"/>
      </w:r>
      <w:r>
        <w:instrText xml:space="preserve"> PAGEREF _Toc54810486 \h </w:instrText>
      </w:r>
      <w:r>
        <w:fldChar w:fldCharType="separate"/>
      </w:r>
      <w:r>
        <w:t>101</w:t>
      </w:r>
      <w:r>
        <w:fldChar w:fldCharType="end"/>
      </w:r>
    </w:p>
    <w:p w:rsidR="00C070F9" w:rsidRPr="005E5D0D" w:rsidRDefault="00C070F9">
      <w:pPr>
        <w:pStyle w:val="TOC4"/>
        <w:rPr>
          <w:rFonts w:ascii="Calibri" w:hAnsi="Calibri"/>
          <w:sz w:val="22"/>
          <w:szCs w:val="22"/>
        </w:rPr>
      </w:pPr>
      <w:r>
        <w:t>9.7.8</w:t>
      </w:r>
      <w:r w:rsidRPr="005E5D0D">
        <w:rPr>
          <w:rFonts w:ascii="Calibri" w:hAnsi="Calibri"/>
          <w:sz w:val="22"/>
          <w:szCs w:val="22"/>
        </w:rPr>
        <w:tab/>
      </w:r>
      <w:r>
        <w:t>Study on enhancement of RAN slicing for NR [RAN2 SI: FS_NR_slice]</w:t>
      </w:r>
      <w:r>
        <w:tab/>
      </w:r>
      <w:r>
        <w:fldChar w:fldCharType="begin"/>
      </w:r>
      <w:r>
        <w:instrText xml:space="preserve"> PAGEREF _Toc54810487 \h </w:instrText>
      </w:r>
      <w:r>
        <w:fldChar w:fldCharType="separate"/>
      </w:r>
      <w:r>
        <w:t>102</w:t>
      </w:r>
      <w:r>
        <w:fldChar w:fldCharType="end"/>
      </w:r>
    </w:p>
    <w:p w:rsidR="00C070F9" w:rsidRPr="005E5D0D" w:rsidRDefault="00C070F9">
      <w:pPr>
        <w:pStyle w:val="TOC4"/>
        <w:rPr>
          <w:rFonts w:ascii="Calibri" w:hAnsi="Calibri"/>
          <w:sz w:val="22"/>
          <w:szCs w:val="22"/>
        </w:rPr>
      </w:pPr>
      <w:r>
        <w:t>9.7.9</w:t>
      </w:r>
      <w:r w:rsidRPr="005E5D0D">
        <w:rPr>
          <w:rFonts w:ascii="Calibri" w:hAnsi="Calibri"/>
          <w:sz w:val="22"/>
          <w:szCs w:val="22"/>
        </w:rPr>
        <w:tab/>
      </w:r>
      <w:r>
        <w:t>Study on NR QoE management and optimizations for diverse services [RAN3 SI: FS_NR_QoE]</w:t>
      </w:r>
      <w:r>
        <w:tab/>
      </w:r>
      <w:r>
        <w:fldChar w:fldCharType="begin"/>
      </w:r>
      <w:r>
        <w:instrText xml:space="preserve"> PAGEREF _Toc54810488 \h </w:instrText>
      </w:r>
      <w:r>
        <w:fldChar w:fldCharType="separate"/>
      </w:r>
      <w:r>
        <w:t>103</w:t>
      </w:r>
      <w:r>
        <w:fldChar w:fldCharType="end"/>
      </w:r>
    </w:p>
    <w:p w:rsidR="00C070F9" w:rsidRPr="005E5D0D" w:rsidRDefault="00C070F9">
      <w:pPr>
        <w:pStyle w:val="TOC4"/>
        <w:rPr>
          <w:rFonts w:ascii="Calibri" w:hAnsi="Calibri"/>
          <w:sz w:val="22"/>
          <w:szCs w:val="22"/>
        </w:rPr>
      </w:pPr>
      <w:r>
        <w:t>9.7.10</w:t>
      </w:r>
      <w:r w:rsidRPr="005E5D0D">
        <w:rPr>
          <w:rFonts w:ascii="Calibri" w:hAnsi="Calibri"/>
          <w:sz w:val="22"/>
          <w:szCs w:val="22"/>
        </w:rPr>
        <w:tab/>
      </w:r>
      <w:r>
        <w:t>Study on enhanced test methods for FR2 NR UEs [RAN4 SI: FS_FR2_enhTestMethods]</w:t>
      </w:r>
      <w:r>
        <w:tab/>
      </w:r>
      <w:r>
        <w:fldChar w:fldCharType="begin"/>
      </w:r>
      <w:r>
        <w:instrText xml:space="preserve"> PAGEREF _Toc54810489 \h </w:instrText>
      </w:r>
      <w:r>
        <w:fldChar w:fldCharType="separate"/>
      </w:r>
      <w:r>
        <w:t>103</w:t>
      </w:r>
      <w:r>
        <w:fldChar w:fldCharType="end"/>
      </w:r>
    </w:p>
    <w:p w:rsidR="00C070F9" w:rsidRPr="005E5D0D" w:rsidRDefault="00C070F9">
      <w:pPr>
        <w:pStyle w:val="TOC4"/>
        <w:rPr>
          <w:rFonts w:ascii="Calibri" w:hAnsi="Calibri"/>
          <w:sz w:val="22"/>
          <w:szCs w:val="22"/>
        </w:rPr>
      </w:pPr>
      <w:r>
        <w:t>9.7.11</w:t>
      </w:r>
      <w:r w:rsidRPr="005E5D0D">
        <w:rPr>
          <w:rFonts w:ascii="Calibri" w:hAnsi="Calibri"/>
          <w:sz w:val="22"/>
          <w:szCs w:val="22"/>
        </w:rPr>
        <w:tab/>
      </w:r>
      <w:r>
        <w:t>Study on IMT parameters for 6.425-7.025GHz, 7.025-7.125GHz and 10.0-10.5GHz [RAN4 SI: FS_NR_IMT_param]</w:t>
      </w:r>
      <w:r>
        <w:tab/>
      </w:r>
      <w:r>
        <w:fldChar w:fldCharType="begin"/>
      </w:r>
      <w:r>
        <w:instrText xml:space="preserve"> PAGEREF _Toc54810490 \h </w:instrText>
      </w:r>
      <w:r>
        <w:fldChar w:fldCharType="separate"/>
      </w:r>
      <w:r>
        <w:t>104</w:t>
      </w:r>
      <w:r>
        <w:fldChar w:fldCharType="end"/>
      </w:r>
    </w:p>
    <w:p w:rsidR="00C070F9" w:rsidRPr="005E5D0D" w:rsidRDefault="00C070F9">
      <w:pPr>
        <w:pStyle w:val="TOC4"/>
        <w:rPr>
          <w:rFonts w:ascii="Calibri" w:hAnsi="Calibri"/>
          <w:sz w:val="22"/>
          <w:szCs w:val="22"/>
        </w:rPr>
      </w:pPr>
      <w:r>
        <w:t>9.7.12</w:t>
      </w:r>
      <w:r w:rsidRPr="005E5D0D">
        <w:rPr>
          <w:rFonts w:ascii="Calibri" w:hAnsi="Calibri"/>
          <w:sz w:val="22"/>
          <w:szCs w:val="22"/>
        </w:rPr>
        <w:tab/>
      </w:r>
      <w:r>
        <w:t>Study on scenarios and req. of in-coverage, partial coverage, and out-of-coverage NR pos. use cases [new RAN SI: FS_NR_pos_cov]</w:t>
      </w:r>
      <w:r>
        <w:tab/>
      </w:r>
      <w:r>
        <w:fldChar w:fldCharType="begin"/>
      </w:r>
      <w:r>
        <w:instrText xml:space="preserve"> PAGEREF _Toc54810491 \h </w:instrText>
      </w:r>
      <w:r>
        <w:fldChar w:fldCharType="separate"/>
      </w:r>
      <w:r>
        <w:t>104</w:t>
      </w:r>
      <w:r>
        <w:fldChar w:fldCharType="end"/>
      </w:r>
    </w:p>
    <w:p w:rsidR="00C070F9" w:rsidRPr="005E5D0D" w:rsidRDefault="00C070F9">
      <w:pPr>
        <w:pStyle w:val="TOC4"/>
        <w:rPr>
          <w:rFonts w:ascii="Calibri" w:hAnsi="Calibri"/>
          <w:sz w:val="22"/>
          <w:szCs w:val="22"/>
        </w:rPr>
      </w:pPr>
      <w:r>
        <w:t>9.7.13</w:t>
      </w:r>
      <w:r w:rsidRPr="005E5D0D">
        <w:rPr>
          <w:rFonts w:ascii="Calibri" w:hAnsi="Calibri"/>
          <w:sz w:val="22"/>
          <w:szCs w:val="22"/>
        </w:rPr>
        <w:tab/>
      </w:r>
      <w:r>
        <w:t>Study on enh. for data collection for NR and ENDC [new RAN3 SI: FS_NR_ENDC_data_collect]</w:t>
      </w:r>
      <w:r>
        <w:tab/>
      </w:r>
      <w:r>
        <w:fldChar w:fldCharType="begin"/>
      </w:r>
      <w:r>
        <w:instrText xml:space="preserve"> PAGEREF _Toc54810492 \h </w:instrText>
      </w:r>
      <w:r>
        <w:fldChar w:fldCharType="separate"/>
      </w:r>
      <w:r>
        <w:t>105</w:t>
      </w:r>
      <w:r>
        <w:fldChar w:fldCharType="end"/>
      </w:r>
    </w:p>
    <w:p w:rsidR="00C070F9" w:rsidRPr="005E5D0D" w:rsidRDefault="00C070F9">
      <w:pPr>
        <w:pStyle w:val="TOC4"/>
        <w:rPr>
          <w:rFonts w:ascii="Calibri" w:hAnsi="Calibri"/>
          <w:sz w:val="22"/>
          <w:szCs w:val="22"/>
        </w:rPr>
      </w:pPr>
      <w:r>
        <w:t>9.7.14</w:t>
      </w:r>
      <w:r w:rsidRPr="005E5D0D">
        <w:rPr>
          <w:rFonts w:ascii="Calibri" w:hAnsi="Calibri"/>
          <w:sz w:val="22"/>
          <w:szCs w:val="22"/>
        </w:rPr>
        <w:tab/>
      </w:r>
      <w:r>
        <w:t>Study on high-power UE operation for fixed-wireless/vehicle-mounted use cases in LTE bands 5 and 12 and NR band n71 [new RAN4 SI: FS_LTE_NR_HPUE_FWVM]</w:t>
      </w:r>
      <w:r>
        <w:tab/>
      </w:r>
      <w:r>
        <w:fldChar w:fldCharType="begin"/>
      </w:r>
      <w:r>
        <w:instrText xml:space="preserve"> PAGEREF _Toc54810493 \h </w:instrText>
      </w:r>
      <w:r>
        <w:fldChar w:fldCharType="separate"/>
      </w:r>
      <w:r>
        <w:t>105</w:t>
      </w:r>
      <w:r>
        <w:fldChar w:fldCharType="end"/>
      </w:r>
    </w:p>
    <w:p w:rsidR="00C070F9" w:rsidRPr="005E5D0D" w:rsidRDefault="00C070F9">
      <w:pPr>
        <w:pStyle w:val="TOC3"/>
        <w:rPr>
          <w:rFonts w:ascii="Calibri" w:hAnsi="Calibri"/>
          <w:sz w:val="22"/>
          <w:szCs w:val="22"/>
        </w:rPr>
      </w:pPr>
      <w:r>
        <w:t>9.8</w:t>
      </w:r>
      <w:r w:rsidRPr="005E5D0D">
        <w:rPr>
          <w:rFonts w:ascii="Calibri" w:hAnsi="Calibri"/>
          <w:sz w:val="22"/>
          <w:szCs w:val="22"/>
        </w:rPr>
        <w:tab/>
      </w:r>
      <w:r>
        <w:t>Open REL-17 NR or NR+LTE WIs (not spectrum related)</w:t>
      </w:r>
      <w:r>
        <w:tab/>
      </w:r>
      <w:r>
        <w:fldChar w:fldCharType="begin"/>
      </w:r>
      <w:r>
        <w:instrText xml:space="preserve"> PAGEREF _Toc54810494 \h </w:instrText>
      </w:r>
      <w:r>
        <w:fldChar w:fldCharType="separate"/>
      </w:r>
      <w:r>
        <w:t>106</w:t>
      </w:r>
      <w:r>
        <w:fldChar w:fldCharType="end"/>
      </w:r>
    </w:p>
    <w:p w:rsidR="00C070F9" w:rsidRPr="005E5D0D" w:rsidRDefault="00C070F9">
      <w:pPr>
        <w:pStyle w:val="TOC4"/>
        <w:rPr>
          <w:rFonts w:ascii="Calibri" w:hAnsi="Calibri"/>
          <w:sz w:val="22"/>
          <w:szCs w:val="22"/>
        </w:rPr>
      </w:pPr>
      <w:r>
        <w:t>9.8.1</w:t>
      </w:r>
      <w:r w:rsidRPr="005E5D0D">
        <w:rPr>
          <w:rFonts w:ascii="Calibri" w:hAnsi="Calibri"/>
          <w:sz w:val="22"/>
          <w:szCs w:val="22"/>
        </w:rPr>
        <w:tab/>
      </w:r>
      <w:r>
        <w:t>Further enh. on MIMO for NR [RAN1 WI: NR_feMIMO]</w:t>
      </w:r>
      <w:r>
        <w:tab/>
      </w:r>
      <w:r>
        <w:fldChar w:fldCharType="begin"/>
      </w:r>
      <w:r>
        <w:instrText xml:space="preserve"> PAGEREF _Toc54810495 \h </w:instrText>
      </w:r>
      <w:r>
        <w:fldChar w:fldCharType="separate"/>
      </w:r>
      <w:r>
        <w:t>106</w:t>
      </w:r>
      <w:r>
        <w:fldChar w:fldCharType="end"/>
      </w:r>
    </w:p>
    <w:p w:rsidR="00C070F9" w:rsidRPr="005E5D0D" w:rsidRDefault="00C070F9">
      <w:pPr>
        <w:pStyle w:val="TOC4"/>
        <w:rPr>
          <w:rFonts w:ascii="Calibri" w:hAnsi="Calibri"/>
          <w:sz w:val="22"/>
          <w:szCs w:val="22"/>
        </w:rPr>
      </w:pPr>
      <w:r>
        <w:t>9.8.2</w:t>
      </w:r>
      <w:r w:rsidRPr="005E5D0D">
        <w:rPr>
          <w:rFonts w:ascii="Calibri" w:hAnsi="Calibri"/>
          <w:sz w:val="22"/>
          <w:szCs w:val="22"/>
        </w:rPr>
        <w:tab/>
      </w:r>
      <w:r>
        <w:t>Extending current NR operation to 71GHz [RAN1 WI: NR_ext_to_71GHz]</w:t>
      </w:r>
      <w:r>
        <w:tab/>
      </w:r>
      <w:r>
        <w:fldChar w:fldCharType="begin"/>
      </w:r>
      <w:r>
        <w:instrText xml:space="preserve"> PAGEREF _Toc54810496 \h </w:instrText>
      </w:r>
      <w:r>
        <w:fldChar w:fldCharType="separate"/>
      </w:r>
      <w:r>
        <w:t>107</w:t>
      </w:r>
      <w:r>
        <w:fldChar w:fldCharType="end"/>
      </w:r>
    </w:p>
    <w:p w:rsidR="00C070F9" w:rsidRPr="005E5D0D" w:rsidRDefault="00C070F9">
      <w:pPr>
        <w:pStyle w:val="TOC4"/>
        <w:rPr>
          <w:rFonts w:ascii="Calibri" w:hAnsi="Calibri"/>
          <w:sz w:val="22"/>
          <w:szCs w:val="22"/>
        </w:rPr>
      </w:pPr>
      <w:r>
        <w:t>9.8.3</w:t>
      </w:r>
      <w:r w:rsidRPr="005E5D0D">
        <w:rPr>
          <w:rFonts w:ascii="Calibri" w:hAnsi="Calibri"/>
          <w:sz w:val="22"/>
          <w:szCs w:val="22"/>
        </w:rPr>
        <w:tab/>
      </w:r>
      <w:r>
        <w:t>NR Sidelink enh. [RAN1 WI: NR_SL_enh]</w:t>
      </w:r>
      <w:r>
        <w:tab/>
      </w:r>
      <w:r>
        <w:fldChar w:fldCharType="begin"/>
      </w:r>
      <w:r>
        <w:instrText xml:space="preserve"> PAGEREF _Toc54810497 \h </w:instrText>
      </w:r>
      <w:r>
        <w:fldChar w:fldCharType="separate"/>
      </w:r>
      <w:r>
        <w:t>107</w:t>
      </w:r>
      <w:r>
        <w:fldChar w:fldCharType="end"/>
      </w:r>
    </w:p>
    <w:p w:rsidR="00C070F9" w:rsidRPr="005E5D0D" w:rsidRDefault="00C070F9">
      <w:pPr>
        <w:pStyle w:val="TOC4"/>
        <w:rPr>
          <w:rFonts w:ascii="Calibri" w:hAnsi="Calibri"/>
          <w:sz w:val="22"/>
          <w:szCs w:val="22"/>
        </w:rPr>
      </w:pPr>
      <w:r>
        <w:t>9.8.4</w:t>
      </w:r>
      <w:r w:rsidRPr="005E5D0D">
        <w:rPr>
          <w:rFonts w:ascii="Calibri" w:hAnsi="Calibri"/>
          <w:sz w:val="22"/>
          <w:szCs w:val="22"/>
        </w:rPr>
        <w:tab/>
      </w:r>
      <w:r>
        <w:t>Core part: NR DSS [RAN1 WI: NR_DSS-Core]</w:t>
      </w:r>
      <w:r>
        <w:tab/>
      </w:r>
      <w:r>
        <w:fldChar w:fldCharType="begin"/>
      </w:r>
      <w:r>
        <w:instrText xml:space="preserve"> PAGEREF _Toc54810498 \h </w:instrText>
      </w:r>
      <w:r>
        <w:fldChar w:fldCharType="separate"/>
      </w:r>
      <w:r>
        <w:t>108</w:t>
      </w:r>
      <w:r>
        <w:fldChar w:fldCharType="end"/>
      </w:r>
    </w:p>
    <w:p w:rsidR="00C070F9" w:rsidRPr="005E5D0D" w:rsidRDefault="00C070F9">
      <w:pPr>
        <w:pStyle w:val="TOC4"/>
        <w:rPr>
          <w:rFonts w:ascii="Calibri" w:hAnsi="Calibri"/>
          <w:sz w:val="22"/>
          <w:szCs w:val="22"/>
        </w:rPr>
      </w:pPr>
      <w:r>
        <w:t>9.8.5</w:t>
      </w:r>
      <w:r w:rsidRPr="005E5D0D">
        <w:rPr>
          <w:rFonts w:ascii="Calibri" w:hAnsi="Calibri"/>
          <w:sz w:val="22"/>
          <w:szCs w:val="22"/>
        </w:rPr>
        <w:tab/>
      </w:r>
      <w:r>
        <w:t>Enhanced IoT and URLLC support for NR [RAN2 WI: NR_IIOT_URLLC_enh]</w:t>
      </w:r>
      <w:r>
        <w:tab/>
      </w:r>
      <w:r>
        <w:fldChar w:fldCharType="begin"/>
      </w:r>
      <w:r>
        <w:instrText xml:space="preserve"> PAGEREF _Toc54810499 \h </w:instrText>
      </w:r>
      <w:r>
        <w:fldChar w:fldCharType="separate"/>
      </w:r>
      <w:r>
        <w:t>109</w:t>
      </w:r>
      <w:r>
        <w:fldChar w:fldCharType="end"/>
      </w:r>
    </w:p>
    <w:p w:rsidR="00C070F9" w:rsidRPr="005E5D0D" w:rsidRDefault="00C070F9">
      <w:pPr>
        <w:pStyle w:val="TOC4"/>
        <w:rPr>
          <w:rFonts w:ascii="Calibri" w:hAnsi="Calibri"/>
          <w:sz w:val="22"/>
          <w:szCs w:val="22"/>
        </w:rPr>
      </w:pPr>
      <w:r>
        <w:t>9.8.6</w:t>
      </w:r>
      <w:r w:rsidRPr="005E5D0D">
        <w:rPr>
          <w:rFonts w:ascii="Calibri" w:hAnsi="Calibri"/>
          <w:sz w:val="22"/>
          <w:szCs w:val="22"/>
        </w:rPr>
        <w:tab/>
      </w:r>
      <w:r>
        <w:t>Solutions for NR to support NTN [RAN2 WI: NR_NTN_solutions]</w:t>
      </w:r>
      <w:r>
        <w:tab/>
      </w:r>
      <w:r>
        <w:fldChar w:fldCharType="begin"/>
      </w:r>
      <w:r>
        <w:instrText xml:space="preserve"> PAGEREF _Toc54810500 \h </w:instrText>
      </w:r>
      <w:r>
        <w:fldChar w:fldCharType="separate"/>
      </w:r>
      <w:r>
        <w:t>110</w:t>
      </w:r>
      <w:r>
        <w:fldChar w:fldCharType="end"/>
      </w:r>
    </w:p>
    <w:p w:rsidR="00C070F9" w:rsidRPr="005E5D0D" w:rsidRDefault="00C070F9">
      <w:pPr>
        <w:pStyle w:val="TOC4"/>
        <w:rPr>
          <w:rFonts w:ascii="Calibri" w:hAnsi="Calibri"/>
          <w:sz w:val="22"/>
          <w:szCs w:val="22"/>
        </w:rPr>
      </w:pPr>
      <w:r>
        <w:t>9.8.7</w:t>
      </w:r>
      <w:r w:rsidRPr="005E5D0D">
        <w:rPr>
          <w:rFonts w:ascii="Calibri" w:hAnsi="Calibri"/>
          <w:sz w:val="22"/>
          <w:szCs w:val="22"/>
        </w:rPr>
        <w:tab/>
      </w:r>
      <w:r>
        <w:t>UE power saving enhancements for NR [RAN2 WI: NR_UE_pow_sav_enh]</w:t>
      </w:r>
      <w:r>
        <w:tab/>
      </w:r>
      <w:r>
        <w:fldChar w:fldCharType="begin"/>
      </w:r>
      <w:r>
        <w:instrText xml:space="preserve"> PAGEREF _Toc54810501 \h </w:instrText>
      </w:r>
      <w:r>
        <w:fldChar w:fldCharType="separate"/>
      </w:r>
      <w:r>
        <w:t>111</w:t>
      </w:r>
      <w:r>
        <w:fldChar w:fldCharType="end"/>
      </w:r>
    </w:p>
    <w:p w:rsidR="00C070F9" w:rsidRPr="005E5D0D" w:rsidRDefault="00C070F9">
      <w:pPr>
        <w:pStyle w:val="TOC4"/>
        <w:rPr>
          <w:rFonts w:ascii="Calibri" w:hAnsi="Calibri"/>
          <w:sz w:val="22"/>
          <w:szCs w:val="22"/>
        </w:rPr>
      </w:pPr>
      <w:r>
        <w:t>9.8.8</w:t>
      </w:r>
      <w:r w:rsidRPr="005E5D0D">
        <w:rPr>
          <w:rFonts w:ascii="Calibri" w:hAnsi="Calibri"/>
          <w:sz w:val="22"/>
          <w:szCs w:val="22"/>
        </w:rPr>
        <w:tab/>
      </w:r>
      <w:r>
        <w:t>Core part: NR multicast and broadcast services [RAN2 WI: NR_MBS-Core]</w:t>
      </w:r>
      <w:r>
        <w:tab/>
      </w:r>
      <w:r>
        <w:fldChar w:fldCharType="begin"/>
      </w:r>
      <w:r>
        <w:instrText xml:space="preserve"> PAGEREF _Toc54810502 \h </w:instrText>
      </w:r>
      <w:r>
        <w:fldChar w:fldCharType="separate"/>
      </w:r>
      <w:r>
        <w:t>112</w:t>
      </w:r>
      <w:r>
        <w:fldChar w:fldCharType="end"/>
      </w:r>
    </w:p>
    <w:p w:rsidR="00C070F9" w:rsidRPr="005E5D0D" w:rsidRDefault="00C070F9">
      <w:pPr>
        <w:pStyle w:val="TOC4"/>
        <w:rPr>
          <w:rFonts w:ascii="Calibri" w:hAnsi="Calibri"/>
          <w:sz w:val="22"/>
          <w:szCs w:val="22"/>
        </w:rPr>
      </w:pPr>
      <w:r>
        <w:t>9.8.9</w:t>
      </w:r>
      <w:r w:rsidRPr="005E5D0D">
        <w:rPr>
          <w:rFonts w:ascii="Calibri" w:hAnsi="Calibri"/>
          <w:sz w:val="22"/>
          <w:szCs w:val="22"/>
        </w:rPr>
        <w:tab/>
      </w:r>
      <w:r>
        <w:t>Further Multi-RAT Dual-Connectivity enh. [RAN2 WI: LTE_NR_DC_enh2]</w:t>
      </w:r>
      <w:r>
        <w:tab/>
      </w:r>
      <w:r>
        <w:fldChar w:fldCharType="begin"/>
      </w:r>
      <w:r>
        <w:instrText xml:space="preserve"> PAGEREF _Toc54810503 \h </w:instrText>
      </w:r>
      <w:r>
        <w:fldChar w:fldCharType="separate"/>
      </w:r>
      <w:r>
        <w:t>114</w:t>
      </w:r>
      <w:r>
        <w:fldChar w:fldCharType="end"/>
      </w:r>
    </w:p>
    <w:p w:rsidR="00C070F9" w:rsidRPr="005E5D0D" w:rsidRDefault="00C070F9">
      <w:pPr>
        <w:pStyle w:val="TOC4"/>
        <w:rPr>
          <w:rFonts w:ascii="Calibri" w:hAnsi="Calibri"/>
          <w:sz w:val="22"/>
          <w:szCs w:val="22"/>
        </w:rPr>
      </w:pPr>
      <w:r>
        <w:t>9.8.10</w:t>
      </w:r>
      <w:r w:rsidRPr="005E5D0D">
        <w:rPr>
          <w:rFonts w:ascii="Calibri" w:hAnsi="Calibri"/>
          <w:sz w:val="22"/>
          <w:szCs w:val="22"/>
        </w:rPr>
        <w:tab/>
      </w:r>
      <w:r>
        <w:t>Enhancements to IAB for NR [RAN2 WI: NR_IAB_enh]</w:t>
      </w:r>
      <w:r>
        <w:tab/>
      </w:r>
      <w:r>
        <w:fldChar w:fldCharType="begin"/>
      </w:r>
      <w:r>
        <w:instrText xml:space="preserve"> PAGEREF _Toc54810504 \h </w:instrText>
      </w:r>
      <w:r>
        <w:fldChar w:fldCharType="separate"/>
      </w:r>
      <w:r>
        <w:t>115</w:t>
      </w:r>
      <w:r>
        <w:fldChar w:fldCharType="end"/>
      </w:r>
    </w:p>
    <w:p w:rsidR="00C070F9" w:rsidRPr="005E5D0D" w:rsidRDefault="00C070F9">
      <w:pPr>
        <w:pStyle w:val="TOC4"/>
        <w:rPr>
          <w:rFonts w:ascii="Calibri" w:hAnsi="Calibri"/>
          <w:sz w:val="22"/>
          <w:szCs w:val="22"/>
        </w:rPr>
      </w:pPr>
      <w:r>
        <w:t>9.8.11</w:t>
      </w:r>
      <w:r w:rsidRPr="005E5D0D">
        <w:rPr>
          <w:rFonts w:ascii="Calibri" w:hAnsi="Calibri"/>
          <w:sz w:val="22"/>
          <w:szCs w:val="22"/>
        </w:rPr>
        <w:tab/>
      </w:r>
      <w:r>
        <w:t>NR small data transmissions in INACTIVE state [RAN2 WI: NR_SmallData_INACTIVE]</w:t>
      </w:r>
      <w:r>
        <w:tab/>
      </w:r>
      <w:r>
        <w:fldChar w:fldCharType="begin"/>
      </w:r>
      <w:r>
        <w:instrText xml:space="preserve"> PAGEREF _Toc54810505 \h </w:instrText>
      </w:r>
      <w:r>
        <w:fldChar w:fldCharType="separate"/>
      </w:r>
      <w:r>
        <w:t>115</w:t>
      </w:r>
      <w:r>
        <w:fldChar w:fldCharType="end"/>
      </w:r>
    </w:p>
    <w:p w:rsidR="00C070F9" w:rsidRPr="005E5D0D" w:rsidRDefault="00C070F9">
      <w:pPr>
        <w:pStyle w:val="TOC4"/>
        <w:rPr>
          <w:rFonts w:ascii="Calibri" w:hAnsi="Calibri"/>
          <w:sz w:val="22"/>
          <w:szCs w:val="22"/>
        </w:rPr>
      </w:pPr>
      <w:r>
        <w:t>9.8.12</w:t>
      </w:r>
      <w:r w:rsidRPr="005E5D0D">
        <w:rPr>
          <w:rFonts w:ascii="Calibri" w:hAnsi="Calibri"/>
          <w:sz w:val="22"/>
          <w:szCs w:val="22"/>
        </w:rPr>
        <w:tab/>
      </w:r>
      <w:r>
        <w:t>Core part: Support for Multi-SIM devices for LTE/NR [RAN2 WI: LTE_NR_MUSIM-Core]</w:t>
      </w:r>
      <w:r>
        <w:tab/>
      </w:r>
      <w:r>
        <w:fldChar w:fldCharType="begin"/>
      </w:r>
      <w:r>
        <w:instrText xml:space="preserve"> PAGEREF _Toc54810506 \h </w:instrText>
      </w:r>
      <w:r>
        <w:fldChar w:fldCharType="separate"/>
      </w:r>
      <w:r>
        <w:t>116</w:t>
      </w:r>
      <w:r>
        <w:fldChar w:fldCharType="end"/>
      </w:r>
    </w:p>
    <w:p w:rsidR="00C070F9" w:rsidRPr="005E5D0D" w:rsidRDefault="00C070F9">
      <w:pPr>
        <w:pStyle w:val="TOC4"/>
        <w:rPr>
          <w:rFonts w:ascii="Calibri" w:hAnsi="Calibri"/>
          <w:sz w:val="22"/>
          <w:szCs w:val="22"/>
        </w:rPr>
      </w:pPr>
      <w:r>
        <w:t>9.8.13</w:t>
      </w:r>
      <w:r w:rsidRPr="005E5D0D">
        <w:rPr>
          <w:rFonts w:ascii="Calibri" w:hAnsi="Calibri"/>
          <w:sz w:val="22"/>
          <w:szCs w:val="22"/>
        </w:rPr>
        <w:tab/>
      </w:r>
      <w:r>
        <w:t>Core part: Enhanced eNB(s) architecture evolution for E-UTRAN and NG-RAN [RAN3 WI: LTE_NR_arch_evo_enh-Core]</w:t>
      </w:r>
      <w:r>
        <w:tab/>
      </w:r>
      <w:r>
        <w:fldChar w:fldCharType="begin"/>
      </w:r>
      <w:r>
        <w:instrText xml:space="preserve"> PAGEREF _Toc54810507 \h </w:instrText>
      </w:r>
      <w:r>
        <w:fldChar w:fldCharType="separate"/>
      </w:r>
      <w:r>
        <w:t>116</w:t>
      </w:r>
      <w:r>
        <w:fldChar w:fldCharType="end"/>
      </w:r>
    </w:p>
    <w:p w:rsidR="00C070F9" w:rsidRPr="005E5D0D" w:rsidRDefault="00C070F9">
      <w:pPr>
        <w:pStyle w:val="TOC4"/>
        <w:rPr>
          <w:rFonts w:ascii="Calibri" w:hAnsi="Calibri"/>
          <w:sz w:val="22"/>
          <w:szCs w:val="22"/>
        </w:rPr>
      </w:pPr>
      <w:r>
        <w:t>9.8.14</w:t>
      </w:r>
      <w:r w:rsidRPr="005E5D0D">
        <w:rPr>
          <w:rFonts w:ascii="Calibri" w:hAnsi="Calibri"/>
          <w:sz w:val="22"/>
          <w:szCs w:val="22"/>
        </w:rPr>
        <w:tab/>
      </w:r>
      <w:r>
        <w:t>Core part: Enh. of data collection for SON/MDT in NR and EN-DC [RAN3 WI: NR_ENDC_SON_MDT_enh-Core]</w:t>
      </w:r>
      <w:r>
        <w:tab/>
      </w:r>
      <w:r>
        <w:fldChar w:fldCharType="begin"/>
      </w:r>
      <w:r>
        <w:instrText xml:space="preserve"> PAGEREF _Toc54810508 \h </w:instrText>
      </w:r>
      <w:r>
        <w:fldChar w:fldCharType="separate"/>
      </w:r>
      <w:r>
        <w:t>116</w:t>
      </w:r>
      <w:r>
        <w:fldChar w:fldCharType="end"/>
      </w:r>
    </w:p>
    <w:p w:rsidR="00C070F9" w:rsidRPr="005E5D0D" w:rsidRDefault="00C070F9">
      <w:pPr>
        <w:pStyle w:val="TOC4"/>
        <w:rPr>
          <w:rFonts w:ascii="Calibri" w:hAnsi="Calibri"/>
          <w:sz w:val="22"/>
          <w:szCs w:val="22"/>
        </w:rPr>
      </w:pPr>
      <w:r>
        <w:t>9.8.15</w:t>
      </w:r>
      <w:r w:rsidRPr="005E5D0D">
        <w:rPr>
          <w:rFonts w:ascii="Calibri" w:hAnsi="Calibri"/>
          <w:sz w:val="22"/>
          <w:szCs w:val="22"/>
        </w:rPr>
        <w:tab/>
      </w:r>
      <w:r>
        <w:t>MIMO OTA req. for NR UEs [new RAN4 WI: NR_MIMO_OTA]</w:t>
      </w:r>
      <w:r>
        <w:tab/>
      </w:r>
      <w:r>
        <w:fldChar w:fldCharType="begin"/>
      </w:r>
      <w:r>
        <w:instrText xml:space="preserve"> PAGEREF _Toc54810509 \h </w:instrText>
      </w:r>
      <w:r>
        <w:fldChar w:fldCharType="separate"/>
      </w:r>
      <w:r>
        <w:t>116</w:t>
      </w:r>
      <w:r>
        <w:fldChar w:fldCharType="end"/>
      </w:r>
    </w:p>
    <w:p w:rsidR="00C070F9" w:rsidRPr="005E5D0D" w:rsidRDefault="00C070F9">
      <w:pPr>
        <w:pStyle w:val="TOC3"/>
        <w:rPr>
          <w:rFonts w:ascii="Calibri" w:hAnsi="Calibri"/>
          <w:sz w:val="22"/>
          <w:szCs w:val="22"/>
        </w:rPr>
      </w:pPr>
      <w:r>
        <w:t>9.9</w:t>
      </w:r>
      <w:r w:rsidRPr="005E5D0D">
        <w:rPr>
          <w:rFonts w:ascii="Calibri" w:hAnsi="Calibri"/>
          <w:sz w:val="22"/>
          <w:szCs w:val="22"/>
        </w:rPr>
        <w:tab/>
      </w:r>
      <w:r>
        <w:t>Open REL-17 NR or NR+LTE WIs (spectrum related)</w:t>
      </w:r>
      <w:r>
        <w:tab/>
      </w:r>
      <w:r>
        <w:fldChar w:fldCharType="begin"/>
      </w:r>
      <w:r>
        <w:instrText xml:space="preserve"> PAGEREF _Toc54810510 \h </w:instrText>
      </w:r>
      <w:r>
        <w:fldChar w:fldCharType="separate"/>
      </w:r>
      <w:r>
        <w:t>117</w:t>
      </w:r>
      <w:r>
        <w:fldChar w:fldCharType="end"/>
      </w:r>
    </w:p>
    <w:p w:rsidR="00C070F9" w:rsidRPr="005E5D0D" w:rsidRDefault="00C070F9">
      <w:pPr>
        <w:pStyle w:val="TOC4"/>
        <w:rPr>
          <w:rFonts w:ascii="Calibri" w:hAnsi="Calibri"/>
          <w:sz w:val="22"/>
          <w:szCs w:val="22"/>
        </w:rPr>
      </w:pPr>
      <w:r>
        <w:t>9.9.1</w:t>
      </w:r>
      <w:r w:rsidRPr="005E5D0D">
        <w:rPr>
          <w:rFonts w:ascii="Calibri" w:hAnsi="Calibri"/>
          <w:sz w:val="22"/>
          <w:szCs w:val="22"/>
        </w:rPr>
        <w:tab/>
      </w:r>
      <w:r>
        <w:t>Introduction of NR band n13 [RAN4 WI: NR_n13]</w:t>
      </w:r>
      <w:r>
        <w:tab/>
      </w:r>
      <w:r>
        <w:fldChar w:fldCharType="begin"/>
      </w:r>
      <w:r>
        <w:instrText xml:space="preserve"> PAGEREF _Toc54810511 \h </w:instrText>
      </w:r>
      <w:r>
        <w:fldChar w:fldCharType="separate"/>
      </w:r>
      <w:r>
        <w:t>117</w:t>
      </w:r>
      <w:r>
        <w:fldChar w:fldCharType="end"/>
      </w:r>
    </w:p>
    <w:p w:rsidR="00C070F9" w:rsidRPr="005E5D0D" w:rsidRDefault="00C070F9">
      <w:pPr>
        <w:pStyle w:val="TOC4"/>
        <w:rPr>
          <w:rFonts w:ascii="Calibri" w:hAnsi="Calibri"/>
          <w:sz w:val="22"/>
          <w:szCs w:val="22"/>
        </w:rPr>
      </w:pPr>
      <w:r>
        <w:t>9.9.2</w:t>
      </w:r>
      <w:r w:rsidRPr="005E5D0D">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_Toc54810512 \h </w:instrText>
      </w:r>
      <w:r>
        <w:fldChar w:fldCharType="separate"/>
      </w:r>
      <w:r>
        <w:t>118</w:t>
      </w:r>
      <w:r>
        <w:fldChar w:fldCharType="end"/>
      </w:r>
    </w:p>
    <w:p w:rsidR="00C070F9" w:rsidRPr="005E5D0D" w:rsidRDefault="00C070F9">
      <w:pPr>
        <w:pStyle w:val="TOC4"/>
        <w:rPr>
          <w:rFonts w:ascii="Calibri" w:hAnsi="Calibri"/>
          <w:sz w:val="22"/>
          <w:szCs w:val="22"/>
        </w:rPr>
      </w:pPr>
      <w:r>
        <w:t>9.9.3</w:t>
      </w:r>
      <w:r w:rsidRPr="005E5D0D">
        <w:rPr>
          <w:rFonts w:ascii="Calibri" w:hAnsi="Calibri"/>
          <w:sz w:val="22"/>
          <w:szCs w:val="22"/>
        </w:rPr>
        <w:tab/>
      </w:r>
      <w:r>
        <w:t>Band combinations for concurrent operation of NR/LTE Uu bands/band combinations and one NR/LTE V2X PC5 band [new RAN4 WI: NR_LTE_V2X_PC5_combos]</w:t>
      </w:r>
      <w:r>
        <w:tab/>
      </w:r>
      <w:r>
        <w:fldChar w:fldCharType="begin"/>
      </w:r>
      <w:r>
        <w:instrText xml:space="preserve"> PAGEREF _Toc54810513 \h </w:instrText>
      </w:r>
      <w:r>
        <w:fldChar w:fldCharType="separate"/>
      </w:r>
      <w:r>
        <w:t>118</w:t>
      </w:r>
      <w:r>
        <w:fldChar w:fldCharType="end"/>
      </w:r>
    </w:p>
    <w:p w:rsidR="00C070F9" w:rsidRPr="005E5D0D" w:rsidRDefault="00C070F9">
      <w:pPr>
        <w:pStyle w:val="TOC4"/>
        <w:rPr>
          <w:rFonts w:ascii="Calibri" w:hAnsi="Calibri"/>
          <w:sz w:val="22"/>
          <w:szCs w:val="22"/>
        </w:rPr>
      </w:pPr>
      <w:r>
        <w:t>9.9.4</w:t>
      </w:r>
      <w:r w:rsidRPr="005E5D0D">
        <w:rPr>
          <w:rFonts w:ascii="Calibri" w:hAnsi="Calibri"/>
          <w:sz w:val="22"/>
          <w:szCs w:val="22"/>
        </w:rPr>
        <w:tab/>
      </w:r>
      <w:r>
        <w:t>Introduction of NR 47GHz band [new RAN4 WI: NR_47GHz_band]</w:t>
      </w:r>
      <w:r>
        <w:tab/>
      </w:r>
      <w:r>
        <w:fldChar w:fldCharType="begin"/>
      </w:r>
      <w:r>
        <w:instrText xml:space="preserve"> PAGEREF _Toc54810514 \h </w:instrText>
      </w:r>
      <w:r>
        <w:fldChar w:fldCharType="separate"/>
      </w:r>
      <w:r>
        <w:t>118</w:t>
      </w:r>
      <w:r>
        <w:fldChar w:fldCharType="end"/>
      </w:r>
    </w:p>
    <w:p w:rsidR="00C070F9" w:rsidRPr="005E5D0D" w:rsidRDefault="00C070F9">
      <w:pPr>
        <w:pStyle w:val="TOC4"/>
        <w:rPr>
          <w:rFonts w:ascii="Calibri" w:hAnsi="Calibri"/>
          <w:sz w:val="22"/>
          <w:szCs w:val="22"/>
        </w:rPr>
      </w:pPr>
      <w:r>
        <w:t>9.9.5</w:t>
      </w:r>
      <w:r w:rsidRPr="005E5D0D">
        <w:rPr>
          <w:rFonts w:ascii="Calibri" w:hAnsi="Calibri"/>
          <w:sz w:val="22"/>
          <w:szCs w:val="22"/>
        </w:rPr>
        <w:tab/>
      </w:r>
      <w:r>
        <w:t>Introduction of 1.6 GHz NR SUL band with same UL frequency range of Band 24 [new RAN4 WI: NR_SUL_UL_n24]</w:t>
      </w:r>
      <w:r>
        <w:tab/>
      </w:r>
      <w:r>
        <w:fldChar w:fldCharType="begin"/>
      </w:r>
      <w:r>
        <w:instrText xml:space="preserve"> PAGEREF _Toc54810515 \h </w:instrText>
      </w:r>
      <w:r>
        <w:fldChar w:fldCharType="separate"/>
      </w:r>
      <w:r>
        <w:t>119</w:t>
      </w:r>
      <w:r>
        <w:fldChar w:fldCharType="end"/>
      </w:r>
    </w:p>
    <w:p w:rsidR="00C070F9" w:rsidRPr="005E5D0D" w:rsidRDefault="00C070F9">
      <w:pPr>
        <w:pStyle w:val="TOC4"/>
        <w:rPr>
          <w:rFonts w:ascii="Calibri" w:hAnsi="Calibri"/>
          <w:sz w:val="22"/>
          <w:szCs w:val="22"/>
        </w:rPr>
      </w:pPr>
      <w:r>
        <w:t>9.9.6</w:t>
      </w:r>
      <w:r w:rsidRPr="005E5D0D">
        <w:rPr>
          <w:rFonts w:ascii="Calibri" w:hAnsi="Calibri"/>
          <w:sz w:val="22"/>
          <w:szCs w:val="22"/>
        </w:rPr>
        <w:tab/>
      </w:r>
      <w:r>
        <w:t>Introduction of NR band 24 [new RAN4 WI: NR_band_n24]</w:t>
      </w:r>
      <w:r>
        <w:tab/>
      </w:r>
      <w:r>
        <w:fldChar w:fldCharType="begin"/>
      </w:r>
      <w:r>
        <w:instrText xml:space="preserve"> PAGEREF _Toc54810516 \h </w:instrText>
      </w:r>
      <w:r>
        <w:fldChar w:fldCharType="separate"/>
      </w:r>
      <w:r>
        <w:t>119</w:t>
      </w:r>
      <w:r>
        <w:fldChar w:fldCharType="end"/>
      </w:r>
    </w:p>
    <w:p w:rsidR="00C070F9" w:rsidRPr="005E5D0D" w:rsidRDefault="00C070F9">
      <w:pPr>
        <w:pStyle w:val="TOC4"/>
        <w:rPr>
          <w:rFonts w:ascii="Calibri" w:hAnsi="Calibri"/>
          <w:sz w:val="22"/>
          <w:szCs w:val="22"/>
        </w:rPr>
      </w:pPr>
      <w:r>
        <w:t>9.9.7</w:t>
      </w:r>
      <w:r w:rsidRPr="005E5D0D">
        <w:rPr>
          <w:rFonts w:ascii="Calibri" w:hAnsi="Calibri"/>
          <w:sz w:val="22"/>
          <w:szCs w:val="22"/>
        </w:rPr>
        <w:tab/>
      </w:r>
      <w:r>
        <w:t>Introduction of NR SUL band 1880-1920MHz [new RAN4 WI: NR_SUL_band_1880_1920MHz]</w:t>
      </w:r>
      <w:r>
        <w:tab/>
      </w:r>
      <w:r>
        <w:fldChar w:fldCharType="begin"/>
      </w:r>
      <w:r>
        <w:instrText xml:space="preserve"> PAGEREF _Toc54810517 \h </w:instrText>
      </w:r>
      <w:r>
        <w:fldChar w:fldCharType="separate"/>
      </w:r>
      <w:r>
        <w:t>119</w:t>
      </w:r>
      <w:r>
        <w:fldChar w:fldCharType="end"/>
      </w:r>
    </w:p>
    <w:p w:rsidR="00C070F9" w:rsidRPr="005E5D0D" w:rsidRDefault="00C070F9">
      <w:pPr>
        <w:pStyle w:val="TOC4"/>
        <w:rPr>
          <w:rFonts w:ascii="Calibri" w:hAnsi="Calibri"/>
          <w:sz w:val="22"/>
          <w:szCs w:val="22"/>
        </w:rPr>
      </w:pPr>
      <w:r>
        <w:t>9.9.8</w:t>
      </w:r>
      <w:r w:rsidRPr="005E5D0D">
        <w:rPr>
          <w:rFonts w:ascii="Calibri" w:hAnsi="Calibri"/>
          <w:sz w:val="22"/>
          <w:szCs w:val="22"/>
        </w:rPr>
        <w:tab/>
      </w:r>
      <w:r>
        <w:t>Introduction of NR SUL band 2300-2400MHz [new RAN4 WI: NR_SUL_band_2300_2400MHz]</w:t>
      </w:r>
      <w:r>
        <w:tab/>
      </w:r>
      <w:r>
        <w:fldChar w:fldCharType="begin"/>
      </w:r>
      <w:r>
        <w:instrText xml:space="preserve"> PAGEREF _Toc54810518 \h </w:instrText>
      </w:r>
      <w:r>
        <w:fldChar w:fldCharType="separate"/>
      </w:r>
      <w:r>
        <w:t>119</w:t>
      </w:r>
      <w:r>
        <w:fldChar w:fldCharType="end"/>
      </w:r>
    </w:p>
    <w:p w:rsidR="00C070F9" w:rsidRPr="005E5D0D" w:rsidRDefault="00C070F9">
      <w:pPr>
        <w:pStyle w:val="TOC4"/>
        <w:rPr>
          <w:rFonts w:ascii="Calibri" w:hAnsi="Calibri"/>
          <w:sz w:val="22"/>
          <w:szCs w:val="22"/>
        </w:rPr>
      </w:pPr>
      <w:r>
        <w:t>9.9.9</w:t>
      </w:r>
      <w:r w:rsidRPr="005E5D0D">
        <w:rPr>
          <w:rFonts w:ascii="Calibri" w:hAnsi="Calibri"/>
          <w:sz w:val="22"/>
          <w:szCs w:val="22"/>
        </w:rPr>
        <w:tab/>
      </w:r>
      <w:r>
        <w:t>Core part: Rel-17 Adding channel BW support to existing NR bands [new RAN4 WI: NR_bands_R17_BWs-Core]</w:t>
      </w:r>
      <w:r>
        <w:tab/>
      </w:r>
      <w:r>
        <w:fldChar w:fldCharType="begin"/>
      </w:r>
      <w:r>
        <w:instrText xml:space="preserve"> PAGEREF _Toc54810519 \h </w:instrText>
      </w:r>
      <w:r>
        <w:fldChar w:fldCharType="separate"/>
      </w:r>
      <w:r>
        <w:t>119</w:t>
      </w:r>
      <w:r>
        <w:fldChar w:fldCharType="end"/>
      </w:r>
    </w:p>
    <w:p w:rsidR="00C070F9" w:rsidRPr="005E5D0D" w:rsidRDefault="00C070F9">
      <w:pPr>
        <w:pStyle w:val="TOC4"/>
        <w:rPr>
          <w:rFonts w:ascii="Calibri" w:hAnsi="Calibri"/>
          <w:sz w:val="22"/>
          <w:szCs w:val="22"/>
        </w:rPr>
      </w:pPr>
      <w:r>
        <w:t>9.9.10</w:t>
      </w:r>
      <w:r w:rsidRPr="005E5D0D">
        <w:rPr>
          <w:rFonts w:ascii="Calibri" w:hAnsi="Calibri"/>
          <w:sz w:val="22"/>
          <w:szCs w:val="22"/>
        </w:rPr>
        <w:tab/>
      </w:r>
      <w:r>
        <w:t>Introduction of channel bandwidths 35MHz and 45MHz for NR FR1 [new RAN4 WI: NR_FR1_35MHz_45MHz_BW]</w:t>
      </w:r>
      <w:r>
        <w:tab/>
      </w:r>
      <w:r>
        <w:fldChar w:fldCharType="begin"/>
      </w:r>
      <w:r>
        <w:instrText xml:space="preserve"> PAGEREF _Toc54810520 \h </w:instrText>
      </w:r>
      <w:r>
        <w:fldChar w:fldCharType="separate"/>
      </w:r>
      <w:r>
        <w:t>120</w:t>
      </w:r>
      <w:r>
        <w:fldChar w:fldCharType="end"/>
      </w:r>
    </w:p>
    <w:p w:rsidR="00C070F9" w:rsidRPr="005E5D0D" w:rsidRDefault="00C070F9">
      <w:pPr>
        <w:pStyle w:val="TOC4"/>
        <w:rPr>
          <w:rFonts w:ascii="Calibri" w:hAnsi="Calibri"/>
          <w:sz w:val="22"/>
          <w:szCs w:val="22"/>
        </w:rPr>
      </w:pPr>
      <w:r>
        <w:t>9.9.11</w:t>
      </w:r>
      <w:r w:rsidRPr="005E5D0D">
        <w:rPr>
          <w:rFonts w:ascii="Calibri" w:hAnsi="Calibri"/>
          <w:sz w:val="22"/>
          <w:szCs w:val="22"/>
        </w:rPr>
        <w:tab/>
      </w:r>
      <w:r>
        <w:t>Rel-17 High power UE (PC2) for EN-DC with 1 LTE band + 1 NR TDD band [new RAN4 WI: ENDC_UE_PC2_R17_NR_TDD]</w:t>
      </w:r>
      <w:r>
        <w:tab/>
      </w:r>
      <w:r>
        <w:fldChar w:fldCharType="begin"/>
      </w:r>
      <w:r>
        <w:instrText xml:space="preserve"> PAGEREF _Toc54810521 \h </w:instrText>
      </w:r>
      <w:r>
        <w:fldChar w:fldCharType="separate"/>
      </w:r>
      <w:r>
        <w:t>120</w:t>
      </w:r>
      <w:r>
        <w:fldChar w:fldCharType="end"/>
      </w:r>
    </w:p>
    <w:p w:rsidR="00C070F9" w:rsidRPr="005E5D0D" w:rsidRDefault="00C070F9">
      <w:pPr>
        <w:pStyle w:val="TOC4"/>
        <w:rPr>
          <w:rFonts w:ascii="Calibri" w:hAnsi="Calibri"/>
          <w:sz w:val="22"/>
          <w:szCs w:val="22"/>
        </w:rPr>
      </w:pPr>
      <w:r>
        <w:t>9.9.12</w:t>
      </w:r>
      <w:r w:rsidRPr="005E5D0D">
        <w:rPr>
          <w:rFonts w:ascii="Calibri" w:hAnsi="Calibri"/>
          <w:sz w:val="22"/>
          <w:szCs w:val="22"/>
        </w:rPr>
        <w:tab/>
      </w:r>
      <w:r>
        <w:t>Core part: LTE/NR spectrum sharing in Band 38/n38 [new RAN4 WI: DSS_LTE_B38_NR_Bn38-Core]</w:t>
      </w:r>
      <w:r>
        <w:tab/>
      </w:r>
      <w:r>
        <w:fldChar w:fldCharType="begin"/>
      </w:r>
      <w:r>
        <w:instrText xml:space="preserve"> PAGEREF _Toc54810522 \h </w:instrText>
      </w:r>
      <w:r>
        <w:fldChar w:fldCharType="separate"/>
      </w:r>
      <w:r>
        <w:t>122</w:t>
      </w:r>
      <w:r>
        <w:fldChar w:fldCharType="end"/>
      </w:r>
    </w:p>
    <w:p w:rsidR="00C070F9" w:rsidRPr="005E5D0D" w:rsidRDefault="00C070F9">
      <w:pPr>
        <w:pStyle w:val="TOC4"/>
        <w:rPr>
          <w:rFonts w:ascii="Calibri" w:hAnsi="Calibri"/>
          <w:sz w:val="22"/>
          <w:szCs w:val="22"/>
        </w:rPr>
      </w:pPr>
      <w:r>
        <w:t>9.9.13</w:t>
      </w:r>
      <w:r w:rsidRPr="005E5D0D">
        <w:rPr>
          <w:rFonts w:ascii="Calibri" w:hAnsi="Calibri"/>
          <w:sz w:val="22"/>
          <w:szCs w:val="22"/>
        </w:rPr>
        <w:tab/>
      </w:r>
      <w:r>
        <w:t>LTE/NR spectrum sharing in Band 40/n40 [new RAN4 WI: DSS_LTE_B40_NR_Bn40]</w:t>
      </w:r>
      <w:r>
        <w:tab/>
      </w:r>
      <w:r>
        <w:fldChar w:fldCharType="begin"/>
      </w:r>
      <w:r>
        <w:instrText xml:space="preserve"> PAGEREF _Toc54810523 \h </w:instrText>
      </w:r>
      <w:r>
        <w:fldChar w:fldCharType="separate"/>
      </w:r>
      <w:r>
        <w:t>126</w:t>
      </w:r>
      <w:r>
        <w:fldChar w:fldCharType="end"/>
      </w:r>
    </w:p>
    <w:p w:rsidR="00C070F9" w:rsidRPr="005E5D0D" w:rsidRDefault="00C070F9">
      <w:pPr>
        <w:pStyle w:val="TOC4"/>
        <w:rPr>
          <w:rFonts w:ascii="Calibri" w:hAnsi="Calibri"/>
          <w:sz w:val="22"/>
          <w:szCs w:val="22"/>
        </w:rPr>
      </w:pPr>
      <w:r>
        <w:t>9.9.14</w:t>
      </w:r>
      <w:r w:rsidRPr="005E5D0D">
        <w:rPr>
          <w:rFonts w:ascii="Calibri" w:hAnsi="Calibri"/>
          <w:sz w:val="22"/>
          <w:szCs w:val="22"/>
        </w:rPr>
        <w:tab/>
      </w:r>
      <w:r>
        <w:t>SAR schemes for UE PC2 for NR inter-band CA and SUL configurations with 2 bands UL [new RAN4 WI: NR_SAR_PC2_interB_SUL_2BUL]</w:t>
      </w:r>
      <w:r>
        <w:tab/>
      </w:r>
      <w:r>
        <w:fldChar w:fldCharType="begin"/>
      </w:r>
      <w:r>
        <w:instrText xml:space="preserve"> PAGEREF _Toc54810524 \h </w:instrText>
      </w:r>
      <w:r>
        <w:fldChar w:fldCharType="separate"/>
      </w:r>
      <w:r>
        <w:t>127</w:t>
      </w:r>
      <w:r>
        <w:fldChar w:fldCharType="end"/>
      </w:r>
    </w:p>
    <w:p w:rsidR="00C070F9" w:rsidRPr="005E5D0D" w:rsidRDefault="00C070F9">
      <w:pPr>
        <w:pStyle w:val="TOC4"/>
        <w:rPr>
          <w:rFonts w:ascii="Calibri" w:hAnsi="Calibri"/>
          <w:sz w:val="22"/>
          <w:szCs w:val="22"/>
        </w:rPr>
      </w:pPr>
      <w:r>
        <w:lastRenderedPageBreak/>
        <w:t>9.9.15</w:t>
      </w:r>
      <w:r w:rsidRPr="005E5D0D">
        <w:rPr>
          <w:rFonts w:ascii="Calibri" w:hAnsi="Calibri"/>
          <w:sz w:val="22"/>
          <w:szCs w:val="22"/>
        </w:rPr>
        <w:tab/>
      </w:r>
      <w:r>
        <w:t>LTE/NR DC related basket WIs for Rel-17</w:t>
      </w:r>
      <w:r>
        <w:tab/>
      </w:r>
      <w:r>
        <w:fldChar w:fldCharType="begin"/>
      </w:r>
      <w:r>
        <w:instrText xml:space="preserve"> PAGEREF _Toc54810525 \h </w:instrText>
      </w:r>
      <w:r>
        <w:fldChar w:fldCharType="separate"/>
      </w:r>
      <w:r>
        <w:t>127</w:t>
      </w:r>
      <w:r>
        <w:fldChar w:fldCharType="end"/>
      </w:r>
    </w:p>
    <w:p w:rsidR="00C070F9" w:rsidRPr="005E5D0D" w:rsidRDefault="00C070F9">
      <w:pPr>
        <w:pStyle w:val="TOC5"/>
        <w:rPr>
          <w:rFonts w:ascii="Calibri" w:hAnsi="Calibri"/>
          <w:sz w:val="22"/>
          <w:szCs w:val="22"/>
        </w:rPr>
      </w:pPr>
      <w:r>
        <w:t>9.9.15.1</w:t>
      </w:r>
      <w:r w:rsidRPr="005E5D0D">
        <w:rPr>
          <w:rFonts w:ascii="Calibri" w:hAnsi="Calibri"/>
          <w:sz w:val="22"/>
          <w:szCs w:val="22"/>
        </w:rPr>
        <w:tab/>
      </w:r>
      <w:r>
        <w:t>Rel-17 DC of 1 LTE band (1DL/1UL) and 1 NR band (1DL/1UL) [new RAN4 WI: DC_R17_1BLTE_1BNR_2DL2UL]</w:t>
      </w:r>
      <w:r>
        <w:tab/>
      </w:r>
      <w:r>
        <w:fldChar w:fldCharType="begin"/>
      </w:r>
      <w:r>
        <w:instrText xml:space="preserve"> PAGEREF _Toc54810526 \h </w:instrText>
      </w:r>
      <w:r>
        <w:fldChar w:fldCharType="separate"/>
      </w:r>
      <w:r>
        <w:t>127</w:t>
      </w:r>
      <w:r>
        <w:fldChar w:fldCharType="end"/>
      </w:r>
    </w:p>
    <w:p w:rsidR="00C070F9" w:rsidRPr="005E5D0D" w:rsidRDefault="00C070F9">
      <w:pPr>
        <w:pStyle w:val="TOC5"/>
        <w:rPr>
          <w:rFonts w:ascii="Calibri" w:hAnsi="Calibri"/>
          <w:sz w:val="22"/>
          <w:szCs w:val="22"/>
        </w:rPr>
      </w:pPr>
      <w:r>
        <w:t>9.9.15.2</w:t>
      </w:r>
      <w:r w:rsidRPr="005E5D0D">
        <w:rPr>
          <w:rFonts w:ascii="Calibri" w:hAnsi="Calibri"/>
          <w:sz w:val="22"/>
          <w:szCs w:val="22"/>
        </w:rPr>
        <w:tab/>
      </w:r>
      <w:r>
        <w:t>Core part: Rel-17 DC of 2 bands LTE inter-band CA (2DL/1UL) and 1 NR band (1DL/1UL) [new RAN4 WI: DC_R17_2BLTE_1BNR_3DL2UL-Core]</w:t>
      </w:r>
      <w:r>
        <w:tab/>
      </w:r>
      <w:r>
        <w:fldChar w:fldCharType="begin"/>
      </w:r>
      <w:r>
        <w:instrText xml:space="preserve"> PAGEREF _Toc54810527 \h </w:instrText>
      </w:r>
      <w:r>
        <w:fldChar w:fldCharType="separate"/>
      </w:r>
      <w:r>
        <w:t>128</w:t>
      </w:r>
      <w:r>
        <w:fldChar w:fldCharType="end"/>
      </w:r>
    </w:p>
    <w:p w:rsidR="00C070F9" w:rsidRPr="005E5D0D" w:rsidRDefault="00C070F9">
      <w:pPr>
        <w:pStyle w:val="TOC5"/>
        <w:rPr>
          <w:rFonts w:ascii="Calibri" w:hAnsi="Calibri"/>
          <w:sz w:val="22"/>
          <w:szCs w:val="22"/>
        </w:rPr>
      </w:pPr>
      <w:r>
        <w:t>9.9.15.3</w:t>
      </w:r>
      <w:r w:rsidRPr="005E5D0D">
        <w:rPr>
          <w:rFonts w:ascii="Calibri" w:hAnsi="Calibri"/>
          <w:sz w:val="22"/>
          <w:szCs w:val="22"/>
        </w:rPr>
        <w:tab/>
      </w:r>
      <w:r>
        <w:t>Rel-17 DC of 3 bands LTE inter-band CA (3DL/1UL) and 1 NR band (1DL/1UL) [new RAN4 WI: DC_R17_3BLTE_1BNR_4DL2UL]</w:t>
      </w:r>
      <w:r>
        <w:tab/>
      </w:r>
      <w:r>
        <w:fldChar w:fldCharType="begin"/>
      </w:r>
      <w:r>
        <w:instrText xml:space="preserve"> PAGEREF _Toc54810528 \h </w:instrText>
      </w:r>
      <w:r>
        <w:fldChar w:fldCharType="separate"/>
      </w:r>
      <w:r>
        <w:t>129</w:t>
      </w:r>
      <w:r>
        <w:fldChar w:fldCharType="end"/>
      </w:r>
    </w:p>
    <w:p w:rsidR="00C070F9" w:rsidRPr="005E5D0D" w:rsidRDefault="00C070F9">
      <w:pPr>
        <w:pStyle w:val="TOC5"/>
        <w:rPr>
          <w:rFonts w:ascii="Calibri" w:hAnsi="Calibri"/>
          <w:sz w:val="22"/>
          <w:szCs w:val="22"/>
        </w:rPr>
      </w:pPr>
      <w:r>
        <w:t>9.9.15.4</w:t>
      </w:r>
      <w:r w:rsidRPr="005E5D0D">
        <w:rPr>
          <w:rFonts w:ascii="Calibri" w:hAnsi="Calibri"/>
          <w:sz w:val="22"/>
          <w:szCs w:val="22"/>
        </w:rPr>
        <w:tab/>
      </w:r>
      <w:r>
        <w:t>Rel-17 DC of 4 bands LTE inter-band CA (4DL/1UL) and 1 NR band (1DL/1UL) [new RAN4 WI: DC_R17_4BLTE_1BNR_5DL2UL]</w:t>
      </w:r>
      <w:r>
        <w:tab/>
      </w:r>
      <w:r>
        <w:fldChar w:fldCharType="begin"/>
      </w:r>
      <w:r>
        <w:instrText xml:space="preserve"> PAGEREF _Toc54810529 \h </w:instrText>
      </w:r>
      <w:r>
        <w:fldChar w:fldCharType="separate"/>
      </w:r>
      <w:r>
        <w:t>129</w:t>
      </w:r>
      <w:r>
        <w:fldChar w:fldCharType="end"/>
      </w:r>
    </w:p>
    <w:p w:rsidR="00C070F9" w:rsidRPr="005E5D0D" w:rsidRDefault="00C070F9">
      <w:pPr>
        <w:pStyle w:val="TOC5"/>
        <w:rPr>
          <w:rFonts w:ascii="Calibri" w:hAnsi="Calibri"/>
          <w:sz w:val="22"/>
          <w:szCs w:val="22"/>
        </w:rPr>
      </w:pPr>
      <w:r>
        <w:t>9.9.15.5</w:t>
      </w:r>
      <w:r w:rsidRPr="005E5D0D">
        <w:rPr>
          <w:rFonts w:ascii="Calibri" w:hAnsi="Calibri"/>
          <w:sz w:val="22"/>
          <w:szCs w:val="22"/>
        </w:rPr>
        <w:tab/>
      </w:r>
      <w:r>
        <w:t>Rel-17 DC of x bands (x=1,2,3,4) LTE inter-band CA (xDL/1UL) and 2 bands NR inter-band CA (2DL/1UL) [new RAN4 WI: DC_R17_xBLTE_2BNR_yDL2UL]</w:t>
      </w:r>
      <w:r>
        <w:tab/>
      </w:r>
      <w:r>
        <w:fldChar w:fldCharType="begin"/>
      </w:r>
      <w:r>
        <w:instrText xml:space="preserve"> PAGEREF _Toc54810530 \h </w:instrText>
      </w:r>
      <w:r>
        <w:fldChar w:fldCharType="separate"/>
      </w:r>
      <w:r>
        <w:t>130</w:t>
      </w:r>
      <w:r>
        <w:fldChar w:fldCharType="end"/>
      </w:r>
    </w:p>
    <w:p w:rsidR="00C070F9" w:rsidRPr="005E5D0D" w:rsidRDefault="00C070F9">
      <w:pPr>
        <w:pStyle w:val="TOC5"/>
        <w:rPr>
          <w:rFonts w:ascii="Calibri" w:hAnsi="Calibri"/>
          <w:sz w:val="22"/>
          <w:szCs w:val="22"/>
        </w:rPr>
      </w:pPr>
      <w:r>
        <w:t>9.9.15.6</w:t>
      </w:r>
      <w:r w:rsidRPr="005E5D0D">
        <w:rPr>
          <w:rFonts w:ascii="Calibri" w:hAnsi="Calibri"/>
          <w:sz w:val="22"/>
          <w:szCs w:val="22"/>
        </w:rPr>
        <w:tab/>
      </w:r>
      <w:r>
        <w:t>Rel-17 DC of x bands (x=1,2) LTE inter-band CA (xDL/xUL) and y bands (y=3-x) NR inter-band CA (yDL/yUL) [new RAN4 WI: DC_R17_xBLTE_yBNR_3DL3UL]</w:t>
      </w:r>
      <w:r>
        <w:tab/>
      </w:r>
      <w:r>
        <w:fldChar w:fldCharType="begin"/>
      </w:r>
      <w:r>
        <w:instrText xml:space="preserve"> PAGEREF _Toc54810531 \h </w:instrText>
      </w:r>
      <w:r>
        <w:fldChar w:fldCharType="separate"/>
      </w:r>
      <w:r>
        <w:t>130</w:t>
      </w:r>
      <w:r>
        <w:fldChar w:fldCharType="end"/>
      </w:r>
    </w:p>
    <w:p w:rsidR="00C070F9" w:rsidRPr="005E5D0D" w:rsidRDefault="00C070F9">
      <w:pPr>
        <w:pStyle w:val="TOC5"/>
        <w:rPr>
          <w:rFonts w:ascii="Calibri" w:hAnsi="Calibri"/>
          <w:sz w:val="22"/>
          <w:szCs w:val="22"/>
        </w:rPr>
      </w:pPr>
      <w:r>
        <w:t>9.9.15.7</w:t>
      </w:r>
      <w:r w:rsidRPr="005E5D0D">
        <w:rPr>
          <w:rFonts w:ascii="Calibri" w:hAnsi="Calibri"/>
          <w:sz w:val="22"/>
          <w:szCs w:val="22"/>
        </w:rPr>
        <w:tab/>
      </w:r>
      <w:r>
        <w:t>Rel-17 DC of x bands (x=1,2,3) LTE inter-band CA (xDL/1UL) and 3 bands NR inter-band CA (3DL/1UL) [new RAN4 WI: DC_R17_xBLTE_3BNR_yDL2UL]</w:t>
      </w:r>
      <w:r>
        <w:tab/>
      </w:r>
      <w:r>
        <w:fldChar w:fldCharType="begin"/>
      </w:r>
      <w:r>
        <w:instrText xml:space="preserve"> PAGEREF _Toc54810532 \h </w:instrText>
      </w:r>
      <w:r>
        <w:fldChar w:fldCharType="separate"/>
      </w:r>
      <w:r>
        <w:t>131</w:t>
      </w:r>
      <w:r>
        <w:fldChar w:fldCharType="end"/>
      </w:r>
    </w:p>
    <w:p w:rsidR="00C070F9" w:rsidRPr="005E5D0D" w:rsidRDefault="00C070F9">
      <w:pPr>
        <w:pStyle w:val="TOC4"/>
        <w:rPr>
          <w:rFonts w:ascii="Calibri" w:hAnsi="Calibri"/>
          <w:sz w:val="22"/>
          <w:szCs w:val="22"/>
        </w:rPr>
      </w:pPr>
      <w:r>
        <w:t>9.9.16</w:t>
      </w:r>
      <w:r w:rsidRPr="005E5D0D">
        <w:rPr>
          <w:rFonts w:ascii="Calibri" w:hAnsi="Calibri"/>
          <w:sz w:val="22"/>
          <w:szCs w:val="22"/>
        </w:rPr>
        <w:tab/>
      </w:r>
      <w:r>
        <w:t>NR CA/DC/SUL related basket WIs for Rel-17</w:t>
      </w:r>
      <w:r>
        <w:tab/>
      </w:r>
      <w:r>
        <w:fldChar w:fldCharType="begin"/>
      </w:r>
      <w:r>
        <w:instrText xml:space="preserve"> PAGEREF _Toc54810533 \h </w:instrText>
      </w:r>
      <w:r>
        <w:fldChar w:fldCharType="separate"/>
      </w:r>
      <w:r>
        <w:t>131</w:t>
      </w:r>
      <w:r>
        <w:fldChar w:fldCharType="end"/>
      </w:r>
    </w:p>
    <w:p w:rsidR="00C070F9" w:rsidRPr="005E5D0D" w:rsidRDefault="00C070F9">
      <w:pPr>
        <w:pStyle w:val="TOC5"/>
        <w:rPr>
          <w:rFonts w:ascii="Calibri" w:hAnsi="Calibri"/>
          <w:sz w:val="22"/>
          <w:szCs w:val="22"/>
        </w:rPr>
      </w:pPr>
      <w:r>
        <w:t>9.9.16.1</w:t>
      </w:r>
      <w:r w:rsidRPr="005E5D0D">
        <w:rPr>
          <w:rFonts w:ascii="Calibri" w:hAnsi="Calibri"/>
          <w:sz w:val="22"/>
          <w:szCs w:val="22"/>
        </w:rPr>
        <w:tab/>
      </w:r>
      <w:r>
        <w:t>Rel-17 NR intra band CA for xCC DL/yCC UL including contiguous and non-contiguous spectrum (x&gt;=y) [new RAN4 WI: NR_CA_R17_Intra]</w:t>
      </w:r>
      <w:r>
        <w:tab/>
      </w:r>
      <w:r>
        <w:fldChar w:fldCharType="begin"/>
      </w:r>
      <w:r>
        <w:instrText xml:space="preserve"> PAGEREF _Toc54810534 \h </w:instrText>
      </w:r>
      <w:r>
        <w:fldChar w:fldCharType="separate"/>
      </w:r>
      <w:r>
        <w:t>131</w:t>
      </w:r>
      <w:r>
        <w:fldChar w:fldCharType="end"/>
      </w:r>
    </w:p>
    <w:p w:rsidR="00C070F9" w:rsidRPr="005E5D0D" w:rsidRDefault="00C070F9">
      <w:pPr>
        <w:pStyle w:val="TOC5"/>
        <w:rPr>
          <w:rFonts w:ascii="Calibri" w:hAnsi="Calibri"/>
          <w:sz w:val="22"/>
          <w:szCs w:val="22"/>
        </w:rPr>
      </w:pPr>
      <w:r>
        <w:t>9.9.16.2</w:t>
      </w:r>
      <w:r w:rsidRPr="005E5D0D">
        <w:rPr>
          <w:rFonts w:ascii="Calibri" w:hAnsi="Calibri"/>
          <w:sz w:val="22"/>
          <w:szCs w:val="22"/>
        </w:rPr>
        <w:tab/>
      </w:r>
      <w:r>
        <w:t>Rel-17 NR Inter-band CA/DC for 2 bands DL with x bands UL (x=1,2) [new RAN4 WI: NR_CADC_R17_2BDL_xBUL]</w:t>
      </w:r>
      <w:r>
        <w:tab/>
      </w:r>
      <w:r>
        <w:fldChar w:fldCharType="begin"/>
      </w:r>
      <w:r>
        <w:instrText xml:space="preserve"> PAGEREF _Toc54810535 \h </w:instrText>
      </w:r>
      <w:r>
        <w:fldChar w:fldCharType="separate"/>
      </w:r>
      <w:r>
        <w:t>132</w:t>
      </w:r>
      <w:r>
        <w:fldChar w:fldCharType="end"/>
      </w:r>
    </w:p>
    <w:p w:rsidR="00C070F9" w:rsidRPr="005E5D0D" w:rsidRDefault="00C070F9">
      <w:pPr>
        <w:pStyle w:val="TOC5"/>
        <w:rPr>
          <w:rFonts w:ascii="Calibri" w:hAnsi="Calibri"/>
          <w:sz w:val="22"/>
          <w:szCs w:val="22"/>
        </w:rPr>
      </w:pPr>
      <w:r>
        <w:t>9.9.16.3</w:t>
      </w:r>
      <w:r w:rsidRPr="005E5D0D">
        <w:rPr>
          <w:rFonts w:ascii="Calibri" w:hAnsi="Calibri"/>
          <w:sz w:val="22"/>
          <w:szCs w:val="22"/>
        </w:rPr>
        <w:tab/>
      </w:r>
      <w:r>
        <w:t>Rel-17 NR inter-band CA for 3 bands DL with 1 band UL [new RAN4 WI: NR_CA_R17_3BDL_1BUL]</w:t>
      </w:r>
      <w:r>
        <w:tab/>
      </w:r>
      <w:r>
        <w:fldChar w:fldCharType="begin"/>
      </w:r>
      <w:r>
        <w:instrText xml:space="preserve"> PAGEREF _Toc54810536 \h </w:instrText>
      </w:r>
      <w:r>
        <w:fldChar w:fldCharType="separate"/>
      </w:r>
      <w:r>
        <w:t>132</w:t>
      </w:r>
      <w:r>
        <w:fldChar w:fldCharType="end"/>
      </w:r>
    </w:p>
    <w:p w:rsidR="00C070F9" w:rsidRPr="005E5D0D" w:rsidRDefault="00C070F9">
      <w:pPr>
        <w:pStyle w:val="TOC5"/>
        <w:rPr>
          <w:rFonts w:ascii="Calibri" w:hAnsi="Calibri"/>
          <w:sz w:val="22"/>
          <w:szCs w:val="22"/>
        </w:rPr>
      </w:pPr>
      <w:r>
        <w:t>9.9.16.4</w:t>
      </w:r>
      <w:r w:rsidRPr="005E5D0D">
        <w:rPr>
          <w:rFonts w:ascii="Calibri" w:hAnsi="Calibri"/>
          <w:sz w:val="22"/>
          <w:szCs w:val="22"/>
        </w:rPr>
        <w:tab/>
      </w:r>
      <w:r>
        <w:t>Rel-17 NR inter-band CA/DC for 3 bands DL with 2 bands UL [new RAN4 WI: NR_CADC_R17_3BDL_2BUL]</w:t>
      </w:r>
      <w:r>
        <w:tab/>
      </w:r>
      <w:r>
        <w:fldChar w:fldCharType="begin"/>
      </w:r>
      <w:r>
        <w:instrText xml:space="preserve"> PAGEREF _Toc54810537 \h </w:instrText>
      </w:r>
      <w:r>
        <w:fldChar w:fldCharType="separate"/>
      </w:r>
      <w:r>
        <w:t>132</w:t>
      </w:r>
      <w:r>
        <w:fldChar w:fldCharType="end"/>
      </w:r>
    </w:p>
    <w:p w:rsidR="00C070F9" w:rsidRPr="005E5D0D" w:rsidRDefault="00C070F9">
      <w:pPr>
        <w:pStyle w:val="TOC5"/>
        <w:rPr>
          <w:rFonts w:ascii="Calibri" w:hAnsi="Calibri"/>
          <w:sz w:val="22"/>
          <w:szCs w:val="22"/>
        </w:rPr>
      </w:pPr>
      <w:r>
        <w:t>9.9.16.5</w:t>
      </w:r>
      <w:r w:rsidRPr="005E5D0D">
        <w:rPr>
          <w:rFonts w:ascii="Calibri" w:hAnsi="Calibri"/>
          <w:sz w:val="22"/>
          <w:szCs w:val="22"/>
        </w:rPr>
        <w:tab/>
      </w:r>
      <w:r>
        <w:t>Rel-17 NR inter-band CA for 4 bands DL with 1 band UL [new RAN4 WI: NR_CA_R17_4BDL_1BUL]</w:t>
      </w:r>
      <w:r>
        <w:tab/>
      </w:r>
      <w:r>
        <w:fldChar w:fldCharType="begin"/>
      </w:r>
      <w:r>
        <w:instrText xml:space="preserve"> PAGEREF _Toc54810538 \h </w:instrText>
      </w:r>
      <w:r>
        <w:fldChar w:fldCharType="separate"/>
      </w:r>
      <w:r>
        <w:t>133</w:t>
      </w:r>
      <w:r>
        <w:fldChar w:fldCharType="end"/>
      </w:r>
    </w:p>
    <w:p w:rsidR="00C070F9" w:rsidRPr="005E5D0D" w:rsidRDefault="00C070F9">
      <w:pPr>
        <w:pStyle w:val="TOC5"/>
        <w:rPr>
          <w:rFonts w:ascii="Calibri" w:hAnsi="Calibri"/>
          <w:sz w:val="22"/>
          <w:szCs w:val="22"/>
        </w:rPr>
      </w:pPr>
      <w:r>
        <w:t>9.9.16.6</w:t>
      </w:r>
      <w:r w:rsidRPr="005E5D0D">
        <w:rPr>
          <w:rFonts w:ascii="Calibri" w:hAnsi="Calibri"/>
          <w:sz w:val="22"/>
          <w:szCs w:val="22"/>
        </w:rPr>
        <w:tab/>
      </w:r>
      <w:r>
        <w:t>Rel-17 NR inter-band CA/DC for DL 4 bands and 2UL bands [new RAN4 WI: NR_CADC_R17_4BDL_2BUL]</w:t>
      </w:r>
      <w:r>
        <w:tab/>
      </w:r>
      <w:r>
        <w:fldChar w:fldCharType="begin"/>
      </w:r>
      <w:r>
        <w:instrText xml:space="preserve"> PAGEREF _Toc54810539 \h </w:instrText>
      </w:r>
      <w:r>
        <w:fldChar w:fldCharType="separate"/>
      </w:r>
      <w:r>
        <w:t>133</w:t>
      </w:r>
      <w:r>
        <w:fldChar w:fldCharType="end"/>
      </w:r>
    </w:p>
    <w:p w:rsidR="00C070F9" w:rsidRPr="005E5D0D" w:rsidRDefault="00C070F9">
      <w:pPr>
        <w:pStyle w:val="TOC5"/>
        <w:rPr>
          <w:rFonts w:ascii="Calibri" w:hAnsi="Calibri"/>
          <w:sz w:val="22"/>
          <w:szCs w:val="22"/>
        </w:rPr>
      </w:pPr>
      <w:r>
        <w:t>9.9.16.7</w:t>
      </w:r>
      <w:r w:rsidRPr="005E5D0D">
        <w:rPr>
          <w:rFonts w:ascii="Calibri" w:hAnsi="Calibri"/>
          <w:sz w:val="22"/>
          <w:szCs w:val="22"/>
        </w:rPr>
        <w:tab/>
      </w:r>
      <w:r>
        <w:t>Rel-17 NR inter-band CA for 5 bands DL with x bands UL (x=1, 2) [new RAN4 WI: NR_CADC_R17_5BDL_xBUL]</w:t>
      </w:r>
      <w:r>
        <w:tab/>
      </w:r>
      <w:r>
        <w:fldChar w:fldCharType="begin"/>
      </w:r>
      <w:r>
        <w:instrText xml:space="preserve"> PAGEREF _Toc54810540 \h </w:instrText>
      </w:r>
      <w:r>
        <w:fldChar w:fldCharType="separate"/>
      </w:r>
      <w:r>
        <w:t>134</w:t>
      </w:r>
      <w:r>
        <w:fldChar w:fldCharType="end"/>
      </w:r>
    </w:p>
    <w:p w:rsidR="00C070F9" w:rsidRPr="005E5D0D" w:rsidRDefault="00C070F9">
      <w:pPr>
        <w:pStyle w:val="TOC5"/>
        <w:rPr>
          <w:rFonts w:ascii="Calibri" w:hAnsi="Calibri"/>
          <w:sz w:val="22"/>
          <w:szCs w:val="22"/>
        </w:rPr>
      </w:pPr>
      <w:r>
        <w:t>9.9.16.8</w:t>
      </w:r>
      <w:r w:rsidRPr="005E5D0D">
        <w:rPr>
          <w:rFonts w:ascii="Calibri" w:hAnsi="Calibri"/>
          <w:sz w:val="22"/>
          <w:szCs w:val="22"/>
        </w:rPr>
        <w:tab/>
      </w:r>
      <w:r>
        <w:t>Rel-17 band combinations for SA NR SUL, NSA NR SUL, NSA NR SUL with ULSUP [new RAN4 WI: NR_SUL_combos_R17]</w:t>
      </w:r>
      <w:r>
        <w:tab/>
      </w:r>
      <w:r>
        <w:fldChar w:fldCharType="begin"/>
      </w:r>
      <w:r>
        <w:instrText xml:space="preserve"> PAGEREF _Toc54810541 \h </w:instrText>
      </w:r>
      <w:r>
        <w:fldChar w:fldCharType="separate"/>
      </w:r>
      <w:r>
        <w:t>134</w:t>
      </w:r>
      <w:r>
        <w:fldChar w:fldCharType="end"/>
      </w:r>
    </w:p>
    <w:p w:rsidR="00C070F9" w:rsidRPr="005E5D0D" w:rsidRDefault="00C070F9">
      <w:pPr>
        <w:pStyle w:val="TOC3"/>
        <w:rPr>
          <w:rFonts w:ascii="Calibri" w:hAnsi="Calibri"/>
          <w:sz w:val="22"/>
          <w:szCs w:val="22"/>
        </w:rPr>
      </w:pPr>
      <w:r>
        <w:t>9.10</w:t>
      </w:r>
      <w:r w:rsidRPr="005E5D0D">
        <w:rPr>
          <w:rFonts w:ascii="Calibri" w:hAnsi="Calibri"/>
          <w:sz w:val="22"/>
          <w:szCs w:val="22"/>
        </w:rPr>
        <w:tab/>
      </w:r>
      <w:r>
        <w:t>NR UE capabilities</w:t>
      </w:r>
      <w:r>
        <w:tab/>
      </w:r>
      <w:r>
        <w:fldChar w:fldCharType="begin"/>
      </w:r>
      <w:r>
        <w:instrText xml:space="preserve"> PAGEREF _Toc54810542 \h </w:instrText>
      </w:r>
      <w:r>
        <w:fldChar w:fldCharType="separate"/>
      </w:r>
      <w:r>
        <w:t>134</w:t>
      </w:r>
      <w:r>
        <w:fldChar w:fldCharType="end"/>
      </w:r>
    </w:p>
    <w:p w:rsidR="00C070F9" w:rsidRPr="005E5D0D" w:rsidRDefault="00C070F9">
      <w:pPr>
        <w:pStyle w:val="TOC3"/>
        <w:rPr>
          <w:rFonts w:ascii="Calibri" w:hAnsi="Calibri"/>
          <w:sz w:val="22"/>
          <w:szCs w:val="22"/>
        </w:rPr>
      </w:pPr>
      <w:r>
        <w:t>9.11</w:t>
      </w:r>
      <w:r w:rsidRPr="005E5D0D">
        <w:rPr>
          <w:rFonts w:ascii="Calibri" w:hAnsi="Calibri"/>
          <w:sz w:val="22"/>
          <w:szCs w:val="22"/>
        </w:rPr>
        <w:tab/>
      </w:r>
      <w:r>
        <w:t>Other NR documents</w:t>
      </w:r>
      <w:r>
        <w:tab/>
      </w:r>
      <w:r>
        <w:fldChar w:fldCharType="begin"/>
      </w:r>
      <w:r>
        <w:instrText xml:space="preserve"> PAGEREF _Toc54810543 \h </w:instrText>
      </w:r>
      <w:r>
        <w:fldChar w:fldCharType="separate"/>
      </w:r>
      <w:r>
        <w:t>136</w:t>
      </w:r>
      <w:r>
        <w:fldChar w:fldCharType="end"/>
      </w:r>
    </w:p>
    <w:p w:rsidR="00C070F9" w:rsidRPr="005E5D0D" w:rsidRDefault="00C070F9">
      <w:pPr>
        <w:pStyle w:val="TOC2"/>
        <w:rPr>
          <w:rFonts w:ascii="Calibri" w:hAnsi="Calibri"/>
          <w:sz w:val="22"/>
          <w:szCs w:val="22"/>
        </w:rPr>
      </w:pPr>
      <w:r>
        <w:t>10</w:t>
      </w:r>
      <w:r w:rsidRPr="005E5D0D">
        <w:rPr>
          <w:rFonts w:ascii="Calibri" w:hAnsi="Calibri"/>
          <w:sz w:val="22"/>
          <w:szCs w:val="22"/>
        </w:rPr>
        <w:tab/>
      </w:r>
      <w:r>
        <w:t>LTE</w:t>
      </w:r>
      <w:r>
        <w:tab/>
      </w:r>
      <w:r>
        <w:fldChar w:fldCharType="begin"/>
      </w:r>
      <w:r>
        <w:instrText xml:space="preserve"> PAGEREF _Toc54810544 \h </w:instrText>
      </w:r>
      <w:r>
        <w:fldChar w:fldCharType="separate"/>
      </w:r>
      <w:r>
        <w:t>137</w:t>
      </w:r>
      <w:r>
        <w:fldChar w:fldCharType="end"/>
      </w:r>
    </w:p>
    <w:p w:rsidR="00C070F9" w:rsidRPr="005E5D0D" w:rsidRDefault="00C070F9">
      <w:pPr>
        <w:pStyle w:val="TOC3"/>
        <w:rPr>
          <w:rFonts w:ascii="Calibri" w:hAnsi="Calibri"/>
          <w:sz w:val="22"/>
          <w:szCs w:val="22"/>
        </w:rPr>
      </w:pPr>
      <w:r>
        <w:t>10.1</w:t>
      </w:r>
      <w:r w:rsidRPr="005E5D0D">
        <w:rPr>
          <w:rFonts w:ascii="Calibri" w:hAnsi="Calibri"/>
          <w:sz w:val="22"/>
          <w:szCs w:val="22"/>
        </w:rPr>
        <w:tab/>
      </w:r>
      <w:r>
        <w:t>New WI/SI proposals for LTE</w:t>
      </w:r>
      <w:r>
        <w:tab/>
      </w:r>
      <w:r>
        <w:fldChar w:fldCharType="begin"/>
      </w:r>
      <w:r>
        <w:instrText xml:space="preserve"> PAGEREF _Toc54810545 \h </w:instrText>
      </w:r>
      <w:r>
        <w:fldChar w:fldCharType="separate"/>
      </w:r>
      <w:r>
        <w:t>137</w:t>
      </w:r>
      <w:r>
        <w:fldChar w:fldCharType="end"/>
      </w:r>
    </w:p>
    <w:p w:rsidR="00C070F9" w:rsidRPr="005E5D0D" w:rsidRDefault="00C070F9">
      <w:pPr>
        <w:pStyle w:val="TOC4"/>
        <w:rPr>
          <w:rFonts w:ascii="Calibri" w:hAnsi="Calibri"/>
          <w:sz w:val="22"/>
          <w:szCs w:val="22"/>
        </w:rPr>
      </w:pPr>
      <w:r>
        <w:t>10.1.1</w:t>
      </w:r>
      <w:r w:rsidRPr="005E5D0D">
        <w:rPr>
          <w:rFonts w:ascii="Calibri" w:hAnsi="Calibri"/>
          <w:sz w:val="22"/>
          <w:szCs w:val="22"/>
        </w:rPr>
        <w:tab/>
      </w:r>
      <w:r>
        <w:t>Proposals led by RAN4 (spectrum related)</w:t>
      </w:r>
      <w:r>
        <w:tab/>
      </w:r>
      <w:r>
        <w:fldChar w:fldCharType="begin"/>
      </w:r>
      <w:r>
        <w:instrText xml:space="preserve"> PAGEREF _Toc54810546 \h </w:instrText>
      </w:r>
      <w:r>
        <w:fldChar w:fldCharType="separate"/>
      </w:r>
      <w:r>
        <w:t>137</w:t>
      </w:r>
      <w:r>
        <w:fldChar w:fldCharType="end"/>
      </w:r>
    </w:p>
    <w:p w:rsidR="00C070F9" w:rsidRPr="005E5D0D" w:rsidRDefault="00C070F9">
      <w:pPr>
        <w:pStyle w:val="TOC4"/>
        <w:rPr>
          <w:rFonts w:ascii="Calibri" w:hAnsi="Calibri"/>
          <w:sz w:val="22"/>
          <w:szCs w:val="22"/>
        </w:rPr>
      </w:pPr>
      <w:r>
        <w:t>10.1.2</w:t>
      </w:r>
      <w:r w:rsidRPr="005E5D0D">
        <w:rPr>
          <w:rFonts w:ascii="Calibri" w:hAnsi="Calibri"/>
          <w:sz w:val="22"/>
          <w:szCs w:val="22"/>
        </w:rPr>
        <w:tab/>
      </w:r>
      <w:r>
        <w:t>Proposals led by RAN4 (not spectrum related)</w:t>
      </w:r>
      <w:r>
        <w:tab/>
      </w:r>
      <w:r>
        <w:fldChar w:fldCharType="begin"/>
      </w:r>
      <w:r>
        <w:instrText xml:space="preserve"> PAGEREF _Toc54810547 \h </w:instrText>
      </w:r>
      <w:r>
        <w:fldChar w:fldCharType="separate"/>
      </w:r>
      <w:r>
        <w:t>137</w:t>
      </w:r>
      <w:r>
        <w:fldChar w:fldCharType="end"/>
      </w:r>
    </w:p>
    <w:p w:rsidR="00C070F9" w:rsidRPr="005E5D0D" w:rsidRDefault="00C070F9">
      <w:pPr>
        <w:pStyle w:val="TOC3"/>
        <w:rPr>
          <w:rFonts w:ascii="Calibri" w:hAnsi="Calibri"/>
          <w:sz w:val="22"/>
          <w:szCs w:val="22"/>
        </w:rPr>
      </w:pPr>
      <w:r>
        <w:t>10.2</w:t>
      </w:r>
      <w:r w:rsidRPr="005E5D0D">
        <w:rPr>
          <w:rFonts w:ascii="Calibri" w:hAnsi="Calibri"/>
          <w:sz w:val="22"/>
          <w:szCs w:val="22"/>
        </w:rPr>
        <w:tab/>
      </w:r>
      <w:r>
        <w:t>Open REL-16 LTE WIs (non-spectrum)</w:t>
      </w:r>
      <w:r>
        <w:tab/>
      </w:r>
      <w:r>
        <w:fldChar w:fldCharType="begin"/>
      </w:r>
      <w:r>
        <w:instrText xml:space="preserve"> PAGEREF _Toc54810548 \h </w:instrText>
      </w:r>
      <w:r>
        <w:fldChar w:fldCharType="separate"/>
      </w:r>
      <w:r>
        <w:t>138</w:t>
      </w:r>
      <w:r>
        <w:fldChar w:fldCharType="end"/>
      </w:r>
    </w:p>
    <w:p w:rsidR="00C070F9" w:rsidRPr="005E5D0D" w:rsidRDefault="00C070F9">
      <w:pPr>
        <w:pStyle w:val="TOC4"/>
        <w:rPr>
          <w:rFonts w:ascii="Calibri" w:hAnsi="Calibri"/>
          <w:sz w:val="22"/>
          <w:szCs w:val="22"/>
        </w:rPr>
      </w:pPr>
      <w:r>
        <w:t>10.2.1</w:t>
      </w:r>
      <w:r w:rsidRPr="005E5D0D">
        <w:rPr>
          <w:rFonts w:ascii="Calibri" w:hAnsi="Calibri"/>
          <w:sz w:val="22"/>
          <w:szCs w:val="22"/>
        </w:rPr>
        <w:tab/>
      </w:r>
      <w:r>
        <w:t>Perf. part: Additional MTC enh. for LTE [RAN1 WI: LTE_eMTC5-Perf]</w:t>
      </w:r>
      <w:r>
        <w:tab/>
      </w:r>
      <w:r>
        <w:fldChar w:fldCharType="begin"/>
      </w:r>
      <w:r>
        <w:instrText xml:space="preserve"> PAGEREF _Toc54810549 \h </w:instrText>
      </w:r>
      <w:r>
        <w:fldChar w:fldCharType="separate"/>
      </w:r>
      <w:r>
        <w:t>138</w:t>
      </w:r>
      <w:r>
        <w:fldChar w:fldCharType="end"/>
      </w:r>
    </w:p>
    <w:p w:rsidR="00C070F9" w:rsidRPr="005E5D0D" w:rsidRDefault="00C070F9">
      <w:pPr>
        <w:pStyle w:val="TOC4"/>
        <w:rPr>
          <w:rFonts w:ascii="Calibri" w:hAnsi="Calibri"/>
          <w:sz w:val="22"/>
          <w:szCs w:val="22"/>
        </w:rPr>
      </w:pPr>
      <w:r>
        <w:t>10.2.2</w:t>
      </w:r>
      <w:r w:rsidRPr="005E5D0D">
        <w:rPr>
          <w:rFonts w:ascii="Calibri" w:hAnsi="Calibri"/>
          <w:sz w:val="22"/>
          <w:szCs w:val="22"/>
        </w:rPr>
        <w:tab/>
      </w:r>
      <w:r>
        <w:t>Perf. part: Additional enh. for NB-IoT [RAN1 WI: NB_IOTenh3-Perf]</w:t>
      </w:r>
      <w:r>
        <w:tab/>
      </w:r>
      <w:r>
        <w:fldChar w:fldCharType="begin"/>
      </w:r>
      <w:r>
        <w:instrText xml:space="preserve"> PAGEREF _Toc54810550 \h </w:instrText>
      </w:r>
      <w:r>
        <w:fldChar w:fldCharType="separate"/>
      </w:r>
      <w:r>
        <w:t>138</w:t>
      </w:r>
      <w:r>
        <w:fldChar w:fldCharType="end"/>
      </w:r>
    </w:p>
    <w:p w:rsidR="00C070F9" w:rsidRPr="005E5D0D" w:rsidRDefault="00C070F9">
      <w:pPr>
        <w:pStyle w:val="TOC4"/>
        <w:rPr>
          <w:rFonts w:ascii="Calibri" w:hAnsi="Calibri"/>
          <w:sz w:val="22"/>
          <w:szCs w:val="22"/>
        </w:rPr>
      </w:pPr>
      <w:r>
        <w:t>10.2.3</w:t>
      </w:r>
      <w:r w:rsidRPr="005E5D0D">
        <w:rPr>
          <w:rFonts w:ascii="Calibri" w:hAnsi="Calibri"/>
          <w:sz w:val="22"/>
          <w:szCs w:val="22"/>
        </w:rPr>
        <w:tab/>
      </w:r>
      <w:r>
        <w:t>Perf. part: LTE-based 5G terrestrial broadcast [RAN1 WI: LTE_terr_bcast-Perf]</w:t>
      </w:r>
      <w:r>
        <w:tab/>
      </w:r>
      <w:r>
        <w:fldChar w:fldCharType="begin"/>
      </w:r>
      <w:r>
        <w:instrText xml:space="preserve"> PAGEREF _Toc54810551 \h </w:instrText>
      </w:r>
      <w:r>
        <w:fldChar w:fldCharType="separate"/>
      </w:r>
      <w:r>
        <w:t>138</w:t>
      </w:r>
      <w:r>
        <w:fldChar w:fldCharType="end"/>
      </w:r>
    </w:p>
    <w:p w:rsidR="00C070F9" w:rsidRPr="005E5D0D" w:rsidRDefault="00C070F9">
      <w:pPr>
        <w:pStyle w:val="TOC4"/>
        <w:rPr>
          <w:rFonts w:ascii="Calibri" w:hAnsi="Calibri"/>
          <w:sz w:val="22"/>
          <w:szCs w:val="22"/>
        </w:rPr>
      </w:pPr>
      <w:r>
        <w:t>10.2.4</w:t>
      </w:r>
      <w:r w:rsidRPr="005E5D0D">
        <w:rPr>
          <w:rFonts w:ascii="Calibri" w:hAnsi="Calibri"/>
          <w:sz w:val="22"/>
          <w:szCs w:val="22"/>
        </w:rPr>
        <w:tab/>
      </w:r>
      <w:r>
        <w:t>Perf. part: Even further Mobility enh. in E-UTRAN [RAN2 WI: LTE_feMob-Perf]</w:t>
      </w:r>
      <w:r>
        <w:tab/>
      </w:r>
      <w:r>
        <w:fldChar w:fldCharType="begin"/>
      </w:r>
      <w:r>
        <w:instrText xml:space="preserve"> PAGEREF _Toc54810552 \h </w:instrText>
      </w:r>
      <w:r>
        <w:fldChar w:fldCharType="separate"/>
      </w:r>
      <w:r>
        <w:t>139</w:t>
      </w:r>
      <w:r>
        <w:fldChar w:fldCharType="end"/>
      </w:r>
    </w:p>
    <w:p w:rsidR="00C070F9" w:rsidRPr="005E5D0D" w:rsidRDefault="00C070F9">
      <w:pPr>
        <w:pStyle w:val="TOC3"/>
        <w:rPr>
          <w:rFonts w:ascii="Calibri" w:hAnsi="Calibri"/>
          <w:sz w:val="22"/>
          <w:szCs w:val="22"/>
        </w:rPr>
      </w:pPr>
      <w:r>
        <w:t>10.3</w:t>
      </w:r>
      <w:r w:rsidRPr="005E5D0D">
        <w:rPr>
          <w:rFonts w:ascii="Calibri" w:hAnsi="Calibri"/>
          <w:sz w:val="22"/>
          <w:szCs w:val="22"/>
        </w:rPr>
        <w:tab/>
      </w:r>
      <w:r>
        <w:t>Closed REL-16 LTE SIs</w:t>
      </w:r>
      <w:r>
        <w:tab/>
      </w:r>
      <w:r>
        <w:fldChar w:fldCharType="begin"/>
      </w:r>
      <w:r>
        <w:instrText xml:space="preserve"> PAGEREF _Toc54810553 \h </w:instrText>
      </w:r>
      <w:r>
        <w:fldChar w:fldCharType="separate"/>
      </w:r>
      <w:r>
        <w:t>139</w:t>
      </w:r>
      <w:r>
        <w:fldChar w:fldCharType="end"/>
      </w:r>
    </w:p>
    <w:p w:rsidR="00C070F9" w:rsidRPr="005E5D0D" w:rsidRDefault="00C070F9">
      <w:pPr>
        <w:pStyle w:val="TOC3"/>
        <w:rPr>
          <w:rFonts w:ascii="Calibri" w:hAnsi="Calibri"/>
          <w:sz w:val="22"/>
          <w:szCs w:val="22"/>
        </w:rPr>
      </w:pPr>
      <w:r>
        <w:t>10.4</w:t>
      </w:r>
      <w:r w:rsidRPr="005E5D0D">
        <w:rPr>
          <w:rFonts w:ascii="Calibri" w:hAnsi="Calibri"/>
          <w:sz w:val="22"/>
          <w:szCs w:val="22"/>
        </w:rPr>
        <w:tab/>
      </w:r>
      <w:r>
        <w:t>Closed REL-16 LTE WIs</w:t>
      </w:r>
      <w:r>
        <w:tab/>
      </w:r>
      <w:r>
        <w:fldChar w:fldCharType="begin"/>
      </w:r>
      <w:r>
        <w:instrText xml:space="preserve"> PAGEREF _Toc54810554 \h </w:instrText>
      </w:r>
      <w:r>
        <w:fldChar w:fldCharType="separate"/>
      </w:r>
      <w:r>
        <w:t>139</w:t>
      </w:r>
      <w:r>
        <w:fldChar w:fldCharType="end"/>
      </w:r>
    </w:p>
    <w:p w:rsidR="00C070F9" w:rsidRPr="005E5D0D" w:rsidRDefault="00C070F9">
      <w:pPr>
        <w:pStyle w:val="TOC3"/>
        <w:rPr>
          <w:rFonts w:ascii="Calibri" w:hAnsi="Calibri"/>
          <w:sz w:val="22"/>
          <w:szCs w:val="22"/>
        </w:rPr>
      </w:pPr>
      <w:r>
        <w:t>10.5</w:t>
      </w:r>
      <w:r w:rsidRPr="005E5D0D">
        <w:rPr>
          <w:rFonts w:ascii="Calibri" w:hAnsi="Calibri"/>
          <w:sz w:val="22"/>
          <w:szCs w:val="22"/>
        </w:rPr>
        <w:tab/>
      </w:r>
      <w:r>
        <w:t>Small Technical Enhancements and Improvements for REL-16 [TEI16]</w:t>
      </w:r>
      <w:r>
        <w:tab/>
      </w:r>
      <w:r>
        <w:fldChar w:fldCharType="begin"/>
      </w:r>
      <w:r>
        <w:instrText xml:space="preserve"> PAGEREF _Toc54810555 \h </w:instrText>
      </w:r>
      <w:r>
        <w:fldChar w:fldCharType="separate"/>
      </w:r>
      <w:r>
        <w:t>140</w:t>
      </w:r>
      <w:r>
        <w:fldChar w:fldCharType="end"/>
      </w:r>
    </w:p>
    <w:p w:rsidR="00C070F9" w:rsidRPr="005E5D0D" w:rsidRDefault="00C070F9">
      <w:pPr>
        <w:pStyle w:val="TOC3"/>
        <w:rPr>
          <w:rFonts w:ascii="Calibri" w:hAnsi="Calibri"/>
          <w:sz w:val="22"/>
          <w:szCs w:val="22"/>
        </w:rPr>
      </w:pPr>
      <w:r>
        <w:t>10.6</w:t>
      </w:r>
      <w:r w:rsidRPr="005E5D0D">
        <w:rPr>
          <w:rFonts w:ascii="Calibri" w:hAnsi="Calibri"/>
          <w:sz w:val="22"/>
          <w:szCs w:val="22"/>
        </w:rPr>
        <w:tab/>
      </w:r>
      <w:r>
        <w:t>Open REL-17 LTE SIs</w:t>
      </w:r>
      <w:r>
        <w:tab/>
      </w:r>
      <w:r>
        <w:fldChar w:fldCharType="begin"/>
      </w:r>
      <w:r>
        <w:instrText xml:space="preserve"> PAGEREF _Toc54810556 \h </w:instrText>
      </w:r>
      <w:r>
        <w:fldChar w:fldCharType="separate"/>
      </w:r>
      <w:r>
        <w:t>141</w:t>
      </w:r>
      <w:r>
        <w:fldChar w:fldCharType="end"/>
      </w:r>
    </w:p>
    <w:p w:rsidR="00C070F9" w:rsidRPr="005E5D0D" w:rsidRDefault="00C070F9">
      <w:pPr>
        <w:pStyle w:val="TOC4"/>
        <w:rPr>
          <w:rFonts w:ascii="Calibri" w:hAnsi="Calibri"/>
          <w:sz w:val="22"/>
          <w:szCs w:val="22"/>
        </w:rPr>
      </w:pPr>
      <w:r>
        <w:t>10.6.1</w:t>
      </w:r>
      <w:r w:rsidRPr="005E5D0D">
        <w:rPr>
          <w:rFonts w:ascii="Calibri" w:hAnsi="Calibri"/>
          <w:sz w:val="22"/>
          <w:szCs w:val="22"/>
        </w:rPr>
        <w:tab/>
      </w:r>
      <w:r>
        <w:t>Study on NB-IoT/eMTC support for NTN [RAN1 SI: FS_LTE_NBIOT_eMTC_NTN]</w:t>
      </w:r>
      <w:r>
        <w:tab/>
      </w:r>
      <w:r>
        <w:fldChar w:fldCharType="begin"/>
      </w:r>
      <w:r>
        <w:instrText xml:space="preserve"> PAGEREF _Toc54810557 \h </w:instrText>
      </w:r>
      <w:r>
        <w:fldChar w:fldCharType="separate"/>
      </w:r>
      <w:r>
        <w:t>141</w:t>
      </w:r>
      <w:r>
        <w:fldChar w:fldCharType="end"/>
      </w:r>
    </w:p>
    <w:p w:rsidR="00C070F9" w:rsidRPr="005E5D0D" w:rsidRDefault="00C070F9">
      <w:pPr>
        <w:pStyle w:val="TOC3"/>
        <w:rPr>
          <w:rFonts w:ascii="Calibri" w:hAnsi="Calibri"/>
          <w:sz w:val="22"/>
          <w:szCs w:val="22"/>
        </w:rPr>
      </w:pPr>
      <w:r>
        <w:t>10.7</w:t>
      </w:r>
      <w:r w:rsidRPr="005E5D0D">
        <w:rPr>
          <w:rFonts w:ascii="Calibri" w:hAnsi="Calibri"/>
          <w:sz w:val="22"/>
          <w:szCs w:val="22"/>
        </w:rPr>
        <w:tab/>
      </w:r>
      <w:r>
        <w:t>Open REL-17 LTE WIs (non-spectrum)</w:t>
      </w:r>
      <w:r>
        <w:tab/>
      </w:r>
      <w:r>
        <w:fldChar w:fldCharType="begin"/>
      </w:r>
      <w:r>
        <w:instrText xml:space="preserve"> PAGEREF _Toc54810558 \h </w:instrText>
      </w:r>
      <w:r>
        <w:fldChar w:fldCharType="separate"/>
      </w:r>
      <w:r>
        <w:t>142</w:t>
      </w:r>
      <w:r>
        <w:fldChar w:fldCharType="end"/>
      </w:r>
    </w:p>
    <w:p w:rsidR="00C070F9" w:rsidRPr="005E5D0D" w:rsidRDefault="00C070F9">
      <w:pPr>
        <w:pStyle w:val="TOC4"/>
        <w:rPr>
          <w:rFonts w:ascii="Calibri" w:hAnsi="Calibri"/>
          <w:sz w:val="22"/>
          <w:szCs w:val="22"/>
        </w:rPr>
      </w:pPr>
      <w:r>
        <w:t>10.7.1</w:t>
      </w:r>
      <w:r w:rsidRPr="005E5D0D">
        <w:rPr>
          <w:rFonts w:ascii="Calibri" w:hAnsi="Calibri"/>
          <w:sz w:val="22"/>
          <w:szCs w:val="22"/>
        </w:rPr>
        <w:tab/>
      </w:r>
      <w:r>
        <w:t>Additional enh. for NB-IoT and LTE-MTC [RAN1 WI: NB_IOTenh4_LTE_eMTC6]</w:t>
      </w:r>
      <w:r>
        <w:tab/>
      </w:r>
      <w:r>
        <w:fldChar w:fldCharType="begin"/>
      </w:r>
      <w:r>
        <w:instrText xml:space="preserve"> PAGEREF _Toc54810559 \h </w:instrText>
      </w:r>
      <w:r>
        <w:fldChar w:fldCharType="separate"/>
      </w:r>
      <w:r>
        <w:t>142</w:t>
      </w:r>
      <w:r>
        <w:fldChar w:fldCharType="end"/>
      </w:r>
    </w:p>
    <w:p w:rsidR="00C070F9" w:rsidRPr="005E5D0D" w:rsidRDefault="00C070F9">
      <w:pPr>
        <w:pStyle w:val="TOC3"/>
        <w:rPr>
          <w:rFonts w:ascii="Calibri" w:hAnsi="Calibri"/>
          <w:sz w:val="22"/>
          <w:szCs w:val="22"/>
        </w:rPr>
      </w:pPr>
      <w:r>
        <w:t>10.8</w:t>
      </w:r>
      <w:r w:rsidRPr="005E5D0D">
        <w:rPr>
          <w:rFonts w:ascii="Calibri" w:hAnsi="Calibri"/>
          <w:sz w:val="22"/>
          <w:szCs w:val="22"/>
        </w:rPr>
        <w:tab/>
      </w:r>
      <w:r>
        <w:t>Open REL-17 LTE WIs (spectrum related)</w:t>
      </w:r>
      <w:r>
        <w:tab/>
      </w:r>
      <w:r>
        <w:fldChar w:fldCharType="begin"/>
      </w:r>
      <w:r>
        <w:instrText xml:space="preserve"> PAGEREF _Toc54810560 \h </w:instrText>
      </w:r>
      <w:r>
        <w:fldChar w:fldCharType="separate"/>
      </w:r>
      <w:r>
        <w:t>142</w:t>
      </w:r>
      <w:r>
        <w:fldChar w:fldCharType="end"/>
      </w:r>
    </w:p>
    <w:p w:rsidR="00C070F9" w:rsidRPr="005E5D0D" w:rsidRDefault="00C070F9">
      <w:pPr>
        <w:pStyle w:val="TOC4"/>
        <w:rPr>
          <w:rFonts w:ascii="Calibri" w:hAnsi="Calibri"/>
          <w:sz w:val="22"/>
          <w:szCs w:val="22"/>
        </w:rPr>
      </w:pPr>
      <w:r>
        <w:t>10.8.1</w:t>
      </w:r>
      <w:r w:rsidRPr="005E5D0D">
        <w:rPr>
          <w:rFonts w:ascii="Calibri" w:hAnsi="Calibri"/>
          <w:sz w:val="22"/>
          <w:szCs w:val="22"/>
        </w:rPr>
        <w:tab/>
      </w:r>
      <w:r>
        <w:t>Additional LTE bands for UE cat. M1/M2/NB1/NB2 in Rel-17 [new RAN4 WI: LTE_bands_R17_M1_M2_NB1_NB2]</w:t>
      </w:r>
      <w:r>
        <w:tab/>
      </w:r>
      <w:r>
        <w:fldChar w:fldCharType="begin"/>
      </w:r>
      <w:r>
        <w:instrText xml:space="preserve"> PAGEREF _Toc54810561 \h </w:instrText>
      </w:r>
      <w:r>
        <w:fldChar w:fldCharType="separate"/>
      </w:r>
      <w:r>
        <w:t>142</w:t>
      </w:r>
      <w:r>
        <w:fldChar w:fldCharType="end"/>
      </w:r>
    </w:p>
    <w:p w:rsidR="00C070F9" w:rsidRPr="005E5D0D" w:rsidRDefault="00C070F9">
      <w:pPr>
        <w:pStyle w:val="TOC4"/>
        <w:rPr>
          <w:rFonts w:ascii="Calibri" w:hAnsi="Calibri"/>
          <w:sz w:val="22"/>
          <w:szCs w:val="22"/>
        </w:rPr>
      </w:pPr>
      <w:r>
        <w:t>10.8.2</w:t>
      </w:r>
      <w:r w:rsidRPr="005E5D0D">
        <w:rPr>
          <w:rFonts w:ascii="Calibri" w:hAnsi="Calibri"/>
          <w:sz w:val="22"/>
          <w:szCs w:val="22"/>
        </w:rPr>
        <w:tab/>
      </w:r>
      <w:r>
        <w:t>Modification of LTE Band 24 Specs to comply with updated regulatory emission limits [new RAN4 WI: LTE_B24_mod]</w:t>
      </w:r>
      <w:r>
        <w:tab/>
      </w:r>
      <w:r>
        <w:fldChar w:fldCharType="begin"/>
      </w:r>
      <w:r>
        <w:instrText xml:space="preserve"> PAGEREF _Toc54810562 \h </w:instrText>
      </w:r>
      <w:r>
        <w:fldChar w:fldCharType="separate"/>
      </w:r>
      <w:r>
        <w:t>142</w:t>
      </w:r>
      <w:r>
        <w:fldChar w:fldCharType="end"/>
      </w:r>
    </w:p>
    <w:p w:rsidR="00C070F9" w:rsidRPr="005E5D0D" w:rsidRDefault="00C070F9">
      <w:pPr>
        <w:pStyle w:val="TOC4"/>
        <w:rPr>
          <w:rFonts w:ascii="Calibri" w:hAnsi="Calibri"/>
          <w:sz w:val="22"/>
          <w:szCs w:val="22"/>
        </w:rPr>
      </w:pPr>
      <w:r>
        <w:t>10.8.3</w:t>
      </w:r>
      <w:r w:rsidRPr="005E5D0D">
        <w:rPr>
          <w:rFonts w:ascii="Calibri" w:hAnsi="Calibri"/>
          <w:sz w:val="22"/>
          <w:szCs w:val="22"/>
        </w:rPr>
        <w:tab/>
      </w:r>
      <w:r>
        <w:t>LTE CA related basket WIs</w:t>
      </w:r>
      <w:r>
        <w:tab/>
      </w:r>
      <w:r>
        <w:fldChar w:fldCharType="begin"/>
      </w:r>
      <w:r>
        <w:instrText xml:space="preserve"> PAGEREF _Toc54810563 \h </w:instrText>
      </w:r>
      <w:r>
        <w:fldChar w:fldCharType="separate"/>
      </w:r>
      <w:r>
        <w:t>143</w:t>
      </w:r>
      <w:r>
        <w:fldChar w:fldCharType="end"/>
      </w:r>
    </w:p>
    <w:p w:rsidR="00C070F9" w:rsidRPr="005E5D0D" w:rsidRDefault="00C070F9">
      <w:pPr>
        <w:pStyle w:val="TOC5"/>
        <w:rPr>
          <w:rFonts w:ascii="Calibri" w:hAnsi="Calibri"/>
          <w:sz w:val="22"/>
          <w:szCs w:val="22"/>
        </w:rPr>
      </w:pPr>
      <w:r>
        <w:t>10.8.3.1</w:t>
      </w:r>
      <w:r w:rsidRPr="005E5D0D">
        <w:rPr>
          <w:rFonts w:ascii="Calibri" w:hAnsi="Calibri"/>
          <w:sz w:val="22"/>
          <w:szCs w:val="22"/>
        </w:rPr>
        <w:tab/>
      </w:r>
      <w:r>
        <w:t>Rel-17 LTE inter-band CA for 2 bands DL with 1 band UL [new RAN4 WI: LTE_CA_R17_2BDL_1BUL]</w:t>
      </w:r>
      <w:r>
        <w:tab/>
      </w:r>
      <w:r>
        <w:fldChar w:fldCharType="begin"/>
      </w:r>
      <w:r>
        <w:instrText xml:space="preserve"> PAGEREF _Toc54810564 \h </w:instrText>
      </w:r>
      <w:r>
        <w:fldChar w:fldCharType="separate"/>
      </w:r>
      <w:r>
        <w:t>143</w:t>
      </w:r>
      <w:r>
        <w:fldChar w:fldCharType="end"/>
      </w:r>
    </w:p>
    <w:p w:rsidR="00C070F9" w:rsidRPr="005E5D0D" w:rsidRDefault="00C070F9">
      <w:pPr>
        <w:pStyle w:val="TOC5"/>
        <w:rPr>
          <w:rFonts w:ascii="Calibri" w:hAnsi="Calibri"/>
          <w:sz w:val="22"/>
          <w:szCs w:val="22"/>
        </w:rPr>
      </w:pPr>
      <w:r>
        <w:t>10.8.3.2</w:t>
      </w:r>
      <w:r w:rsidRPr="005E5D0D">
        <w:rPr>
          <w:rFonts w:ascii="Calibri" w:hAnsi="Calibri"/>
          <w:sz w:val="22"/>
          <w:szCs w:val="22"/>
        </w:rPr>
        <w:tab/>
      </w:r>
      <w:r>
        <w:t>Rel-17 LTE inter-band CA for 3 bands DL with 1 band UL [new RAN4 WI: LTE_CA_R17_3BDL_1BUL]</w:t>
      </w:r>
      <w:r>
        <w:tab/>
      </w:r>
      <w:r>
        <w:fldChar w:fldCharType="begin"/>
      </w:r>
      <w:r>
        <w:instrText xml:space="preserve"> PAGEREF _Toc54810565 \h </w:instrText>
      </w:r>
      <w:r>
        <w:fldChar w:fldCharType="separate"/>
      </w:r>
      <w:r>
        <w:t>143</w:t>
      </w:r>
      <w:r>
        <w:fldChar w:fldCharType="end"/>
      </w:r>
    </w:p>
    <w:p w:rsidR="00C070F9" w:rsidRPr="005E5D0D" w:rsidRDefault="00C070F9">
      <w:pPr>
        <w:pStyle w:val="TOC5"/>
        <w:rPr>
          <w:rFonts w:ascii="Calibri" w:hAnsi="Calibri"/>
          <w:sz w:val="22"/>
          <w:szCs w:val="22"/>
        </w:rPr>
      </w:pPr>
      <w:r>
        <w:t>10.8.3.3</w:t>
      </w:r>
      <w:r w:rsidRPr="005E5D0D">
        <w:rPr>
          <w:rFonts w:ascii="Calibri" w:hAnsi="Calibri"/>
          <w:sz w:val="22"/>
          <w:szCs w:val="22"/>
        </w:rPr>
        <w:tab/>
      </w:r>
      <w:r>
        <w:t>Rel-17 LTE inter-band CA for x bands DL (x=4, 5) with 1 band UL [new RAN4 WI: LTE_CA_R17_xBDL_1BUL]</w:t>
      </w:r>
      <w:r>
        <w:tab/>
      </w:r>
      <w:r>
        <w:fldChar w:fldCharType="begin"/>
      </w:r>
      <w:r>
        <w:instrText xml:space="preserve"> PAGEREF _Toc54810566 \h </w:instrText>
      </w:r>
      <w:r>
        <w:fldChar w:fldCharType="separate"/>
      </w:r>
      <w:r>
        <w:t>143</w:t>
      </w:r>
      <w:r>
        <w:fldChar w:fldCharType="end"/>
      </w:r>
    </w:p>
    <w:p w:rsidR="00C070F9" w:rsidRPr="005E5D0D" w:rsidRDefault="00C070F9">
      <w:pPr>
        <w:pStyle w:val="TOC5"/>
        <w:rPr>
          <w:rFonts w:ascii="Calibri" w:hAnsi="Calibri"/>
          <w:sz w:val="22"/>
          <w:szCs w:val="22"/>
        </w:rPr>
      </w:pPr>
      <w:r>
        <w:lastRenderedPageBreak/>
        <w:t>10.8.3.4</w:t>
      </w:r>
      <w:r w:rsidRPr="005E5D0D">
        <w:rPr>
          <w:rFonts w:ascii="Calibri" w:hAnsi="Calibri"/>
          <w:sz w:val="22"/>
          <w:szCs w:val="22"/>
        </w:rPr>
        <w:tab/>
      </w:r>
      <w:r>
        <w:t>Rel-17 LTE inter-band CA for 2 bands DL with 2 bands UL [new RAN4 WI: LTE_CA_R17_2BDL_2BUL]</w:t>
      </w:r>
      <w:r>
        <w:tab/>
      </w:r>
      <w:r>
        <w:fldChar w:fldCharType="begin"/>
      </w:r>
      <w:r>
        <w:instrText xml:space="preserve"> PAGEREF _Toc54810567 \h </w:instrText>
      </w:r>
      <w:r>
        <w:fldChar w:fldCharType="separate"/>
      </w:r>
      <w:r>
        <w:t>144</w:t>
      </w:r>
      <w:r>
        <w:fldChar w:fldCharType="end"/>
      </w:r>
    </w:p>
    <w:p w:rsidR="00C070F9" w:rsidRPr="005E5D0D" w:rsidRDefault="00C070F9">
      <w:pPr>
        <w:pStyle w:val="TOC5"/>
        <w:rPr>
          <w:rFonts w:ascii="Calibri" w:hAnsi="Calibri"/>
          <w:sz w:val="22"/>
          <w:szCs w:val="22"/>
        </w:rPr>
      </w:pPr>
      <w:r>
        <w:t>10.8.3.5</w:t>
      </w:r>
      <w:r w:rsidRPr="005E5D0D">
        <w:rPr>
          <w:rFonts w:ascii="Calibri" w:hAnsi="Calibri"/>
          <w:sz w:val="22"/>
          <w:szCs w:val="22"/>
        </w:rPr>
        <w:tab/>
      </w:r>
      <w:r>
        <w:t>Rel-17 LTE inter-band CA for x bands DL (x= 3, 4, 5) with 2 bands UL [new RAN4 WI: LTE_CA_R17_xBDL_2BUL]</w:t>
      </w:r>
      <w:r>
        <w:tab/>
      </w:r>
      <w:r>
        <w:fldChar w:fldCharType="begin"/>
      </w:r>
      <w:r>
        <w:instrText xml:space="preserve"> PAGEREF _Toc54810568 \h </w:instrText>
      </w:r>
      <w:r>
        <w:fldChar w:fldCharType="separate"/>
      </w:r>
      <w:r>
        <w:t>144</w:t>
      </w:r>
      <w:r>
        <w:fldChar w:fldCharType="end"/>
      </w:r>
    </w:p>
    <w:p w:rsidR="00C070F9" w:rsidRPr="005E5D0D" w:rsidRDefault="00C070F9">
      <w:pPr>
        <w:pStyle w:val="TOC3"/>
        <w:rPr>
          <w:rFonts w:ascii="Calibri" w:hAnsi="Calibri"/>
          <w:sz w:val="22"/>
          <w:szCs w:val="22"/>
        </w:rPr>
      </w:pPr>
      <w:r>
        <w:t>10.9</w:t>
      </w:r>
      <w:r w:rsidRPr="005E5D0D">
        <w:rPr>
          <w:rFonts w:ascii="Calibri" w:hAnsi="Calibri"/>
          <w:sz w:val="22"/>
          <w:szCs w:val="22"/>
        </w:rPr>
        <w:tab/>
      </w:r>
      <w:r>
        <w:t>LTE UE capabilities/UE categories</w:t>
      </w:r>
      <w:r>
        <w:tab/>
      </w:r>
      <w:r>
        <w:fldChar w:fldCharType="begin"/>
      </w:r>
      <w:r>
        <w:instrText xml:space="preserve"> PAGEREF _Toc54810569 \h </w:instrText>
      </w:r>
      <w:r>
        <w:fldChar w:fldCharType="separate"/>
      </w:r>
      <w:r>
        <w:t>144</w:t>
      </w:r>
      <w:r>
        <w:fldChar w:fldCharType="end"/>
      </w:r>
    </w:p>
    <w:p w:rsidR="00C070F9" w:rsidRPr="005E5D0D" w:rsidRDefault="00C070F9">
      <w:pPr>
        <w:pStyle w:val="TOC2"/>
        <w:rPr>
          <w:rFonts w:ascii="Calibri" w:hAnsi="Calibri"/>
          <w:sz w:val="22"/>
          <w:szCs w:val="22"/>
        </w:rPr>
      </w:pPr>
      <w:r>
        <w:t>11</w:t>
      </w:r>
      <w:r w:rsidRPr="005E5D0D">
        <w:rPr>
          <w:rFonts w:ascii="Calibri" w:hAnsi="Calibri"/>
          <w:sz w:val="22"/>
          <w:szCs w:val="22"/>
        </w:rPr>
        <w:tab/>
      </w:r>
      <w:r>
        <w:t>UMTS</w:t>
      </w:r>
      <w:r>
        <w:tab/>
      </w:r>
      <w:r>
        <w:fldChar w:fldCharType="begin"/>
      </w:r>
      <w:r>
        <w:instrText xml:space="preserve"> PAGEREF _Toc54810570 \h </w:instrText>
      </w:r>
      <w:r>
        <w:fldChar w:fldCharType="separate"/>
      </w:r>
      <w:r>
        <w:t>145</w:t>
      </w:r>
      <w:r>
        <w:fldChar w:fldCharType="end"/>
      </w:r>
    </w:p>
    <w:p w:rsidR="00C070F9" w:rsidRPr="005E5D0D" w:rsidRDefault="00C070F9">
      <w:pPr>
        <w:pStyle w:val="TOC2"/>
        <w:rPr>
          <w:rFonts w:ascii="Calibri" w:hAnsi="Calibri"/>
          <w:sz w:val="22"/>
          <w:szCs w:val="22"/>
        </w:rPr>
      </w:pPr>
      <w:r>
        <w:t>12</w:t>
      </w:r>
      <w:r w:rsidRPr="005E5D0D">
        <w:rPr>
          <w:rFonts w:ascii="Calibri" w:hAnsi="Calibri"/>
          <w:sz w:val="22"/>
          <w:szCs w:val="22"/>
        </w:rPr>
        <w:tab/>
      </w:r>
      <w:r>
        <w:t>GERAN</w:t>
      </w:r>
      <w:r>
        <w:tab/>
      </w:r>
      <w:r>
        <w:fldChar w:fldCharType="begin"/>
      </w:r>
      <w:r>
        <w:instrText xml:space="preserve"> PAGEREF _Toc54810571 \h </w:instrText>
      </w:r>
      <w:r>
        <w:fldChar w:fldCharType="separate"/>
      </w:r>
      <w:r>
        <w:t>147</w:t>
      </w:r>
      <w:r>
        <w:fldChar w:fldCharType="end"/>
      </w:r>
    </w:p>
    <w:p w:rsidR="00C070F9" w:rsidRPr="005E5D0D" w:rsidRDefault="00C070F9">
      <w:pPr>
        <w:pStyle w:val="TOC2"/>
        <w:rPr>
          <w:rFonts w:ascii="Calibri" w:hAnsi="Calibri"/>
          <w:sz w:val="22"/>
          <w:szCs w:val="22"/>
        </w:rPr>
      </w:pPr>
      <w:r>
        <w:t>13</w:t>
      </w:r>
      <w:r w:rsidRPr="005E5D0D">
        <w:rPr>
          <w:rFonts w:ascii="Calibri" w:hAnsi="Calibri"/>
          <w:sz w:val="22"/>
          <w:szCs w:val="22"/>
        </w:rPr>
        <w:tab/>
      </w:r>
      <w:r>
        <w:t>New and open RAN5 UE Conformance testing WIs and SIs</w:t>
      </w:r>
      <w:r>
        <w:tab/>
      </w:r>
      <w:r>
        <w:fldChar w:fldCharType="begin"/>
      </w:r>
      <w:r>
        <w:instrText xml:space="preserve"> PAGEREF _Toc54810572 \h </w:instrText>
      </w:r>
      <w:r>
        <w:fldChar w:fldCharType="separate"/>
      </w:r>
      <w:r>
        <w:t>147</w:t>
      </w:r>
      <w:r>
        <w:fldChar w:fldCharType="end"/>
      </w:r>
    </w:p>
    <w:p w:rsidR="00C070F9" w:rsidRPr="005E5D0D" w:rsidRDefault="00C070F9">
      <w:pPr>
        <w:pStyle w:val="TOC3"/>
        <w:rPr>
          <w:rFonts w:ascii="Calibri" w:hAnsi="Calibri"/>
          <w:sz w:val="22"/>
          <w:szCs w:val="22"/>
        </w:rPr>
      </w:pPr>
      <w:r>
        <w:t>13.1</w:t>
      </w:r>
      <w:r w:rsidRPr="005E5D0D">
        <w:rPr>
          <w:rFonts w:ascii="Calibri" w:hAnsi="Calibri"/>
          <w:sz w:val="22"/>
          <w:szCs w:val="22"/>
        </w:rPr>
        <w:tab/>
      </w:r>
      <w:r>
        <w:t>New WI/SI proposals for UE conformance testing (led by RAN5)</w:t>
      </w:r>
      <w:r>
        <w:tab/>
      </w:r>
      <w:r>
        <w:fldChar w:fldCharType="begin"/>
      </w:r>
      <w:r>
        <w:instrText xml:space="preserve"> PAGEREF _Toc54810573 \h </w:instrText>
      </w:r>
      <w:r>
        <w:fldChar w:fldCharType="separate"/>
      </w:r>
      <w:r>
        <w:t>147</w:t>
      </w:r>
      <w:r>
        <w:fldChar w:fldCharType="end"/>
      </w:r>
    </w:p>
    <w:p w:rsidR="00C070F9" w:rsidRPr="005E5D0D" w:rsidRDefault="00C070F9">
      <w:pPr>
        <w:pStyle w:val="TOC3"/>
        <w:rPr>
          <w:rFonts w:ascii="Calibri" w:hAnsi="Calibri"/>
          <w:sz w:val="22"/>
          <w:szCs w:val="22"/>
        </w:rPr>
      </w:pPr>
      <w:r>
        <w:t>13.2</w:t>
      </w:r>
      <w:r w:rsidRPr="005E5D0D">
        <w:rPr>
          <w:rFonts w:ascii="Calibri" w:hAnsi="Calibri"/>
          <w:sz w:val="22"/>
          <w:szCs w:val="22"/>
        </w:rPr>
        <w:tab/>
      </w:r>
      <w:r>
        <w:t>Open Rel-14 WIs</w:t>
      </w:r>
      <w:r>
        <w:tab/>
      </w:r>
      <w:r>
        <w:fldChar w:fldCharType="begin"/>
      </w:r>
      <w:r>
        <w:instrText xml:space="preserve"> PAGEREF _Toc54810574 \h </w:instrText>
      </w:r>
      <w:r>
        <w:fldChar w:fldCharType="separate"/>
      </w:r>
      <w:r>
        <w:t>149</w:t>
      </w:r>
      <w:r>
        <w:fldChar w:fldCharType="end"/>
      </w:r>
    </w:p>
    <w:p w:rsidR="00C070F9" w:rsidRPr="005E5D0D" w:rsidRDefault="00C070F9">
      <w:pPr>
        <w:pStyle w:val="TOC4"/>
        <w:rPr>
          <w:rFonts w:ascii="Calibri" w:hAnsi="Calibri"/>
          <w:sz w:val="22"/>
          <w:szCs w:val="22"/>
        </w:rPr>
      </w:pPr>
      <w:r>
        <w:t>13.2.1</w:t>
      </w:r>
      <w:r w:rsidRPr="005E5D0D">
        <w:rPr>
          <w:rFonts w:ascii="Calibri" w:hAnsi="Calibri"/>
          <w:sz w:val="22"/>
          <w:szCs w:val="22"/>
        </w:rPr>
        <w:tab/>
      </w:r>
      <w:r>
        <w:t>UE Conf. Test Aspects - Rel-14 CA configurations [LTE_CA_R14-UEConTest]</w:t>
      </w:r>
      <w:r>
        <w:tab/>
      </w:r>
      <w:r>
        <w:fldChar w:fldCharType="begin"/>
      </w:r>
      <w:r>
        <w:instrText xml:space="preserve"> PAGEREF _Toc54810575 \h </w:instrText>
      </w:r>
      <w:r>
        <w:fldChar w:fldCharType="separate"/>
      </w:r>
      <w:r>
        <w:t>149</w:t>
      </w:r>
      <w:r>
        <w:fldChar w:fldCharType="end"/>
      </w:r>
    </w:p>
    <w:p w:rsidR="00C070F9" w:rsidRPr="005E5D0D" w:rsidRDefault="00C070F9">
      <w:pPr>
        <w:pStyle w:val="TOC4"/>
        <w:rPr>
          <w:rFonts w:ascii="Calibri" w:hAnsi="Calibri"/>
          <w:sz w:val="22"/>
          <w:szCs w:val="22"/>
        </w:rPr>
      </w:pPr>
      <w:r>
        <w:t>13.2.2</w:t>
      </w:r>
      <w:r w:rsidRPr="005E5D0D">
        <w:rPr>
          <w:rFonts w:ascii="Calibri" w:hAnsi="Calibri"/>
          <w:sz w:val="22"/>
          <w:szCs w:val="22"/>
        </w:rPr>
        <w:tab/>
      </w:r>
      <w:r>
        <w:t>UE Conf. Test Aspects - Mission Critical Improvements [MCImp-UEConTest]</w:t>
      </w:r>
      <w:r>
        <w:tab/>
      </w:r>
      <w:r>
        <w:fldChar w:fldCharType="begin"/>
      </w:r>
      <w:r>
        <w:instrText xml:space="preserve"> PAGEREF _Toc54810576 \h </w:instrText>
      </w:r>
      <w:r>
        <w:fldChar w:fldCharType="separate"/>
      </w:r>
      <w:r>
        <w:t>149</w:t>
      </w:r>
      <w:r>
        <w:fldChar w:fldCharType="end"/>
      </w:r>
    </w:p>
    <w:p w:rsidR="00C070F9" w:rsidRPr="005E5D0D" w:rsidRDefault="00C070F9">
      <w:pPr>
        <w:pStyle w:val="TOC4"/>
        <w:rPr>
          <w:rFonts w:ascii="Calibri" w:hAnsi="Calibri"/>
          <w:sz w:val="22"/>
          <w:szCs w:val="22"/>
        </w:rPr>
      </w:pPr>
      <w:r>
        <w:t>13.2.3</w:t>
      </w:r>
      <w:r w:rsidRPr="005E5D0D">
        <w:rPr>
          <w:rFonts w:ascii="Calibri" w:hAnsi="Calibri"/>
          <w:sz w:val="22"/>
          <w:szCs w:val="22"/>
        </w:rPr>
        <w:tab/>
      </w:r>
      <w:r>
        <w:t>UE Conf. Test Aspects - Enh. on FD-MIMO for LTE [LTE_eFDMIMO-UEConTest]</w:t>
      </w:r>
      <w:r>
        <w:tab/>
      </w:r>
      <w:r>
        <w:fldChar w:fldCharType="begin"/>
      </w:r>
      <w:r>
        <w:instrText xml:space="preserve"> PAGEREF _Toc54810577 \h </w:instrText>
      </w:r>
      <w:r>
        <w:fldChar w:fldCharType="separate"/>
      </w:r>
      <w:r>
        <w:t>150</w:t>
      </w:r>
      <w:r>
        <w:fldChar w:fldCharType="end"/>
      </w:r>
    </w:p>
    <w:p w:rsidR="00C070F9" w:rsidRPr="005E5D0D" w:rsidRDefault="00C070F9">
      <w:pPr>
        <w:pStyle w:val="TOC3"/>
        <w:rPr>
          <w:rFonts w:ascii="Calibri" w:hAnsi="Calibri"/>
          <w:sz w:val="22"/>
          <w:szCs w:val="22"/>
        </w:rPr>
      </w:pPr>
      <w:r>
        <w:t>13.3</w:t>
      </w:r>
      <w:r w:rsidRPr="005E5D0D">
        <w:rPr>
          <w:rFonts w:ascii="Calibri" w:hAnsi="Calibri"/>
          <w:sz w:val="22"/>
          <w:szCs w:val="22"/>
        </w:rPr>
        <w:tab/>
      </w:r>
      <w:r>
        <w:t>Open Rel-15 WIs</w:t>
      </w:r>
      <w:r>
        <w:tab/>
      </w:r>
      <w:r>
        <w:fldChar w:fldCharType="begin"/>
      </w:r>
      <w:r>
        <w:instrText xml:space="preserve"> PAGEREF _Toc54810578 \h </w:instrText>
      </w:r>
      <w:r>
        <w:fldChar w:fldCharType="separate"/>
      </w:r>
      <w:r>
        <w:t>151</w:t>
      </w:r>
      <w:r>
        <w:fldChar w:fldCharType="end"/>
      </w:r>
    </w:p>
    <w:p w:rsidR="00C070F9" w:rsidRPr="005E5D0D" w:rsidRDefault="00C070F9">
      <w:pPr>
        <w:pStyle w:val="TOC4"/>
        <w:rPr>
          <w:rFonts w:ascii="Calibri" w:hAnsi="Calibri"/>
          <w:sz w:val="22"/>
          <w:szCs w:val="22"/>
        </w:rPr>
      </w:pPr>
      <w:r>
        <w:t>13.3.1</w:t>
      </w:r>
      <w:r w:rsidRPr="005E5D0D">
        <w:rPr>
          <w:rFonts w:ascii="Calibri" w:hAnsi="Calibri"/>
          <w:sz w:val="22"/>
          <w:szCs w:val="22"/>
        </w:rPr>
        <w:tab/>
      </w:r>
      <w:r>
        <w:t>UE Conf. Test Aspects - 5G system with NR and LTE [5GS_NR_LTE-UEConTest]</w:t>
      </w:r>
      <w:r>
        <w:tab/>
      </w:r>
      <w:r>
        <w:fldChar w:fldCharType="begin"/>
      </w:r>
      <w:r>
        <w:instrText xml:space="preserve"> PAGEREF _Toc54810579 \h </w:instrText>
      </w:r>
      <w:r>
        <w:fldChar w:fldCharType="separate"/>
      </w:r>
      <w:r>
        <w:t>151</w:t>
      </w:r>
      <w:r>
        <w:fldChar w:fldCharType="end"/>
      </w:r>
    </w:p>
    <w:p w:rsidR="00C070F9" w:rsidRPr="005E5D0D" w:rsidRDefault="00C070F9">
      <w:pPr>
        <w:pStyle w:val="TOC4"/>
        <w:rPr>
          <w:rFonts w:ascii="Calibri" w:hAnsi="Calibri"/>
          <w:sz w:val="22"/>
          <w:szCs w:val="22"/>
        </w:rPr>
      </w:pPr>
      <w:r>
        <w:t>13.3.2</w:t>
      </w:r>
      <w:r w:rsidRPr="005E5D0D">
        <w:rPr>
          <w:rFonts w:ascii="Calibri" w:hAnsi="Calibri"/>
          <w:sz w:val="22"/>
          <w:szCs w:val="22"/>
        </w:rPr>
        <w:tab/>
      </w:r>
      <w:r>
        <w:t>UE Conf. Test Aspects - Rel-15 CA configurations [LTE_CA_R15-UEConTest]</w:t>
      </w:r>
      <w:r>
        <w:tab/>
      </w:r>
      <w:r>
        <w:fldChar w:fldCharType="begin"/>
      </w:r>
      <w:r>
        <w:instrText xml:space="preserve"> PAGEREF _Toc54810580 \h </w:instrText>
      </w:r>
      <w:r>
        <w:fldChar w:fldCharType="separate"/>
      </w:r>
      <w:r>
        <w:t>153</w:t>
      </w:r>
      <w:r>
        <w:fldChar w:fldCharType="end"/>
      </w:r>
    </w:p>
    <w:p w:rsidR="00C070F9" w:rsidRPr="005E5D0D" w:rsidRDefault="00C070F9">
      <w:pPr>
        <w:pStyle w:val="TOC4"/>
        <w:rPr>
          <w:rFonts w:ascii="Calibri" w:hAnsi="Calibri"/>
          <w:sz w:val="22"/>
          <w:szCs w:val="22"/>
        </w:rPr>
      </w:pPr>
      <w:r>
        <w:t>13.3.3</w:t>
      </w:r>
      <w:r w:rsidRPr="005E5D0D">
        <w:rPr>
          <w:rFonts w:ascii="Calibri" w:hAnsi="Calibri"/>
          <w:sz w:val="22"/>
          <w:szCs w:val="22"/>
        </w:rPr>
        <w:tab/>
      </w:r>
      <w:r>
        <w:t>UE Conf. Test Aspects - Shortened TTI and processing time for LTE [LTE_sTTIandPT-UEConTest]</w:t>
      </w:r>
      <w:r>
        <w:tab/>
      </w:r>
      <w:r>
        <w:fldChar w:fldCharType="begin"/>
      </w:r>
      <w:r>
        <w:instrText xml:space="preserve"> PAGEREF _Toc54810581 \h </w:instrText>
      </w:r>
      <w:r>
        <w:fldChar w:fldCharType="separate"/>
      </w:r>
      <w:r>
        <w:t>153</w:t>
      </w:r>
      <w:r>
        <w:fldChar w:fldCharType="end"/>
      </w:r>
    </w:p>
    <w:p w:rsidR="00C070F9" w:rsidRPr="005E5D0D" w:rsidRDefault="00C070F9">
      <w:pPr>
        <w:pStyle w:val="TOC4"/>
        <w:rPr>
          <w:rFonts w:ascii="Calibri" w:hAnsi="Calibri"/>
          <w:sz w:val="22"/>
          <w:szCs w:val="22"/>
        </w:rPr>
      </w:pPr>
      <w:r>
        <w:t>13.3.4</w:t>
      </w:r>
      <w:r w:rsidRPr="005E5D0D">
        <w:rPr>
          <w:rFonts w:ascii="Calibri" w:hAnsi="Calibri"/>
          <w:sz w:val="22"/>
          <w:szCs w:val="22"/>
        </w:rPr>
        <w:tab/>
      </w:r>
      <w:r>
        <w:t>UE Conf. Test Aspects - Enhancing LTE CA Utilization [LTE_euCA-UEConTest]</w:t>
      </w:r>
      <w:r>
        <w:tab/>
      </w:r>
      <w:r>
        <w:fldChar w:fldCharType="begin"/>
      </w:r>
      <w:r>
        <w:instrText xml:space="preserve"> PAGEREF _Toc54810582 \h </w:instrText>
      </w:r>
      <w:r>
        <w:fldChar w:fldCharType="separate"/>
      </w:r>
      <w:r>
        <w:t>153</w:t>
      </w:r>
      <w:r>
        <w:fldChar w:fldCharType="end"/>
      </w:r>
    </w:p>
    <w:p w:rsidR="00C070F9" w:rsidRPr="005E5D0D" w:rsidRDefault="00C070F9">
      <w:pPr>
        <w:pStyle w:val="TOC4"/>
        <w:rPr>
          <w:rFonts w:ascii="Calibri" w:hAnsi="Calibri"/>
          <w:sz w:val="22"/>
          <w:szCs w:val="22"/>
        </w:rPr>
      </w:pPr>
      <w:r>
        <w:t>13.3.5</w:t>
      </w:r>
      <w:r w:rsidRPr="005E5D0D">
        <w:rPr>
          <w:rFonts w:ascii="Calibri" w:hAnsi="Calibri"/>
          <w:sz w:val="22"/>
          <w:szCs w:val="22"/>
        </w:rPr>
        <w:tab/>
      </w:r>
      <w:r>
        <w:t>UE Conf. Test Aspects - LTE Adv. high power TDD UE (PC2) for Rel-15 [LTE_TDD_HPUE_R15-UEConTest]</w:t>
      </w:r>
      <w:r>
        <w:tab/>
      </w:r>
      <w:r>
        <w:fldChar w:fldCharType="begin"/>
      </w:r>
      <w:r>
        <w:instrText xml:space="preserve"> PAGEREF _Toc54810583 \h </w:instrText>
      </w:r>
      <w:r>
        <w:fldChar w:fldCharType="separate"/>
      </w:r>
      <w:r>
        <w:t>154</w:t>
      </w:r>
      <w:r>
        <w:fldChar w:fldCharType="end"/>
      </w:r>
    </w:p>
    <w:p w:rsidR="00C070F9" w:rsidRPr="005E5D0D" w:rsidRDefault="00C070F9">
      <w:pPr>
        <w:pStyle w:val="TOC4"/>
        <w:rPr>
          <w:rFonts w:ascii="Calibri" w:hAnsi="Calibri"/>
          <w:sz w:val="22"/>
          <w:szCs w:val="22"/>
        </w:rPr>
      </w:pPr>
      <w:r>
        <w:t>13.3.6</w:t>
      </w:r>
      <w:r w:rsidRPr="005E5D0D">
        <w:rPr>
          <w:rFonts w:ascii="Calibri" w:hAnsi="Calibri"/>
          <w:sz w:val="22"/>
          <w:szCs w:val="22"/>
        </w:rPr>
        <w:tab/>
      </w:r>
      <w:r>
        <w:t>UE Conf. Test Aspects - Further NB-IoT enh. [NB_IOTenh2-UEConTest]</w:t>
      </w:r>
      <w:r>
        <w:tab/>
      </w:r>
      <w:r>
        <w:fldChar w:fldCharType="begin"/>
      </w:r>
      <w:r>
        <w:instrText xml:space="preserve"> PAGEREF _Toc54810584 \h </w:instrText>
      </w:r>
      <w:r>
        <w:fldChar w:fldCharType="separate"/>
      </w:r>
      <w:r>
        <w:t>154</w:t>
      </w:r>
      <w:r>
        <w:fldChar w:fldCharType="end"/>
      </w:r>
    </w:p>
    <w:p w:rsidR="00C070F9" w:rsidRPr="005E5D0D" w:rsidRDefault="00C070F9">
      <w:pPr>
        <w:pStyle w:val="TOC4"/>
        <w:rPr>
          <w:rFonts w:ascii="Calibri" w:hAnsi="Calibri"/>
          <w:sz w:val="22"/>
          <w:szCs w:val="22"/>
        </w:rPr>
      </w:pPr>
      <w:r>
        <w:t>13.3.7</w:t>
      </w:r>
      <w:r w:rsidRPr="005E5D0D">
        <w:rPr>
          <w:rFonts w:ascii="Calibri" w:hAnsi="Calibri"/>
          <w:sz w:val="22"/>
          <w:szCs w:val="22"/>
        </w:rPr>
        <w:tab/>
      </w:r>
      <w:r>
        <w:t>UE Conf. Test Aspects - Even further enh. MTC for LTE [LTE_eMTC4-UEConTest]</w:t>
      </w:r>
      <w:r>
        <w:tab/>
      </w:r>
      <w:r>
        <w:fldChar w:fldCharType="begin"/>
      </w:r>
      <w:r>
        <w:instrText xml:space="preserve"> PAGEREF _Toc54810585 \h </w:instrText>
      </w:r>
      <w:r>
        <w:fldChar w:fldCharType="separate"/>
      </w:r>
      <w:r>
        <w:t>154</w:t>
      </w:r>
      <w:r>
        <w:fldChar w:fldCharType="end"/>
      </w:r>
    </w:p>
    <w:p w:rsidR="00C070F9" w:rsidRPr="005E5D0D" w:rsidRDefault="00C070F9">
      <w:pPr>
        <w:pStyle w:val="TOC3"/>
        <w:rPr>
          <w:rFonts w:ascii="Calibri" w:hAnsi="Calibri"/>
          <w:sz w:val="22"/>
          <w:szCs w:val="22"/>
        </w:rPr>
      </w:pPr>
      <w:r>
        <w:t>13.4</w:t>
      </w:r>
      <w:r w:rsidRPr="005E5D0D">
        <w:rPr>
          <w:rFonts w:ascii="Calibri" w:hAnsi="Calibri"/>
          <w:sz w:val="22"/>
          <w:szCs w:val="22"/>
        </w:rPr>
        <w:tab/>
      </w:r>
      <w:r>
        <w:t>Open Rel-16 SIs</w:t>
      </w:r>
      <w:r>
        <w:tab/>
      </w:r>
      <w:r>
        <w:fldChar w:fldCharType="begin"/>
      </w:r>
      <w:r>
        <w:instrText xml:space="preserve"> PAGEREF _Toc54810586 \h </w:instrText>
      </w:r>
      <w:r>
        <w:fldChar w:fldCharType="separate"/>
      </w:r>
      <w:r>
        <w:t>155</w:t>
      </w:r>
      <w:r>
        <w:fldChar w:fldCharType="end"/>
      </w:r>
    </w:p>
    <w:p w:rsidR="00C070F9" w:rsidRPr="005E5D0D" w:rsidRDefault="00C070F9">
      <w:pPr>
        <w:pStyle w:val="TOC4"/>
        <w:rPr>
          <w:rFonts w:ascii="Calibri" w:hAnsi="Calibri"/>
          <w:sz w:val="22"/>
          <w:szCs w:val="22"/>
        </w:rPr>
      </w:pPr>
      <w:r>
        <w:t>13.4.1</w:t>
      </w:r>
      <w:r w:rsidRPr="005E5D0D">
        <w:rPr>
          <w:rFonts w:ascii="Calibri" w:hAnsi="Calibri"/>
          <w:sz w:val="22"/>
          <w:szCs w:val="22"/>
        </w:rPr>
        <w:tab/>
      </w:r>
      <w:r>
        <w:t>Study on 5G NR UE Appl. Layer Data Throughput Perf. [RAN5 SI: FS_UE_5GNR_App_Data_Perf]</w:t>
      </w:r>
      <w:r>
        <w:tab/>
      </w:r>
      <w:r>
        <w:fldChar w:fldCharType="begin"/>
      </w:r>
      <w:r>
        <w:instrText xml:space="preserve"> PAGEREF _Toc54810587 \h </w:instrText>
      </w:r>
      <w:r>
        <w:fldChar w:fldCharType="separate"/>
      </w:r>
      <w:r>
        <w:t>155</w:t>
      </w:r>
      <w:r>
        <w:fldChar w:fldCharType="end"/>
      </w:r>
    </w:p>
    <w:p w:rsidR="00C070F9" w:rsidRPr="005E5D0D" w:rsidRDefault="00C070F9">
      <w:pPr>
        <w:pStyle w:val="TOC3"/>
        <w:rPr>
          <w:rFonts w:ascii="Calibri" w:hAnsi="Calibri"/>
          <w:sz w:val="22"/>
          <w:szCs w:val="22"/>
        </w:rPr>
      </w:pPr>
      <w:r>
        <w:t>13.5</w:t>
      </w:r>
      <w:r w:rsidRPr="005E5D0D">
        <w:rPr>
          <w:rFonts w:ascii="Calibri" w:hAnsi="Calibri"/>
          <w:sz w:val="22"/>
          <w:szCs w:val="22"/>
        </w:rPr>
        <w:tab/>
      </w:r>
      <w:r>
        <w:t>Open Rel-16 WIs</w:t>
      </w:r>
      <w:r>
        <w:tab/>
      </w:r>
      <w:r>
        <w:fldChar w:fldCharType="begin"/>
      </w:r>
      <w:r>
        <w:instrText xml:space="preserve"> PAGEREF _Toc54810588 \h </w:instrText>
      </w:r>
      <w:r>
        <w:fldChar w:fldCharType="separate"/>
      </w:r>
      <w:r>
        <w:t>155</w:t>
      </w:r>
      <w:r>
        <w:fldChar w:fldCharType="end"/>
      </w:r>
    </w:p>
    <w:p w:rsidR="00C070F9" w:rsidRPr="005E5D0D" w:rsidRDefault="00C070F9">
      <w:pPr>
        <w:pStyle w:val="TOC4"/>
        <w:rPr>
          <w:rFonts w:ascii="Calibri" w:hAnsi="Calibri"/>
          <w:sz w:val="22"/>
          <w:szCs w:val="22"/>
        </w:rPr>
      </w:pPr>
      <w:r>
        <w:t>13.5.1</w:t>
      </w:r>
      <w:r w:rsidRPr="005E5D0D">
        <w:rPr>
          <w:rFonts w:ascii="Calibri" w:hAnsi="Calibri"/>
          <w:sz w:val="22"/>
          <w:szCs w:val="22"/>
        </w:rPr>
        <w:tab/>
      </w:r>
      <w:r>
        <w:t>UE Conf. Test Aspects - Rel-16 LTE CA configurations [LTE_CA_R16-UEConTest]</w:t>
      </w:r>
      <w:r>
        <w:tab/>
      </w:r>
      <w:r>
        <w:fldChar w:fldCharType="begin"/>
      </w:r>
      <w:r>
        <w:instrText xml:space="preserve"> PAGEREF _Toc54810589 \h </w:instrText>
      </w:r>
      <w:r>
        <w:fldChar w:fldCharType="separate"/>
      </w:r>
      <w:r>
        <w:t>155</w:t>
      </w:r>
      <w:r>
        <w:fldChar w:fldCharType="end"/>
      </w:r>
    </w:p>
    <w:p w:rsidR="00C070F9" w:rsidRPr="005E5D0D" w:rsidRDefault="00C070F9">
      <w:pPr>
        <w:pStyle w:val="TOC4"/>
        <w:rPr>
          <w:rFonts w:ascii="Calibri" w:hAnsi="Calibri"/>
          <w:sz w:val="22"/>
          <w:szCs w:val="22"/>
        </w:rPr>
      </w:pPr>
      <w:r>
        <w:t>13.5.2</w:t>
      </w:r>
      <w:r w:rsidRPr="005E5D0D">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_Toc54810590 \h </w:instrText>
      </w:r>
      <w:r>
        <w:fldChar w:fldCharType="separate"/>
      </w:r>
      <w:r>
        <w:t>155</w:t>
      </w:r>
      <w:r>
        <w:fldChar w:fldCharType="end"/>
      </w:r>
    </w:p>
    <w:p w:rsidR="00C070F9" w:rsidRPr="005E5D0D" w:rsidRDefault="00C070F9">
      <w:pPr>
        <w:pStyle w:val="TOC4"/>
        <w:rPr>
          <w:rFonts w:ascii="Calibri" w:hAnsi="Calibri"/>
          <w:sz w:val="22"/>
          <w:szCs w:val="22"/>
        </w:rPr>
      </w:pPr>
      <w:r>
        <w:t>13.5.3</w:t>
      </w:r>
      <w:r w:rsidRPr="005E5D0D">
        <w:rPr>
          <w:rFonts w:ascii="Calibri" w:hAnsi="Calibri"/>
          <w:sz w:val="22"/>
          <w:szCs w:val="22"/>
        </w:rPr>
        <w:tab/>
      </w:r>
      <w:r>
        <w:t>UE Conf. Test Aspects - Intro of new Rel-16 NR bands and extension of existing NR bands [NR_bands_BW_R16-UEConTest]</w:t>
      </w:r>
      <w:r>
        <w:tab/>
      </w:r>
      <w:r>
        <w:fldChar w:fldCharType="begin"/>
      </w:r>
      <w:r>
        <w:instrText xml:space="preserve"> PAGEREF _Toc54810591 \h </w:instrText>
      </w:r>
      <w:r>
        <w:fldChar w:fldCharType="separate"/>
      </w:r>
      <w:r>
        <w:t>156</w:t>
      </w:r>
      <w:r>
        <w:fldChar w:fldCharType="end"/>
      </w:r>
    </w:p>
    <w:p w:rsidR="00C070F9" w:rsidRPr="005E5D0D" w:rsidRDefault="00C070F9">
      <w:pPr>
        <w:pStyle w:val="TOC4"/>
        <w:rPr>
          <w:rFonts w:ascii="Calibri" w:hAnsi="Calibri"/>
          <w:sz w:val="22"/>
          <w:szCs w:val="22"/>
        </w:rPr>
      </w:pPr>
      <w:r>
        <w:t>13.5.4</w:t>
      </w:r>
      <w:r w:rsidRPr="005E5D0D">
        <w:rPr>
          <w:rFonts w:ascii="Calibri" w:hAnsi="Calibri"/>
          <w:sz w:val="22"/>
          <w:szCs w:val="22"/>
        </w:rPr>
        <w:tab/>
      </w:r>
      <w:r>
        <w:t>UE Conf. Test Aspects – Addition of PC2 UE for LTE bands 31 and 72 [LTE_PC2_B31_B72-UEConTest]</w:t>
      </w:r>
      <w:r>
        <w:tab/>
      </w:r>
      <w:r>
        <w:fldChar w:fldCharType="begin"/>
      </w:r>
      <w:r>
        <w:instrText xml:space="preserve"> PAGEREF _Toc54810592 \h </w:instrText>
      </w:r>
      <w:r>
        <w:fldChar w:fldCharType="separate"/>
      </w:r>
      <w:r>
        <w:t>156</w:t>
      </w:r>
      <w:r>
        <w:fldChar w:fldCharType="end"/>
      </w:r>
    </w:p>
    <w:p w:rsidR="00C070F9" w:rsidRPr="005E5D0D" w:rsidRDefault="00C070F9">
      <w:pPr>
        <w:pStyle w:val="TOC4"/>
        <w:rPr>
          <w:rFonts w:ascii="Calibri" w:hAnsi="Calibri"/>
          <w:sz w:val="22"/>
          <w:szCs w:val="22"/>
        </w:rPr>
      </w:pPr>
      <w:r>
        <w:t>13.5.5</w:t>
      </w:r>
      <w:r w:rsidRPr="005E5D0D">
        <w:rPr>
          <w:rFonts w:ascii="Calibri" w:hAnsi="Calibri"/>
          <w:sz w:val="22"/>
          <w:szCs w:val="22"/>
        </w:rPr>
        <w:tab/>
      </w:r>
      <w:r>
        <w:t>UE Conf. Test Aspects for RF req. for NR FR1 [RAN5 WI: NR_RF_FR1-UEConTest]</w:t>
      </w:r>
      <w:r>
        <w:tab/>
      </w:r>
      <w:r>
        <w:fldChar w:fldCharType="begin"/>
      </w:r>
      <w:r>
        <w:instrText xml:space="preserve"> PAGEREF _Toc54810593 \h </w:instrText>
      </w:r>
      <w:r>
        <w:fldChar w:fldCharType="separate"/>
      </w:r>
      <w:r>
        <w:t>157</w:t>
      </w:r>
      <w:r>
        <w:fldChar w:fldCharType="end"/>
      </w:r>
    </w:p>
    <w:p w:rsidR="00C070F9" w:rsidRPr="005E5D0D" w:rsidRDefault="00C070F9">
      <w:pPr>
        <w:pStyle w:val="TOC4"/>
        <w:rPr>
          <w:rFonts w:ascii="Calibri" w:hAnsi="Calibri"/>
          <w:sz w:val="22"/>
          <w:szCs w:val="22"/>
        </w:rPr>
      </w:pPr>
      <w:r>
        <w:t>13.5.6</w:t>
      </w:r>
      <w:r w:rsidRPr="005E5D0D">
        <w:rPr>
          <w:rFonts w:ascii="Calibri" w:hAnsi="Calibri"/>
          <w:sz w:val="22"/>
          <w:szCs w:val="22"/>
        </w:rPr>
        <w:tab/>
      </w:r>
      <w:r>
        <w:t>UE Conf. Test Aspects - High power UE (PC2) for EN-DC (1 LTE TDD band + 1 NR TDD band) [RAN5 WI: ENDC_UE_PC2_TDD_TDD-UEConTest]</w:t>
      </w:r>
      <w:r>
        <w:tab/>
      </w:r>
      <w:r>
        <w:fldChar w:fldCharType="begin"/>
      </w:r>
      <w:r>
        <w:instrText xml:space="preserve"> PAGEREF _Toc54810594 \h </w:instrText>
      </w:r>
      <w:r>
        <w:fldChar w:fldCharType="separate"/>
      </w:r>
      <w:r>
        <w:t>157</w:t>
      </w:r>
      <w:r>
        <w:fldChar w:fldCharType="end"/>
      </w:r>
    </w:p>
    <w:p w:rsidR="00C070F9" w:rsidRPr="005E5D0D" w:rsidRDefault="00C070F9">
      <w:pPr>
        <w:pStyle w:val="TOC4"/>
        <w:rPr>
          <w:rFonts w:ascii="Calibri" w:hAnsi="Calibri"/>
          <w:sz w:val="22"/>
          <w:szCs w:val="22"/>
        </w:rPr>
      </w:pPr>
      <w:r>
        <w:t>13.5.7</w:t>
      </w:r>
      <w:r w:rsidRPr="005E5D0D">
        <w:rPr>
          <w:rFonts w:ascii="Calibri" w:hAnsi="Calibri"/>
          <w:sz w:val="22"/>
          <w:szCs w:val="22"/>
        </w:rPr>
        <w:tab/>
      </w:r>
      <w:r>
        <w:t>UE Conf. Aspects - Even further mobility enhancement in E-UTRAN [new RAN5 WI: LTE_feMob-UEConTest]</w:t>
      </w:r>
      <w:r>
        <w:tab/>
      </w:r>
      <w:r>
        <w:fldChar w:fldCharType="begin"/>
      </w:r>
      <w:r>
        <w:instrText xml:space="preserve"> PAGEREF _Toc54810595 \h </w:instrText>
      </w:r>
      <w:r>
        <w:fldChar w:fldCharType="separate"/>
      </w:r>
      <w:r>
        <w:t>158</w:t>
      </w:r>
      <w:r>
        <w:fldChar w:fldCharType="end"/>
      </w:r>
    </w:p>
    <w:p w:rsidR="00C070F9" w:rsidRPr="005E5D0D" w:rsidRDefault="00C070F9">
      <w:pPr>
        <w:pStyle w:val="TOC4"/>
        <w:rPr>
          <w:rFonts w:ascii="Calibri" w:hAnsi="Calibri"/>
          <w:sz w:val="22"/>
          <w:szCs w:val="22"/>
        </w:rPr>
      </w:pPr>
      <w:r>
        <w:t>13.5.8</w:t>
      </w:r>
      <w:r w:rsidRPr="005E5D0D">
        <w:rPr>
          <w:rFonts w:ascii="Calibri" w:hAnsi="Calibri"/>
          <w:sz w:val="22"/>
          <w:szCs w:val="22"/>
        </w:rPr>
        <w:tab/>
      </w:r>
      <w:r>
        <w:t>UE Conf. Test Aspects – Support of NR IoT [new RAN5 WI:NR_IIoT-UEConTest]</w:t>
      </w:r>
      <w:r>
        <w:tab/>
      </w:r>
      <w:r>
        <w:fldChar w:fldCharType="begin"/>
      </w:r>
      <w:r>
        <w:instrText xml:space="preserve"> PAGEREF _Toc54810596 \h </w:instrText>
      </w:r>
      <w:r>
        <w:fldChar w:fldCharType="separate"/>
      </w:r>
      <w:r>
        <w:t>158</w:t>
      </w:r>
      <w:r>
        <w:fldChar w:fldCharType="end"/>
      </w:r>
    </w:p>
    <w:p w:rsidR="00C070F9" w:rsidRPr="005E5D0D" w:rsidRDefault="00C070F9">
      <w:pPr>
        <w:pStyle w:val="TOC4"/>
        <w:rPr>
          <w:rFonts w:ascii="Calibri" w:hAnsi="Calibri"/>
          <w:sz w:val="22"/>
          <w:szCs w:val="22"/>
        </w:rPr>
      </w:pPr>
      <w:r>
        <w:t>13.5.9</w:t>
      </w:r>
      <w:r w:rsidRPr="005E5D0D">
        <w:rPr>
          <w:rFonts w:ascii="Calibri" w:hAnsi="Calibri"/>
          <w:sz w:val="22"/>
          <w:szCs w:val="22"/>
        </w:rPr>
        <w:tab/>
      </w:r>
      <w:r>
        <w:t>UE Conf. Test Aspects - NR Mobility Enh. [new RAN5 WI: NR_Mob_enh-UEConTest]</w:t>
      </w:r>
      <w:r>
        <w:tab/>
      </w:r>
      <w:r>
        <w:fldChar w:fldCharType="begin"/>
      </w:r>
      <w:r>
        <w:instrText xml:space="preserve"> PAGEREF _Toc54810597 \h </w:instrText>
      </w:r>
      <w:r>
        <w:fldChar w:fldCharType="separate"/>
      </w:r>
      <w:r>
        <w:t>158</w:t>
      </w:r>
      <w:r>
        <w:fldChar w:fldCharType="end"/>
      </w:r>
    </w:p>
    <w:p w:rsidR="00C070F9" w:rsidRPr="005E5D0D" w:rsidRDefault="00C070F9">
      <w:pPr>
        <w:pStyle w:val="TOC4"/>
        <w:rPr>
          <w:rFonts w:ascii="Calibri" w:hAnsi="Calibri"/>
          <w:sz w:val="22"/>
          <w:szCs w:val="22"/>
        </w:rPr>
      </w:pPr>
      <w:r>
        <w:t>13.5.10</w:t>
      </w:r>
      <w:r w:rsidRPr="005E5D0D">
        <w:rPr>
          <w:rFonts w:ascii="Calibri" w:hAnsi="Calibri"/>
          <w:sz w:val="22"/>
          <w:szCs w:val="22"/>
        </w:rPr>
        <w:tab/>
      </w:r>
      <w:r>
        <w:t>UE Conf. Test Aspects - 5G V2X with NR sidelink [new RAN5 WI: 5G_V2X_NRSL_eV2XARC-UEConTest]</w:t>
      </w:r>
      <w:r>
        <w:tab/>
      </w:r>
      <w:r>
        <w:fldChar w:fldCharType="begin"/>
      </w:r>
      <w:r>
        <w:instrText xml:space="preserve"> PAGEREF _Toc54810598 \h </w:instrText>
      </w:r>
      <w:r>
        <w:fldChar w:fldCharType="separate"/>
      </w:r>
      <w:r>
        <w:t>158</w:t>
      </w:r>
      <w:r>
        <w:fldChar w:fldCharType="end"/>
      </w:r>
    </w:p>
    <w:p w:rsidR="00C070F9" w:rsidRPr="005E5D0D" w:rsidRDefault="00C070F9">
      <w:pPr>
        <w:pStyle w:val="TOC4"/>
        <w:rPr>
          <w:rFonts w:ascii="Calibri" w:hAnsi="Calibri"/>
          <w:sz w:val="22"/>
          <w:szCs w:val="22"/>
        </w:rPr>
      </w:pPr>
      <w:r>
        <w:t>13.5.11</w:t>
      </w:r>
      <w:r w:rsidRPr="005E5D0D">
        <w:rPr>
          <w:rFonts w:ascii="Calibri" w:hAnsi="Calibri"/>
          <w:sz w:val="22"/>
          <w:szCs w:val="22"/>
        </w:rPr>
        <w:tab/>
      </w:r>
      <w:r>
        <w:t>UE Conf. Test Aspects - Enh. on MIMO for NR [new RAN5 WI: NR_eMIMO-UEConTest]</w:t>
      </w:r>
      <w:r>
        <w:tab/>
      </w:r>
      <w:r>
        <w:fldChar w:fldCharType="begin"/>
      </w:r>
      <w:r>
        <w:instrText xml:space="preserve"> PAGEREF _Toc54810599 \h </w:instrText>
      </w:r>
      <w:r>
        <w:fldChar w:fldCharType="separate"/>
      </w:r>
      <w:r>
        <w:t>159</w:t>
      </w:r>
      <w:r>
        <w:fldChar w:fldCharType="end"/>
      </w:r>
    </w:p>
    <w:p w:rsidR="00C070F9" w:rsidRPr="005E5D0D" w:rsidRDefault="00C070F9">
      <w:pPr>
        <w:pStyle w:val="TOC4"/>
        <w:rPr>
          <w:rFonts w:ascii="Calibri" w:hAnsi="Calibri"/>
          <w:sz w:val="22"/>
          <w:szCs w:val="22"/>
        </w:rPr>
      </w:pPr>
      <w:r>
        <w:t>13.5.12</w:t>
      </w:r>
      <w:r w:rsidRPr="005E5D0D">
        <w:rPr>
          <w:rFonts w:ascii="Calibri" w:hAnsi="Calibri"/>
          <w:sz w:val="22"/>
          <w:szCs w:val="22"/>
        </w:rPr>
        <w:tab/>
      </w:r>
      <w:r>
        <w:t>UE Conf. Test Aspects - UE Power Saving in NR [new RAN5 WI: NR_UE_pow_sav-UEConTest]</w:t>
      </w:r>
      <w:r>
        <w:tab/>
      </w:r>
      <w:r>
        <w:fldChar w:fldCharType="begin"/>
      </w:r>
      <w:r>
        <w:instrText xml:space="preserve"> PAGEREF _Toc54810600 \h </w:instrText>
      </w:r>
      <w:r>
        <w:fldChar w:fldCharType="separate"/>
      </w:r>
      <w:r>
        <w:t>159</w:t>
      </w:r>
      <w:r>
        <w:fldChar w:fldCharType="end"/>
      </w:r>
    </w:p>
    <w:p w:rsidR="00C070F9" w:rsidRPr="005E5D0D" w:rsidRDefault="00C070F9">
      <w:pPr>
        <w:pStyle w:val="TOC4"/>
        <w:rPr>
          <w:rFonts w:ascii="Calibri" w:hAnsi="Calibri"/>
          <w:sz w:val="22"/>
          <w:szCs w:val="22"/>
        </w:rPr>
      </w:pPr>
      <w:r>
        <w:t>13.5.13</w:t>
      </w:r>
      <w:r w:rsidRPr="005E5D0D">
        <w:rPr>
          <w:rFonts w:ascii="Calibri" w:hAnsi="Calibri"/>
          <w:sz w:val="22"/>
          <w:szCs w:val="22"/>
        </w:rPr>
        <w:tab/>
      </w:r>
      <w:r>
        <w:t>UE Conf. Test Aspects - Private Network Support for NG-RAN [new RAN5 WI: NG_RAN_PRN_Vertical_LAN-UEConTest]</w:t>
      </w:r>
      <w:r>
        <w:tab/>
      </w:r>
      <w:r>
        <w:fldChar w:fldCharType="begin"/>
      </w:r>
      <w:r>
        <w:instrText xml:space="preserve"> PAGEREF _Toc54810601 \h </w:instrText>
      </w:r>
      <w:r>
        <w:fldChar w:fldCharType="separate"/>
      </w:r>
      <w:r>
        <w:t>159</w:t>
      </w:r>
      <w:r>
        <w:fldChar w:fldCharType="end"/>
      </w:r>
    </w:p>
    <w:p w:rsidR="00C070F9" w:rsidRPr="005E5D0D" w:rsidRDefault="00C070F9">
      <w:pPr>
        <w:pStyle w:val="TOC4"/>
        <w:rPr>
          <w:rFonts w:ascii="Calibri" w:hAnsi="Calibri"/>
          <w:sz w:val="22"/>
          <w:szCs w:val="22"/>
        </w:rPr>
      </w:pPr>
      <w:r>
        <w:t>13.5.14</w:t>
      </w:r>
      <w:r w:rsidRPr="005E5D0D">
        <w:rPr>
          <w:rFonts w:ascii="Calibri" w:hAnsi="Calibri"/>
          <w:sz w:val="22"/>
          <w:szCs w:val="22"/>
        </w:rPr>
        <w:tab/>
      </w:r>
      <w:r>
        <w:t>UE Conf. Test Aspects - Optimisations on UE radio cap. signalling - NR/E-UTRA Aspects [new RAN5 WI: RACS-UEConTest]</w:t>
      </w:r>
      <w:r>
        <w:tab/>
      </w:r>
      <w:r>
        <w:fldChar w:fldCharType="begin"/>
      </w:r>
      <w:r>
        <w:instrText xml:space="preserve"> PAGEREF _Toc54810602 \h </w:instrText>
      </w:r>
      <w:r>
        <w:fldChar w:fldCharType="separate"/>
      </w:r>
      <w:r>
        <w:t>159</w:t>
      </w:r>
      <w:r>
        <w:fldChar w:fldCharType="end"/>
      </w:r>
    </w:p>
    <w:p w:rsidR="00C070F9" w:rsidRPr="005E5D0D" w:rsidRDefault="00C070F9">
      <w:pPr>
        <w:pStyle w:val="TOC4"/>
        <w:rPr>
          <w:rFonts w:ascii="Calibri" w:hAnsi="Calibri"/>
          <w:sz w:val="22"/>
          <w:szCs w:val="22"/>
        </w:rPr>
      </w:pPr>
      <w:r>
        <w:t>13.5.15</w:t>
      </w:r>
      <w:r w:rsidRPr="005E5D0D">
        <w:rPr>
          <w:rFonts w:ascii="Calibri" w:hAnsi="Calibri"/>
          <w:sz w:val="22"/>
          <w:szCs w:val="22"/>
        </w:rPr>
        <w:tab/>
      </w:r>
      <w:r>
        <w:t>Test - (Small) Technical Enhancements and Improvements for Rel-16 [TEI16_Test]</w:t>
      </w:r>
      <w:r>
        <w:tab/>
      </w:r>
      <w:r>
        <w:fldChar w:fldCharType="begin"/>
      </w:r>
      <w:r>
        <w:instrText xml:space="preserve"> PAGEREF _Toc54810603 \h </w:instrText>
      </w:r>
      <w:r>
        <w:fldChar w:fldCharType="separate"/>
      </w:r>
      <w:r>
        <w:t>160</w:t>
      </w:r>
      <w:r>
        <w:fldChar w:fldCharType="end"/>
      </w:r>
    </w:p>
    <w:p w:rsidR="00C070F9" w:rsidRPr="005E5D0D" w:rsidRDefault="00C070F9">
      <w:pPr>
        <w:pStyle w:val="TOC3"/>
        <w:rPr>
          <w:rFonts w:ascii="Calibri" w:hAnsi="Calibri"/>
          <w:sz w:val="22"/>
          <w:szCs w:val="22"/>
        </w:rPr>
      </w:pPr>
      <w:r>
        <w:t>13.6</w:t>
      </w:r>
      <w:r w:rsidRPr="005E5D0D">
        <w:rPr>
          <w:rFonts w:ascii="Calibri" w:hAnsi="Calibri"/>
          <w:sz w:val="22"/>
          <w:szCs w:val="22"/>
        </w:rPr>
        <w:tab/>
      </w:r>
      <w:r>
        <w:t>R5s CRs from RAN5 electronic meeting ‘#2020-TTCN email’</w:t>
      </w:r>
      <w:r>
        <w:tab/>
      </w:r>
      <w:r>
        <w:fldChar w:fldCharType="begin"/>
      </w:r>
      <w:r>
        <w:instrText xml:space="preserve"> PAGEREF _Toc54810604 \h </w:instrText>
      </w:r>
      <w:r>
        <w:fldChar w:fldCharType="separate"/>
      </w:r>
      <w:r>
        <w:t>160</w:t>
      </w:r>
      <w:r>
        <w:fldChar w:fldCharType="end"/>
      </w:r>
    </w:p>
    <w:p w:rsidR="00C070F9" w:rsidRPr="005E5D0D" w:rsidRDefault="00C070F9">
      <w:pPr>
        <w:pStyle w:val="TOC2"/>
        <w:rPr>
          <w:rFonts w:ascii="Calibri" w:hAnsi="Calibri"/>
          <w:sz w:val="22"/>
          <w:szCs w:val="22"/>
        </w:rPr>
      </w:pPr>
      <w:r>
        <w:t>14</w:t>
      </w:r>
      <w:r w:rsidRPr="005E5D0D">
        <w:rPr>
          <w:rFonts w:ascii="Calibri" w:hAnsi="Calibri"/>
          <w:sz w:val="22"/>
          <w:szCs w:val="22"/>
        </w:rPr>
        <w:tab/>
      </w:r>
      <w:r>
        <w:t>Maintenance for closed WIs/SIs for REL-15 and earlier</w:t>
      </w:r>
      <w:r>
        <w:tab/>
      </w:r>
      <w:r>
        <w:fldChar w:fldCharType="begin"/>
      </w:r>
      <w:r>
        <w:instrText xml:space="preserve"> PAGEREF _Toc54810605 \h </w:instrText>
      </w:r>
      <w:r>
        <w:fldChar w:fldCharType="separate"/>
      </w:r>
      <w:r>
        <w:t>160</w:t>
      </w:r>
      <w:r>
        <w:fldChar w:fldCharType="end"/>
      </w:r>
    </w:p>
    <w:p w:rsidR="00C070F9" w:rsidRPr="005E5D0D" w:rsidRDefault="00C070F9">
      <w:pPr>
        <w:pStyle w:val="TOC2"/>
        <w:rPr>
          <w:rFonts w:ascii="Calibri" w:hAnsi="Calibri"/>
          <w:sz w:val="22"/>
          <w:szCs w:val="22"/>
        </w:rPr>
      </w:pPr>
      <w:r>
        <w:t>15</w:t>
      </w:r>
      <w:r w:rsidRPr="005E5D0D">
        <w:rPr>
          <w:rFonts w:ascii="Calibri" w:hAnsi="Calibri"/>
          <w:sz w:val="22"/>
          <w:szCs w:val="22"/>
        </w:rPr>
        <w:tab/>
      </w:r>
      <w:r>
        <w:t>Any other business</w:t>
      </w:r>
      <w:r>
        <w:tab/>
      </w:r>
      <w:r>
        <w:fldChar w:fldCharType="begin"/>
      </w:r>
      <w:r>
        <w:instrText xml:space="preserve"> PAGEREF _Toc54810606 \h </w:instrText>
      </w:r>
      <w:r>
        <w:fldChar w:fldCharType="separate"/>
      </w:r>
      <w:r>
        <w:t>174</w:t>
      </w:r>
      <w:r>
        <w:fldChar w:fldCharType="end"/>
      </w:r>
    </w:p>
    <w:p w:rsidR="00C070F9" w:rsidRPr="005E5D0D" w:rsidRDefault="00C070F9">
      <w:pPr>
        <w:pStyle w:val="TOC2"/>
        <w:rPr>
          <w:rFonts w:ascii="Calibri" w:hAnsi="Calibri"/>
          <w:sz w:val="22"/>
          <w:szCs w:val="22"/>
        </w:rPr>
      </w:pPr>
      <w:r>
        <w:t>16</w:t>
      </w:r>
      <w:r w:rsidRPr="005E5D0D">
        <w:rPr>
          <w:rFonts w:ascii="Calibri" w:hAnsi="Calibri"/>
          <w:sz w:val="22"/>
          <w:szCs w:val="22"/>
        </w:rPr>
        <w:tab/>
      </w:r>
      <w:r>
        <w:t>Closing of the meeting</w:t>
      </w:r>
      <w:r>
        <w:tab/>
      </w:r>
      <w:r>
        <w:fldChar w:fldCharType="begin"/>
      </w:r>
      <w:r>
        <w:instrText xml:space="preserve"> PAGEREF _Toc54810607 \h </w:instrText>
      </w:r>
      <w:r>
        <w:fldChar w:fldCharType="separate"/>
      </w:r>
      <w:r>
        <w:t>1</w:t>
      </w:r>
      <w:r>
        <w:t>7</w:t>
      </w:r>
      <w:r>
        <w:t>4</w:t>
      </w:r>
      <w:r>
        <w:fldChar w:fldCharType="end"/>
      </w:r>
    </w:p>
    <w:p w:rsidR="00C070F9" w:rsidRPr="005E5D0D" w:rsidRDefault="00C070F9">
      <w:pPr>
        <w:pStyle w:val="TOC2"/>
        <w:rPr>
          <w:rFonts w:ascii="Calibri" w:hAnsi="Calibri"/>
          <w:sz w:val="22"/>
          <w:szCs w:val="22"/>
        </w:rPr>
      </w:pPr>
      <w:r>
        <w:t>Annex A: List of participants</w:t>
      </w:r>
      <w:r>
        <w:tab/>
      </w:r>
      <w:r>
        <w:fldChar w:fldCharType="begin"/>
      </w:r>
      <w:r>
        <w:instrText xml:space="preserve"> PAGEREF _Toc54810608 \h </w:instrText>
      </w:r>
      <w:r>
        <w:fldChar w:fldCharType="separate"/>
      </w:r>
      <w:r>
        <w:t>175</w:t>
      </w:r>
      <w:r>
        <w:fldChar w:fldCharType="end"/>
      </w:r>
    </w:p>
    <w:p w:rsidR="00C070F9" w:rsidRPr="005E5D0D" w:rsidRDefault="00C070F9">
      <w:pPr>
        <w:pStyle w:val="TOC2"/>
        <w:rPr>
          <w:rFonts w:ascii="Calibri" w:hAnsi="Calibri"/>
          <w:sz w:val="22"/>
          <w:szCs w:val="22"/>
        </w:rPr>
      </w:pPr>
      <w:r>
        <w:t>Annex B: List of contribution documents</w:t>
      </w:r>
      <w:r>
        <w:tab/>
      </w:r>
      <w:r>
        <w:fldChar w:fldCharType="begin"/>
      </w:r>
      <w:r>
        <w:instrText xml:space="preserve"> PAGEREF _Toc54810609 \h </w:instrText>
      </w:r>
      <w:r>
        <w:fldChar w:fldCharType="separate"/>
      </w:r>
      <w:r>
        <w:t>176</w:t>
      </w:r>
      <w:r>
        <w:fldChar w:fldCharType="end"/>
      </w:r>
    </w:p>
    <w:p w:rsidR="00C070F9" w:rsidRPr="005E5D0D" w:rsidRDefault="00C070F9">
      <w:pPr>
        <w:pStyle w:val="TOC2"/>
        <w:rPr>
          <w:rFonts w:ascii="Calibri" w:hAnsi="Calibri"/>
          <w:sz w:val="22"/>
          <w:szCs w:val="22"/>
        </w:rPr>
      </w:pPr>
      <w:r>
        <w:t>Annex C: Lists of liaison statements</w:t>
      </w:r>
      <w:r>
        <w:tab/>
      </w:r>
      <w:r>
        <w:fldChar w:fldCharType="begin"/>
      </w:r>
      <w:r>
        <w:instrText xml:space="preserve"> PAGEREF _Toc54810610 \h </w:instrText>
      </w:r>
      <w:r>
        <w:fldChar w:fldCharType="separate"/>
      </w:r>
      <w:r>
        <w:t>177</w:t>
      </w:r>
      <w:r>
        <w:fldChar w:fldCharType="end"/>
      </w:r>
    </w:p>
    <w:p w:rsidR="00C070F9" w:rsidRPr="005E5D0D" w:rsidRDefault="00C070F9">
      <w:pPr>
        <w:pStyle w:val="TOC3"/>
        <w:rPr>
          <w:rFonts w:ascii="Calibri" w:hAnsi="Calibri"/>
          <w:sz w:val="22"/>
          <w:szCs w:val="22"/>
        </w:rPr>
      </w:pPr>
      <w:r>
        <w:t>C1: Incoming liaison statements</w:t>
      </w:r>
      <w:r>
        <w:tab/>
      </w:r>
      <w:r>
        <w:fldChar w:fldCharType="begin"/>
      </w:r>
      <w:r>
        <w:instrText xml:space="preserve"> PAGEREF _Toc54810611 \h </w:instrText>
      </w:r>
      <w:r>
        <w:fldChar w:fldCharType="separate"/>
      </w:r>
      <w:r>
        <w:t>178</w:t>
      </w:r>
      <w:r>
        <w:fldChar w:fldCharType="end"/>
      </w:r>
    </w:p>
    <w:p w:rsidR="00C070F9" w:rsidRPr="005E5D0D" w:rsidRDefault="00C070F9">
      <w:pPr>
        <w:pStyle w:val="TOC3"/>
        <w:rPr>
          <w:rFonts w:ascii="Calibri" w:hAnsi="Calibri"/>
          <w:sz w:val="22"/>
          <w:szCs w:val="22"/>
        </w:rPr>
      </w:pPr>
      <w:r>
        <w:t>C2: Outgoing liaison statements</w:t>
      </w:r>
      <w:r>
        <w:tab/>
      </w:r>
      <w:r>
        <w:fldChar w:fldCharType="begin"/>
      </w:r>
      <w:r>
        <w:instrText xml:space="preserve"> PAGEREF _Toc54810612 \h </w:instrText>
      </w:r>
      <w:r>
        <w:fldChar w:fldCharType="separate"/>
      </w:r>
      <w:r>
        <w:t>180</w:t>
      </w:r>
      <w:r>
        <w:fldChar w:fldCharType="end"/>
      </w:r>
    </w:p>
    <w:p w:rsidR="00C070F9" w:rsidRPr="005E5D0D" w:rsidRDefault="00C070F9">
      <w:pPr>
        <w:pStyle w:val="TOC2"/>
        <w:rPr>
          <w:rFonts w:ascii="Calibri" w:hAnsi="Calibri"/>
          <w:sz w:val="22"/>
          <w:szCs w:val="22"/>
        </w:rPr>
      </w:pPr>
      <w:r>
        <w:t>Annex D: List of change requests</w:t>
      </w:r>
      <w:r>
        <w:tab/>
      </w:r>
      <w:r>
        <w:fldChar w:fldCharType="begin"/>
      </w:r>
      <w:r>
        <w:instrText xml:space="preserve"> PAGEREF _Toc54810613 \h </w:instrText>
      </w:r>
      <w:r>
        <w:fldChar w:fldCharType="separate"/>
      </w:r>
      <w:r>
        <w:t>181</w:t>
      </w:r>
      <w:r>
        <w:fldChar w:fldCharType="end"/>
      </w:r>
    </w:p>
    <w:p w:rsidR="00C070F9" w:rsidRPr="005E5D0D" w:rsidRDefault="00C070F9">
      <w:pPr>
        <w:pStyle w:val="TOC2"/>
        <w:rPr>
          <w:rFonts w:ascii="Calibri" w:hAnsi="Calibri"/>
          <w:sz w:val="22"/>
          <w:szCs w:val="22"/>
        </w:rPr>
      </w:pPr>
      <w:r>
        <w:t>Annex E: List of draft Technical Specifications and Technical Reports</w:t>
      </w:r>
      <w:r>
        <w:tab/>
      </w:r>
      <w:r>
        <w:fldChar w:fldCharType="begin"/>
      </w:r>
      <w:r>
        <w:instrText xml:space="preserve"> PAGEREF _Toc54810614 \h </w:instrText>
      </w:r>
      <w:r>
        <w:fldChar w:fldCharType="separate"/>
      </w:r>
      <w:r>
        <w:t>187</w:t>
      </w:r>
      <w:r>
        <w:fldChar w:fldCharType="end"/>
      </w:r>
    </w:p>
    <w:p w:rsidR="00C070F9" w:rsidRPr="005E5D0D" w:rsidRDefault="00C070F9">
      <w:pPr>
        <w:pStyle w:val="TOC2"/>
        <w:rPr>
          <w:rFonts w:ascii="Calibri" w:hAnsi="Calibri"/>
          <w:sz w:val="22"/>
          <w:szCs w:val="22"/>
        </w:rPr>
      </w:pPr>
      <w:r>
        <w:lastRenderedPageBreak/>
        <w:t>Annex F: List of approved new and revised Work Items</w:t>
      </w:r>
      <w:r>
        <w:tab/>
      </w:r>
      <w:r>
        <w:fldChar w:fldCharType="begin"/>
      </w:r>
      <w:r>
        <w:instrText xml:space="preserve"> PAGEREF _Toc54810615 \h </w:instrText>
      </w:r>
      <w:r>
        <w:fldChar w:fldCharType="separate"/>
      </w:r>
      <w:r>
        <w:t>188</w:t>
      </w:r>
      <w:r>
        <w:fldChar w:fldCharType="end"/>
      </w:r>
    </w:p>
    <w:p w:rsidR="00C070F9" w:rsidRPr="005E5D0D" w:rsidRDefault="00C070F9">
      <w:pPr>
        <w:pStyle w:val="TOC2"/>
        <w:rPr>
          <w:rFonts w:ascii="Calibri" w:hAnsi="Calibri"/>
          <w:sz w:val="22"/>
          <w:szCs w:val="22"/>
        </w:rPr>
      </w:pPr>
      <w:r>
        <w:t>Annex G: List of RAN meetings</w:t>
      </w:r>
      <w:r>
        <w:tab/>
      </w:r>
      <w:r>
        <w:fldChar w:fldCharType="begin"/>
      </w:r>
      <w:r>
        <w:instrText xml:space="preserve"> PAGEREF _Toc54810616 \h </w:instrText>
      </w:r>
      <w:r>
        <w:fldChar w:fldCharType="separate"/>
      </w:r>
      <w:r>
        <w:t>192</w:t>
      </w:r>
      <w:r>
        <w:fldChar w:fldCharType="end"/>
      </w:r>
    </w:p>
    <w:p w:rsidR="00C070F9" w:rsidRPr="005E5D0D" w:rsidRDefault="00C070F9">
      <w:pPr>
        <w:pStyle w:val="TOC2"/>
        <w:rPr>
          <w:rFonts w:ascii="Calibri" w:hAnsi="Calibri"/>
          <w:sz w:val="22"/>
          <w:szCs w:val="22"/>
        </w:rPr>
      </w:pPr>
      <w:r>
        <w:t>Annex H: List of action items</w:t>
      </w:r>
      <w:r>
        <w:tab/>
      </w:r>
      <w:r>
        <w:fldChar w:fldCharType="begin"/>
      </w:r>
      <w:r>
        <w:instrText xml:space="preserve"> PAGEREF _Toc54810617 \h </w:instrText>
      </w:r>
      <w:r>
        <w:fldChar w:fldCharType="separate"/>
      </w:r>
      <w:r>
        <w:t>193</w:t>
      </w:r>
      <w:r>
        <w:fldChar w:fldCharType="end"/>
      </w:r>
    </w:p>
    <w:p w:rsidR="00C070F9" w:rsidRPr="005E5D0D" w:rsidRDefault="00C070F9">
      <w:pPr>
        <w:pStyle w:val="TOC2"/>
        <w:rPr>
          <w:rFonts w:ascii="Calibri" w:hAnsi="Calibri"/>
          <w:sz w:val="22"/>
          <w:szCs w:val="22"/>
        </w:rPr>
      </w:pPr>
      <w:r>
        <w:t>Annex I: List of email discussions after RAN #89e</w:t>
      </w:r>
      <w:r>
        <w:tab/>
      </w:r>
      <w:r>
        <w:fldChar w:fldCharType="begin"/>
      </w:r>
      <w:r>
        <w:instrText xml:space="preserve"> PAGEREF _Toc54810618 \h </w:instrText>
      </w:r>
      <w:r>
        <w:fldChar w:fldCharType="separate"/>
      </w:r>
      <w:r>
        <w:t>193</w:t>
      </w:r>
      <w:r>
        <w:fldChar w:fldCharType="end"/>
      </w:r>
    </w:p>
    <w:p w:rsidR="00C070F9" w:rsidRPr="005E5D0D" w:rsidRDefault="00C070F9">
      <w:pPr>
        <w:pStyle w:val="TOC2"/>
        <w:rPr>
          <w:rFonts w:ascii="Calibri" w:hAnsi="Calibri"/>
          <w:sz w:val="22"/>
          <w:szCs w:val="22"/>
        </w:rPr>
      </w:pPr>
      <w:r>
        <w:t>Annex J: History</w:t>
      </w:r>
      <w:r>
        <w:tab/>
      </w:r>
      <w:r>
        <w:fldChar w:fldCharType="begin"/>
      </w:r>
      <w:r>
        <w:instrText xml:space="preserve"> PAGEREF _Toc54810619 \h </w:instrText>
      </w:r>
      <w:r>
        <w:fldChar w:fldCharType="separate"/>
      </w:r>
      <w:r>
        <w:t>194</w:t>
      </w:r>
      <w:r>
        <w:fldChar w:fldCharType="end"/>
      </w:r>
    </w:p>
    <w:p w:rsidR="00FE7C9A" w:rsidRDefault="00FE7C9A" w:rsidP="00FE7C9A">
      <w:r>
        <w:fldChar w:fldCharType="end"/>
      </w:r>
    </w:p>
    <w:p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54810425"/>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p>
    <w:p w:rsidR="00FE7C9A" w:rsidRDefault="00FE7C9A" w:rsidP="00FE7C9A">
      <w:pPr>
        <w:snapToGrid w:val="0"/>
      </w:pPr>
      <w:r>
        <w:t>Meeting:</w:t>
      </w:r>
      <w:r>
        <w:tab/>
      </w:r>
      <w:r>
        <w:tab/>
      </w:r>
      <w:r>
        <w:tab/>
      </w:r>
      <w:r>
        <w:tab/>
      </w:r>
      <w:r>
        <w:tab/>
      </w:r>
      <w:r>
        <w:tab/>
        <w:t>3GPP TSG RAN #8</w:t>
      </w:r>
      <w:r w:rsidR="00503B11">
        <w:t>9</w:t>
      </w:r>
      <w:r>
        <w:t>e</w:t>
      </w:r>
    </w:p>
    <w:p w:rsidR="00FE7C9A" w:rsidRDefault="00FE7C9A" w:rsidP="00FE7C9A">
      <w:pPr>
        <w:snapToGrid w:val="0"/>
      </w:pPr>
      <w:r>
        <w:t>Meeting location:</w:t>
      </w:r>
      <w:r>
        <w:tab/>
      </w:r>
      <w:r>
        <w:tab/>
      </w:r>
      <w:r>
        <w:tab/>
      </w:r>
      <w:r>
        <w:tab/>
        <w:t>Electronic Meeting (replacing RAN #8</w:t>
      </w:r>
      <w:r w:rsidR="00503B11">
        <w:t>9</w:t>
      </w:r>
      <w:r>
        <w:t xml:space="preserve"> in </w:t>
      </w:r>
      <w:r w:rsidR="00503B11" w:rsidRPr="00E64F53">
        <w:t>Funchal, Madeira, Portugal</w:t>
      </w:r>
      <w:r w:rsidR="00503B11">
        <w:br/>
      </w:r>
      <w:r w:rsidR="00503B11">
        <w:tab/>
      </w:r>
      <w:r w:rsidR="00503B11">
        <w:tab/>
      </w:r>
      <w:r w:rsidR="00503B11">
        <w:tab/>
      </w:r>
      <w:r w:rsidR="00503B11">
        <w:tab/>
      </w:r>
      <w:r w:rsidR="00503B11">
        <w:tab/>
      </w:r>
      <w:r w:rsidR="00503B11">
        <w:tab/>
      </w:r>
      <w:r w:rsidR="00503B11">
        <w:tab/>
      </w:r>
      <w:r w:rsidR="00503B11">
        <w:tab/>
      </w:r>
      <w:r>
        <w:t>due to Corona virus problem)</w:t>
      </w:r>
    </w:p>
    <w:p w:rsidR="00FE7C9A" w:rsidRDefault="00FE7C9A" w:rsidP="00FE7C9A">
      <w:pPr>
        <w:snapToGrid w:val="0"/>
      </w:pPr>
      <w:r>
        <w:t>Scheduled:</w:t>
      </w:r>
      <w:r>
        <w:tab/>
      </w:r>
      <w:r>
        <w:tab/>
      </w:r>
      <w:r>
        <w:tab/>
      </w:r>
      <w:r>
        <w:tab/>
      </w:r>
      <w:r>
        <w:tab/>
        <w:t xml:space="preserve">Monday </w:t>
      </w:r>
      <w:r w:rsidR="00503B11">
        <w:t>14</w:t>
      </w:r>
      <w:r>
        <w:t>.0</w:t>
      </w:r>
      <w:r w:rsidR="00503B11">
        <w:t>9</w:t>
      </w:r>
      <w:r>
        <w:t>.2020 (</w:t>
      </w:r>
      <w:r w:rsidR="003015BA">
        <w:t>7am UTC/9am</w:t>
      </w:r>
      <w:r>
        <w:t xml:space="preserve"> CE</w:t>
      </w:r>
      <w:r w:rsidR="00A53068">
        <w:t>S</w:t>
      </w:r>
      <w:r>
        <w:t xml:space="preserve">T) - </w:t>
      </w:r>
      <w:r w:rsidR="00451028">
        <w:t>Friday</w:t>
      </w:r>
      <w:r>
        <w:t xml:space="preserve"> </w:t>
      </w:r>
      <w:r w:rsidR="00503B11">
        <w:t>18</w:t>
      </w:r>
      <w:r>
        <w:t>.0</w:t>
      </w:r>
      <w:r w:rsidR="00503B11">
        <w:t>9</w:t>
      </w:r>
      <w:r>
        <w:t>.2020 (</w:t>
      </w:r>
      <w:r w:rsidR="003015BA">
        <w:t xml:space="preserve">6pm UTC/8pm </w:t>
      </w:r>
      <w:r>
        <w:t>CE</w:t>
      </w:r>
      <w:r w:rsidR="00A53068">
        <w:t>S</w:t>
      </w:r>
      <w:r>
        <w:t>T)</w:t>
      </w:r>
    </w:p>
    <w:p w:rsidR="00FE7C9A" w:rsidRPr="006B5BDB" w:rsidRDefault="00FE7C9A" w:rsidP="00FE7C9A">
      <w:pPr>
        <w:snapToGrid w:val="0"/>
      </w:pPr>
      <w:r>
        <w:t>Host:</w:t>
      </w:r>
      <w:r>
        <w:tab/>
      </w:r>
      <w:r>
        <w:tab/>
      </w:r>
      <w:r>
        <w:tab/>
      </w:r>
      <w:r>
        <w:tab/>
      </w:r>
      <w:r>
        <w:tab/>
      </w:r>
      <w:r>
        <w:tab/>
      </w:r>
      <w:r>
        <w:tab/>
        <w:t>-</w:t>
      </w:r>
    </w:p>
    <w:p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rsidR="00FE7C9A" w:rsidRDefault="00FE7C9A" w:rsidP="00FE7C9A">
      <w:pPr>
        <w:snapToGrid w:val="0"/>
      </w:pPr>
      <w:r>
        <w:t>Technical documents:</w:t>
      </w:r>
      <w:r>
        <w:tab/>
      </w:r>
      <w:r>
        <w:tab/>
      </w:r>
      <w:hyperlink r:id="rId18" w:history="1">
        <w:r w:rsidR="00503B11" w:rsidRPr="00D97315">
          <w:rPr>
            <w:rStyle w:val="Hyperlink"/>
          </w:rPr>
          <w:t>ftp://ftp.3gpp.org/tsg_ran/TSGR_89e/Docs</w:t>
        </w:r>
      </w:hyperlink>
    </w:p>
    <w:p w:rsidR="00774F63" w:rsidRDefault="00FE7C9A" w:rsidP="00503B11">
      <w:pPr>
        <w:snapToGrid w:val="0"/>
        <w:spacing w:after="0"/>
      </w:pPr>
      <w:r>
        <w:t>next meetings:</w:t>
      </w:r>
      <w:r>
        <w:tab/>
      </w:r>
      <w:r>
        <w:tab/>
      </w:r>
      <w:r>
        <w:tab/>
      </w:r>
      <w:r>
        <w:tab/>
        <w:t>TSG RAN #90</w:t>
      </w:r>
      <w:r>
        <w:tab/>
      </w:r>
      <w:r>
        <w:tab/>
        <w:t>07.12. - 10.12.2020</w:t>
      </w:r>
      <w:r w:rsidRPr="00850814">
        <w:tab/>
      </w:r>
      <w:r>
        <w:t>tbd, USA</w:t>
      </w:r>
      <w:r>
        <w:tab/>
      </w:r>
      <w:r>
        <w:tab/>
      </w:r>
      <w:r w:rsidR="00774F63">
        <w:tab/>
      </w:r>
      <w:r w:rsidR="002607A2">
        <w:tab/>
      </w:r>
      <w:r w:rsidR="002607A2">
        <w:tab/>
      </w:r>
      <w:r w:rsidRPr="00850814">
        <w:t>host</w:t>
      </w:r>
      <w:r>
        <w:t>: NF3</w:t>
      </w:r>
      <w:r w:rsidR="002607A2">
        <w:tab/>
      </w:r>
      <w:r w:rsidR="002607A2">
        <w:tab/>
        <w:t>cancelled</w:t>
      </w:r>
    </w:p>
    <w:p w:rsidR="00503B11" w:rsidRDefault="00503B11" w:rsidP="00503B11">
      <w:pPr>
        <w:snapToGrid w:val="0"/>
        <w:spacing w:after="0"/>
      </w:pPr>
      <w:r>
        <w:tab/>
      </w:r>
      <w:r>
        <w:tab/>
      </w:r>
      <w:r>
        <w:tab/>
      </w:r>
      <w:r>
        <w:tab/>
      </w:r>
      <w:r>
        <w:tab/>
      </w:r>
      <w:r>
        <w:tab/>
      </w:r>
      <w:r>
        <w:tab/>
      </w:r>
      <w:r>
        <w:tab/>
      </w:r>
      <w:r w:rsidR="008A19FF">
        <w:t>TSG RAN #90e</w:t>
      </w:r>
      <w:r w:rsidR="008A19FF">
        <w:tab/>
      </w:r>
      <w:r w:rsidR="008A19FF">
        <w:tab/>
        <w:t>07.12. - 11.12.2020</w:t>
      </w:r>
      <w:r w:rsidR="008A19FF">
        <w:tab/>
        <w:t>electronic</w:t>
      </w:r>
    </w:p>
    <w:p w:rsidR="008A19FF" w:rsidRDefault="00814015" w:rsidP="008A19FF">
      <w:pPr>
        <w:snapToGrid w:val="0"/>
        <w:spacing w:after="0"/>
      </w:pPr>
      <w:r>
        <w:tab/>
      </w:r>
      <w:r>
        <w:tab/>
      </w:r>
      <w:r>
        <w:tab/>
      </w:r>
      <w:r>
        <w:tab/>
      </w:r>
      <w:r>
        <w:tab/>
      </w:r>
      <w:r>
        <w:tab/>
      </w:r>
      <w:r>
        <w:tab/>
      </w:r>
      <w:r>
        <w:tab/>
        <w:t>TSG RAN #91</w:t>
      </w:r>
      <w:r w:rsidR="0069533B">
        <w:tab/>
      </w:r>
      <w:r w:rsidR="0069533B">
        <w:tab/>
        <w:t>22.03. - 25.03.2021</w:t>
      </w:r>
      <w:r w:rsidR="0069533B">
        <w:tab/>
        <w:t>tbd, USA</w:t>
      </w:r>
      <w:r w:rsidR="0069533B">
        <w:tab/>
      </w:r>
      <w:r w:rsidR="0069533B">
        <w:tab/>
      </w:r>
      <w:r w:rsidR="00774F63">
        <w:tab/>
      </w:r>
      <w:r w:rsidR="002607A2">
        <w:tab/>
      </w:r>
      <w:r w:rsidR="002607A2">
        <w:tab/>
        <w:t>host: NF3</w:t>
      </w:r>
      <w:r w:rsidR="002607A2">
        <w:tab/>
      </w:r>
      <w:r w:rsidR="002607A2">
        <w:tab/>
      </w:r>
      <w:r w:rsidR="008A19FF">
        <w:t>cancelled</w:t>
      </w:r>
    </w:p>
    <w:p w:rsidR="008A19FF" w:rsidRDefault="008A19FF" w:rsidP="008A19FF">
      <w:pPr>
        <w:snapToGrid w:val="0"/>
        <w:spacing w:after="0"/>
      </w:pPr>
      <w:r>
        <w:tab/>
      </w:r>
      <w:r>
        <w:tab/>
      </w:r>
      <w:r>
        <w:tab/>
      </w:r>
      <w:r>
        <w:tab/>
      </w:r>
      <w:r>
        <w:tab/>
      </w:r>
      <w:r>
        <w:tab/>
      </w:r>
      <w:r>
        <w:tab/>
      </w:r>
      <w:r>
        <w:tab/>
        <w:t>TSG RAN #91e</w:t>
      </w:r>
      <w:r>
        <w:tab/>
      </w:r>
      <w:r>
        <w:tab/>
        <w:t>22.03. - 26.03.2021</w:t>
      </w:r>
      <w:r>
        <w:tab/>
        <w:t>electronic</w:t>
      </w:r>
    </w:p>
    <w:p w:rsidR="00503B11" w:rsidRDefault="00503B11" w:rsidP="008A19FF">
      <w:pPr>
        <w:snapToGrid w:val="0"/>
        <w:spacing w:after="0"/>
      </w:pPr>
      <w:r>
        <w:tab/>
      </w:r>
      <w:r>
        <w:tab/>
      </w:r>
      <w:r>
        <w:tab/>
      </w:r>
      <w:r>
        <w:tab/>
      </w:r>
      <w:r>
        <w:tab/>
      </w:r>
      <w:r>
        <w:tab/>
      </w:r>
      <w:r>
        <w:tab/>
      </w:r>
      <w:r>
        <w:tab/>
        <w:t>TSG RAN #92</w:t>
      </w:r>
      <w:r w:rsidR="008A19FF">
        <w:tab/>
      </w:r>
      <w:r w:rsidR="008A19FF">
        <w:tab/>
        <w:t>14.06. - 18.06.2021</w:t>
      </w:r>
      <w:r w:rsidR="008A19FF">
        <w:tab/>
        <w:t>tbd, Japan</w:t>
      </w:r>
      <w:r w:rsidR="008A19FF">
        <w:tab/>
      </w:r>
      <w:r w:rsidR="008A19FF">
        <w:tab/>
      </w:r>
      <w:r w:rsidR="00774F63">
        <w:tab/>
      </w:r>
      <w:r w:rsidR="002607A2">
        <w:tab/>
      </w:r>
      <w:r w:rsidR="002607A2">
        <w:tab/>
        <w:t>host: JF3</w:t>
      </w:r>
      <w:r w:rsidR="002607A2">
        <w:tab/>
      </w:r>
      <w:r w:rsidR="002607A2">
        <w:tab/>
      </w:r>
      <w:r w:rsidR="008A19FF">
        <w:t>cancelled</w:t>
      </w:r>
    </w:p>
    <w:p w:rsidR="008A19FF" w:rsidRDefault="008A19FF" w:rsidP="008A19FF">
      <w:pPr>
        <w:snapToGrid w:val="0"/>
        <w:spacing w:after="0"/>
      </w:pPr>
      <w:r>
        <w:tab/>
      </w:r>
      <w:r>
        <w:tab/>
      </w:r>
      <w:r>
        <w:tab/>
      </w:r>
      <w:r>
        <w:tab/>
      </w:r>
      <w:r>
        <w:tab/>
      </w:r>
      <w:r>
        <w:tab/>
      </w:r>
      <w:r>
        <w:tab/>
      </w:r>
      <w:r>
        <w:tab/>
        <w:t>TSG RAN #92e</w:t>
      </w:r>
      <w:r>
        <w:tab/>
      </w:r>
      <w:r>
        <w:tab/>
        <w:t>14.06. - 19.06.2021</w:t>
      </w:r>
      <w:r>
        <w:tab/>
        <w:t>electronic</w:t>
      </w:r>
    </w:p>
    <w:p w:rsidR="008A19FF" w:rsidRDefault="008A19FF" w:rsidP="00FE7C9A">
      <w:pPr>
        <w:snapToGrid w:val="0"/>
      </w:pPr>
      <w:r>
        <w:tab/>
      </w:r>
      <w:r>
        <w:tab/>
      </w:r>
      <w:r>
        <w:tab/>
      </w:r>
      <w:r>
        <w:tab/>
      </w:r>
      <w:r>
        <w:tab/>
      </w:r>
      <w:r>
        <w:tab/>
      </w:r>
      <w:r>
        <w:tab/>
      </w:r>
      <w:r>
        <w:tab/>
        <w:t>TSG RAN #93</w:t>
      </w:r>
      <w:r>
        <w:tab/>
      </w:r>
      <w:r>
        <w:tab/>
        <w:t>13.09. - 16.09.2021</w:t>
      </w:r>
      <w:r>
        <w:tab/>
        <w:t>Melbourne Australia</w:t>
      </w:r>
      <w:r>
        <w:tab/>
      </w:r>
      <w:r>
        <w:tab/>
        <w:t>host: Telstra</w:t>
      </w:r>
    </w:p>
    <w:p w:rsidR="00FE7C9A" w:rsidRDefault="00FE7C9A" w:rsidP="00FE7C9A">
      <w:pPr>
        <w:pStyle w:val="Heading1"/>
        <w:snapToGrid w:val="0"/>
      </w:pPr>
      <w:bookmarkStart w:id="21" w:name="_Toc521589323"/>
      <w:bookmarkStart w:id="22" w:name="_Toc527197784"/>
      <w:bookmarkStart w:id="23" w:name="_Toc2391339"/>
      <w:bookmarkStart w:id="24" w:name="_Toc25787556"/>
      <w:bookmarkStart w:id="25" w:name="_Toc25787756"/>
      <w:bookmarkStart w:id="26" w:name="_Toc27430451"/>
      <w:bookmarkStart w:id="27" w:name="_Toc33140192"/>
      <w:bookmarkStart w:id="28" w:name="_Toc34604723"/>
      <w:bookmarkStart w:id="29" w:name="_Toc34604916"/>
      <w:bookmarkStart w:id="30" w:name="_Toc35697716"/>
      <w:bookmarkStart w:id="31" w:name="_Toc42029227"/>
      <w:bookmarkStart w:id="32" w:name="_Toc54810426"/>
      <w:r>
        <w:t>Executive Summary</w:t>
      </w:r>
      <w:bookmarkEnd w:id="21"/>
      <w:bookmarkEnd w:id="22"/>
      <w:bookmarkEnd w:id="23"/>
      <w:bookmarkEnd w:id="24"/>
      <w:bookmarkEnd w:id="25"/>
      <w:bookmarkEnd w:id="26"/>
      <w:bookmarkEnd w:id="27"/>
      <w:bookmarkEnd w:id="28"/>
      <w:bookmarkEnd w:id="29"/>
      <w:bookmarkEnd w:id="30"/>
      <w:bookmarkEnd w:id="31"/>
      <w:bookmarkEnd w:id="32"/>
    </w:p>
    <w:p w:rsidR="00FE7C9A" w:rsidRDefault="00FE7C9A" w:rsidP="00FE7C9A">
      <w:pPr>
        <w:snapToGrid w:val="0"/>
      </w:pPr>
      <w:r w:rsidRPr="007E7786">
        <w:t>3GPP TSG RAN meeting #</w:t>
      </w:r>
      <w:r>
        <w:t>8</w:t>
      </w:r>
      <w:r w:rsidR="00706FAA">
        <w:t>9</w:t>
      </w:r>
      <w:r>
        <w:t xml:space="preserve">e </w:t>
      </w:r>
      <w:r w:rsidRPr="007E7786">
        <w:t xml:space="preserve">was held </w:t>
      </w:r>
      <w:r w:rsidR="00706FAA">
        <w:t>September 14</w:t>
      </w:r>
      <w:r w:rsidR="00C6715B">
        <w:t xml:space="preserve"> - </w:t>
      </w:r>
      <w:r w:rsidR="00706FAA">
        <w:t>18</w:t>
      </w:r>
      <w:r>
        <w:t>, 2020 as electronic meeting (replacing RAN #8</w:t>
      </w:r>
      <w:r w:rsidR="00706FAA">
        <w:t>9</w:t>
      </w:r>
      <w:r>
        <w:t xml:space="preserve"> due to the Corona virus problem; RAN #8</w:t>
      </w:r>
      <w:r w:rsidR="00706FAA">
        <w:t>9</w:t>
      </w:r>
      <w:r>
        <w:t xml:space="preserve"> was scheduled for the same week in </w:t>
      </w:r>
      <w:r w:rsidR="00706FAA" w:rsidRPr="00E64F53">
        <w:t>Funchal, Madeira, Portugal</w:t>
      </w:r>
      <w:r>
        <w:t>)</w:t>
      </w:r>
      <w:r w:rsidR="00433626">
        <w:t xml:space="preserve"> with email reflector discussions and 3 GotoWebinar sessions (</w:t>
      </w:r>
      <w:r w:rsidR="00433626" w:rsidRPr="00433626">
        <w:t>Mon/Wed/Fri at 14:00-17:00 CEST</w:t>
      </w:r>
      <w:r w:rsidR="00EF6590">
        <w:t>, UTC = CEST -2h</w:t>
      </w:r>
      <w:r w:rsidR="00433626">
        <w:t>)</w:t>
      </w:r>
      <w:r>
        <w:t xml:space="preserve">. </w:t>
      </w:r>
      <w:r w:rsidRPr="007E7786">
        <w:t>The meeting had</w:t>
      </w:r>
      <w:r>
        <w:t xml:space="preserve"> </w:t>
      </w:r>
      <w:r w:rsidR="00706FAA">
        <w:t>605</w:t>
      </w:r>
      <w:r w:rsidRPr="007E7786">
        <w:t xml:space="preserve"> </w:t>
      </w:r>
      <w:r>
        <w:t xml:space="preserve">registrations </w:t>
      </w:r>
      <w:r w:rsidR="00C6715B">
        <w:t xml:space="preserve">by the registration deadline </w:t>
      </w:r>
      <w:r w:rsidRPr="007E7786">
        <w:t xml:space="preserve">(see Annex A) and </w:t>
      </w:r>
      <w:r w:rsidR="00C6715B">
        <w:t>7</w:t>
      </w:r>
      <w:r w:rsidR="006807EC">
        <w:t>27</w:t>
      </w:r>
      <w:r w:rsidRPr="007E7786">
        <w:t xml:space="preserve"> Technical Documents (see Annex B).</w:t>
      </w:r>
    </w:p>
    <w:p w:rsidR="00FE7C9A" w:rsidRPr="004966C5" w:rsidRDefault="00FE7C9A" w:rsidP="00FE7C9A">
      <w:pPr>
        <w:pStyle w:val="B1"/>
        <w:snapToGrid w:val="0"/>
        <w:spacing w:after="120"/>
      </w:pPr>
      <w:r w:rsidRPr="004966C5">
        <w:t>Main topics/decisions:</w:t>
      </w:r>
    </w:p>
    <w:p w:rsidR="00FE7C9A" w:rsidRPr="00EF6590" w:rsidRDefault="00FE7C9A" w:rsidP="00FE7C9A">
      <w:pPr>
        <w:pStyle w:val="B1"/>
        <w:snapToGrid w:val="0"/>
      </w:pPr>
      <w:r w:rsidRPr="00EF6590">
        <w:t>-</w:t>
      </w:r>
      <w:r w:rsidRPr="00EF6590">
        <w:tab/>
      </w:r>
      <w:r w:rsidRPr="00EF6590">
        <w:rPr>
          <w:b/>
        </w:rPr>
        <w:t>block approval</w:t>
      </w:r>
      <w:r w:rsidRPr="00EF6590">
        <w:t xml:space="preserve">: The concept was used for Tdocs of type WI status report and  CRpacks (like in face-to-face meetings) but also for draft TRs/TSs, revised SID/WID, </w:t>
      </w:r>
      <w:r w:rsidR="0016451B" w:rsidRPr="00EF6590">
        <w:t xml:space="preserve">Rel-16 WI exception sheets, </w:t>
      </w:r>
      <w:r w:rsidRPr="00EF6590">
        <w:t>LSin, WI summary, pCRs of RAN SIs</w:t>
      </w:r>
      <w:r w:rsidR="000C7E1F" w:rsidRPr="00EF6590">
        <w:t>, new WG-endorsed WIs/SIs for RAN5</w:t>
      </w:r>
      <w:r w:rsidRPr="00EF6590">
        <w:t xml:space="preserve"> and reports (from WGs, MCC ITU-R AH, MCC TF160, RAN #8</w:t>
      </w:r>
      <w:r w:rsidR="00EF6590">
        <w:t>8</w:t>
      </w:r>
      <w:r w:rsidR="004966C5" w:rsidRPr="00EF6590">
        <w:t>e</w:t>
      </w:r>
      <w:r w:rsidRPr="00EF6590">
        <w:t>).</w:t>
      </w:r>
      <w:r w:rsidRPr="00EF6590">
        <w:br/>
        <w:t>Documents which were not flagged for further discussion before the flagging deadline (</w:t>
      </w:r>
      <w:r w:rsidR="000C7E1F" w:rsidRPr="00EF6590">
        <w:t>Mon</w:t>
      </w:r>
      <w:r w:rsidRPr="00EF6590">
        <w:t xml:space="preserve"> </w:t>
      </w:r>
      <w:r w:rsidR="00EF6590">
        <w:t>14</w:t>
      </w:r>
      <w:r w:rsidRPr="00EF6590">
        <w:t>.0</w:t>
      </w:r>
      <w:r w:rsidR="00EF6590">
        <w:t>9</w:t>
      </w:r>
      <w:r w:rsidRPr="00EF6590">
        <w:t>.2020 2</w:t>
      </w:r>
      <w:r w:rsidR="00EF6590">
        <w:t>2</w:t>
      </w:r>
      <w:r w:rsidRPr="00EF6590">
        <w:t>:</w:t>
      </w:r>
      <w:r w:rsidR="00EF6590">
        <w:t>00</w:t>
      </w:r>
      <w:r w:rsidRPr="00EF6590">
        <w:t xml:space="preserve"> </w:t>
      </w:r>
      <w:r w:rsidR="000C7E1F" w:rsidRPr="00EF6590">
        <w:t>UTC</w:t>
      </w:r>
      <w:r w:rsidRPr="00EF6590">
        <w:t xml:space="preserve">) got their expected status in order to focus afterwards on the inputs that may require more discussion. Corresponding guidance about this was provided in the </w:t>
      </w:r>
      <w:r w:rsidR="00EF6590">
        <w:t xml:space="preserve">meeting </w:t>
      </w:r>
      <w:r w:rsidRPr="00EF6590">
        <w:t>invitation folder.</w:t>
      </w:r>
    </w:p>
    <w:p w:rsidR="00A36C77" w:rsidRPr="002A2EBD" w:rsidRDefault="00FE7C9A" w:rsidP="00FE7C9A">
      <w:pPr>
        <w:pStyle w:val="B1"/>
        <w:snapToGrid w:val="0"/>
      </w:pPr>
      <w:r w:rsidRPr="00C84A74">
        <w:t>-</w:t>
      </w:r>
      <w:r w:rsidRPr="00C84A74">
        <w:tab/>
      </w:r>
      <w:r w:rsidRPr="00C84A74">
        <w:rPr>
          <w:b/>
        </w:rPr>
        <w:t>time budget analysis</w:t>
      </w:r>
      <w:r w:rsidRPr="00C84A74">
        <w:t xml:space="preserve">: </w:t>
      </w:r>
      <w:r w:rsidR="00C84A74">
        <w:t xml:space="preserve">The endorsed </w:t>
      </w:r>
      <w:r w:rsidR="00065CB9" w:rsidRPr="00C84A74">
        <w:t>RP-20</w:t>
      </w:r>
      <w:r w:rsidR="002A2EBD" w:rsidRPr="00C84A74">
        <w:t xml:space="preserve">2111 </w:t>
      </w:r>
      <w:r w:rsidR="00065CB9" w:rsidRPr="00C84A74">
        <w:t xml:space="preserve">provided the </w:t>
      </w:r>
      <w:r w:rsidR="00C84A74">
        <w:t xml:space="preserve">RAN1/2/3 chairman's planning of TUs per WI/SI for Q4/20 and Q1+Q2/21 and the RAN4 chairman's projection for the TU distribution over RAN4 REL-17 topics. A more detailed plan/analysis for REL-17 TUs is planned for RAN #90e in Dec.20 </w:t>
      </w:r>
      <w:r w:rsidR="00C84A74">
        <w:br/>
      </w:r>
      <w:r w:rsidR="00A36C77" w:rsidRPr="00C84A74">
        <w:t>(RAN5 WIs/SIs are excluded from time budget handling)</w:t>
      </w:r>
      <w:r w:rsidR="00065CB9" w:rsidRPr="00C84A74">
        <w:t xml:space="preserve">. </w:t>
      </w:r>
      <w:r w:rsidR="00A36C77" w:rsidRPr="00C84A74">
        <w:t>Time units, that meant 1 time unit (TU) ~ 2h in face-to-face meetings will be translated by the WG chairmen into electronic meeting resources (GTW session time and email threads).</w:t>
      </w:r>
    </w:p>
    <w:p w:rsidR="00FE7C9A" w:rsidRDefault="00FE7C9A" w:rsidP="00FE7C9A">
      <w:pPr>
        <w:pStyle w:val="B1"/>
        <w:snapToGrid w:val="0"/>
      </w:pPr>
      <w:r w:rsidRPr="006318D7">
        <w:t>-</w:t>
      </w:r>
      <w:r w:rsidRPr="006318D7">
        <w:tab/>
      </w:r>
      <w:r w:rsidRPr="006318D7">
        <w:rPr>
          <w:b/>
        </w:rPr>
        <w:t>REL-14 and before</w:t>
      </w:r>
      <w:r w:rsidRPr="006318D7">
        <w:t xml:space="preserve"> (REL-14 was frozen in March 17, ASN.1 was frozen in June 17): After RAN #8</w:t>
      </w:r>
      <w:r w:rsidR="006318D7" w:rsidRPr="006318D7">
        <w:t>9</w:t>
      </w:r>
      <w:r w:rsidRPr="006318D7">
        <w:t xml:space="preserve">e, there are still </w:t>
      </w:r>
      <w:r w:rsidR="006318D7" w:rsidRPr="006318D7">
        <w:t>2</w:t>
      </w:r>
      <w:r w:rsidRPr="006318D7">
        <w:t xml:space="preserve"> REL-14 RAN5 testing WIs ongoing: LTE_CA_R14-UEConTest, LTE_eFDMIMO-UEConTest.</w:t>
      </w:r>
    </w:p>
    <w:p w:rsidR="00056775" w:rsidRDefault="00056775" w:rsidP="00941543">
      <w:pPr>
        <w:pStyle w:val="B2"/>
      </w:pPr>
      <w:r>
        <w:lastRenderedPageBreak/>
        <w:t>-</w:t>
      </w:r>
      <w:r>
        <w:tab/>
      </w:r>
      <w:r w:rsidRPr="00056775">
        <w:rPr>
          <w:b/>
          <w:bCs/>
        </w:rPr>
        <w:t>Workaround for SI multiplexing issue</w:t>
      </w:r>
      <w:r>
        <w:t xml:space="preserve">: </w:t>
      </w:r>
      <w:r w:rsidR="00941543">
        <w:t>Following RP-202025 a way forward was endorsed in RP-202031 and the endorsed RAN2 REL-12 to REL-16 CRs "</w:t>
      </w:r>
      <w:r w:rsidR="00941543" w:rsidRPr="00941543">
        <w:t>Modification of SI scheduling for extended SIBs</w:t>
      </w:r>
      <w:r w:rsidR="00941543">
        <w:t>" in RP-201939 were finally approved.</w:t>
      </w:r>
    </w:p>
    <w:p w:rsidR="00FE7C9A" w:rsidRPr="006318D7" w:rsidRDefault="00FE7C9A" w:rsidP="00FE7C9A">
      <w:pPr>
        <w:pStyle w:val="B1"/>
        <w:snapToGrid w:val="0"/>
        <w:spacing w:after="120"/>
      </w:pPr>
      <w:r w:rsidRPr="006318D7">
        <w:t>-</w:t>
      </w:r>
      <w:r w:rsidRPr="006318D7">
        <w:tab/>
      </w:r>
      <w:r w:rsidRPr="006318D7">
        <w:rPr>
          <w:b/>
        </w:rPr>
        <w:t>REL-15 (</w:t>
      </w:r>
      <w:r w:rsidRPr="006318D7">
        <w:t>REL-15 stage 3 was frozen by RAN #80 in June 18. The stage 3 of the REL-15 late drop for NR (architecture options 4 &amp; 7 and NR-NR Dual Connectivity) was frozen at RAN #83 in March 19.</w:t>
      </w:r>
      <w:r w:rsidRPr="006318D7">
        <w:br/>
        <w:t>At RAN #84 in June 19, the ASN.1 freeze of the REL-15 late drop for NR was declared and the REL-15 Core part WI NR_newRAT-Core was completed (after 4 exceptions).):</w:t>
      </w:r>
      <w:r w:rsidRPr="006318D7">
        <w:br/>
        <w:t>After RAN #8</w:t>
      </w:r>
      <w:r w:rsidR="006318D7" w:rsidRPr="006318D7">
        <w:t>9</w:t>
      </w:r>
      <w:r w:rsidRPr="006318D7">
        <w:t xml:space="preserve">e, there are still </w:t>
      </w:r>
      <w:r w:rsidR="006318D7">
        <w:t>8</w:t>
      </w:r>
      <w:r w:rsidRPr="006318D7">
        <w:t xml:space="preserve"> REL-15 RAN5 testing WIs ongoing: 5GS_NR_LTE-UEConTest, LTE_CA_R15-UEConTest, LTE_sTTIandPT-UEConTest, LTE_euCA-UEConTest, LTE_TDD_HPUE_R15-UEConTest, NB_IOTenh2-UEConTest, LTE_eMTC4-UEConTest</w:t>
      </w:r>
      <w:r w:rsidR="006318D7">
        <w:t xml:space="preserve">, </w:t>
      </w:r>
      <w:r w:rsidR="006318D7" w:rsidRPr="006318D7">
        <w:t>MCenhUEConTest</w:t>
      </w:r>
      <w:r w:rsidRPr="006318D7">
        <w:t>.</w:t>
      </w:r>
    </w:p>
    <w:p w:rsidR="00FE7C9A" w:rsidRPr="006318D7" w:rsidRDefault="00FE7C9A" w:rsidP="00FE7C9A">
      <w:pPr>
        <w:pStyle w:val="B1"/>
      </w:pPr>
      <w:r w:rsidRPr="006318D7">
        <w:t>-</w:t>
      </w:r>
      <w:r w:rsidRPr="006318D7">
        <w:tab/>
      </w:r>
      <w:r w:rsidRPr="006318D7">
        <w:rPr>
          <w:b/>
        </w:rPr>
        <w:t>REL-16</w:t>
      </w:r>
      <w:r w:rsidR="006318D7" w:rsidRPr="006318D7">
        <w:t xml:space="preserve"> (stage 3 and ASN.1 were frozen in June 20):</w:t>
      </w:r>
    </w:p>
    <w:p w:rsidR="004A33D1" w:rsidRDefault="004A33D1" w:rsidP="00632258">
      <w:pPr>
        <w:pStyle w:val="B2"/>
        <w:spacing w:after="120"/>
      </w:pPr>
      <w:r w:rsidRPr="006318D7">
        <w:t>-</w:t>
      </w:r>
      <w:r w:rsidRPr="006318D7">
        <w:tab/>
      </w:r>
      <w:r w:rsidR="006318D7" w:rsidRPr="006318D7">
        <w:rPr>
          <w:b/>
          <w:bCs/>
        </w:rPr>
        <w:t>exceptions</w:t>
      </w:r>
      <w:r w:rsidR="006318D7" w:rsidRPr="006318D7">
        <w:t>: 10 of the 12 Core part WIs that were granted an exception of 3 months to still complete the work in REL-16 were completed at RAN #89e</w:t>
      </w:r>
      <w:r w:rsidR="006318D7">
        <w:t>. 2 of these 12 Core part WIs were granted a 2nd 3 months exception in order to complete them by Dec.20 and to still keep them in REL-16 (instead of shifting them to REL-17): NR_unlic-Core, NR_n48_LTE_48_coex-Core.</w:t>
      </w:r>
    </w:p>
    <w:p w:rsidR="00632258" w:rsidRDefault="00632258" w:rsidP="00632258">
      <w:pPr>
        <w:pStyle w:val="B2"/>
        <w:spacing w:after="120"/>
      </w:pPr>
      <w:r>
        <w:t>-</w:t>
      </w:r>
      <w:r>
        <w:tab/>
      </w:r>
      <w:r w:rsidR="004963D5" w:rsidRPr="004963D5">
        <w:rPr>
          <w:b/>
          <w:bCs/>
        </w:rPr>
        <w:t>URLLC and IIoT</w:t>
      </w:r>
      <w:r w:rsidR="004963D5">
        <w:t xml:space="preserve">: 5G-ACIA requested a </w:t>
      </w:r>
      <w:r w:rsidR="004963D5" w:rsidRPr="004963D5">
        <w:t>3GPP NR Rel-16 URLLC and IIoT performance evaluation</w:t>
      </w:r>
      <w:r w:rsidR="004963D5">
        <w:t xml:space="preserve"> in LSin RP-201279 and RAN #89e endorsed a way forward in RP-202069 </w:t>
      </w:r>
      <w:r w:rsidR="00412198">
        <w:t xml:space="preserve">(email discussion on </w:t>
      </w:r>
      <w:r w:rsidR="00412198" w:rsidRPr="00412198">
        <w:t>RAN1_NR reflector</w:t>
      </w:r>
      <w:r w:rsidR="00412198">
        <w:t xml:space="preserve"> until RAN #91) </w:t>
      </w:r>
      <w:r w:rsidR="004963D5">
        <w:t>and sent a reply LS in RP-202097</w:t>
      </w:r>
      <w:r w:rsidR="00412198">
        <w:t>.</w:t>
      </w:r>
    </w:p>
    <w:p w:rsidR="00E0254F" w:rsidRDefault="00E0254F" w:rsidP="00632258">
      <w:pPr>
        <w:pStyle w:val="B2"/>
        <w:spacing w:after="120"/>
      </w:pPr>
      <w:r>
        <w:t>-</w:t>
      </w:r>
      <w:r>
        <w:tab/>
      </w:r>
      <w:r w:rsidRPr="00E0254F">
        <w:rPr>
          <w:b/>
          <w:bCs/>
        </w:rPr>
        <w:t>REL-16 backward compatibility</w:t>
      </w:r>
      <w:r>
        <w:t>:</w:t>
      </w:r>
      <w:r w:rsidR="006C0C70">
        <w:t xml:space="preserve"> In connection with RP-201526 and the endorsed RP-202109 it was decided to add on the TS 38.331/TS 36.331 web page "</w:t>
      </w:r>
      <w:r w:rsidR="006C0C70" w:rsidRPr="006C0C70">
        <w:t>A UE or network vendor wishing to support Rel-16 must use version 16.2.0 or later of TS 38.331</w:t>
      </w:r>
      <w:r w:rsidR="006C0C70">
        <w:t>/TS 36.331." (note: v16.2.0 is the version resulting from RAN #89e in Sep.20).</w:t>
      </w:r>
    </w:p>
    <w:p w:rsidR="00B52DA1" w:rsidRPr="00132D15" w:rsidRDefault="00723411" w:rsidP="00632258">
      <w:pPr>
        <w:pStyle w:val="B2"/>
        <w:spacing w:after="120"/>
      </w:pPr>
      <w:r>
        <w:t>-</w:t>
      </w:r>
      <w:r>
        <w:tab/>
      </w:r>
      <w:r w:rsidRPr="00723411">
        <w:rPr>
          <w:b/>
          <w:bCs/>
        </w:rPr>
        <w:t xml:space="preserve">RAN5 </w:t>
      </w:r>
      <w:r w:rsidR="000B5B9C">
        <w:rPr>
          <w:b/>
          <w:bCs/>
        </w:rPr>
        <w:t xml:space="preserve">REL-16 </w:t>
      </w:r>
      <w:r w:rsidRPr="00723411">
        <w:rPr>
          <w:b/>
          <w:bCs/>
        </w:rPr>
        <w:t>SI FS_UE_5GNR_App_Data_Perf</w:t>
      </w:r>
      <w:r>
        <w:t xml:space="preserve">: </w:t>
      </w:r>
      <w:r w:rsidR="00406E41">
        <w:t xml:space="preserve">With endorsed </w:t>
      </w:r>
      <w:r>
        <w:t>RP-202065</w:t>
      </w:r>
      <w:r w:rsidR="00406E41">
        <w:t xml:space="preserve"> it was decided to add a RAN4 scope into the RAN5 SI "</w:t>
      </w:r>
      <w:r w:rsidR="00406E41" w:rsidRPr="00406E41">
        <w:t>Study on 5G NR UE Application Layer Data Throughput Performance</w:t>
      </w:r>
      <w:r w:rsidR="00406E41">
        <w:t>" (latest SID RP-192712) at RAN #90e.</w:t>
      </w:r>
    </w:p>
    <w:p w:rsidR="00FE7C9A" w:rsidRPr="00544510" w:rsidRDefault="00FE7C9A" w:rsidP="00FE7C9A">
      <w:pPr>
        <w:pStyle w:val="B1"/>
      </w:pPr>
      <w:r w:rsidRPr="00544510">
        <w:t>-</w:t>
      </w:r>
      <w:r w:rsidRPr="00544510">
        <w:tab/>
      </w:r>
      <w:r w:rsidRPr="00544510">
        <w:rPr>
          <w:b/>
        </w:rPr>
        <w:t>REL-17</w:t>
      </w:r>
      <w:r w:rsidRPr="00544510">
        <w:t>:</w:t>
      </w:r>
    </w:p>
    <w:p w:rsidR="00D2682B" w:rsidRPr="006807EC" w:rsidRDefault="00D2682B" w:rsidP="00FE7C9A">
      <w:pPr>
        <w:pStyle w:val="B2"/>
        <w:rPr>
          <w:highlight w:val="yellow"/>
        </w:rPr>
      </w:pPr>
      <w:r w:rsidRPr="00544510">
        <w:t>-</w:t>
      </w:r>
      <w:r w:rsidRPr="00544510">
        <w:tab/>
      </w:r>
      <w:r w:rsidR="00F04FC3" w:rsidRPr="00544510">
        <w:rPr>
          <w:b/>
          <w:bCs/>
        </w:rPr>
        <w:t>timeline of REL-17</w:t>
      </w:r>
      <w:r w:rsidR="00F04FC3" w:rsidRPr="00544510">
        <w:t xml:space="preserve"> was not </w:t>
      </w:r>
      <w:r w:rsidR="00544510" w:rsidRPr="00544510">
        <w:t xml:space="preserve">yet </w:t>
      </w:r>
      <w:r w:rsidR="00F04FC3" w:rsidRPr="00544510">
        <w:t>changed at RAN #8</w:t>
      </w:r>
      <w:r w:rsidR="00544510" w:rsidRPr="00544510">
        <w:t>9</w:t>
      </w:r>
      <w:r w:rsidR="00F04FC3" w:rsidRPr="00544510">
        <w:t xml:space="preserve">e </w:t>
      </w:r>
      <w:r w:rsidR="00544510" w:rsidRPr="00544510">
        <w:t>but a plan was endorsed (RP-202111) to shift the</w:t>
      </w:r>
      <w:r w:rsidR="00F04FC3" w:rsidRPr="00544510">
        <w:t xml:space="preserve"> REL-17 stage 3 freeze </w:t>
      </w:r>
      <w:r w:rsidR="00544510" w:rsidRPr="00544510">
        <w:t>from Sep.21 to March 22 and to shift the ASN.1 freeze from Dec.21 to June 22</w:t>
      </w:r>
      <w:r w:rsidR="00544510">
        <w:t xml:space="preserve"> (due to the Corona situation and corresponding electronic meetings)</w:t>
      </w:r>
      <w:r w:rsidR="00544510" w:rsidRPr="00544510">
        <w:t>.</w:t>
      </w:r>
      <w:r w:rsidR="00544510">
        <w:t xml:space="preserve"> It is planned to confirm these shifts in Dec.20 at RAN #90e and to endorse a detailed planning regarding meetings and time units for the WIs/SIs.</w:t>
      </w:r>
    </w:p>
    <w:p w:rsidR="00852CED" w:rsidRDefault="00852CED" w:rsidP="00FE7C9A">
      <w:pPr>
        <w:pStyle w:val="B2"/>
      </w:pPr>
      <w:r w:rsidRPr="001F34A3">
        <w:t>-</w:t>
      </w:r>
      <w:r w:rsidRPr="001F34A3">
        <w:tab/>
      </w:r>
      <w:r w:rsidRPr="001F34A3">
        <w:rPr>
          <w:b/>
          <w:bCs/>
        </w:rPr>
        <w:t>RAN4 REL-17 non-spectrum related WIs/SIs</w:t>
      </w:r>
      <w:r w:rsidRPr="001F34A3">
        <w:t xml:space="preserve">: </w:t>
      </w:r>
      <w:r w:rsidR="001F34A3" w:rsidRPr="001F34A3">
        <w:t xml:space="preserve">Based on the </w:t>
      </w:r>
      <w:r w:rsidRPr="001F34A3">
        <w:t xml:space="preserve">9 work areas </w:t>
      </w:r>
      <w:r w:rsidR="001F34A3" w:rsidRPr="001F34A3">
        <w:t xml:space="preserve">defined at RAN #88e in </w:t>
      </w:r>
      <w:r w:rsidRPr="001F34A3">
        <w:t xml:space="preserve">RP-201331 </w:t>
      </w:r>
      <w:r w:rsidR="001F34A3">
        <w:t xml:space="preserve">and the email discussions on them </w:t>
      </w:r>
      <w:r w:rsidRPr="001F34A3">
        <w:t>between RAN #88e and RAN #89e</w:t>
      </w:r>
      <w:r w:rsidR="001F34A3">
        <w:t>, RAN #89e approved new non-spectrum related WIs for REL-17</w:t>
      </w:r>
      <w:r w:rsidR="004A7FD5">
        <w:t xml:space="preserve"> for each of them, except OTA, NR repeaters, ATG </w:t>
      </w:r>
      <w:r w:rsidR="00E23019">
        <w:t>(</w:t>
      </w:r>
      <w:r w:rsidR="00E23019" w:rsidRPr="00E23019">
        <w:t>air-to-ground network</w:t>
      </w:r>
      <w:r w:rsidR="00E23019">
        <w:t xml:space="preserve">) </w:t>
      </w:r>
      <w:r w:rsidR="004A7FD5">
        <w:t xml:space="preserve">and </w:t>
      </w:r>
      <w:r w:rsidR="004A7FD5" w:rsidRPr="004A7FD5">
        <w:t>UE and BS EMC</w:t>
      </w:r>
      <w:r w:rsidR="004A7FD5">
        <w:t>. For these topics additional email discussions were scheduled between RAN #89e and RAN #90e.</w:t>
      </w:r>
    </w:p>
    <w:p w:rsidR="0076796A" w:rsidRDefault="0076796A" w:rsidP="00FE7C9A">
      <w:pPr>
        <w:pStyle w:val="B2"/>
      </w:pPr>
      <w:r>
        <w:t>-</w:t>
      </w:r>
      <w:r>
        <w:tab/>
      </w:r>
      <w:r w:rsidRPr="00961586">
        <w:rPr>
          <w:b/>
          <w:bCs/>
        </w:rPr>
        <w:t>SA2 REL-17 SI FS_5MBS</w:t>
      </w:r>
      <w:r>
        <w:t xml:space="preserve">: </w:t>
      </w:r>
      <w:r w:rsidR="00961586">
        <w:t xml:space="preserve">RAN approved a reply LS to </w:t>
      </w:r>
      <w:r w:rsidR="00961586" w:rsidRPr="00961586">
        <w:t>S2-2006044 = RP-201437</w:t>
      </w:r>
      <w:r w:rsidR="00010ACC">
        <w:t xml:space="preserve"> in RP-202086 clarifying that </w:t>
      </w:r>
      <w:r w:rsidR="00010ACC" w:rsidRPr="00010ACC">
        <w:t xml:space="preserve">NR-based broadcast is within the scope of </w:t>
      </w:r>
      <w:r w:rsidR="00010ACC">
        <w:t xml:space="preserve">the RAN REL-17 WI </w:t>
      </w:r>
      <w:r w:rsidR="00010ACC" w:rsidRPr="00010ACC">
        <w:t>NR_MBS-Core</w:t>
      </w:r>
      <w:r w:rsidR="00010ACC">
        <w:t xml:space="preserve"> (see AI 9.8.8) and that the scope is kept (see WID </w:t>
      </w:r>
      <w:r w:rsidR="00010ACC" w:rsidRPr="00010ACC">
        <w:t>RP-201038</w:t>
      </w:r>
      <w:r w:rsidR="00010ACC">
        <w:t>).</w:t>
      </w:r>
      <w:r w:rsidR="007D252D">
        <w:t xml:space="preserve"> </w:t>
      </w:r>
    </w:p>
    <w:p w:rsidR="007D252D" w:rsidRPr="001F34A3" w:rsidRDefault="007D252D" w:rsidP="00FE7C9A">
      <w:pPr>
        <w:pStyle w:val="B2"/>
      </w:pPr>
      <w:r>
        <w:t>-</w:t>
      </w:r>
      <w:r>
        <w:tab/>
      </w:r>
      <w:r w:rsidRPr="007D252D">
        <w:rPr>
          <w:b/>
          <w:bCs/>
        </w:rPr>
        <w:t>5G-NR/IMT-2020</w:t>
      </w:r>
      <w:r w:rsidR="00503C71">
        <w:rPr>
          <w:b/>
          <w:bCs/>
        </w:rPr>
        <w:t xml:space="preserve"> 6GHz bands</w:t>
      </w:r>
      <w:r>
        <w:t xml:space="preserve">: In reply to LS </w:t>
      </w:r>
      <w:r w:rsidRPr="007D252D">
        <w:t>RCC_LS200904 = RP-201438</w:t>
      </w:r>
      <w:r>
        <w:t xml:space="preserve"> from </w:t>
      </w:r>
      <w:r w:rsidRPr="007D252D">
        <w:t xml:space="preserve">RCC </w:t>
      </w:r>
      <w:r w:rsidR="003F3B41">
        <w:t>(</w:t>
      </w:r>
      <w:r w:rsidR="003F3B41" w:rsidRPr="003F3B41">
        <w:t>Regional Commonwealth in the field of Communication</w:t>
      </w:r>
      <w:r w:rsidR="003F3B41">
        <w:t xml:space="preserve">) </w:t>
      </w:r>
      <w:r w:rsidRPr="007D252D">
        <w:t>Commission on Spectrum and Satellite Orbits</w:t>
      </w:r>
      <w:r w:rsidR="00615A90">
        <w:br/>
        <w:t xml:space="preserve">TSG </w:t>
      </w:r>
      <w:r>
        <w:t xml:space="preserve">RAN approved LSout RP-202115 and a corresponding new WID RP-202114 </w:t>
      </w:r>
      <w:r w:rsidR="00503C71">
        <w:t>"</w:t>
      </w:r>
      <w:r w:rsidR="00503C71" w:rsidRPr="00503C71">
        <w:t>Introduction of 6GHz NR licensed bands</w:t>
      </w:r>
      <w:r w:rsidR="00503C71">
        <w:t xml:space="preserve">" </w:t>
      </w:r>
      <w:r w:rsidR="00615A90">
        <w:t xml:space="preserve">addressing the range </w:t>
      </w:r>
      <w:r w:rsidR="00615A90" w:rsidRPr="00615A90">
        <w:t>5925- 7125MHz</w:t>
      </w:r>
      <w:r w:rsidR="00615A90">
        <w:t xml:space="preserve"> </w:t>
      </w:r>
      <w:r>
        <w:t>(</w:t>
      </w:r>
      <w:r w:rsidR="00615A90">
        <w:t>WI</w:t>
      </w:r>
      <w:r>
        <w:t xml:space="preserve"> </w:t>
      </w:r>
      <w:r w:rsidRPr="007D252D">
        <w:t>will be on hold until regulatory requirements are available for this band</w:t>
      </w:r>
      <w:r>
        <w:t>).</w:t>
      </w:r>
      <w:r w:rsidR="00503C71">
        <w:br/>
        <w:t>Also new WID RP-202116 "</w:t>
      </w:r>
      <w:r w:rsidR="00503C71" w:rsidRPr="00503C71">
        <w:t>Introduction of lower 6GHz NR unlicensed operation for Europe</w:t>
      </w:r>
      <w:r w:rsidR="00503C71">
        <w:t>"</w:t>
      </w:r>
      <w:r w:rsidR="00E32319">
        <w:t xml:space="preserve"> was approved (a</w:t>
      </w:r>
      <w:r w:rsidR="00E32319" w:rsidRPr="00E32319">
        <w:t>dministrations in Europe are working on regulations for unlicensed operation in th</w:t>
      </w:r>
      <w:r w:rsidR="00E32319">
        <w:t>is</w:t>
      </w:r>
      <w:r w:rsidR="00E32319" w:rsidRPr="00E32319">
        <w:t xml:space="preserve"> range 5925-6425MHz</w:t>
      </w:r>
      <w:r w:rsidR="00E32319">
        <w:t>)</w:t>
      </w:r>
      <w:r w:rsidR="00615A90">
        <w:t>.</w:t>
      </w:r>
      <w:r w:rsidR="00615A90">
        <w:br/>
        <w:t>Note: The target date for both new WIs is currently the end of REL-17.</w:t>
      </w:r>
    </w:p>
    <w:p w:rsidR="001F34A3" w:rsidRDefault="00FE7C9A" w:rsidP="0076796A">
      <w:pPr>
        <w:pStyle w:val="B1"/>
      </w:pPr>
      <w:r w:rsidRPr="001F34A3">
        <w:t>-</w:t>
      </w:r>
      <w:r w:rsidRPr="001F34A3">
        <w:tab/>
      </w:r>
      <w:r w:rsidR="001F34A3" w:rsidRPr="001F34A3">
        <w:rPr>
          <w:b/>
          <w:bCs/>
        </w:rPr>
        <w:t>Meeting schedule</w:t>
      </w:r>
      <w:r w:rsidR="001F34A3" w:rsidRPr="001F34A3">
        <w:t>: A meeting timeplan was endorsed (RP-202111)</w:t>
      </w:r>
      <w:r w:rsidR="001F34A3">
        <w:t xml:space="preserve"> with only electronic TSG and WG meetings until June 21. This means that corresponding f2f RAN and RAN WG meetings will be cancelled.</w:t>
      </w:r>
    </w:p>
    <w:p w:rsidR="00431C20" w:rsidRDefault="006F4E50" w:rsidP="00DB497F">
      <w:pPr>
        <w:pStyle w:val="B1"/>
        <w:snapToGrid w:val="0"/>
        <w:spacing w:after="120"/>
      </w:pPr>
      <w:r>
        <w:t>-</w:t>
      </w:r>
      <w:r>
        <w:tab/>
      </w:r>
      <w:r w:rsidRPr="006F4E50">
        <w:rPr>
          <w:b/>
          <w:bCs/>
        </w:rPr>
        <w:t>IPCAN-based MCS test model</w:t>
      </w:r>
      <w:r>
        <w:t xml:space="preserve">: </w:t>
      </w:r>
      <w:r w:rsidR="00431C20">
        <w:t xml:space="preserve">With the approval of RP-201637 it was decided to </w:t>
      </w:r>
      <w:r w:rsidR="00431C20" w:rsidRPr="00431C20">
        <w:t xml:space="preserve">use </w:t>
      </w:r>
      <w:r w:rsidR="00431C20">
        <w:t xml:space="preserve">the </w:t>
      </w:r>
      <w:r w:rsidR="00431C20" w:rsidRPr="00431C20">
        <w:t>IPCAN</w:t>
      </w:r>
      <w:r w:rsidR="00431C20">
        <w:t xml:space="preserve"> </w:t>
      </w:r>
      <w:r w:rsidR="00431C20" w:rsidRPr="00431C20">
        <w:t xml:space="preserve">(IP Connectivity Access Network)-based MCS </w:t>
      </w:r>
      <w:r w:rsidR="00431C20">
        <w:t>(</w:t>
      </w:r>
      <w:r w:rsidR="00431C20" w:rsidRPr="00431C20">
        <w:t>Mission Critical Services</w:t>
      </w:r>
      <w:r w:rsidR="00431C20">
        <w:t xml:space="preserve">) </w:t>
      </w:r>
      <w:r w:rsidR="00431C20" w:rsidRPr="00431C20">
        <w:t>test model (R5-204094) for formal RAN5 verification and publication of reference test suite</w:t>
      </w:r>
      <w:r w:rsidR="00431C20">
        <w:t xml:space="preserve"> </w:t>
      </w:r>
      <w:r w:rsidR="00644F69">
        <w:t xml:space="preserve">(note: It was clarified that this is </w:t>
      </w:r>
      <w:r w:rsidR="00644F69" w:rsidRPr="00644F69">
        <w:t>an exception and strictly limited to MCS</w:t>
      </w:r>
      <w:r w:rsidR="00644F69">
        <w:t>).</w:t>
      </w:r>
    </w:p>
    <w:p w:rsidR="00FA3A97" w:rsidRDefault="00FA3A97" w:rsidP="00DB497F">
      <w:pPr>
        <w:pStyle w:val="B1"/>
        <w:snapToGrid w:val="0"/>
        <w:spacing w:after="120"/>
      </w:pPr>
      <w:r>
        <w:lastRenderedPageBreak/>
        <w:t>-</w:t>
      </w:r>
      <w:r>
        <w:tab/>
      </w:r>
      <w:r w:rsidRPr="00FA3A97">
        <w:rPr>
          <w:b/>
          <w:bCs/>
        </w:rPr>
        <w:t>cat.B/C TEI CRs</w:t>
      </w:r>
      <w:r>
        <w:t xml:space="preserve">: An </w:t>
      </w:r>
      <w:r w:rsidRPr="00FA3A97">
        <w:t xml:space="preserve">LS </w:t>
      </w:r>
      <w:r>
        <w:t xml:space="preserve">to SA </w:t>
      </w:r>
      <w:r w:rsidRPr="00FA3A97">
        <w:t>on Relaxation of mini-WID requirement for Cat.B/C TEIs</w:t>
      </w:r>
      <w:r>
        <w:t xml:space="preserve"> was approved in RP-202001. </w:t>
      </w:r>
      <w:r w:rsidR="001C223B">
        <w:t>An email discussion on further traceability enhancements for cat.B/C TEI CRs is planned (see Annex I).</w:t>
      </w:r>
    </w:p>
    <w:p w:rsidR="00FE7C9A" w:rsidRPr="00FA3A97" w:rsidRDefault="00FE7C9A" w:rsidP="00FE7C9A">
      <w:pPr>
        <w:pStyle w:val="B1"/>
        <w:snapToGrid w:val="0"/>
        <w:spacing w:after="120"/>
        <w:rPr>
          <w:b/>
        </w:rPr>
      </w:pPr>
      <w:r w:rsidRPr="00FA3A97">
        <w:t>-</w:t>
      </w:r>
      <w:r w:rsidRPr="00FA3A97">
        <w:rPr>
          <w:b/>
        </w:rPr>
        <w:tab/>
        <w:t>ITU-R/ITU-T</w:t>
      </w:r>
      <w:r w:rsidRPr="00FA3A97">
        <w:t xml:space="preserve"> (see AI 8)</w:t>
      </w:r>
      <w:r w:rsidRPr="00FA3A97">
        <w:rPr>
          <w:b/>
        </w:rPr>
        <w:t>:</w:t>
      </w:r>
    </w:p>
    <w:p w:rsidR="001B12D9" w:rsidRDefault="001B12D9" w:rsidP="00FE7C9A">
      <w:pPr>
        <w:pStyle w:val="B2"/>
        <w:spacing w:after="0"/>
      </w:pPr>
      <w:r>
        <w:t>-</w:t>
      </w:r>
      <w:r>
        <w:tab/>
      </w:r>
      <w:r w:rsidRPr="001B12D9">
        <w:rPr>
          <w:b/>
          <w:bCs/>
        </w:rPr>
        <w:t>IMT-2020</w:t>
      </w:r>
      <w:r>
        <w:t>:</w:t>
      </w:r>
      <w:r w:rsidR="00D67BA7">
        <w:t xml:space="preserve"> RAN agreed </w:t>
      </w:r>
      <w:r w:rsidR="00D67BA7" w:rsidRPr="00D67BA7">
        <w:rPr>
          <w:b/>
          <w:bCs/>
        </w:rPr>
        <w:t>RP-202058</w:t>
      </w:r>
      <w:r w:rsidR="00D67BA7">
        <w:t xml:space="preserve"> as reply to ITU-R WP5D_TEMP_159 = RP-201427 replacing ITU-R placeholder names </w:t>
      </w:r>
      <w:r w:rsidR="00023C1D">
        <w:t>for</w:t>
      </w:r>
      <w:r w:rsidR="00D67BA7">
        <w:t xml:space="preserve"> the 3GPP inputs;  </w:t>
      </w:r>
      <w:r w:rsidR="00D67BA7" w:rsidRPr="00AA1503">
        <w:t xml:space="preserve">after SA review and PCG approval this </w:t>
      </w:r>
      <w:r w:rsidR="00D67BA7">
        <w:t>LS</w:t>
      </w:r>
      <w:r w:rsidR="00D67BA7" w:rsidRPr="00AA1503">
        <w:t xml:space="preserve"> will be sent out</w:t>
      </w:r>
      <w:r w:rsidR="00822BA0">
        <w:t>.</w:t>
      </w:r>
      <w:r w:rsidR="00822BA0">
        <w:br/>
        <w:t xml:space="preserve">LS RP-201428 </w:t>
      </w:r>
      <w:r w:rsidR="005D16DC">
        <w:t>with some actions for</w:t>
      </w:r>
      <w:r w:rsidR="00822BA0">
        <w:t xml:space="preserve"> transposing organizations was only noted.</w:t>
      </w:r>
    </w:p>
    <w:p w:rsidR="00866289" w:rsidRDefault="00125A09" w:rsidP="00FE7C9A">
      <w:pPr>
        <w:pStyle w:val="B2"/>
        <w:spacing w:after="0"/>
      </w:pPr>
      <w:r w:rsidRPr="00125A09">
        <w:t>-</w:t>
      </w:r>
      <w:r w:rsidRPr="00125A09">
        <w:tab/>
      </w:r>
      <w:r w:rsidRPr="00125A09">
        <w:rPr>
          <w:b/>
          <w:bCs/>
        </w:rPr>
        <w:t>ITU-R M.2012</w:t>
      </w:r>
      <w:r w:rsidRPr="00125A09">
        <w:t xml:space="preserve">: </w:t>
      </w:r>
      <w:r>
        <w:t>RAN agreed</w:t>
      </w:r>
      <w:r w:rsidR="0075678C">
        <w:t xml:space="preserve"> a reply to </w:t>
      </w:r>
      <w:r w:rsidR="0075678C" w:rsidRPr="0075678C">
        <w:t>ITU-R WP5D/TEMP/39 = RP-200037</w:t>
      </w:r>
      <w:r w:rsidR="0075678C">
        <w:t xml:space="preserve"> in</w:t>
      </w:r>
      <w:r>
        <w:t xml:space="preserve"> </w:t>
      </w:r>
      <w:r w:rsidRPr="00FA3279">
        <w:rPr>
          <w:b/>
          <w:bCs/>
        </w:rPr>
        <w:t>RP-202056</w:t>
      </w:r>
      <w:r>
        <w:t xml:space="preserve"> providing a h</w:t>
      </w:r>
      <w:r w:rsidRPr="00125A09">
        <w:t xml:space="preserve">igh level overview of </w:t>
      </w:r>
      <w:r>
        <w:t xml:space="preserve">a </w:t>
      </w:r>
      <w:r w:rsidRPr="00125A09">
        <w:t>3GPP update</w:t>
      </w:r>
      <w:r>
        <w:t xml:space="preserve"> for Revision 5; after SA review and PCG approval this </w:t>
      </w:r>
      <w:r w:rsidR="0075678C">
        <w:t>LS</w:t>
      </w:r>
      <w:r>
        <w:t xml:space="preserve"> will be sent out.</w:t>
      </w:r>
    </w:p>
    <w:p w:rsidR="00834E0E" w:rsidRPr="00125A09" w:rsidRDefault="00834E0E" w:rsidP="00FE7C9A">
      <w:pPr>
        <w:pStyle w:val="B2"/>
        <w:spacing w:after="0"/>
      </w:pPr>
      <w:r>
        <w:t>-</w:t>
      </w:r>
      <w:r>
        <w:tab/>
      </w:r>
      <w:r w:rsidR="00140AA1" w:rsidRPr="00140AA1">
        <w:rPr>
          <w:b/>
          <w:bCs/>
        </w:rPr>
        <w:t>V2X</w:t>
      </w:r>
      <w:r w:rsidR="00140AA1">
        <w:t xml:space="preserve">: RAN agreed a reply </w:t>
      </w:r>
      <w:r w:rsidR="00AA1503">
        <w:t xml:space="preserve">LS </w:t>
      </w:r>
      <w:r w:rsidR="00140AA1">
        <w:t xml:space="preserve">to ITU-R WP5D/TEMP/58(Rev.1) = RP-200043 </w:t>
      </w:r>
      <w:r w:rsidR="00AA1503">
        <w:t xml:space="preserve">with an input to the </w:t>
      </w:r>
      <w:r w:rsidR="00140AA1">
        <w:t>draft new report ITU-R.M[IMT.C-V2X] - Application of the terrestrial component of IMT for cellular-V2X in</w:t>
      </w:r>
      <w:r w:rsidR="00140AA1" w:rsidRPr="00FA3279">
        <w:rPr>
          <w:b/>
          <w:bCs/>
        </w:rPr>
        <w:t xml:space="preserve"> RP-202055</w:t>
      </w:r>
      <w:r w:rsidR="00AA1503">
        <w:t xml:space="preserve">; </w:t>
      </w:r>
      <w:r w:rsidR="00AA1503" w:rsidRPr="00AA1503">
        <w:t xml:space="preserve">after SA review and PCG approval this </w:t>
      </w:r>
      <w:r w:rsidR="00AA1503">
        <w:t>LS</w:t>
      </w:r>
      <w:r w:rsidR="00AA1503" w:rsidRPr="00AA1503">
        <w:t xml:space="preserve"> will be sent out</w:t>
      </w:r>
    </w:p>
    <w:p w:rsidR="00140AA1" w:rsidRDefault="00D32D83" w:rsidP="00866289">
      <w:pPr>
        <w:pStyle w:val="B2"/>
        <w:spacing w:after="0"/>
      </w:pPr>
      <w:r>
        <w:t>-</w:t>
      </w:r>
      <w:r>
        <w:tab/>
      </w:r>
      <w:r w:rsidR="00CF259F" w:rsidRPr="00CF259F">
        <w:rPr>
          <w:b/>
          <w:bCs/>
        </w:rPr>
        <w:t>CAV</w:t>
      </w:r>
      <w:r w:rsidR="00CF259F">
        <w:t xml:space="preserve">: RAN agreed a reply LS to ITU-R WP5A/TEMP/29(Rev.1) = RP-201429 on Connected Automated Vehicles (CAV) in </w:t>
      </w:r>
      <w:r w:rsidR="00CF259F" w:rsidRPr="00CF259F">
        <w:rPr>
          <w:b/>
          <w:bCs/>
        </w:rPr>
        <w:t>RP-202057</w:t>
      </w:r>
      <w:r w:rsidR="00CF259F">
        <w:t xml:space="preserve">; </w:t>
      </w:r>
      <w:r w:rsidR="00CF259F" w:rsidRPr="00AA1503">
        <w:t xml:space="preserve">after SA review and PCG approval this </w:t>
      </w:r>
      <w:r w:rsidR="00CF259F">
        <w:t>LS</w:t>
      </w:r>
      <w:r w:rsidR="00CF259F" w:rsidRPr="00AA1503">
        <w:t xml:space="preserve"> will be sent out</w:t>
      </w:r>
    </w:p>
    <w:p w:rsidR="007E664F" w:rsidRDefault="007E664F" w:rsidP="00866289">
      <w:pPr>
        <w:pStyle w:val="B2"/>
        <w:spacing w:after="0"/>
      </w:pPr>
      <w:r>
        <w:t>-</w:t>
      </w:r>
      <w:r>
        <w:tab/>
      </w:r>
      <w:r w:rsidR="00F255AA" w:rsidRPr="003D61AD">
        <w:rPr>
          <w:b/>
          <w:bCs/>
        </w:rPr>
        <w:t>WRC-19</w:t>
      </w:r>
      <w:r w:rsidR="00F255AA">
        <w:t xml:space="preserve">: </w:t>
      </w:r>
      <w:r w:rsidR="00E2551F">
        <w:t>RAN agreed a reply to ITU_WRC_LS_200428 = RP-200547 on 3GPP’s activities related to WRC-19 Resolutions</w:t>
      </w:r>
      <w:r w:rsidR="003D61AD">
        <w:t xml:space="preserve"> in </w:t>
      </w:r>
      <w:r w:rsidR="003D61AD" w:rsidRPr="003D61AD">
        <w:rPr>
          <w:b/>
          <w:bCs/>
        </w:rPr>
        <w:t>RP-202054</w:t>
      </w:r>
      <w:r w:rsidR="00144E49" w:rsidRPr="00144E49">
        <w:t>; as this is a RAN specific reply it is provided directly to PCG for approval before it is sent out</w:t>
      </w:r>
    </w:p>
    <w:p w:rsidR="00162E96" w:rsidRDefault="00162E96" w:rsidP="00866289">
      <w:pPr>
        <w:pStyle w:val="B2"/>
        <w:spacing w:after="0"/>
      </w:pPr>
      <w:r>
        <w:t>-</w:t>
      </w:r>
      <w:r>
        <w:tab/>
      </w:r>
      <w:r w:rsidRPr="00162E96">
        <w:rPr>
          <w:b/>
          <w:bCs/>
        </w:rPr>
        <w:t>NET2030</w:t>
      </w:r>
      <w:r>
        <w:t xml:space="preserve">: An LS RP-201425 </w:t>
      </w:r>
      <w:r w:rsidR="007249F3">
        <w:t xml:space="preserve">from ITU-T SG13 </w:t>
      </w:r>
      <w:r>
        <w:t xml:space="preserve">was noted which provided </w:t>
      </w:r>
      <w:r w:rsidRPr="00162E96">
        <w:t>pre-standardisation deliverables</w:t>
      </w:r>
      <w:r>
        <w:t xml:space="preserve"> on the </w:t>
      </w:r>
      <w:r w:rsidRPr="00162E96">
        <w:t xml:space="preserve">study </w:t>
      </w:r>
      <w:r>
        <w:t xml:space="preserve">of </w:t>
      </w:r>
      <w:r w:rsidRPr="00162E96">
        <w:t>the capabilities of networks for the year 2030 and beyond</w:t>
      </w:r>
    </w:p>
    <w:p w:rsidR="00162E96" w:rsidRPr="00144E49" w:rsidRDefault="00162E96" w:rsidP="00866289">
      <w:pPr>
        <w:pStyle w:val="B2"/>
        <w:spacing w:after="0"/>
      </w:pPr>
      <w:r>
        <w:t>-</w:t>
      </w:r>
      <w:r>
        <w:tab/>
      </w:r>
      <w:r w:rsidR="007249F3" w:rsidRPr="007249F3">
        <w:rPr>
          <w:b/>
          <w:bCs/>
        </w:rPr>
        <w:t>Edge computing</w:t>
      </w:r>
      <w:r w:rsidR="007249F3">
        <w:t>: An LS RP-201426 from ITU-T SG13 was noted which</w:t>
      </w:r>
      <w:r w:rsidR="00425902">
        <w:t xml:space="preserve"> informed about a new work item regarding </w:t>
      </w:r>
      <w:r w:rsidR="00425902" w:rsidRPr="00425902">
        <w:t>overview and requirements of edge computing</w:t>
      </w:r>
    </w:p>
    <w:p w:rsidR="00866289" w:rsidRDefault="00866289" w:rsidP="00FE7C9A">
      <w:pPr>
        <w:pStyle w:val="B2"/>
        <w:spacing w:after="0"/>
        <w:rPr>
          <w:highlight w:val="yellow"/>
        </w:rPr>
      </w:pPr>
    </w:p>
    <w:p w:rsidR="00FE7C9A" w:rsidRPr="006170C2" w:rsidRDefault="00FE7C9A" w:rsidP="00FE7C9A">
      <w:pPr>
        <w:pStyle w:val="B1"/>
        <w:snapToGrid w:val="0"/>
      </w:pPr>
      <w:r w:rsidRPr="006170C2">
        <w:t>-</w:t>
      </w:r>
      <w:r w:rsidRPr="006170C2">
        <w:tab/>
      </w:r>
      <w:r w:rsidRPr="006170C2">
        <w:rPr>
          <w:b/>
        </w:rPr>
        <w:t>Liaison statements</w:t>
      </w:r>
      <w:r w:rsidRPr="006170C2">
        <w:t>/Letters to ITU: incoming: 3</w:t>
      </w:r>
      <w:r w:rsidR="004C668D" w:rsidRPr="006170C2">
        <w:t>1</w:t>
      </w:r>
      <w:r w:rsidRPr="006170C2">
        <w:t xml:space="preserve">, outgoing </w:t>
      </w:r>
      <w:r w:rsidR="004C668D" w:rsidRPr="006170C2">
        <w:t>9</w:t>
      </w:r>
      <w:r w:rsidRPr="006170C2">
        <w:t xml:space="preserve"> (see Annex C)</w:t>
      </w:r>
    </w:p>
    <w:p w:rsidR="00E56338" w:rsidRPr="005E268D" w:rsidRDefault="00E56338" w:rsidP="00FE7C9A">
      <w:pPr>
        <w:pStyle w:val="B1"/>
        <w:snapToGrid w:val="0"/>
        <w:spacing w:after="0"/>
      </w:pPr>
      <w:r w:rsidRPr="00CA36A4">
        <w:t>-</w:t>
      </w:r>
      <w:r w:rsidRPr="00CA36A4">
        <w:tab/>
      </w:r>
      <w:r w:rsidRPr="00CA36A4">
        <w:rPr>
          <w:b/>
          <w:bCs/>
        </w:rPr>
        <w:t>R</w:t>
      </w:r>
      <w:r w:rsidR="000067DF" w:rsidRPr="00CA36A4">
        <w:rPr>
          <w:b/>
          <w:bCs/>
        </w:rPr>
        <w:t>EL</w:t>
      </w:r>
      <w:r w:rsidRPr="00CA36A4">
        <w:rPr>
          <w:b/>
          <w:bCs/>
        </w:rPr>
        <w:t>-16 exceptions</w:t>
      </w:r>
      <w:r w:rsidRPr="00CA36A4">
        <w:t>: RAN #8</w:t>
      </w:r>
      <w:r w:rsidR="005E268D" w:rsidRPr="00CA36A4">
        <w:t>9</w:t>
      </w:r>
      <w:r w:rsidRPr="00CA36A4">
        <w:t xml:space="preserve">e granted the following </w:t>
      </w:r>
      <w:r w:rsidR="003E570A" w:rsidRPr="00CA36A4">
        <w:t>2</w:t>
      </w:r>
      <w:r w:rsidRPr="00CA36A4">
        <w:t xml:space="preserve"> </w:t>
      </w:r>
      <w:r w:rsidR="005E268D" w:rsidRPr="00CA36A4">
        <w:t xml:space="preserve">second </w:t>
      </w:r>
      <w:r w:rsidRPr="00CA36A4">
        <w:t>R</w:t>
      </w:r>
      <w:r w:rsidR="000067DF" w:rsidRPr="00CA36A4">
        <w:t>EL</w:t>
      </w:r>
      <w:r w:rsidRPr="00CA36A4">
        <w:t>-16 exceptions for Core part WIs, i.e. 3</w:t>
      </w:r>
      <w:r w:rsidRPr="005E268D">
        <w:t xml:space="preserve"> more months </w:t>
      </w:r>
      <w:r w:rsidR="00A766B1" w:rsidRPr="005E268D">
        <w:t xml:space="preserve">were granted </w:t>
      </w:r>
      <w:r w:rsidRPr="005E268D">
        <w:t xml:space="preserve">to complete the open issues </w:t>
      </w:r>
      <w:r w:rsidR="00A766B1" w:rsidRPr="005E268D">
        <w:t>(indicated in the WI exception sheet and only these) of these R</w:t>
      </w:r>
      <w:r w:rsidR="000067DF" w:rsidRPr="005E268D">
        <w:t>EL</w:t>
      </w:r>
      <w:r w:rsidR="00A766B1" w:rsidRPr="005E268D">
        <w:t>-16 WIs instead of shifting the WIs to R</w:t>
      </w:r>
      <w:r w:rsidR="000067DF" w:rsidRPr="005E268D">
        <w:t>EL</w:t>
      </w:r>
      <w:r w:rsidR="00A766B1" w:rsidRPr="005E268D">
        <w:t>-17:</w:t>
      </w:r>
    </w:p>
    <w:p w:rsidR="00BD07EE" w:rsidRPr="00CA36A4" w:rsidRDefault="003E570A" w:rsidP="003E570A">
      <w:pPr>
        <w:pStyle w:val="B2"/>
        <w:spacing w:after="0"/>
      </w:pPr>
      <w:r w:rsidRPr="00CA36A4">
        <w:t>-</w:t>
      </w:r>
      <w:r w:rsidRPr="00CA36A4">
        <w:tab/>
      </w:r>
      <w:r w:rsidR="00BD07EE" w:rsidRPr="00CA36A4">
        <w:t>R</w:t>
      </w:r>
      <w:r w:rsidRPr="00CA36A4">
        <w:t>AN</w:t>
      </w:r>
      <w:r w:rsidR="00BD07EE" w:rsidRPr="00CA36A4">
        <w:t>1</w:t>
      </w:r>
      <w:r w:rsidRPr="00CA36A4">
        <w:t xml:space="preserve">, </w:t>
      </w:r>
      <w:r w:rsidR="00BD07EE" w:rsidRPr="00CA36A4">
        <w:t>NR_unlic-Core</w:t>
      </w:r>
      <w:r w:rsidR="00BD07EE" w:rsidRPr="00CA36A4">
        <w:tab/>
      </w:r>
      <w:r w:rsidRPr="00CA36A4">
        <w:tab/>
      </w:r>
      <w:r w:rsidRPr="00CA36A4">
        <w:tab/>
      </w:r>
      <w:r w:rsidRPr="00CA36A4">
        <w:tab/>
      </w:r>
      <w:r w:rsidRPr="00CA36A4">
        <w:tab/>
      </w:r>
      <w:r w:rsidRPr="00CA36A4">
        <w:tab/>
      </w:r>
      <w:r w:rsidRPr="00CA36A4">
        <w:tab/>
      </w:r>
      <w:r w:rsidR="00CA36A4">
        <w:tab/>
      </w:r>
      <w:r w:rsidRPr="00CA36A4">
        <w:tab/>
      </w:r>
      <w:r w:rsidR="00CA36A4" w:rsidRPr="00CA36A4">
        <w:t>RP-202099</w:t>
      </w:r>
    </w:p>
    <w:p w:rsidR="00BD07EE" w:rsidRPr="00CA36A4" w:rsidRDefault="003E570A" w:rsidP="00CA36A4">
      <w:pPr>
        <w:pStyle w:val="B2"/>
      </w:pPr>
      <w:r w:rsidRPr="00CA36A4">
        <w:t>-</w:t>
      </w:r>
      <w:r w:rsidRPr="00CA36A4">
        <w:tab/>
      </w:r>
      <w:r w:rsidR="00BD07EE" w:rsidRPr="00CA36A4">
        <w:t>R</w:t>
      </w:r>
      <w:r w:rsidRPr="00CA36A4">
        <w:t>AN</w:t>
      </w:r>
      <w:r w:rsidR="00BD07EE" w:rsidRPr="00CA36A4">
        <w:t>4</w:t>
      </w:r>
      <w:r w:rsidRPr="00CA36A4">
        <w:t xml:space="preserve">, </w:t>
      </w:r>
      <w:r w:rsidR="00BD07EE" w:rsidRPr="00CA36A4">
        <w:t>NR_n48_LTE_48_coex-Core</w:t>
      </w:r>
      <w:r w:rsidR="00BD07EE" w:rsidRPr="00CA36A4">
        <w:tab/>
      </w:r>
      <w:r w:rsidRPr="00CA36A4">
        <w:tab/>
      </w:r>
      <w:r w:rsidRPr="00CA36A4">
        <w:tab/>
      </w:r>
      <w:r w:rsidR="00CA36A4">
        <w:tab/>
      </w:r>
      <w:r w:rsidRPr="00CA36A4">
        <w:tab/>
      </w:r>
      <w:r w:rsidR="00CA36A4" w:rsidRPr="00CA36A4">
        <w:t>RP-202071</w:t>
      </w:r>
    </w:p>
    <w:p w:rsidR="00451CF9" w:rsidRDefault="00FE7C9A" w:rsidP="00451CF9">
      <w:pPr>
        <w:pStyle w:val="B1"/>
      </w:pPr>
      <w:r w:rsidRPr="00451CF9">
        <w:t>-</w:t>
      </w:r>
      <w:r w:rsidRPr="00451CF9">
        <w:tab/>
      </w:r>
      <w:r w:rsidRPr="00451CF9">
        <w:rPr>
          <w:b/>
        </w:rPr>
        <w:t>WI summar</w:t>
      </w:r>
      <w:r w:rsidR="00451CF9">
        <w:rPr>
          <w:b/>
        </w:rPr>
        <w:t>y</w:t>
      </w:r>
      <w:r w:rsidRPr="00451CF9">
        <w:t>: At RAN #8</w:t>
      </w:r>
      <w:r w:rsidR="00451CF9">
        <w:t>9</w:t>
      </w:r>
      <w:r w:rsidRPr="00451CF9">
        <w:t xml:space="preserve">e, a WI summary (descriptive summary of the features actually included in the specs) was presented for the following </w:t>
      </w:r>
      <w:r w:rsidR="00451CF9">
        <w:t>1</w:t>
      </w:r>
      <w:r w:rsidR="00D45099" w:rsidRPr="00451CF9">
        <w:t xml:space="preserve">0 </w:t>
      </w:r>
      <w:r w:rsidRPr="00451CF9">
        <w:t>WI</w:t>
      </w:r>
      <w:r w:rsidR="00D45099" w:rsidRPr="00451CF9">
        <w:t>s</w:t>
      </w:r>
      <w:r w:rsidRPr="00451CF9">
        <w:t>:</w:t>
      </w:r>
    </w:p>
    <w:p w:rsidR="00451CF9" w:rsidRPr="00451CF9" w:rsidRDefault="00451CF9" w:rsidP="00451CF9">
      <w:pPr>
        <w:pStyle w:val="B2"/>
        <w:spacing w:after="0"/>
      </w:pPr>
      <w:r w:rsidRPr="00451CF9">
        <w:t>-</w:t>
      </w:r>
      <w:r w:rsidRPr="00451CF9">
        <w:tab/>
        <w:t>REL-16</w:t>
      </w:r>
      <w:r>
        <w:t xml:space="preserve"> WI </w:t>
      </w:r>
      <w:r w:rsidRPr="00451CF9">
        <w:t>NR_unlic-Core</w:t>
      </w:r>
      <w:r w:rsidRPr="00451CF9">
        <w:tab/>
      </w:r>
      <w:r>
        <w:tab/>
      </w:r>
      <w:r>
        <w:tab/>
      </w:r>
      <w:r>
        <w:tab/>
      </w:r>
      <w:r>
        <w:tab/>
      </w:r>
      <w:r>
        <w:tab/>
      </w:r>
      <w:r>
        <w:tab/>
      </w:r>
      <w:r>
        <w:tab/>
      </w:r>
      <w:r w:rsidRPr="00451CF9">
        <w:t>RP-201840</w:t>
      </w:r>
      <w:r w:rsidR="00634016">
        <w:t xml:space="preserve"> (WI not yet completed)</w:t>
      </w:r>
    </w:p>
    <w:p w:rsidR="00451CF9" w:rsidRPr="00451CF9" w:rsidRDefault="00451CF9" w:rsidP="00451CF9">
      <w:pPr>
        <w:pStyle w:val="B2"/>
        <w:spacing w:after="0"/>
      </w:pPr>
      <w:r>
        <w:t>-</w:t>
      </w:r>
      <w:r>
        <w:tab/>
      </w:r>
      <w:r w:rsidRPr="00451CF9">
        <w:t>REL-16</w:t>
      </w:r>
      <w:r>
        <w:t xml:space="preserve"> WI </w:t>
      </w:r>
      <w:r w:rsidRPr="00451CF9">
        <w:t>NR_pos-Core</w:t>
      </w:r>
      <w:r>
        <w:tab/>
      </w:r>
      <w:r>
        <w:tab/>
      </w:r>
      <w:r>
        <w:tab/>
      </w:r>
      <w:r>
        <w:tab/>
      </w:r>
      <w:r>
        <w:tab/>
      </w:r>
      <w:r>
        <w:tab/>
      </w:r>
      <w:r>
        <w:tab/>
      </w:r>
      <w:r w:rsidRPr="00451CF9">
        <w:tab/>
        <w:t>RP-201987</w:t>
      </w:r>
    </w:p>
    <w:p w:rsidR="00451CF9" w:rsidRPr="00451CF9" w:rsidRDefault="00451CF9" w:rsidP="00451CF9">
      <w:pPr>
        <w:pStyle w:val="B2"/>
        <w:spacing w:after="0"/>
      </w:pPr>
      <w:r>
        <w:t>-</w:t>
      </w:r>
      <w:r>
        <w:tab/>
      </w:r>
      <w:r w:rsidRPr="00451CF9">
        <w:t>REL-16</w:t>
      </w:r>
      <w:r>
        <w:t xml:space="preserve"> WI </w:t>
      </w:r>
      <w:r w:rsidRPr="00451CF9">
        <w:t>LTE_NR_DC_CA_enh-Core</w:t>
      </w:r>
      <w:r w:rsidRPr="00451CF9">
        <w:tab/>
      </w:r>
      <w:r>
        <w:tab/>
      </w:r>
      <w:r>
        <w:tab/>
      </w:r>
      <w:r>
        <w:tab/>
      </w:r>
      <w:r w:rsidRPr="00451CF9">
        <w:t>RP-202039</w:t>
      </w:r>
    </w:p>
    <w:p w:rsidR="00451CF9" w:rsidRPr="00451CF9" w:rsidRDefault="00451CF9" w:rsidP="00451CF9">
      <w:pPr>
        <w:pStyle w:val="B2"/>
        <w:spacing w:after="0"/>
      </w:pPr>
      <w:r>
        <w:t>-</w:t>
      </w:r>
      <w:r>
        <w:tab/>
      </w:r>
      <w:r w:rsidRPr="00451CF9">
        <w:t>REL-16</w:t>
      </w:r>
      <w:r>
        <w:t xml:space="preserve"> WI </w:t>
      </w:r>
      <w:r w:rsidRPr="00451CF9">
        <w:t>NR_IAB-Core</w:t>
      </w:r>
      <w:r w:rsidRPr="00451CF9">
        <w:tab/>
      </w:r>
      <w:r>
        <w:tab/>
      </w:r>
      <w:r>
        <w:tab/>
      </w:r>
      <w:r>
        <w:tab/>
      </w:r>
      <w:r>
        <w:tab/>
      </w:r>
      <w:r>
        <w:tab/>
      </w:r>
      <w:r>
        <w:tab/>
      </w:r>
      <w:r>
        <w:tab/>
      </w:r>
      <w:r w:rsidRPr="00451CF9">
        <w:t>RP-201757</w:t>
      </w:r>
    </w:p>
    <w:p w:rsidR="00451CF9" w:rsidRPr="00451CF9" w:rsidRDefault="00451CF9" w:rsidP="00451CF9">
      <w:pPr>
        <w:pStyle w:val="B2"/>
        <w:spacing w:after="0"/>
      </w:pPr>
      <w:r>
        <w:t>-</w:t>
      </w:r>
      <w:r>
        <w:tab/>
      </w:r>
      <w:r w:rsidRPr="00451CF9">
        <w:t>REL-16</w:t>
      </w:r>
      <w:r>
        <w:t xml:space="preserve"> WI </w:t>
      </w:r>
      <w:r w:rsidRPr="00451CF9">
        <w:t>NR_RF_FR1-Core</w:t>
      </w:r>
      <w:r w:rsidRPr="00451CF9">
        <w:tab/>
      </w:r>
      <w:r>
        <w:tab/>
      </w:r>
      <w:r>
        <w:tab/>
      </w:r>
      <w:r>
        <w:tab/>
      </w:r>
      <w:r>
        <w:tab/>
      </w:r>
      <w:r>
        <w:tab/>
      </w:r>
      <w:r>
        <w:tab/>
      </w:r>
      <w:r w:rsidRPr="00451CF9">
        <w:t>RP-201718</w:t>
      </w:r>
    </w:p>
    <w:p w:rsidR="00451CF9" w:rsidRPr="00451CF9" w:rsidRDefault="00451CF9" w:rsidP="00451CF9">
      <w:pPr>
        <w:pStyle w:val="B2"/>
        <w:spacing w:after="0"/>
      </w:pPr>
      <w:r>
        <w:t>-</w:t>
      </w:r>
      <w:r>
        <w:tab/>
      </w:r>
      <w:r w:rsidRPr="00451CF9">
        <w:t>REL-16</w:t>
      </w:r>
      <w:r>
        <w:t xml:space="preserve"> WI </w:t>
      </w:r>
      <w:r w:rsidRPr="00451CF9">
        <w:t>NR_RF_FR2_req_enh-Core</w:t>
      </w:r>
      <w:r w:rsidRPr="00451CF9">
        <w:tab/>
      </w:r>
      <w:r>
        <w:tab/>
      </w:r>
      <w:r>
        <w:tab/>
      </w:r>
      <w:r>
        <w:tab/>
      </w:r>
      <w:r w:rsidRPr="00451CF9">
        <w:t>RP-201984</w:t>
      </w:r>
    </w:p>
    <w:p w:rsidR="00451CF9" w:rsidRPr="00451CF9" w:rsidRDefault="00451CF9" w:rsidP="00451CF9">
      <w:pPr>
        <w:pStyle w:val="B2"/>
        <w:spacing w:after="0"/>
      </w:pPr>
      <w:r>
        <w:t>-</w:t>
      </w:r>
      <w:r>
        <w:tab/>
      </w:r>
      <w:r w:rsidRPr="00451CF9">
        <w:t>REL-16</w:t>
      </w:r>
      <w:r>
        <w:t xml:space="preserve"> WI </w:t>
      </w:r>
      <w:r w:rsidRPr="00451CF9">
        <w:t>NR_CSIRS_L3meas-Core</w:t>
      </w:r>
      <w:r w:rsidRPr="00451CF9">
        <w:tab/>
      </w:r>
      <w:r>
        <w:tab/>
      </w:r>
      <w:r>
        <w:tab/>
      </w:r>
      <w:r>
        <w:tab/>
      </w:r>
      <w:r>
        <w:tab/>
      </w:r>
      <w:r w:rsidRPr="00451CF9">
        <w:t>RP-201942</w:t>
      </w:r>
    </w:p>
    <w:p w:rsidR="00451CF9" w:rsidRPr="00451CF9" w:rsidRDefault="00451CF9" w:rsidP="00451CF9">
      <w:pPr>
        <w:pStyle w:val="B2"/>
        <w:spacing w:after="0"/>
      </w:pPr>
      <w:r>
        <w:t>-</w:t>
      </w:r>
      <w:r>
        <w:tab/>
      </w:r>
      <w:r w:rsidRPr="00451CF9">
        <w:t>REL-16</w:t>
      </w:r>
      <w:r>
        <w:t xml:space="preserve"> WI </w:t>
      </w:r>
      <w:r w:rsidRPr="00451CF9">
        <w:t>NR_RRM_enh-Core</w:t>
      </w:r>
      <w:r w:rsidRPr="00451CF9">
        <w:tab/>
      </w:r>
      <w:r>
        <w:tab/>
      </w:r>
      <w:r>
        <w:tab/>
      </w:r>
      <w:r>
        <w:tab/>
      </w:r>
      <w:r>
        <w:tab/>
      </w:r>
      <w:r>
        <w:tab/>
      </w:r>
      <w:r w:rsidRPr="00451CF9">
        <w:t>RP-201884</w:t>
      </w:r>
    </w:p>
    <w:p w:rsidR="00451CF9" w:rsidRPr="00451CF9" w:rsidRDefault="00451CF9" w:rsidP="00451CF9">
      <w:pPr>
        <w:pStyle w:val="B2"/>
        <w:spacing w:after="0"/>
      </w:pPr>
      <w:r>
        <w:t>-</w:t>
      </w:r>
      <w:r>
        <w:tab/>
      </w:r>
      <w:r w:rsidRPr="00451CF9">
        <w:t>REL-16</w:t>
      </w:r>
      <w:r>
        <w:t xml:space="preserve"> WI </w:t>
      </w:r>
      <w:r w:rsidRPr="00451CF9">
        <w:t>LTE_NR_B41_Bn41_PC29dBm-Core</w:t>
      </w:r>
      <w:r w:rsidRPr="00451CF9">
        <w:tab/>
        <w:t>RP-201905</w:t>
      </w:r>
    </w:p>
    <w:p w:rsidR="00451CF9" w:rsidRDefault="00451CF9" w:rsidP="00451CF9">
      <w:pPr>
        <w:pStyle w:val="B2"/>
      </w:pPr>
      <w:r>
        <w:t>-</w:t>
      </w:r>
      <w:r>
        <w:tab/>
      </w:r>
      <w:r w:rsidRPr="00451CF9">
        <w:t>REL-14</w:t>
      </w:r>
      <w:r>
        <w:t xml:space="preserve"> WI </w:t>
      </w:r>
      <w:r w:rsidRPr="00451CF9">
        <w:t>MCImp-UEConTest</w:t>
      </w:r>
      <w:r w:rsidRPr="00451CF9">
        <w:tab/>
      </w:r>
      <w:r>
        <w:tab/>
      </w:r>
      <w:r>
        <w:tab/>
      </w:r>
      <w:r>
        <w:tab/>
      </w:r>
      <w:r>
        <w:tab/>
      </w:r>
      <w:r>
        <w:tab/>
      </w:r>
      <w:r w:rsidRPr="00451CF9">
        <w:t>RP-201829</w:t>
      </w:r>
      <w:r>
        <w:t xml:space="preserve"> (optional)</w:t>
      </w:r>
    </w:p>
    <w:p w:rsidR="00FE7C9A" w:rsidRDefault="00451CF9" w:rsidP="00451CF9">
      <w:pPr>
        <w:pStyle w:val="B1"/>
      </w:pPr>
      <w:r w:rsidRPr="00451CF9">
        <w:tab/>
      </w:r>
      <w:r w:rsidR="00FE7C9A" w:rsidRPr="00451CF9">
        <w:t>Note</w:t>
      </w:r>
      <w:r w:rsidR="00860B24">
        <w:t xml:space="preserve"> 1</w:t>
      </w:r>
      <w:r w:rsidR="00FE7C9A" w:rsidRPr="00451CF9">
        <w:t>: The rapporteur has to provide a WI summary to the RAN meeting at which a Core part WI is declared to be 100% complete; this WI summary has to be reviewed by the leading WG of the WI before</w:t>
      </w:r>
      <w:r w:rsidR="009D2C87" w:rsidRPr="00451CF9">
        <w:t xml:space="preserve"> submission to RAN</w:t>
      </w:r>
      <w:r w:rsidR="00FE7C9A" w:rsidRPr="00451CF9">
        <w:t xml:space="preserve"> to check the technical correctness. Spectrum related Core part WI</w:t>
      </w:r>
      <w:r w:rsidR="009D2C87" w:rsidRPr="00451CF9">
        <w:t>s</w:t>
      </w:r>
      <w:r w:rsidR="00FE7C9A" w:rsidRPr="00451CF9">
        <w:t xml:space="preserve"> are excluded from this activity.</w:t>
      </w:r>
    </w:p>
    <w:p w:rsidR="00860B24" w:rsidRPr="00451CF9" w:rsidRDefault="00860B24" w:rsidP="00451CF9">
      <w:pPr>
        <w:pStyle w:val="B1"/>
      </w:pPr>
      <w:r>
        <w:tab/>
        <w:t xml:space="preserve">Note 2: For Rel-16 WI </w:t>
      </w:r>
      <w:r w:rsidRPr="00860B24">
        <w:t>NR_eMIMO-Core</w:t>
      </w:r>
      <w:r>
        <w:t xml:space="preserve"> no WI summary was provided to RAN #89e but it has to be provided to RAN #90e.</w:t>
      </w:r>
    </w:p>
    <w:p w:rsidR="00FE7C9A" w:rsidRPr="00055080" w:rsidRDefault="00FE7C9A" w:rsidP="00FE7C9A">
      <w:pPr>
        <w:pStyle w:val="B1"/>
        <w:snapToGrid w:val="0"/>
      </w:pPr>
      <w:r w:rsidRPr="00117B37">
        <w:t>-</w:t>
      </w:r>
      <w:r w:rsidRPr="00117B37">
        <w:tab/>
      </w:r>
      <w:r w:rsidR="00117B37" w:rsidRPr="00117B37">
        <w:t>17</w:t>
      </w:r>
      <w:r w:rsidRPr="00117B37">
        <w:t xml:space="preserve"> </w:t>
      </w:r>
      <w:r w:rsidRPr="00117B37">
        <w:rPr>
          <w:u w:val="single"/>
        </w:rPr>
        <w:t>closed work items</w:t>
      </w:r>
      <w:r w:rsidRPr="00117B37">
        <w:t xml:space="preserve"> (WI) (</w:t>
      </w:r>
      <w:r w:rsidR="00117B37" w:rsidRPr="00117B37">
        <w:t>11</w:t>
      </w:r>
      <w:r w:rsidRPr="00117B37">
        <w:t xml:space="preserve"> Core, </w:t>
      </w:r>
      <w:r w:rsidR="00117B37" w:rsidRPr="00117B37">
        <w:t>3</w:t>
      </w:r>
      <w:r w:rsidRPr="00117B37">
        <w:t xml:space="preserve"> Perf., </w:t>
      </w:r>
      <w:r w:rsidR="00117B37" w:rsidRPr="00117B37">
        <w:t>3</w:t>
      </w:r>
      <w:r w:rsidRPr="00117B37">
        <w:t xml:space="preserve"> Testing):</w:t>
      </w:r>
      <w:r w:rsidRPr="00117B37">
        <w:br/>
      </w:r>
      <w:r w:rsidRPr="00055080">
        <w:t>**: Perf. part WI is still ongoing</w:t>
      </w:r>
    </w:p>
    <w:p w:rsidR="00FE7C9A" w:rsidRPr="004575C5" w:rsidRDefault="00FE7C9A" w:rsidP="00B80021">
      <w:pPr>
        <w:pStyle w:val="B2"/>
        <w:spacing w:after="0"/>
      </w:pPr>
      <w:r w:rsidRPr="004575C5">
        <w:t>-</w:t>
      </w:r>
      <w:r w:rsidRPr="004575C5">
        <w:tab/>
      </w:r>
      <w:r w:rsidR="004575C5" w:rsidRPr="004575C5">
        <w:t>2</w:t>
      </w:r>
      <w:r w:rsidRPr="004575C5">
        <w:t xml:space="preserve"> RAN1 </w:t>
      </w:r>
      <w:r w:rsidR="008D6171" w:rsidRPr="004575C5">
        <w:t xml:space="preserve">led </w:t>
      </w:r>
      <w:r w:rsidRPr="004575C5">
        <w:t>REL-16 Core part WI for</w:t>
      </w:r>
    </w:p>
    <w:p w:rsidR="004575C5" w:rsidRPr="004575C5" w:rsidRDefault="004575C5" w:rsidP="004575C5">
      <w:pPr>
        <w:pStyle w:val="B3"/>
        <w:spacing w:after="0"/>
      </w:pPr>
      <w:r w:rsidRPr="004575C5">
        <w:t>-</w:t>
      </w:r>
      <w:r w:rsidRPr="004575C5">
        <w:tab/>
        <w:t>Core part: Enhancements on MIMO for NR (800185, NR_eMIMO-Core)</w:t>
      </w:r>
      <w:r w:rsidR="00E47B92">
        <w:t xml:space="preserve"> **</w:t>
      </w:r>
    </w:p>
    <w:p w:rsidR="004575C5" w:rsidRPr="004575C5" w:rsidRDefault="004575C5" w:rsidP="009B2E50">
      <w:pPr>
        <w:pStyle w:val="B3"/>
      </w:pPr>
      <w:r w:rsidRPr="004575C5">
        <w:tab/>
        <w:t>Core part: NR positioning support (830177, NR_pos-Core)</w:t>
      </w:r>
      <w:r w:rsidR="00E47B92">
        <w:t xml:space="preserve"> **</w:t>
      </w:r>
    </w:p>
    <w:p w:rsidR="00FE7C9A" w:rsidRPr="00CF694D" w:rsidRDefault="00FE7C9A" w:rsidP="00FE7C9A">
      <w:pPr>
        <w:pStyle w:val="B2"/>
        <w:spacing w:after="0"/>
      </w:pPr>
      <w:r w:rsidRPr="00CF694D">
        <w:t>-</w:t>
      </w:r>
      <w:r w:rsidRPr="00CF694D">
        <w:tab/>
      </w:r>
      <w:r w:rsidR="00CF694D">
        <w:t>2</w:t>
      </w:r>
      <w:r w:rsidRPr="00CF694D">
        <w:t xml:space="preserve"> RAN2</w:t>
      </w:r>
      <w:r w:rsidR="008D6171" w:rsidRPr="00CF694D">
        <w:t xml:space="preserve"> led</w:t>
      </w:r>
      <w:r w:rsidRPr="00CF694D">
        <w:t xml:space="preserve"> REL-16 Core part WI for</w:t>
      </w:r>
    </w:p>
    <w:p w:rsidR="00E7247C" w:rsidRDefault="00CF694D" w:rsidP="00E7247C">
      <w:pPr>
        <w:pStyle w:val="B3"/>
        <w:spacing w:after="0"/>
      </w:pPr>
      <w:r w:rsidRPr="00E7247C">
        <w:t>-</w:t>
      </w:r>
      <w:r w:rsidRPr="00E7247C">
        <w:tab/>
      </w:r>
      <w:r w:rsidR="00E7247C" w:rsidRPr="00E7247C">
        <w:t>Core part: Multi-RAT Dual-Connectivity and Carrier Aggregation enhancements (LTE, NR)</w:t>
      </w:r>
      <w:r w:rsidR="00E7247C">
        <w:br/>
      </w:r>
      <w:r w:rsidR="00E7247C" w:rsidRPr="00E7247C">
        <w:t>(800188,</w:t>
      </w:r>
      <w:r w:rsidR="00E7247C">
        <w:t xml:space="preserve"> LTE_NR_DC_CA_enh-Core)</w:t>
      </w:r>
      <w:r w:rsidR="00577BFD">
        <w:t xml:space="preserve"> **</w:t>
      </w:r>
    </w:p>
    <w:p w:rsidR="00CF694D" w:rsidRDefault="00E7247C" w:rsidP="006D2B24">
      <w:pPr>
        <w:pStyle w:val="B3"/>
        <w:rPr>
          <w:highlight w:val="yellow"/>
        </w:rPr>
      </w:pPr>
      <w:r>
        <w:t>-</w:t>
      </w:r>
      <w:r>
        <w:tab/>
      </w:r>
      <w:r>
        <w:tab/>
        <w:t>Core part: Integrated access and backhaul for NR (820170, NR_IAB-Core)</w:t>
      </w:r>
      <w:r w:rsidR="00577BFD">
        <w:t xml:space="preserve"> **</w:t>
      </w:r>
    </w:p>
    <w:p w:rsidR="00EF647D" w:rsidRPr="00D42B96" w:rsidRDefault="00EF647D" w:rsidP="00EF647D">
      <w:pPr>
        <w:pStyle w:val="B2"/>
        <w:spacing w:after="0"/>
      </w:pPr>
      <w:r w:rsidRPr="00D42B96">
        <w:lastRenderedPageBreak/>
        <w:t>-</w:t>
      </w:r>
      <w:r w:rsidRPr="00D42B96">
        <w:tab/>
      </w:r>
      <w:r>
        <w:t>1</w:t>
      </w:r>
      <w:r w:rsidRPr="00D42B96">
        <w:t xml:space="preserve"> RAN4 REL-16 </w:t>
      </w:r>
      <w:r>
        <w:t xml:space="preserve">feature </w:t>
      </w:r>
      <w:r w:rsidRPr="003439BD">
        <w:t>with Core and Perf. part WI</w:t>
      </w:r>
      <w:r>
        <w:t xml:space="preserve"> </w:t>
      </w:r>
      <w:r w:rsidRPr="00D42B96">
        <w:t>( x=1: Core; x=2: Perf)</w:t>
      </w:r>
      <w:r>
        <w:t xml:space="preserve"> for</w:t>
      </w:r>
    </w:p>
    <w:p w:rsidR="00175DB9" w:rsidRDefault="00175DB9" w:rsidP="00EF647D">
      <w:pPr>
        <w:pStyle w:val="B3"/>
      </w:pPr>
      <w:r>
        <w:t>-</w:t>
      </w:r>
      <w:r>
        <w:tab/>
        <w:t>NR RF requirement enhancements for frequency range 2 (FR2)</w:t>
      </w:r>
      <w:r>
        <w:br/>
        <w:t>(830</w:t>
      </w:r>
      <w:r w:rsidR="00EF647D">
        <w:t>x</w:t>
      </w:r>
      <w:r>
        <w:t>89, NR_RF_FR2_req_enh-Core</w:t>
      </w:r>
      <w:r w:rsidR="00EF647D">
        <w:t>/Perf</w:t>
      </w:r>
      <w:r>
        <w:t>)</w:t>
      </w:r>
    </w:p>
    <w:p w:rsidR="000C375D" w:rsidRPr="000C375D" w:rsidRDefault="000C375D" w:rsidP="000C375D">
      <w:pPr>
        <w:pStyle w:val="B2"/>
        <w:spacing w:after="0"/>
      </w:pPr>
      <w:r w:rsidRPr="000C375D">
        <w:t>-</w:t>
      </w:r>
      <w:r w:rsidRPr="000C375D">
        <w:tab/>
      </w:r>
      <w:r w:rsidR="00EF647D">
        <w:t>6</w:t>
      </w:r>
      <w:r w:rsidRPr="000C375D">
        <w:t xml:space="preserve"> RAN4 led REL-16 Core part WIs:</w:t>
      </w:r>
    </w:p>
    <w:p w:rsidR="00961DFF" w:rsidRDefault="00961DFF" w:rsidP="00961DFF">
      <w:pPr>
        <w:pStyle w:val="B3"/>
        <w:spacing w:after="0"/>
      </w:pPr>
      <w:r>
        <w:t>-</w:t>
      </w:r>
      <w:r>
        <w:tab/>
      </w:r>
      <w:r w:rsidR="000C375D">
        <w:t xml:space="preserve">REL-16 , </w:t>
      </w:r>
      <w:r>
        <w:t>Core part: RF requirements for NR frequency range 1 (FR1) (830187, NR_RF_FR1-Core)</w:t>
      </w:r>
      <w:r w:rsidR="00175DB9">
        <w:t xml:space="preserve"> **</w:t>
      </w:r>
    </w:p>
    <w:p w:rsidR="00961DFF" w:rsidRDefault="00961DFF" w:rsidP="00961DFF">
      <w:pPr>
        <w:pStyle w:val="B3"/>
        <w:spacing w:after="0"/>
      </w:pPr>
      <w:r>
        <w:t>-</w:t>
      </w:r>
      <w:r>
        <w:tab/>
      </w:r>
      <w:r w:rsidR="000C375D">
        <w:t xml:space="preserve">REL-16, </w:t>
      </w:r>
      <w:r>
        <w:t>Core part: RRM requirement for CSI-RS based L3 measurement in NR</w:t>
      </w:r>
      <w:r w:rsidR="00C93CB6">
        <w:br/>
      </w:r>
      <w:r>
        <w:t>(840193, NR_CSIRS_L3meas-Core)</w:t>
      </w:r>
      <w:r w:rsidR="00E171D1">
        <w:t xml:space="preserve"> **</w:t>
      </w:r>
    </w:p>
    <w:p w:rsidR="00961DFF" w:rsidRDefault="00961DFF" w:rsidP="00961DFF">
      <w:pPr>
        <w:pStyle w:val="B3"/>
        <w:spacing w:after="0"/>
      </w:pPr>
      <w:r>
        <w:t>-</w:t>
      </w:r>
      <w:r>
        <w:tab/>
      </w:r>
      <w:r w:rsidR="000C375D">
        <w:t xml:space="preserve">REL-16, </w:t>
      </w:r>
      <w:r>
        <w:t>Core part: NR RRM enhancement (840195, NR_RRM_enh-Core)</w:t>
      </w:r>
      <w:r w:rsidR="00734948">
        <w:t xml:space="preserve"> **</w:t>
      </w:r>
    </w:p>
    <w:p w:rsidR="00961DFF" w:rsidRDefault="00961DFF" w:rsidP="00961DFF">
      <w:pPr>
        <w:pStyle w:val="B3"/>
        <w:spacing w:after="0"/>
      </w:pPr>
      <w:r>
        <w:t>-</w:t>
      </w:r>
      <w:r>
        <w:tab/>
      </w:r>
      <w:r w:rsidR="000C375D">
        <w:t xml:space="preserve">REL-16, </w:t>
      </w:r>
      <w:r>
        <w:t>Core part: 29 dBm UE Power Class for LTE band 41 and NR Band n41</w:t>
      </w:r>
      <w:r w:rsidR="00C93CB6">
        <w:br/>
      </w:r>
      <w:r>
        <w:t>(800178, LTE_NR_B41_Bn41_PC29dBm-Core)</w:t>
      </w:r>
      <w:r w:rsidR="00250DCC">
        <w:t>, WI had no Perf. part</w:t>
      </w:r>
    </w:p>
    <w:p w:rsidR="00961DFF" w:rsidRDefault="00961DFF" w:rsidP="00961DFF">
      <w:pPr>
        <w:pStyle w:val="B3"/>
        <w:spacing w:after="0"/>
      </w:pPr>
      <w:r>
        <w:t>-</w:t>
      </w:r>
      <w:r>
        <w:tab/>
      </w:r>
      <w:r>
        <w:tab/>
      </w:r>
      <w:r w:rsidR="000C375D">
        <w:t xml:space="preserve">REL-16, </w:t>
      </w:r>
      <w:r>
        <w:t>Core part: High power UE (power class 2) for EN-DC (1 LTE FDD band + 1 NR TDD band) (860155, ENDC_UE_PC2_FDD_TDD-Core)</w:t>
      </w:r>
      <w:r w:rsidR="00250DCC">
        <w:t>; WI had no Perf. part</w:t>
      </w:r>
    </w:p>
    <w:p w:rsidR="00C12124" w:rsidRDefault="00E23834" w:rsidP="00C86048">
      <w:pPr>
        <w:pStyle w:val="B3"/>
        <w:rPr>
          <w:highlight w:val="yellow"/>
        </w:rPr>
      </w:pPr>
      <w:r>
        <w:t>-</w:t>
      </w:r>
      <w:r>
        <w:tab/>
      </w:r>
      <w:r w:rsidR="00961DFF">
        <w:tab/>
      </w:r>
      <w:r w:rsidR="000C375D">
        <w:t xml:space="preserve">REL-17, </w:t>
      </w:r>
      <w:r w:rsidR="00961DFF">
        <w:t>Core part: LTE/NR spectrum sharing in Band 38/n38</w:t>
      </w:r>
      <w:r w:rsidR="00C93CB6">
        <w:br/>
      </w:r>
      <w:r>
        <w:t>(880195, DSS_LTE_B38_NR_Bn38-Core)</w:t>
      </w:r>
      <w:r w:rsidR="00C93CB6">
        <w:t xml:space="preserve">, </w:t>
      </w:r>
      <w:r w:rsidR="003E306A">
        <w:t xml:space="preserve">this </w:t>
      </w:r>
      <w:r w:rsidR="00C93CB6">
        <w:t>WI was</w:t>
      </w:r>
      <w:r w:rsidR="000C375D">
        <w:t xml:space="preserve"> stopped</w:t>
      </w:r>
      <w:r w:rsidR="00C93CB6">
        <w:t xml:space="preserve"> (instead REL-15/16 CRs </w:t>
      </w:r>
      <w:r w:rsidR="003E306A">
        <w:t xml:space="preserve">were </w:t>
      </w:r>
      <w:r w:rsidR="00C93CB6">
        <w:t>approved);</w:t>
      </w:r>
      <w:r w:rsidR="003E306A">
        <w:t xml:space="preserve"> </w:t>
      </w:r>
      <w:r w:rsidR="00C93CB6">
        <w:t>WI had no Perf. part</w:t>
      </w:r>
    </w:p>
    <w:p w:rsidR="0044672A" w:rsidRPr="00C86048" w:rsidRDefault="0044672A" w:rsidP="0044672A">
      <w:pPr>
        <w:pStyle w:val="B2"/>
        <w:spacing w:after="0"/>
      </w:pPr>
      <w:r w:rsidRPr="00C86048">
        <w:t>-</w:t>
      </w:r>
      <w:r w:rsidRPr="00C86048">
        <w:tab/>
      </w:r>
      <w:r w:rsidR="00EF647D">
        <w:t>2</w:t>
      </w:r>
      <w:r w:rsidRPr="00C86048">
        <w:t xml:space="preserve"> RAN4 led Perf. part WIs:</w:t>
      </w:r>
    </w:p>
    <w:p w:rsidR="00AD5A1D" w:rsidRDefault="00AD5A1D" w:rsidP="00AD5A1D">
      <w:pPr>
        <w:pStyle w:val="B3"/>
        <w:spacing w:after="0"/>
        <w:rPr>
          <w:highlight w:val="yellow"/>
        </w:rPr>
      </w:pPr>
      <w:r>
        <w:t>-</w:t>
      </w:r>
      <w:r>
        <w:tab/>
      </w:r>
      <w:r w:rsidR="00C86048">
        <w:t xml:space="preserve">REL-16, </w:t>
      </w:r>
      <w:r>
        <w:t>Perf. part: LTE-based 5G terrestrial broadcast (830276, LTE_terr_bcast-Perf)</w:t>
      </w:r>
      <w:r w:rsidR="006E61BD">
        <w:t>;</w:t>
      </w:r>
      <w:r w:rsidR="006E61BD">
        <w:br/>
        <w:t>Core part WI was completed in March 20</w:t>
      </w:r>
    </w:p>
    <w:p w:rsidR="00C86048" w:rsidRDefault="00C86048" w:rsidP="00117B37">
      <w:pPr>
        <w:pStyle w:val="B3"/>
      </w:pPr>
      <w:r>
        <w:t>-</w:t>
      </w:r>
      <w:r>
        <w:tab/>
        <w:t>REL-17, Perf. part: LTE/NR spectrum sharing in Band 40/n40</w:t>
      </w:r>
      <w:r>
        <w:br/>
        <w:t>(880296, DSS_LTE_B40_NR_Bn40-Perf), this Perf. part WI was stopped as not needed</w:t>
      </w:r>
      <w:r w:rsidR="006E61BD">
        <w:t>;</w:t>
      </w:r>
      <w:r w:rsidR="006E61BD">
        <w:br/>
        <w:t>Core part WI is ongoing</w:t>
      </w:r>
    </w:p>
    <w:p w:rsidR="00FE7C9A" w:rsidRPr="006628E4" w:rsidRDefault="00FE7C9A" w:rsidP="00FE7C9A">
      <w:pPr>
        <w:pStyle w:val="B1"/>
        <w:snapToGrid w:val="0"/>
        <w:spacing w:after="0"/>
        <w:ind w:left="851"/>
      </w:pPr>
      <w:r w:rsidRPr="006628E4">
        <w:t>-</w:t>
      </w:r>
      <w:r w:rsidRPr="006628E4">
        <w:tab/>
      </w:r>
      <w:r w:rsidR="00E7247C" w:rsidRPr="006628E4">
        <w:t>3</w:t>
      </w:r>
      <w:r w:rsidRPr="006628E4">
        <w:t xml:space="preserve"> RAN5 led WIs that were completed: UE Conformance Test Aspects for:</w:t>
      </w:r>
    </w:p>
    <w:p w:rsidR="00E7247C" w:rsidRDefault="00E7247C" w:rsidP="006628E4">
      <w:pPr>
        <w:pStyle w:val="B3"/>
        <w:spacing w:after="0"/>
      </w:pPr>
      <w:r w:rsidRPr="006628E4">
        <w:t>-</w:t>
      </w:r>
      <w:r w:rsidRPr="006628E4">
        <w:tab/>
        <w:t>REL-14, Mission Critical Improvements (790052, MCImp-UEConTest)</w:t>
      </w:r>
    </w:p>
    <w:p w:rsidR="00E7247C" w:rsidRDefault="00E7247C" w:rsidP="006628E4">
      <w:pPr>
        <w:pStyle w:val="B3"/>
        <w:spacing w:after="0"/>
      </w:pPr>
      <w:r>
        <w:t>-</w:t>
      </w:r>
      <w:r>
        <w:tab/>
        <w:t>REL-16, Addition of Power Class 2 UE for LTE bands 31 and 72</w:t>
      </w:r>
      <w:r w:rsidR="006628E4">
        <w:br/>
      </w:r>
      <w:r>
        <w:t>(</w:t>
      </w:r>
      <w:r w:rsidRPr="00E7247C">
        <w:t>860030</w:t>
      </w:r>
      <w:r>
        <w:t xml:space="preserve">, </w:t>
      </w:r>
      <w:r w:rsidRPr="00E7247C">
        <w:t>LTE_PC2_B31_B72-UEConTest</w:t>
      </w:r>
      <w:r>
        <w:t>)</w:t>
      </w:r>
    </w:p>
    <w:p w:rsidR="00E7247C" w:rsidRDefault="006628E4" w:rsidP="00E7247C">
      <w:pPr>
        <w:pStyle w:val="B3"/>
        <w:rPr>
          <w:highlight w:val="yellow"/>
        </w:rPr>
      </w:pPr>
      <w:r>
        <w:t>-</w:t>
      </w:r>
      <w:r>
        <w:tab/>
        <w:t xml:space="preserve">REL-16, </w:t>
      </w:r>
      <w:r w:rsidR="00E7247C">
        <w:t>High power UE (power class 2) for EN-DC (1 LTE TDD band + 1 NR TDD band)</w:t>
      </w:r>
      <w:r w:rsidR="00E7247C">
        <w:tab/>
      </w:r>
      <w:r>
        <w:br/>
        <w:t>(870062, ENDC_UE_PC2_TDD_TDD-UEConTest)</w:t>
      </w:r>
    </w:p>
    <w:p w:rsidR="00FE7C9A" w:rsidRPr="002E6761" w:rsidRDefault="00FE7C9A" w:rsidP="00FE7C9A">
      <w:pPr>
        <w:pStyle w:val="B1"/>
        <w:snapToGrid w:val="0"/>
        <w:spacing w:after="120"/>
      </w:pPr>
      <w:r w:rsidRPr="002E6761">
        <w:t>-</w:t>
      </w:r>
      <w:r w:rsidRPr="002E6761">
        <w:tab/>
      </w:r>
      <w:r w:rsidR="002E6761" w:rsidRPr="002E6761">
        <w:t>0</w:t>
      </w:r>
      <w:r w:rsidRPr="002E6761">
        <w:t xml:space="preserve"> </w:t>
      </w:r>
      <w:r w:rsidRPr="002E6761">
        <w:rPr>
          <w:u w:val="single"/>
        </w:rPr>
        <w:t>closed REL-16 study items</w:t>
      </w:r>
      <w:r w:rsidRPr="002E6761">
        <w:t xml:space="preserve"> (SI)</w:t>
      </w:r>
    </w:p>
    <w:p w:rsidR="00FE7C9A" w:rsidRPr="00105B43" w:rsidRDefault="00FE7C9A" w:rsidP="00FE7C9A">
      <w:pPr>
        <w:pStyle w:val="B1"/>
        <w:snapToGrid w:val="0"/>
        <w:spacing w:after="120"/>
      </w:pPr>
      <w:r w:rsidRPr="003551C9">
        <w:t>-</w:t>
      </w:r>
      <w:r w:rsidRPr="003551C9">
        <w:tab/>
      </w:r>
      <w:r w:rsidR="003551C9" w:rsidRPr="003551C9">
        <w:t>35</w:t>
      </w:r>
      <w:r w:rsidRPr="003551C9">
        <w:t xml:space="preserve"> </w:t>
      </w:r>
      <w:r w:rsidRPr="003551C9">
        <w:rPr>
          <w:u w:val="single"/>
        </w:rPr>
        <w:t>new approved work items</w:t>
      </w:r>
      <w:r w:rsidRPr="003551C9">
        <w:t xml:space="preserve"> (WI) (</w:t>
      </w:r>
      <w:r w:rsidR="003551C9" w:rsidRPr="003551C9">
        <w:t>13</w:t>
      </w:r>
      <w:r w:rsidRPr="003551C9">
        <w:t xml:space="preserve"> Core, </w:t>
      </w:r>
      <w:r w:rsidR="003551C9" w:rsidRPr="003551C9">
        <w:t>14</w:t>
      </w:r>
      <w:r w:rsidRPr="003551C9">
        <w:t xml:space="preserve"> Perf., </w:t>
      </w:r>
      <w:r w:rsidR="00A938C1" w:rsidRPr="003551C9">
        <w:t>8</w:t>
      </w:r>
      <w:r w:rsidRPr="003551C9">
        <w:t xml:space="preserve"> Testing):</w:t>
      </w:r>
    </w:p>
    <w:p w:rsidR="00242289" w:rsidRDefault="00242289" w:rsidP="00242289">
      <w:pPr>
        <w:pStyle w:val="B2"/>
        <w:spacing w:after="0"/>
      </w:pPr>
      <w:r w:rsidRPr="000C4915">
        <w:t>-</w:t>
      </w:r>
      <w:r w:rsidRPr="000C4915">
        <w:tab/>
        <w:t>1 RAN3 REL-17 Core part WI for</w:t>
      </w:r>
    </w:p>
    <w:p w:rsidR="00242289" w:rsidRDefault="00242289" w:rsidP="00242289">
      <w:pPr>
        <w:pStyle w:val="B3"/>
        <w:rPr>
          <w:highlight w:val="yellow"/>
        </w:rPr>
      </w:pPr>
      <w:r>
        <w:t>-</w:t>
      </w:r>
      <w:r>
        <w:tab/>
      </w:r>
      <w:r w:rsidRPr="00242289">
        <w:t>Enhancement of Private Network support for NG-RAN</w:t>
      </w:r>
      <w:r w:rsidR="00013569">
        <w:br/>
        <w:t>(</w:t>
      </w:r>
      <w:r w:rsidR="00013569" w:rsidRPr="00013569">
        <w:t>890149</w:t>
      </w:r>
      <w:r w:rsidR="00013569">
        <w:t xml:space="preserve">, </w:t>
      </w:r>
      <w:r w:rsidR="00013569" w:rsidRPr="00013569">
        <w:t>NG_RAN_PRN_enh-Core</w:t>
      </w:r>
      <w:r w:rsidR="00013569">
        <w:t>)</w:t>
      </w:r>
      <w:r>
        <w:tab/>
      </w:r>
      <w:r>
        <w:tab/>
      </w:r>
      <w:r>
        <w:tab/>
      </w:r>
      <w:r>
        <w:tab/>
      </w:r>
      <w:r>
        <w:tab/>
      </w:r>
      <w:r>
        <w:tab/>
      </w:r>
      <w:r>
        <w:tab/>
      </w:r>
      <w:r w:rsidR="00013569">
        <w:tab/>
      </w:r>
      <w:r w:rsidR="00013569">
        <w:tab/>
      </w:r>
      <w:r w:rsidR="00013569">
        <w:tab/>
      </w:r>
      <w:r w:rsidR="00013569">
        <w:tab/>
      </w:r>
      <w:r w:rsidR="00013569">
        <w:tab/>
      </w:r>
      <w:r w:rsidR="00013569">
        <w:tab/>
      </w:r>
      <w:r w:rsidR="00013569">
        <w:tab/>
      </w:r>
      <w:r w:rsidR="00013569">
        <w:tab/>
      </w:r>
      <w:r>
        <w:tab/>
      </w:r>
      <w:r w:rsidRPr="00242289">
        <w:t>RP-202051</w:t>
      </w:r>
      <w:r w:rsidR="000C4915">
        <w:br/>
        <w:t>(WI has no Perf. part)</w:t>
      </w:r>
    </w:p>
    <w:p w:rsidR="00FE7C9A" w:rsidRPr="003439BD" w:rsidRDefault="00FE7C9A" w:rsidP="00FE7C9A">
      <w:pPr>
        <w:pStyle w:val="B1"/>
        <w:snapToGrid w:val="0"/>
        <w:spacing w:after="0"/>
        <w:ind w:left="567" w:firstLine="0"/>
      </w:pPr>
      <w:r w:rsidRPr="003439BD">
        <w:t>-</w:t>
      </w:r>
      <w:r w:rsidRPr="003439BD">
        <w:tab/>
      </w:r>
      <w:r w:rsidR="003439BD" w:rsidRPr="003439BD">
        <w:t>1</w:t>
      </w:r>
      <w:r w:rsidR="00B74BBF" w:rsidRPr="003439BD">
        <w:t>2</w:t>
      </w:r>
      <w:r w:rsidRPr="003439BD">
        <w:t xml:space="preserve"> RAN4 REL-17 features with Core and Perf. part WIs for: z=1: Core; z=2: Perf</w:t>
      </w:r>
    </w:p>
    <w:p w:rsidR="00D7771F" w:rsidRDefault="00D7771F" w:rsidP="00D7771F">
      <w:pPr>
        <w:pStyle w:val="B3"/>
        <w:spacing w:after="0"/>
      </w:pPr>
      <w:r>
        <w:t>-</w:t>
      </w:r>
      <w:r>
        <w:tab/>
        <w:t>Introduction of 6GHz NR licensed bands</w:t>
      </w:r>
      <w:r w:rsidR="00985838">
        <w:t xml:space="preserve"> (</w:t>
      </w:r>
      <w:r>
        <w:t>890</w:t>
      </w:r>
      <w:r w:rsidR="00AD08E5">
        <w:t>z</w:t>
      </w:r>
      <w:r>
        <w:t>50</w:t>
      </w:r>
      <w:r w:rsidR="00985838">
        <w:t xml:space="preserve">, </w:t>
      </w:r>
      <w:r>
        <w:t>NR_6GHz-Core</w:t>
      </w:r>
      <w:r w:rsidR="00AD08E5">
        <w:t>/Perf</w:t>
      </w:r>
      <w:r w:rsidR="00985838">
        <w:t>)</w:t>
      </w:r>
      <w:r>
        <w:tab/>
      </w:r>
      <w:r w:rsidR="00AD08E5">
        <w:tab/>
      </w:r>
      <w:r w:rsidR="00AD08E5">
        <w:tab/>
      </w:r>
      <w:r w:rsidR="00AD08E5">
        <w:tab/>
      </w:r>
      <w:r w:rsidR="00AD08E5">
        <w:tab/>
      </w:r>
      <w:r w:rsidR="00AD08E5">
        <w:tab/>
      </w:r>
      <w:r>
        <w:t>RP-202114</w:t>
      </w:r>
    </w:p>
    <w:p w:rsidR="00D7771F" w:rsidRDefault="00D7771F" w:rsidP="00D7771F">
      <w:pPr>
        <w:pStyle w:val="B3"/>
        <w:spacing w:after="0"/>
      </w:pPr>
      <w:r>
        <w:t>-</w:t>
      </w:r>
      <w:r>
        <w:tab/>
        <w:t>Introduction of lower 6GHz NR unlicensed operation for Europe</w:t>
      </w:r>
      <w:r w:rsidR="00AD08E5">
        <w:br/>
      </w:r>
      <w:r w:rsidR="00985838">
        <w:t>(</w:t>
      </w:r>
      <w:r>
        <w:t>890</w:t>
      </w:r>
      <w:r w:rsidR="00AD08E5">
        <w:t>z</w:t>
      </w:r>
      <w:r>
        <w:t>51</w:t>
      </w:r>
      <w:r w:rsidR="00985838">
        <w:t xml:space="preserve">, </w:t>
      </w:r>
      <w:r>
        <w:t>NR_6GHz_unlic_EU-Core</w:t>
      </w:r>
      <w:r w:rsidR="00AD08E5">
        <w:t>/Perf</w:t>
      </w:r>
      <w:r w:rsidR="00985838">
        <w:t>)</w:t>
      </w:r>
      <w:r>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rsidR="00AD08E5">
        <w:tab/>
      </w:r>
      <w:r>
        <w:t>RP-202116</w:t>
      </w:r>
    </w:p>
    <w:p w:rsidR="00D7771F" w:rsidRDefault="00D7771F" w:rsidP="00D7771F">
      <w:pPr>
        <w:pStyle w:val="B3"/>
        <w:spacing w:after="0"/>
      </w:pPr>
      <w:r>
        <w:t>-</w:t>
      </w:r>
      <w:r>
        <w:tab/>
        <w:t>Rel-17 Dual Connectivity (DC) of 5 bands LTE inter-band CA (5DL/1UL) and</w:t>
      </w:r>
      <w:r w:rsidR="00AD08E5">
        <w:br/>
      </w:r>
      <w:r>
        <w:t>1 NR band (1DL/1UL)</w:t>
      </w:r>
      <w:r w:rsidR="00AD08E5">
        <w:t xml:space="preserve"> (</w:t>
      </w:r>
      <w:r>
        <w:t>890</w:t>
      </w:r>
      <w:r w:rsidR="00AD08E5">
        <w:t>z</w:t>
      </w:r>
      <w:r>
        <w:t>52</w:t>
      </w:r>
      <w:r w:rsidR="00AD08E5">
        <w:t xml:space="preserve">, </w:t>
      </w:r>
      <w:r>
        <w:t>DC_R17_5BLTE_1BNR_6DL2UL-Core</w:t>
      </w:r>
      <w:r w:rsidR="00AD08E5">
        <w:t>/Perf)</w:t>
      </w:r>
      <w:r w:rsidR="00AD08E5">
        <w:tab/>
      </w:r>
      <w:r w:rsidR="00AD08E5">
        <w:tab/>
      </w:r>
      <w:r w:rsidR="00AD08E5">
        <w:tab/>
      </w:r>
      <w:r>
        <w:tab/>
        <w:t>RP-201642</w:t>
      </w:r>
    </w:p>
    <w:p w:rsidR="00D7771F" w:rsidRDefault="00D7771F" w:rsidP="00D7771F">
      <w:pPr>
        <w:pStyle w:val="B3"/>
        <w:spacing w:after="0"/>
      </w:pPr>
      <w:r>
        <w:t>-</w:t>
      </w:r>
      <w:r>
        <w:tab/>
        <w:t>Rel-17 Dual Connectivity (DC) of x bands (x=2, 3, 4) LTE inter-band CA (xDL/1UL)</w:t>
      </w:r>
      <w:r w:rsidR="00BD3A13">
        <w:br/>
      </w:r>
      <w:r>
        <w:t>and 1 NR FR1 band (1DL/1UL) and 1 NR FR2 band (1DL/1UL)</w:t>
      </w:r>
      <w:r w:rsidR="00BD3A13">
        <w:br/>
        <w:t>(</w:t>
      </w:r>
      <w:r>
        <w:t>890</w:t>
      </w:r>
      <w:r w:rsidR="000B4693">
        <w:t>z</w:t>
      </w:r>
      <w:r>
        <w:t>53</w:t>
      </w:r>
      <w:r w:rsidR="00BD3A13">
        <w:t xml:space="preserve">, </w:t>
      </w:r>
      <w:r>
        <w:t>DC_R17_xBLTE_2BNR_yDL3UL-Core</w:t>
      </w:r>
      <w:r w:rsidR="00BD3A13">
        <w:t>/Perf)</w:t>
      </w:r>
      <w:r w:rsidR="00BD3A13">
        <w:tab/>
      </w:r>
      <w:r w:rsidR="00BD3A13">
        <w:tab/>
      </w:r>
      <w:r w:rsidR="00BD3A13">
        <w:tab/>
      </w:r>
      <w:r w:rsidR="00BD3A13">
        <w:tab/>
      </w:r>
      <w:r w:rsidR="00BD3A13">
        <w:tab/>
      </w:r>
      <w:r w:rsidR="00BD3A13">
        <w:tab/>
      </w:r>
      <w:r w:rsidR="00BD3A13">
        <w:tab/>
      </w:r>
      <w:r w:rsidR="00BD3A13">
        <w:tab/>
      </w:r>
      <w:r w:rsidR="00BD3A13">
        <w:tab/>
      </w:r>
      <w:r w:rsidR="00BD3A13">
        <w:tab/>
      </w:r>
      <w:r>
        <w:tab/>
        <w:t>RP-201643</w:t>
      </w:r>
    </w:p>
    <w:p w:rsidR="00D7771F" w:rsidRDefault="00D7771F" w:rsidP="00D7771F">
      <w:pPr>
        <w:pStyle w:val="B3"/>
        <w:spacing w:after="0"/>
      </w:pPr>
      <w:r>
        <w:t>-</w:t>
      </w:r>
      <w:r>
        <w:tab/>
        <w:t>Rel-17 High power UE (power class 2) for NR inter-band Carrier Aggregation with</w:t>
      </w:r>
      <w:r w:rsidR="00B73C74">
        <w:t xml:space="preserve"> </w:t>
      </w:r>
      <w:r>
        <w:t>2 bands</w:t>
      </w:r>
      <w:r w:rsidR="00B73C74">
        <w:br/>
      </w:r>
      <w:r>
        <w:t>downlink and 2 bands uplink</w:t>
      </w:r>
      <w:r w:rsidR="00B73C74">
        <w:t xml:space="preserve"> (</w:t>
      </w:r>
      <w:r>
        <w:t>890</w:t>
      </w:r>
      <w:r w:rsidR="000B4693">
        <w:t>z</w:t>
      </w:r>
      <w:r>
        <w:t>54</w:t>
      </w:r>
      <w:r w:rsidR="00B73C74">
        <w:t xml:space="preserve">, </w:t>
      </w:r>
      <w:r>
        <w:t>NR_PC2_CA_R17_2BDL_2BUL-Core</w:t>
      </w:r>
      <w:r w:rsidR="00B73C74">
        <w:t>/Perf)</w:t>
      </w:r>
      <w:r>
        <w:tab/>
      </w:r>
      <w:r w:rsidR="00B73C74">
        <w:tab/>
      </w:r>
      <w:r w:rsidR="00B73C74">
        <w:tab/>
      </w:r>
      <w:r>
        <w:t>RP-202102</w:t>
      </w:r>
    </w:p>
    <w:p w:rsidR="00D7771F" w:rsidRDefault="00D7771F" w:rsidP="00D7771F">
      <w:pPr>
        <w:pStyle w:val="B3"/>
        <w:spacing w:after="0"/>
      </w:pPr>
      <w:r>
        <w:t>-</w:t>
      </w:r>
      <w:r>
        <w:tab/>
        <w:t>Introduction of DL 1024QAM for NR FR1</w:t>
      </w:r>
      <w:r w:rsidR="000B4693">
        <w:t xml:space="preserve"> (</w:t>
      </w:r>
      <w:r>
        <w:t>890</w:t>
      </w:r>
      <w:r w:rsidR="000B4693">
        <w:t>z</w:t>
      </w:r>
      <w:r>
        <w:t>56</w:t>
      </w:r>
      <w:r w:rsidR="000B4693">
        <w:t xml:space="preserve">, </w:t>
      </w:r>
      <w:r>
        <w:t>NR_DL1024QAM_FR1-Core</w:t>
      </w:r>
      <w:r w:rsidR="000B4693">
        <w:t>/Perf)</w:t>
      </w:r>
      <w:r>
        <w:tab/>
        <w:t>RP-202044</w:t>
      </w:r>
    </w:p>
    <w:p w:rsidR="00D7771F" w:rsidRDefault="00D7771F" w:rsidP="00D7771F">
      <w:pPr>
        <w:pStyle w:val="B3"/>
        <w:spacing w:after="0"/>
      </w:pPr>
      <w:r>
        <w:t>-</w:t>
      </w:r>
      <w:r>
        <w:tab/>
        <w:t>Further RRM enhancement for NR and MR-DC</w:t>
      </w:r>
      <w:r w:rsidR="000B4693">
        <w:t xml:space="preserve"> (</w:t>
      </w:r>
      <w:r>
        <w:t>890</w:t>
      </w:r>
      <w:r w:rsidR="000B4693">
        <w:t>z</w:t>
      </w:r>
      <w:r>
        <w:t>57</w:t>
      </w:r>
      <w:r w:rsidR="000B4693">
        <w:t xml:space="preserve">, </w:t>
      </w:r>
      <w:r>
        <w:t>NR_RRM_enh2-Core</w:t>
      </w:r>
      <w:r w:rsidR="000B4693">
        <w:t>/Perf)</w:t>
      </w:r>
      <w:r w:rsidR="000B4693">
        <w:tab/>
      </w:r>
      <w:r>
        <w:tab/>
        <w:t>RP-202053</w:t>
      </w:r>
    </w:p>
    <w:p w:rsidR="0025718C" w:rsidRDefault="0025718C" w:rsidP="0025718C">
      <w:pPr>
        <w:pStyle w:val="B3"/>
        <w:spacing w:after="0"/>
      </w:pPr>
      <w:r>
        <w:t>-</w:t>
      </w:r>
      <w:r>
        <w:tab/>
        <w:t>NR and MR-DC measurement gap enhancements (890z61, NR_MG_enh-Core/Perf)</w:t>
      </w:r>
      <w:r>
        <w:tab/>
      </w:r>
      <w:r>
        <w:tab/>
      </w:r>
      <w:r>
        <w:tab/>
        <w:t>RP-202119</w:t>
      </w:r>
    </w:p>
    <w:p w:rsidR="00D7771F" w:rsidRDefault="00D7771F" w:rsidP="00D7771F">
      <w:pPr>
        <w:pStyle w:val="B3"/>
        <w:spacing w:after="0"/>
      </w:pPr>
      <w:r>
        <w:t>-</w:t>
      </w:r>
      <w:r>
        <w:tab/>
        <w:t>Enhanced NR support for high speed train scenario for frequency range 1 (FR1)</w:t>
      </w:r>
      <w:r w:rsidR="000B4693">
        <w:br/>
        <w:t>(</w:t>
      </w:r>
      <w:r>
        <w:t>890</w:t>
      </w:r>
      <w:r w:rsidR="000B4693">
        <w:t>z</w:t>
      </w:r>
      <w:r>
        <w:t>58</w:t>
      </w:r>
      <w:r w:rsidR="000B4693">
        <w:t xml:space="preserve">, </w:t>
      </w:r>
      <w:r>
        <w:t>NR_HST_FR1_enh-Core</w:t>
      </w:r>
      <w:r w:rsidR="000B4693">
        <w:t>/Perf)</w:t>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rsidR="000B4693">
        <w:tab/>
      </w:r>
      <w:r>
        <w:tab/>
        <w:t>RP-202106</w:t>
      </w:r>
    </w:p>
    <w:p w:rsidR="0077591F" w:rsidRDefault="0077591F" w:rsidP="0077591F">
      <w:pPr>
        <w:pStyle w:val="B3"/>
        <w:spacing w:after="0"/>
      </w:pPr>
      <w:r>
        <w:t>-</w:t>
      </w:r>
      <w:r>
        <w:tab/>
        <w:t>NR support for high speed train scenario for frequency range 2 (FR2)</w:t>
      </w:r>
      <w:r>
        <w:br/>
        <w:t>(890z60, NR_HST_FR2-Core/Perf)</w:t>
      </w:r>
      <w:r>
        <w:tab/>
      </w:r>
      <w:r>
        <w:tab/>
      </w:r>
      <w:r>
        <w:tab/>
      </w:r>
      <w:r>
        <w:tab/>
      </w:r>
      <w:r>
        <w:tab/>
      </w:r>
      <w:r>
        <w:tab/>
      </w:r>
      <w:r>
        <w:tab/>
      </w:r>
      <w:r>
        <w:tab/>
      </w:r>
      <w:r>
        <w:tab/>
      </w:r>
      <w:r>
        <w:tab/>
      </w:r>
      <w:r>
        <w:tab/>
      </w:r>
      <w:r>
        <w:tab/>
      </w:r>
      <w:r>
        <w:tab/>
      </w:r>
      <w:r>
        <w:tab/>
      </w:r>
      <w:r>
        <w:tab/>
      </w:r>
      <w:r>
        <w:tab/>
        <w:t>RP-202118</w:t>
      </w:r>
    </w:p>
    <w:p w:rsidR="0077591F" w:rsidRDefault="0077591F" w:rsidP="0077591F">
      <w:pPr>
        <w:pStyle w:val="B3"/>
        <w:spacing w:after="0"/>
        <w:rPr>
          <w:highlight w:val="yellow"/>
        </w:rPr>
      </w:pPr>
      <w:r>
        <w:t>-</w:t>
      </w:r>
      <w:r>
        <w:tab/>
        <w:t>RF requirements enhancement for NR frequency range 1 (FR1)</w:t>
      </w:r>
      <w:r>
        <w:br/>
        <w:t>(890z62</w:t>
      </w:r>
      <w:r>
        <w:tab/>
        <w:t>NR_RF_FR1_enh-Core/Perf)</w:t>
      </w:r>
      <w:r>
        <w:tab/>
      </w:r>
      <w:r>
        <w:tab/>
      </w:r>
      <w:r>
        <w:tab/>
      </w:r>
      <w:r>
        <w:tab/>
      </w:r>
      <w:r>
        <w:tab/>
      </w:r>
      <w:r>
        <w:tab/>
      </w:r>
      <w:r>
        <w:tab/>
      </w:r>
      <w:r>
        <w:tab/>
      </w:r>
      <w:r>
        <w:tab/>
      </w:r>
      <w:r>
        <w:tab/>
      </w:r>
      <w:r>
        <w:tab/>
      </w:r>
      <w:r>
        <w:tab/>
      </w:r>
      <w:r>
        <w:tab/>
      </w:r>
      <w:r>
        <w:tab/>
      </w:r>
      <w:r>
        <w:tab/>
        <w:t>RP-202088</w:t>
      </w:r>
    </w:p>
    <w:p w:rsidR="00D7771F" w:rsidRDefault="00D7771F" w:rsidP="00FF6753">
      <w:pPr>
        <w:pStyle w:val="B3"/>
      </w:pPr>
      <w:r>
        <w:t>-</w:t>
      </w:r>
      <w:r>
        <w:tab/>
        <w:t>Further enhancements of NR RF requirements for frequency range 2 (FR2)</w:t>
      </w:r>
      <w:r w:rsidR="00956E5C">
        <w:br/>
        <w:t>(</w:t>
      </w:r>
      <w:r>
        <w:t>890</w:t>
      </w:r>
      <w:r w:rsidR="00956E5C">
        <w:t>z</w:t>
      </w:r>
      <w:r>
        <w:t>59</w:t>
      </w:r>
      <w:r w:rsidR="00956E5C">
        <w:t xml:space="preserve">, </w:t>
      </w:r>
      <w:r>
        <w:t>NR_RF_FR2_req_enh2-Core</w:t>
      </w:r>
      <w:r w:rsidR="00956E5C">
        <w:t>/Perf)</w:t>
      </w:r>
      <w:r w:rsidR="00956E5C">
        <w:tab/>
      </w:r>
      <w:r w:rsidR="00956E5C">
        <w:tab/>
      </w:r>
      <w:r w:rsidR="00956E5C">
        <w:tab/>
      </w:r>
      <w:r w:rsidR="00956E5C">
        <w:tab/>
      </w:r>
      <w:r w:rsidR="00956E5C">
        <w:tab/>
      </w:r>
      <w:r w:rsidR="00956E5C">
        <w:tab/>
      </w:r>
      <w:r w:rsidR="00956E5C">
        <w:tab/>
      </w:r>
      <w:r w:rsidR="00956E5C">
        <w:tab/>
      </w:r>
      <w:r w:rsidR="00956E5C">
        <w:tab/>
      </w:r>
      <w:r w:rsidR="00956E5C">
        <w:tab/>
      </w:r>
      <w:r w:rsidR="00956E5C">
        <w:tab/>
      </w:r>
      <w:r w:rsidR="00956E5C">
        <w:tab/>
      </w:r>
      <w:r w:rsidR="00956E5C">
        <w:tab/>
      </w:r>
      <w:r>
        <w:tab/>
        <w:t>RP-202107</w:t>
      </w:r>
    </w:p>
    <w:p w:rsidR="006643A4" w:rsidRPr="005D094D" w:rsidRDefault="006643A4" w:rsidP="006643A4">
      <w:pPr>
        <w:pStyle w:val="B2"/>
        <w:spacing w:after="0"/>
      </w:pPr>
      <w:r w:rsidRPr="005D094D">
        <w:t>-</w:t>
      </w:r>
      <w:r w:rsidRPr="005D094D">
        <w:tab/>
        <w:t xml:space="preserve"> </w:t>
      </w:r>
      <w:r w:rsidR="003551C9" w:rsidRPr="005D094D">
        <w:t xml:space="preserve">2 </w:t>
      </w:r>
      <w:r w:rsidRPr="005D094D">
        <w:t>RAN4 led REL-1</w:t>
      </w:r>
      <w:r w:rsidR="003551C9" w:rsidRPr="005D094D">
        <w:t>7</w:t>
      </w:r>
      <w:r w:rsidRPr="005D094D">
        <w:t xml:space="preserve"> Perf. part WIs</w:t>
      </w:r>
      <w:r w:rsidR="00013569" w:rsidRPr="005D094D">
        <w:t xml:space="preserve"> for</w:t>
      </w:r>
      <w:r w:rsidRPr="005D094D">
        <w:t>:</w:t>
      </w:r>
    </w:p>
    <w:p w:rsidR="003551C9" w:rsidRDefault="003551C9" w:rsidP="003551C9">
      <w:pPr>
        <w:pStyle w:val="B3"/>
        <w:spacing w:after="0"/>
        <w:rPr>
          <w:highlight w:val="yellow"/>
        </w:rPr>
      </w:pPr>
      <w:r w:rsidRPr="005D094D">
        <w:lastRenderedPageBreak/>
        <w:t>-</w:t>
      </w:r>
      <w:r w:rsidRPr="005D094D">
        <w:tab/>
        <w:t>Rel-17 Dual Connectivity (DC) of 2 bands LTE inter-band CA (2DL/1UL) and</w:t>
      </w:r>
      <w:r w:rsidR="00013569">
        <w:br/>
      </w:r>
      <w:r w:rsidRPr="003551C9">
        <w:t>1 NR band (1DL/1UL)</w:t>
      </w:r>
      <w:r w:rsidR="00013569">
        <w:t xml:space="preserve"> (</w:t>
      </w:r>
      <w:r w:rsidRPr="003551C9">
        <w:t>890263</w:t>
      </w:r>
      <w:r w:rsidR="00013569">
        <w:t xml:space="preserve">, </w:t>
      </w:r>
      <w:r w:rsidRPr="003551C9">
        <w:t>DC_R17_2BLTE_1BNR_3DL2UL-Perf</w:t>
      </w:r>
      <w:r w:rsidR="00013569">
        <w:t>)</w:t>
      </w:r>
      <w:r w:rsidR="00013569">
        <w:tab/>
      </w:r>
      <w:r w:rsidR="00013569">
        <w:tab/>
      </w:r>
      <w:r w:rsidR="00013569">
        <w:tab/>
      </w:r>
      <w:r w:rsidR="00013569">
        <w:tab/>
      </w:r>
      <w:r w:rsidRPr="003551C9">
        <w:tab/>
        <w:t>RP-202060</w:t>
      </w:r>
      <w:r w:rsidR="00013569">
        <w:br/>
        <w:t xml:space="preserve">Note: Core part WI started </w:t>
      </w:r>
      <w:r w:rsidR="005D094D">
        <w:t>at RAN #88e, this Perf. part was introduced via revised WID.</w:t>
      </w:r>
    </w:p>
    <w:p w:rsidR="003551C9" w:rsidRDefault="005D094D" w:rsidP="00FF6753">
      <w:pPr>
        <w:pStyle w:val="B3"/>
      </w:pPr>
      <w:r>
        <w:t>-</w:t>
      </w:r>
      <w:r>
        <w:tab/>
      </w:r>
      <w:r w:rsidR="003551C9">
        <w:t>Further enhancement on NR demodulation performance</w:t>
      </w:r>
      <w:r>
        <w:t xml:space="preserve"> (</w:t>
      </w:r>
      <w:r w:rsidR="003551C9">
        <w:t>890255</w:t>
      </w:r>
      <w:r>
        <w:t xml:space="preserve">, </w:t>
      </w:r>
      <w:r w:rsidR="003551C9">
        <w:t>NR_demod_enh2-Perf</w:t>
      </w:r>
      <w:r>
        <w:t>)</w:t>
      </w:r>
      <w:r w:rsidR="003551C9">
        <w:tab/>
        <w:t>RP-202000</w:t>
      </w:r>
      <w:r>
        <w:br/>
        <w:t>Note: This WI has no Core part WI.</w:t>
      </w:r>
    </w:p>
    <w:p w:rsidR="00FE7C9A" w:rsidRPr="00E47E20" w:rsidRDefault="00FE7C9A" w:rsidP="00FE7C9A">
      <w:pPr>
        <w:pStyle w:val="B2"/>
        <w:spacing w:after="0"/>
      </w:pPr>
      <w:r w:rsidRPr="00E47E20">
        <w:t>-</w:t>
      </w:r>
      <w:r w:rsidRPr="00E47E20">
        <w:tab/>
      </w:r>
      <w:r w:rsidR="00D97E51">
        <w:t>8</w:t>
      </w:r>
      <w:r w:rsidRPr="00E47E20">
        <w:t xml:space="preserve"> RAN5 led WIs: UE Conformance Test Aspects for:</w:t>
      </w:r>
    </w:p>
    <w:p w:rsidR="00E47E20" w:rsidRDefault="00E47E20" w:rsidP="00E47E20">
      <w:pPr>
        <w:pStyle w:val="B3"/>
        <w:spacing w:after="0"/>
      </w:pPr>
      <w:r>
        <w:t>-</w:t>
      </w:r>
      <w:r>
        <w:tab/>
        <w:t>REL-16, 410-430 MHz E-UTRA FDD Band(s) for LTE PPDR and PMR/PAMR</w:t>
      </w:r>
      <w:r>
        <w:br/>
        <w:t>in Europe (Bands 87 and 88) (890041, LTE410_Europe_PPDR-UEConTest)</w:t>
      </w:r>
      <w:r>
        <w:tab/>
      </w:r>
      <w:r>
        <w:tab/>
      </w:r>
      <w:r>
        <w:tab/>
      </w:r>
      <w:r>
        <w:tab/>
      </w:r>
      <w:r>
        <w:tab/>
        <w:t>RP-201479</w:t>
      </w:r>
    </w:p>
    <w:p w:rsidR="00E47E20" w:rsidRDefault="00E47E20" w:rsidP="00E47E20">
      <w:pPr>
        <w:pStyle w:val="B3"/>
        <w:spacing w:after="0"/>
      </w:pPr>
      <w:r>
        <w:t>-</w:t>
      </w:r>
      <w:r>
        <w:tab/>
        <w:t>REL-15, Enhancements for Mission Critical Services MCPTT, MCData and</w:t>
      </w:r>
      <w:r>
        <w:br/>
        <w:t>MCVideo (890042, MCenhUEConTest)</w:t>
      </w:r>
      <w:r>
        <w:tab/>
      </w:r>
      <w:r>
        <w:tab/>
      </w:r>
      <w:r>
        <w:tab/>
      </w:r>
      <w:r>
        <w:tab/>
      </w:r>
      <w:r>
        <w:tab/>
      </w:r>
      <w:r>
        <w:tab/>
      </w:r>
      <w:r>
        <w:tab/>
      </w:r>
      <w:r>
        <w:tab/>
      </w:r>
      <w:r>
        <w:tab/>
      </w:r>
      <w:r>
        <w:tab/>
      </w:r>
      <w:r>
        <w:tab/>
      </w:r>
      <w:r>
        <w:tab/>
      </w:r>
      <w:r>
        <w:tab/>
      </w:r>
      <w:r>
        <w:tab/>
      </w:r>
      <w:r>
        <w:tab/>
        <w:t>RP-201487</w:t>
      </w:r>
    </w:p>
    <w:p w:rsidR="00E47E20" w:rsidRDefault="00E47E20" w:rsidP="00E47E20">
      <w:pPr>
        <w:pStyle w:val="B3"/>
        <w:spacing w:after="0"/>
      </w:pPr>
      <w:r>
        <w:t>-</w:t>
      </w:r>
      <w:r>
        <w:tab/>
        <w:t>REL-16, SON (Self-Organising Networks) and MDT (Minimization of Drive Tests)</w:t>
      </w:r>
      <w:r w:rsidR="00140291">
        <w:br/>
      </w:r>
      <w:r>
        <w:t>support for NR</w:t>
      </w:r>
      <w:r w:rsidR="00140291">
        <w:t xml:space="preserve"> </w:t>
      </w:r>
      <w:r>
        <w:t>(890043, NR_SON_MDT-UEConTest)</w:t>
      </w:r>
      <w:r>
        <w:tab/>
      </w:r>
      <w:r w:rsidR="00140291">
        <w:tab/>
      </w:r>
      <w:r w:rsidR="00140291">
        <w:tab/>
      </w:r>
      <w:r w:rsidR="00140291">
        <w:tab/>
      </w:r>
      <w:r w:rsidR="00140291">
        <w:tab/>
      </w:r>
      <w:r w:rsidR="00140291">
        <w:tab/>
      </w:r>
      <w:r w:rsidR="00140291">
        <w:tab/>
      </w:r>
      <w:r w:rsidR="00140291">
        <w:tab/>
      </w:r>
      <w:r w:rsidR="00140291">
        <w:tab/>
      </w:r>
      <w:r w:rsidR="00140291">
        <w:tab/>
      </w:r>
      <w:r>
        <w:tab/>
        <w:t>RP-201625</w:t>
      </w:r>
    </w:p>
    <w:p w:rsidR="00E47E20" w:rsidRDefault="00E47E20" w:rsidP="00E47E20">
      <w:pPr>
        <w:pStyle w:val="B3"/>
        <w:spacing w:after="0"/>
      </w:pPr>
      <w:r>
        <w:t>-</w:t>
      </w:r>
      <w:r>
        <w:tab/>
        <w:t xml:space="preserve">REL-16, High power UE (power class 2) for EN-DC (1 LTE FDD band + </w:t>
      </w:r>
      <w:r w:rsidR="003A0B2B">
        <w:br/>
      </w:r>
      <w:r>
        <w:t>1 NR TDD band) (890044, ENDC_UE_PC2_FDD_TDD-UEConTest)</w:t>
      </w:r>
      <w:r>
        <w:tab/>
      </w:r>
      <w:r w:rsidR="003A0B2B">
        <w:tab/>
      </w:r>
      <w:r w:rsidR="003A0B2B">
        <w:tab/>
      </w:r>
      <w:r w:rsidR="003A0B2B">
        <w:tab/>
      </w:r>
      <w:r w:rsidR="003A0B2B">
        <w:tab/>
      </w:r>
      <w:r w:rsidR="003A0B2B">
        <w:tab/>
      </w:r>
      <w:r w:rsidR="003A0B2B">
        <w:tab/>
      </w:r>
      <w:r>
        <w:t>RP-201776</w:t>
      </w:r>
    </w:p>
    <w:p w:rsidR="00E47E20" w:rsidRDefault="00E47E20" w:rsidP="00E47E20">
      <w:pPr>
        <w:pStyle w:val="B3"/>
        <w:spacing w:after="0"/>
      </w:pPr>
      <w:r>
        <w:t>-</w:t>
      </w:r>
      <w:r>
        <w:tab/>
        <w:t>REL-16</w:t>
      </w:r>
      <w:r w:rsidR="00056ED8">
        <w:t xml:space="preserve">, </w:t>
      </w:r>
      <w:r>
        <w:t>B1C Signal in BDS Positioning System Support for LTE and NR</w:t>
      </w:r>
      <w:r w:rsidR="003A0B2B">
        <w:br/>
        <w:t>(</w:t>
      </w:r>
      <w:r>
        <w:t>890045</w:t>
      </w:r>
      <w:r w:rsidR="003A0B2B">
        <w:t xml:space="preserve">, </w:t>
      </w:r>
      <w:r>
        <w:t>B1C_BDS_pos_UEConTest</w:t>
      </w:r>
      <w:r w:rsidR="003A0B2B">
        <w:t>)</w:t>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tab/>
        <w:t>RP-201777</w:t>
      </w:r>
    </w:p>
    <w:p w:rsidR="00E47E20" w:rsidRDefault="00E47E20" w:rsidP="00E47E20">
      <w:pPr>
        <w:pStyle w:val="B3"/>
        <w:spacing w:after="0"/>
      </w:pPr>
      <w:r>
        <w:t>-</w:t>
      </w:r>
      <w:r>
        <w:tab/>
        <w:t>REL-16</w:t>
      </w:r>
      <w:r w:rsidR="00056ED8">
        <w:t xml:space="preserve">, </w:t>
      </w:r>
      <w:r>
        <w:t>Single Radio Voice Call Continuity from 5G to 3G</w:t>
      </w:r>
      <w:r w:rsidR="003A0B2B">
        <w:br/>
        <w:t>(</w:t>
      </w:r>
      <w:r>
        <w:t>890046</w:t>
      </w:r>
      <w:r w:rsidR="003A0B2B">
        <w:t xml:space="preserve">, </w:t>
      </w:r>
      <w:r>
        <w:t>SRVCC_NR_to_UMTS-UEConTest</w:t>
      </w:r>
      <w:r w:rsidR="003A0B2B">
        <w:t>)</w:t>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rsidR="003A0B2B">
        <w:tab/>
      </w:r>
      <w:r>
        <w:tab/>
        <w:t>RP-201794</w:t>
      </w:r>
    </w:p>
    <w:p w:rsidR="00E47E20" w:rsidRDefault="00E47E20" w:rsidP="00E47E20">
      <w:pPr>
        <w:pStyle w:val="B3"/>
        <w:spacing w:after="0"/>
      </w:pPr>
      <w:r>
        <w:t>-</w:t>
      </w:r>
      <w:r>
        <w:tab/>
        <w:t>REL-16</w:t>
      </w:r>
      <w:r w:rsidR="00056ED8">
        <w:t xml:space="preserve">, </w:t>
      </w:r>
      <w:r>
        <w:t>Cross Link Interference (CLI) handling for NR</w:t>
      </w:r>
      <w:r w:rsidR="00D97E51">
        <w:br/>
        <w:t>(</w:t>
      </w:r>
      <w:r>
        <w:t>890047</w:t>
      </w:r>
      <w:r w:rsidR="00D97E51">
        <w:t xml:space="preserve">, </w:t>
      </w:r>
      <w:r>
        <w:t>NR_CLI-UEConTest</w:t>
      </w:r>
      <w:r w:rsidR="00D97E51">
        <w:t>)</w:t>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rsidR="00D97E51">
        <w:tab/>
      </w:r>
      <w:r>
        <w:tab/>
        <w:t>RP-201940</w:t>
      </w:r>
    </w:p>
    <w:p w:rsidR="003A3312" w:rsidRPr="006807EC" w:rsidRDefault="00E47E20" w:rsidP="003A3312">
      <w:pPr>
        <w:pStyle w:val="B3"/>
        <w:spacing w:after="0"/>
        <w:rPr>
          <w:highlight w:val="yellow"/>
        </w:rPr>
      </w:pPr>
      <w:r>
        <w:t>-</w:t>
      </w:r>
      <w:r>
        <w:tab/>
        <w:t>REL-16</w:t>
      </w:r>
      <w:r w:rsidR="00056ED8">
        <w:t xml:space="preserve">, </w:t>
      </w:r>
      <w:r>
        <w:t>NR performance requirement enhancement</w:t>
      </w:r>
      <w:r w:rsidR="00D97E51">
        <w:t xml:space="preserve"> (</w:t>
      </w:r>
      <w:r>
        <w:t>890048</w:t>
      </w:r>
      <w:r w:rsidR="00D97E51">
        <w:t xml:space="preserve">, </w:t>
      </w:r>
      <w:r>
        <w:t>NR_perf_enh-UEConTest</w:t>
      </w:r>
      <w:r w:rsidR="00D97E51">
        <w:t>)</w:t>
      </w:r>
      <w:r>
        <w:tab/>
        <w:t>RP-201941</w:t>
      </w:r>
    </w:p>
    <w:p w:rsidR="003A3312" w:rsidRPr="006807EC" w:rsidRDefault="003A3312" w:rsidP="003A3312">
      <w:pPr>
        <w:pStyle w:val="B3"/>
        <w:spacing w:after="0"/>
        <w:rPr>
          <w:highlight w:val="yellow"/>
        </w:rPr>
      </w:pPr>
    </w:p>
    <w:p w:rsidR="00FE7C9A" w:rsidRPr="001172DB" w:rsidRDefault="00FE7C9A" w:rsidP="00FE7C9A">
      <w:pPr>
        <w:pStyle w:val="B1"/>
        <w:snapToGrid w:val="0"/>
        <w:spacing w:after="120"/>
      </w:pPr>
      <w:r w:rsidRPr="001172DB">
        <w:t>-</w:t>
      </w:r>
      <w:r w:rsidRPr="001172DB">
        <w:tab/>
      </w:r>
      <w:r w:rsidR="001172DB" w:rsidRPr="001172DB">
        <w:t>1</w:t>
      </w:r>
      <w:r w:rsidRPr="001172DB">
        <w:t xml:space="preserve"> </w:t>
      </w:r>
      <w:r w:rsidRPr="001172DB">
        <w:rPr>
          <w:u w:val="single"/>
        </w:rPr>
        <w:t>new approved REL-17 study item</w:t>
      </w:r>
      <w:r w:rsidRPr="001172DB">
        <w:t xml:space="preserve"> (SI):</w:t>
      </w:r>
    </w:p>
    <w:p w:rsidR="001172DB" w:rsidRPr="001172DB" w:rsidRDefault="001172DB" w:rsidP="001172DB">
      <w:pPr>
        <w:pStyle w:val="B2"/>
      </w:pPr>
      <w:r w:rsidRPr="001172DB">
        <w:t>-</w:t>
      </w:r>
      <w:r w:rsidRPr="001172DB">
        <w:tab/>
        <w:t>RAN4, Study on efficient utilization of licensed spectrum that is not aligned with existing</w:t>
      </w:r>
      <w:r w:rsidRPr="001172DB">
        <w:br/>
        <w:t>NR channel bandwidths</w:t>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r>
      <w:r w:rsidRPr="001172DB">
        <w:tab/>
        <w:t>RP-202103</w:t>
      </w:r>
    </w:p>
    <w:p w:rsidR="00FE7C9A" w:rsidRPr="00EC5390" w:rsidRDefault="00FE7C9A" w:rsidP="00FE7C9A">
      <w:pPr>
        <w:pStyle w:val="B1"/>
        <w:snapToGrid w:val="0"/>
        <w:spacing w:after="120"/>
        <w:rPr>
          <w:lang w:val="fr-FR"/>
        </w:rPr>
      </w:pPr>
      <w:r w:rsidRPr="007B72E8">
        <w:rPr>
          <w:lang w:val="fr-FR"/>
        </w:rPr>
        <w:t>-</w:t>
      </w:r>
      <w:r w:rsidRPr="007B72E8">
        <w:rPr>
          <w:lang w:val="fr-FR"/>
        </w:rPr>
        <w:tab/>
      </w:r>
      <w:r w:rsidR="00893A13" w:rsidRPr="007B72E8">
        <w:rPr>
          <w:lang w:val="fr-FR"/>
        </w:rPr>
        <w:t>2</w:t>
      </w:r>
      <w:r w:rsidR="0085104E" w:rsidRPr="007B72E8">
        <w:rPr>
          <w:lang w:val="fr-FR"/>
        </w:rPr>
        <w:t>124</w:t>
      </w:r>
      <w:r w:rsidRPr="007B72E8">
        <w:rPr>
          <w:lang w:val="fr-FR"/>
        </w:rPr>
        <w:t xml:space="preserve"> </w:t>
      </w:r>
      <w:r w:rsidRPr="007B72E8">
        <w:rPr>
          <w:b/>
          <w:u w:val="single"/>
          <w:lang w:val="fr-FR"/>
        </w:rPr>
        <w:t>CRs</w:t>
      </w:r>
      <w:r w:rsidRPr="007B72E8">
        <w:rPr>
          <w:lang w:val="fr-FR"/>
        </w:rPr>
        <w:t xml:space="preserve"> (incl. cat.A CRs and </w:t>
      </w:r>
      <w:r w:rsidR="0085104E" w:rsidRPr="007B72E8">
        <w:rPr>
          <w:lang w:val="fr-FR"/>
        </w:rPr>
        <w:t>57</w:t>
      </w:r>
      <w:r w:rsidRPr="007B72E8">
        <w:rPr>
          <w:lang w:val="fr-FR"/>
        </w:rPr>
        <w:t xml:space="preserve"> company CRs) were handled and </w:t>
      </w:r>
      <w:r w:rsidR="0085104E" w:rsidRPr="007B72E8">
        <w:rPr>
          <w:lang w:val="fr-FR"/>
        </w:rPr>
        <w:t>1948</w:t>
      </w:r>
      <w:r w:rsidRPr="007B72E8">
        <w:rPr>
          <w:lang w:val="fr-FR"/>
        </w:rPr>
        <w:t xml:space="preserve"> CRs were approved</w:t>
      </w:r>
      <w:r w:rsidRPr="00EC5390">
        <w:rPr>
          <w:lang w:val="fr-FR"/>
        </w:rPr>
        <w:br/>
        <w:t>(see Annex D and attached Tdoc list).</w:t>
      </w:r>
    </w:p>
    <w:p w:rsidR="00FE7C9A" w:rsidRPr="003D2F18" w:rsidRDefault="00FE7C9A" w:rsidP="00FE7C9A">
      <w:pPr>
        <w:pStyle w:val="B1"/>
        <w:snapToGrid w:val="0"/>
        <w:spacing w:after="120"/>
        <w:rPr>
          <w:lang w:val="fr-FR"/>
        </w:rPr>
      </w:pPr>
      <w:r w:rsidRPr="003D2F18">
        <w:rPr>
          <w:lang w:val="fr-FR"/>
        </w:rPr>
        <w:t>-</w:t>
      </w:r>
      <w:r w:rsidRPr="003D2F18">
        <w:rPr>
          <w:lang w:val="fr-FR"/>
        </w:rPr>
        <w:tab/>
        <w:t xml:space="preserve">approved/noted/agreed </w:t>
      </w:r>
      <w:r w:rsidRPr="003D2F18">
        <w:rPr>
          <w:b/>
          <w:u w:val="single"/>
          <w:lang w:val="fr-FR"/>
        </w:rPr>
        <w:t>TRs/TSs</w:t>
      </w:r>
      <w:r w:rsidRPr="003D2F18">
        <w:rPr>
          <w:lang w:val="fr-FR"/>
        </w:rPr>
        <w:t xml:space="preserve"> (see Annex E):</w:t>
      </w:r>
    </w:p>
    <w:p w:rsidR="00FE7C9A" w:rsidRPr="003D2F18" w:rsidRDefault="00FE7C9A" w:rsidP="003A7FBD">
      <w:pPr>
        <w:pStyle w:val="B2"/>
        <w:spacing w:after="0"/>
      </w:pPr>
      <w:r w:rsidRPr="003D2F18">
        <w:t>-</w:t>
      </w:r>
      <w:r w:rsidRPr="003D2F18">
        <w:tab/>
      </w:r>
      <w:r w:rsidR="003D2F18" w:rsidRPr="003D2F18">
        <w:t>0</w:t>
      </w:r>
      <w:r w:rsidRPr="003D2F18">
        <w:t xml:space="preserve"> noted specifications which were provided for information</w:t>
      </w:r>
    </w:p>
    <w:p w:rsidR="003D2F18" w:rsidRDefault="00FE7C9A" w:rsidP="00FE7C9A">
      <w:pPr>
        <w:pStyle w:val="B2"/>
        <w:spacing w:after="0"/>
      </w:pPr>
      <w:r w:rsidRPr="003D2F18">
        <w:rPr>
          <w:lang w:val="fr-FR"/>
        </w:rPr>
        <w:t>-</w:t>
      </w:r>
      <w:r w:rsidRPr="003D2F18">
        <w:tab/>
      </w:r>
      <w:r w:rsidR="003D2F18">
        <w:t>6</w:t>
      </w:r>
      <w:r w:rsidRPr="003D2F18">
        <w:t xml:space="preserve"> approved specifications which are now under CR control:</w:t>
      </w:r>
      <w:r w:rsidR="00EC00FD" w:rsidRPr="003D2F18">
        <w:br/>
        <w:t>REL-1</w:t>
      </w:r>
      <w:r w:rsidR="003D2F18">
        <w:t>4</w:t>
      </w:r>
      <w:r w:rsidR="00EC00FD" w:rsidRPr="003D2F18">
        <w:t>:</w:t>
      </w:r>
      <w:r w:rsidR="00442928" w:rsidRPr="003D2F18">
        <w:tab/>
      </w:r>
      <w:r w:rsidR="003D2F18">
        <w:t>TS 36.579-6, TS 36.579-7</w:t>
      </w:r>
      <w:r w:rsidR="00EC00FD" w:rsidRPr="003D2F18">
        <w:br/>
      </w:r>
      <w:r w:rsidRPr="003D2F18">
        <w:t>REL-16:</w:t>
      </w:r>
      <w:r w:rsidR="00442928" w:rsidRPr="003D2F18">
        <w:tab/>
      </w:r>
      <w:r w:rsidR="003D2F18">
        <w:t>TS 38.174, TS 38.175, TR 38.809, TR 38.831</w:t>
      </w:r>
    </w:p>
    <w:p w:rsidR="00FE7C9A" w:rsidRDefault="00FE7C9A" w:rsidP="00FE7C9A">
      <w:pPr>
        <w:pStyle w:val="B2"/>
        <w:spacing w:after="0"/>
      </w:pPr>
      <w:r w:rsidRPr="003D2F18">
        <w:t>-</w:t>
      </w:r>
      <w:r w:rsidRPr="003D2F18">
        <w:tab/>
      </w:r>
      <w:r w:rsidR="009073AD" w:rsidRPr="003D2F18">
        <w:t>1</w:t>
      </w:r>
      <w:r w:rsidRPr="003D2F18">
        <w:t xml:space="preserve"> agreed specification version under RAN leadership</w:t>
      </w:r>
      <w:r w:rsidR="009073AD" w:rsidRPr="003D2F18">
        <w:t>: TR 37.890 v0.</w:t>
      </w:r>
      <w:r w:rsidR="003D2F18">
        <w:t>9</w:t>
      </w:r>
      <w:r w:rsidR="009073AD" w:rsidRPr="003D2F18">
        <w:t>.0</w:t>
      </w:r>
    </w:p>
    <w:p w:rsidR="009073AD" w:rsidRDefault="009073AD" w:rsidP="00FE7C9A">
      <w:pPr>
        <w:pStyle w:val="B2"/>
        <w:spacing w:after="0"/>
      </w:pPr>
    </w:p>
    <w:p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rsidR="009D0883" w:rsidRDefault="009D0883" w:rsidP="009D0883">
      <w:pPr>
        <w:pStyle w:val="Heading2"/>
      </w:pPr>
      <w:bookmarkStart w:id="33" w:name="_Toc53521765"/>
      <w:bookmarkStart w:id="34" w:name="_Toc54810427"/>
      <w:r>
        <w:lastRenderedPageBreak/>
        <w:t>1</w:t>
      </w:r>
      <w:r>
        <w:tab/>
        <w:t>Opening of the meeting</w:t>
      </w:r>
      <w:bookmarkEnd w:id="33"/>
      <w:bookmarkEnd w:id="34"/>
    </w:p>
    <w:p w:rsidR="009D0883" w:rsidRDefault="009D0883" w:rsidP="009D0883">
      <w:r>
        <w:t>TSG RAN chairman Mr. Balazs Bertenyi (Nokia) opened the electronic meeting 3GPP TSG RAN #89e with a kick-off email on Monday Sep. 14th, 2020 at 8:34 CEST:</w:t>
      </w:r>
    </w:p>
    <w:p w:rsidR="009D0883" w:rsidRDefault="009D0883" w:rsidP="009D0883">
      <w:r>
        <w:t xml:space="preserve">This is the formal opening of RAN#89e. </w:t>
      </w:r>
    </w:p>
    <w:p w:rsidR="009D0883" w:rsidRDefault="009D0883" w:rsidP="009D0883">
      <w:r>
        <w:t>Please find attached the 4 documents outlining the processes and agenda for the meeting:</w:t>
      </w:r>
    </w:p>
    <w:p w:rsidR="009D0883" w:rsidRDefault="009D0883" w:rsidP="009D0883">
      <w:r>
        <w:t>-</w:t>
      </w:r>
      <w:r>
        <w:tab/>
        <w:t>Draft agenda in RP-201395. With the present email this agenda is now considered approved.</w:t>
      </w:r>
    </w:p>
    <w:p w:rsidR="009D0883" w:rsidRDefault="009D0883" w:rsidP="009D0883">
      <w:r>
        <w:t>-</w:t>
      </w:r>
      <w:r>
        <w:tab/>
        <w:t>Detailed Timeplan;</w:t>
      </w:r>
    </w:p>
    <w:p w:rsidR="009D0883" w:rsidRDefault="009D0883" w:rsidP="009D0883">
      <w:r>
        <w:t>-</w:t>
      </w:r>
      <w:r>
        <w:tab/>
        <w:t>Overall procedural guidance document;</w:t>
      </w:r>
    </w:p>
    <w:p w:rsidR="009D0883" w:rsidRDefault="009D0883" w:rsidP="009D0883">
      <w:r>
        <w:t>-</w:t>
      </w:r>
      <w:r>
        <w:tab/>
        <w:t>Guidance document for GoToWebinar usage.</w:t>
      </w:r>
    </w:p>
    <w:p w:rsidR="009D0883" w:rsidRDefault="009D0883" w:rsidP="009D0883">
      <w:r>
        <w:t>Yes, attaching documents to emails sent on the exploder is still strongly discouraged - this here is an exception for your convenience.</w:t>
      </w:r>
    </w:p>
    <w:p w:rsidR="009D0883" w:rsidRDefault="009D0883" w:rsidP="009D0883">
      <w:r>
        <w:t xml:space="preserve">As you can see, many email threads are already being kicked off. There may be further threads kicked off depending on some discussions at Monday’s GTW session (in particular in relation to the RAN4 package). </w:t>
      </w:r>
    </w:p>
    <w:p w:rsidR="009D0883" w:rsidRDefault="009D0883" w:rsidP="009D0883">
      <w:r>
        <w:t>As usual, threads for the flagged Tdocs are also being kicked off, many of which may be streamlined and combined with another dedicated thread after today’s flagging deadline is passed (Monday 22:00h UTC).</w:t>
      </w:r>
    </w:p>
    <w:p w:rsidR="009D0883" w:rsidRDefault="009D0883" w:rsidP="009D0883">
      <w:r>
        <w:t>Each email thread now has a unique number to help identification and handling both for delegates and the for leadership/secretariat.</w:t>
      </w:r>
    </w:p>
    <w:p w:rsidR="009D0883" w:rsidRDefault="009D0883" w:rsidP="009D0883">
      <w:r>
        <w:t>The kick off emails of the different threads indicate which item I plan to treat as an Early Item in today’s GTW session. There will also be a separate email sent outlining the topics for today’s GTW session.</w:t>
      </w:r>
    </w:p>
    <w:p w:rsidR="009D0883" w:rsidRDefault="009D0883" w:rsidP="009D0883">
      <w:r>
        <w:t>The latest TDoc list will always be uploaded here:</w:t>
      </w:r>
    </w:p>
    <w:p w:rsidR="009D0883" w:rsidRDefault="009D0883" w:rsidP="009D0883">
      <w:r>
        <w:t>https://www.3gpp.org/ftp/tsg_ran/TSG_RAN/TSGR_89e/Tdoclist</w:t>
      </w:r>
    </w:p>
    <w:p w:rsidR="009D0883" w:rsidRDefault="009D0883" w:rsidP="009D0883">
      <w:r>
        <w:t xml:space="preserve">Please pay close attention to the phasing of each email thread as per the Timeplan document: Initial round </w:t>
      </w:r>
      <w:r>
        <w:t xml:space="preserve"> Intermediate round </w:t>
      </w:r>
      <w:r>
        <w:t xml:space="preserve"> Finetuning round </w:t>
      </w:r>
      <w:r>
        <w:t xml:space="preserve"> Final comments. The switchover between the different phases happens during the Golden Slot each day, as per the Timeplan. Emails sent to obsolete phases will be silently discarded. </w:t>
      </w:r>
    </w:p>
    <w:p w:rsidR="009D0883" w:rsidRDefault="009D0883" w:rsidP="007B72E8">
      <w:pPr>
        <w:spacing w:after="0"/>
      </w:pPr>
      <w:r>
        <w:t>This helps delegates track the latest developments and always be up-to-date with the latest comments and status.</w:t>
      </w:r>
    </w:p>
    <w:p w:rsidR="009D0883" w:rsidRDefault="009D0883" w:rsidP="007B72E8">
      <w:pPr>
        <w:spacing w:after="0"/>
      </w:pPr>
      <w:r>
        <w:t>However, please note that not all threads may go through all these phases, some threads may conclude mid-week!</w:t>
      </w:r>
    </w:p>
    <w:p w:rsidR="009D0883" w:rsidRDefault="009D0883" w:rsidP="009D0883">
      <w:r>
        <w:t>I wish you all a successful electronic RAN plenary meeting!</w:t>
      </w:r>
    </w:p>
    <w:p w:rsidR="009D0883" w:rsidRDefault="009D0883" w:rsidP="009D0883">
      <w:r>
        <w:t>The following email discussions were kicked off</w:t>
      </w:r>
      <w:r w:rsidR="007B72E8">
        <w:t xml:space="preserve"> (only last 4 digits of the RAN Tdoc number are shown below)</w:t>
      </w:r>
      <w:r>
        <w:t>:</w:t>
      </w:r>
    </w:p>
    <w:p w:rsidR="009D0883" w:rsidRDefault="009D0883" w:rsidP="00726AEB">
      <w:pPr>
        <w:spacing w:after="0"/>
      </w:pPr>
      <w:r>
        <w:t>[01 - Release_meeting_TU]: AI 9: 1965, 1958, 1896, 1668, 1659, 1969, 1594, 1611, 1648, 1441, 1669, 1767, 1764, 1786, 1828, 1707, 1865, 1550, 1702</w:t>
      </w:r>
    </w:p>
    <w:p w:rsidR="009D0883" w:rsidRDefault="009D0883" w:rsidP="00726AEB">
      <w:pPr>
        <w:spacing w:after="0"/>
      </w:pPr>
      <w:r>
        <w:t>[02 - ITU_AH]: All Tdocs under agenda items 8.2, 8.3, 8.4</w:t>
      </w:r>
    </w:p>
    <w:p w:rsidR="009D0883" w:rsidRDefault="009D0883" w:rsidP="00726AEB">
      <w:pPr>
        <w:spacing w:after="0"/>
      </w:pPr>
      <w:r>
        <w:t>[03 - 5GACIA_simulation]: AI 7: 1434, 1796, 1846, 1893</w:t>
      </w:r>
    </w:p>
    <w:p w:rsidR="009D0883" w:rsidRDefault="009D0883" w:rsidP="00726AEB">
      <w:pPr>
        <w:spacing w:after="0"/>
      </w:pPr>
      <w:r>
        <w:t>[04 - V2X_positioning_SI]: AI 9.7.12: 1484, 1517, 1518, 1519, 1781, 1867</w:t>
      </w:r>
    </w:p>
    <w:p w:rsidR="009D0883" w:rsidRDefault="009D0883" w:rsidP="00726AEB">
      <w:pPr>
        <w:spacing w:after="0"/>
      </w:pPr>
      <w:r>
        <w:t>[05 - RAN_TEI]: AI 9.6: 1798</w:t>
      </w:r>
    </w:p>
    <w:p w:rsidR="009D0883" w:rsidRDefault="009D0883" w:rsidP="00726AEB">
      <w:pPr>
        <w:spacing w:after="0"/>
      </w:pPr>
      <w:r>
        <w:t>[06 - SIB24]: AI 14: 1966, 1534, 1785, 1472, 1581, 1617, 1596, 1706, 1939</w:t>
      </w:r>
    </w:p>
    <w:p w:rsidR="009D0883" w:rsidRDefault="009D0883" w:rsidP="00726AEB">
      <w:pPr>
        <w:spacing w:after="0"/>
      </w:pPr>
      <w:r>
        <w:t>[07 - FR2_fallback]: AI 14: 1538, 1872, 1873, 1874, 1875</w:t>
      </w:r>
    </w:p>
    <w:p w:rsidR="009D0883" w:rsidRDefault="009D0883" w:rsidP="00726AEB">
      <w:pPr>
        <w:spacing w:after="0"/>
      </w:pPr>
      <w:r>
        <w:t>[08 - DC_location reporting_UL-CA]: AI 9.6: 1746</w:t>
      </w:r>
    </w:p>
    <w:p w:rsidR="009D0883" w:rsidRDefault="009D0883" w:rsidP="00726AEB">
      <w:pPr>
        <w:spacing w:after="0"/>
      </w:pPr>
      <w:r>
        <w:t>[09 - R16_NR-U]: AI 9.2.2: 1964, 1699, 1854, 1889, 1834, 1913, 1914, 1915, 1916, 1917, 1918</w:t>
      </w:r>
    </w:p>
    <w:p w:rsidR="009D0883" w:rsidRDefault="009D0883" w:rsidP="00726AEB">
      <w:pPr>
        <w:spacing w:after="0"/>
      </w:pPr>
      <w:r>
        <w:t>[10 - 6GHz_licensed]: AI 9.1.1: 1745, 1744, 1438</w:t>
      </w:r>
    </w:p>
    <w:p w:rsidR="009D0883" w:rsidRDefault="009D0883" w:rsidP="00726AEB">
      <w:pPr>
        <w:spacing w:after="0"/>
      </w:pPr>
      <w:r>
        <w:t>[11 - RAN3_positioning]: AI 9.2.6: 1945, 1848, 1849, 1850</w:t>
      </w:r>
    </w:p>
    <w:p w:rsidR="009D0883" w:rsidRDefault="009D0883" w:rsidP="00726AEB">
      <w:pPr>
        <w:spacing w:after="0"/>
      </w:pPr>
      <w:r>
        <w:t>[12 - R16_DCCA_unaligned_frames]: AI 9.2.9: 1700</w:t>
      </w:r>
    </w:p>
    <w:p w:rsidR="009D0883" w:rsidRDefault="009D0883" w:rsidP="00726AEB">
      <w:pPr>
        <w:spacing w:after="0"/>
      </w:pPr>
      <w:r>
        <w:t>[13 - SUL_MIMO]: AI 9.6: 1750, 1751, 1752</w:t>
      </w:r>
    </w:p>
    <w:p w:rsidR="009D0883" w:rsidRDefault="009D0883" w:rsidP="00726AEB">
      <w:pPr>
        <w:spacing w:after="0"/>
      </w:pPr>
      <w:r>
        <w:t>[14 - R16_backwards_compatibility]: AI 9.11: 1526</w:t>
      </w:r>
    </w:p>
    <w:p w:rsidR="009D0883" w:rsidRDefault="009D0883" w:rsidP="00726AEB">
      <w:pPr>
        <w:spacing w:after="0"/>
      </w:pPr>
      <w:r>
        <w:t>[15 - UE_features]: AI 9.10: 1525, 1768, 1877, 1878, 1879</w:t>
      </w:r>
    </w:p>
    <w:p w:rsidR="009D0883" w:rsidRDefault="009D0883" w:rsidP="00726AEB">
      <w:pPr>
        <w:spacing w:after="0"/>
      </w:pPr>
      <w:r>
        <w:t>[16 - UMTS_CRs]: AI 11: 1693, 1694</w:t>
      </w:r>
    </w:p>
    <w:p w:rsidR="009D0883" w:rsidRDefault="009D0883" w:rsidP="00726AEB">
      <w:pPr>
        <w:spacing w:after="0"/>
      </w:pPr>
      <w:r>
        <w:t>[17 - NTN_SI_CRs]: AI 14: 1919, 1957</w:t>
      </w:r>
    </w:p>
    <w:p w:rsidR="009D0883" w:rsidRDefault="009D0883" w:rsidP="00726AEB">
      <w:pPr>
        <w:spacing w:after="0"/>
      </w:pPr>
      <w:r>
        <w:lastRenderedPageBreak/>
        <w:t>[18 - R17_NR_MBMS_scope]: AI 9.8.8: 1437, 1563, 1765, 1784, 1842, 1870, 1871</w:t>
      </w:r>
    </w:p>
    <w:p w:rsidR="009D0883" w:rsidRDefault="009D0883" w:rsidP="00726AEB">
      <w:pPr>
        <w:spacing w:after="0"/>
      </w:pPr>
      <w:r>
        <w:t>[19 - RAN4_R17_FR1]: AI 9.1.2: 1733, 1734, 1735</w:t>
      </w:r>
    </w:p>
    <w:p w:rsidR="009D0883" w:rsidRDefault="009D0883" w:rsidP="00726AEB">
      <w:pPr>
        <w:spacing w:after="0"/>
      </w:pPr>
      <w:r>
        <w:t>[20 - RAN4_R17_FR2]: AI 9.1.2: 1609, 1605</w:t>
      </w:r>
    </w:p>
    <w:p w:rsidR="009D0883" w:rsidRDefault="009D0883" w:rsidP="00726AEB">
      <w:pPr>
        <w:spacing w:after="0"/>
      </w:pPr>
      <w:r>
        <w:t>[21 - RAN4_R17_RRM]: AI 9.1.2: 1602, 1600, 1601, 1949, 1697, 1698, 1708, 1709, 1743, 1742, 1775, 1774, 1791, 1792</w:t>
      </w:r>
    </w:p>
    <w:p w:rsidR="009D0883" w:rsidRDefault="009D0883" w:rsidP="00726AEB">
      <w:pPr>
        <w:spacing w:after="0"/>
      </w:pPr>
      <w:r>
        <w:t>[22 - RAN4_R17_Demod]: AI 9.1.2: 1967, 1968</w:t>
      </w:r>
    </w:p>
    <w:p w:rsidR="009D0883" w:rsidRDefault="009D0883" w:rsidP="00726AEB">
      <w:pPr>
        <w:spacing w:after="0"/>
      </w:pPr>
      <w:r>
        <w:t xml:space="preserve">[23 - New_CH_bandwidth]: AI 9.1.2: 1737, 1736, 1902, 1903 </w:t>
      </w:r>
    </w:p>
    <w:p w:rsidR="009D0883" w:rsidRDefault="009D0883" w:rsidP="00726AEB">
      <w:pPr>
        <w:spacing w:after="0"/>
      </w:pPr>
      <w:r>
        <w:t xml:space="preserve">[24 - R17_REDCAP_scope]: AI 9.7.5: 1562, 1636, 1677, 1766 </w:t>
      </w:r>
    </w:p>
    <w:p w:rsidR="009D0883" w:rsidRDefault="009D0883" w:rsidP="00726AEB">
      <w:pPr>
        <w:spacing w:after="0"/>
      </w:pPr>
      <w:r>
        <w:t>[25 - R17_positioning_scope]: AI 9.7.3: 1960, 1959</w:t>
      </w:r>
    </w:p>
    <w:p w:rsidR="009D0883" w:rsidRDefault="009D0883" w:rsidP="00726AEB">
      <w:pPr>
        <w:spacing w:after="0"/>
      </w:pPr>
      <w:r>
        <w:t>[26 - R17_MIMO_scope]: AI 9.8.1: 1470, 1839, 1895</w:t>
      </w:r>
    </w:p>
    <w:p w:rsidR="009D0883" w:rsidRDefault="009D0883" w:rsidP="00726AEB">
      <w:pPr>
        <w:spacing w:after="0"/>
      </w:pPr>
      <w:r>
        <w:t>[27 - R17_DSS_scope]: AI 9.8.4: 1761, 1762</w:t>
      </w:r>
    </w:p>
    <w:p w:rsidR="009D0883" w:rsidRDefault="009D0883" w:rsidP="00726AEB">
      <w:pPr>
        <w:spacing w:after="0"/>
      </w:pPr>
      <w:r>
        <w:t>[28 - Satellite_bands]: AI 9.8.6: 1675, 1696</w:t>
      </w:r>
    </w:p>
    <w:p w:rsidR="009D0883" w:rsidRDefault="009D0883" w:rsidP="00726AEB">
      <w:pPr>
        <w:spacing w:after="0"/>
      </w:pPr>
      <w:r>
        <w:t>[29 - R17_secondary_DRX]: AI 9.8.7/AI 9.11: 1595, 1657</w:t>
      </w:r>
    </w:p>
    <w:p w:rsidR="009D0883" w:rsidRDefault="009D0883" w:rsidP="00726AEB">
      <w:pPr>
        <w:spacing w:after="0"/>
      </w:pPr>
      <w:r>
        <w:t>[30 - R17_MRDC_scope]: AI 9.8.9: 1655, 1894</w:t>
      </w:r>
    </w:p>
    <w:p w:rsidR="009D0883" w:rsidRDefault="009D0883" w:rsidP="00726AEB">
      <w:pPr>
        <w:spacing w:after="0"/>
      </w:pPr>
      <w:r>
        <w:t>[31 - R17_IAB_scope]: AI 9.8.10: 1759, 1772</w:t>
      </w:r>
    </w:p>
    <w:p w:rsidR="009D0883" w:rsidRDefault="009D0883" w:rsidP="00726AEB">
      <w:pPr>
        <w:spacing w:after="0"/>
      </w:pPr>
      <w:r>
        <w:t xml:space="preserve">[32 - 38_n38_sharing]: AI 9.9.12: 1892, 1897, 1898, 1899, 1900, 1901, 1906, 1907, 1908, 1864 </w:t>
      </w:r>
    </w:p>
    <w:p w:rsidR="009D0883" w:rsidRDefault="009D0883" w:rsidP="00726AEB">
      <w:pPr>
        <w:spacing w:after="0"/>
      </w:pPr>
      <w:r>
        <w:t xml:space="preserve">[33 - Application_Throughput]: AI 9.1.2: 1690 </w:t>
      </w:r>
    </w:p>
    <w:p w:rsidR="009D0883" w:rsidRDefault="009D0883" w:rsidP="00726AEB">
      <w:pPr>
        <w:spacing w:after="0"/>
      </w:pPr>
      <w:r>
        <w:t>[34 - R17_NPN]: AI 9.1: 1593</w:t>
      </w:r>
    </w:p>
    <w:p w:rsidR="009D0883" w:rsidRDefault="009D0883" w:rsidP="00726AEB">
      <w:pPr>
        <w:spacing w:after="0"/>
      </w:pPr>
      <w:r>
        <w:t>[35 - 8SSB_TDD]: AI 14: 1715, 1716</w:t>
      </w:r>
    </w:p>
    <w:p w:rsidR="009D0883" w:rsidRDefault="009D0883" w:rsidP="00726AEB">
      <w:pPr>
        <w:spacing w:after="0"/>
      </w:pPr>
      <w:r>
        <w:t>[36 - Overlapping_objectives]: AI 9.8.5: 1658, 1760</w:t>
      </w:r>
    </w:p>
    <w:p w:rsidR="009D0883" w:rsidRDefault="009D0883" w:rsidP="00726AEB">
      <w:pPr>
        <w:spacing w:after="0"/>
      </w:pPr>
      <w:r>
        <w:t>[37 - DAPS_CA_mTRP]: AI 9.5: 1869</w:t>
      </w:r>
    </w:p>
    <w:p w:rsidR="009D0883" w:rsidRDefault="009D0883" w:rsidP="00726AEB">
      <w:pPr>
        <w:spacing w:after="0"/>
      </w:pPr>
      <w:r>
        <w:t>[38 - RAN4_R17_FR1_HST]: AI 9.1.2: 1615, 1616</w:t>
      </w:r>
    </w:p>
    <w:p w:rsidR="009D0883" w:rsidRDefault="009D0883" w:rsidP="00726AEB">
      <w:pPr>
        <w:spacing w:after="0"/>
      </w:pPr>
      <w:r>
        <w:t>[39 - RAN4_R17_FR2_HST]: AI 9.1.2: 1641, 1970</w:t>
      </w:r>
    </w:p>
    <w:p w:rsidR="009D0883" w:rsidRDefault="009D0883" w:rsidP="00726AEB">
      <w:pPr>
        <w:spacing w:after="0"/>
      </w:pPr>
      <w:r>
        <w:t>[40 - RAN4_R17_DL1024QAM]: AI 9.1.2: 1673, 1961</w:t>
      </w:r>
    </w:p>
    <w:p w:rsidR="00726AEB" w:rsidRDefault="00726AEB" w:rsidP="00726AEB">
      <w:pPr>
        <w:spacing w:after="0"/>
      </w:pPr>
    </w:p>
    <w:p w:rsidR="009D0883" w:rsidRDefault="009D0883" w:rsidP="009D0883">
      <w:r>
        <w:t>Monday GTW session agenda:</w:t>
      </w:r>
    </w:p>
    <w:p w:rsidR="009D0883" w:rsidRDefault="009D0883" w:rsidP="00726AEB">
      <w:pPr>
        <w:spacing w:after="0"/>
      </w:pPr>
      <w:r>
        <w:t>-</w:t>
      </w:r>
      <w:r>
        <w:tab/>
        <w:t>[01][Release_meeting_TU]: 1965</w:t>
      </w:r>
    </w:p>
    <w:p w:rsidR="009D0883" w:rsidRDefault="009D0883" w:rsidP="00726AEB">
      <w:pPr>
        <w:spacing w:after="0"/>
      </w:pPr>
      <w:r>
        <w:t>-</w:t>
      </w:r>
      <w:r>
        <w:tab/>
        <w:t>[06][SIB24]: 1966, 1534, 1472, 1706</w:t>
      </w:r>
    </w:p>
    <w:p w:rsidR="009D0883" w:rsidRDefault="009D0883" w:rsidP="00726AEB">
      <w:pPr>
        <w:spacing w:after="0"/>
      </w:pPr>
      <w:r>
        <w:t>-</w:t>
      </w:r>
      <w:r>
        <w:tab/>
        <w:t>RAN4 non-spectrum package general: 1691, 1528, 1627, 1635, 1888</w:t>
      </w:r>
    </w:p>
    <w:p w:rsidR="009D0883" w:rsidRDefault="009D0883" w:rsidP="00726AEB">
      <w:pPr>
        <w:spacing w:after="0"/>
      </w:pPr>
      <w:r>
        <w:t>-</w:t>
      </w:r>
      <w:r>
        <w:tab/>
        <w:t xml:space="preserve">[21][RAN4_R17_RRM]: 1602 </w:t>
      </w:r>
    </w:p>
    <w:p w:rsidR="009D0883" w:rsidRDefault="009D0883" w:rsidP="00726AEB">
      <w:pPr>
        <w:spacing w:after="0"/>
      </w:pPr>
      <w:r>
        <w:t>-</w:t>
      </w:r>
      <w:r>
        <w:tab/>
        <w:t>[19][RAN4_R17_FR1]: 1733</w:t>
      </w:r>
    </w:p>
    <w:p w:rsidR="009D0883" w:rsidRDefault="009D0883" w:rsidP="00726AEB">
      <w:pPr>
        <w:spacing w:after="0"/>
      </w:pPr>
      <w:r>
        <w:t>-</w:t>
      </w:r>
      <w:r>
        <w:tab/>
        <w:t>[20][RAN4_R17_FR2]: 1609</w:t>
      </w:r>
    </w:p>
    <w:p w:rsidR="009D0883" w:rsidRDefault="009D0883" w:rsidP="00726AEB">
      <w:pPr>
        <w:spacing w:after="0"/>
      </w:pPr>
      <w:r>
        <w:t>-</w:t>
      </w:r>
      <w:r>
        <w:tab/>
        <w:t>[22][RAN4_R17_Demod]: 1967</w:t>
      </w:r>
    </w:p>
    <w:p w:rsidR="009D0883" w:rsidRDefault="009D0883" w:rsidP="00726AEB">
      <w:pPr>
        <w:spacing w:after="0"/>
      </w:pPr>
      <w:r>
        <w:t>-</w:t>
      </w:r>
      <w:r>
        <w:tab/>
        <w:t>[9][R16_NR-U]: 1964</w:t>
      </w:r>
    </w:p>
    <w:p w:rsidR="00726AEB" w:rsidRDefault="00726AEB" w:rsidP="00726AEB">
      <w:pPr>
        <w:spacing w:after="0"/>
      </w:pPr>
    </w:p>
    <w:p w:rsidR="009D0883" w:rsidRDefault="009D0883" w:rsidP="009D0883">
      <w:r>
        <w:t>Wednesday GTW session agenda:</w:t>
      </w:r>
    </w:p>
    <w:p w:rsidR="009D0883" w:rsidRDefault="009D0883" w:rsidP="00726AEB">
      <w:pPr>
        <w:spacing w:after="0"/>
      </w:pPr>
      <w:r>
        <w:t>-</w:t>
      </w:r>
      <w:r>
        <w:tab/>
        <w:t>[01][Release_meeting_TU]: 1988</w:t>
      </w:r>
    </w:p>
    <w:p w:rsidR="009D0883" w:rsidRDefault="009D0883" w:rsidP="00726AEB">
      <w:pPr>
        <w:spacing w:after="0"/>
      </w:pPr>
      <w:r>
        <w:t>-</w:t>
      </w:r>
      <w:r>
        <w:tab/>
        <w:t>[06][SIB24]: 2025, 1939</w:t>
      </w:r>
    </w:p>
    <w:p w:rsidR="009D0883" w:rsidRDefault="009D0883" w:rsidP="00726AEB">
      <w:pPr>
        <w:spacing w:after="0"/>
      </w:pPr>
      <w:r>
        <w:t>-</w:t>
      </w:r>
      <w:r>
        <w:tab/>
        <w:t>RAN4 non-spectrum package:</w:t>
      </w:r>
    </w:p>
    <w:p w:rsidR="009D0883" w:rsidRDefault="009D0883" w:rsidP="00726AEB">
      <w:pPr>
        <w:spacing w:after="0"/>
      </w:pPr>
      <w:r>
        <w:t>-</w:t>
      </w:r>
      <w:r>
        <w:tab/>
        <w:t>[21][RAN4_R17_RRM]: 2022</w:t>
      </w:r>
    </w:p>
    <w:p w:rsidR="009D0883" w:rsidRDefault="009D0883" w:rsidP="00726AEB">
      <w:pPr>
        <w:spacing w:after="0"/>
      </w:pPr>
      <w:r>
        <w:t>-</w:t>
      </w:r>
      <w:r>
        <w:tab/>
        <w:t>[19][RAN4_R17_FR1]: 2033</w:t>
      </w:r>
    </w:p>
    <w:p w:rsidR="009D0883" w:rsidRDefault="009D0883" w:rsidP="00726AEB">
      <w:pPr>
        <w:spacing w:after="0"/>
      </w:pPr>
      <w:r>
        <w:t>-</w:t>
      </w:r>
      <w:r>
        <w:tab/>
        <w:t>[20][RAN4_R17_FR2]: 2034</w:t>
      </w:r>
    </w:p>
    <w:p w:rsidR="009D0883" w:rsidRDefault="009D0883" w:rsidP="00726AEB">
      <w:pPr>
        <w:spacing w:after="0"/>
      </w:pPr>
      <w:r>
        <w:t>-</w:t>
      </w:r>
      <w:r>
        <w:tab/>
        <w:t>[22][RAN4_R17_Demod]: 2035</w:t>
      </w:r>
    </w:p>
    <w:p w:rsidR="009D0883" w:rsidRDefault="009D0883" w:rsidP="00726AEB">
      <w:pPr>
        <w:spacing w:after="0"/>
      </w:pPr>
      <w:r>
        <w:t>-</w:t>
      </w:r>
      <w:r>
        <w:tab/>
        <w:t>[38][RAN4_R17_FR1_HST]: 2036</w:t>
      </w:r>
    </w:p>
    <w:p w:rsidR="009D0883" w:rsidRDefault="009D0883" w:rsidP="00726AEB">
      <w:pPr>
        <w:spacing w:after="0"/>
      </w:pPr>
      <w:r>
        <w:t>-</w:t>
      </w:r>
      <w:r>
        <w:tab/>
        <w:t>[39][RAN4_R17_FR2_HST]: 1970</w:t>
      </w:r>
    </w:p>
    <w:p w:rsidR="009D0883" w:rsidRDefault="009D0883" w:rsidP="00726AEB">
      <w:pPr>
        <w:spacing w:after="0"/>
      </w:pPr>
      <w:r>
        <w:t>-</w:t>
      </w:r>
      <w:r>
        <w:tab/>
        <w:t>[40][RAN4_R17_DL1024QAM]: 2038</w:t>
      </w:r>
    </w:p>
    <w:p w:rsidR="00726AEB" w:rsidRDefault="00726AEB" w:rsidP="00726AEB">
      <w:pPr>
        <w:spacing w:after="0"/>
      </w:pPr>
    </w:p>
    <w:p w:rsidR="009D0883" w:rsidRDefault="009D0883" w:rsidP="009D0883">
      <w:r>
        <w:t>Friday GTW session agenda:</w:t>
      </w:r>
    </w:p>
    <w:p w:rsidR="009D0883" w:rsidRDefault="009D0883" w:rsidP="00726AEB">
      <w:pPr>
        <w:spacing w:after="0"/>
      </w:pPr>
      <w:r>
        <w:t>-</w:t>
      </w:r>
      <w:r>
        <w:tab/>
        <w:t>[01][Release_meeting_TU]: 2090</w:t>
      </w:r>
    </w:p>
    <w:p w:rsidR="009D0883" w:rsidRDefault="009D0883" w:rsidP="00726AEB">
      <w:pPr>
        <w:spacing w:after="0"/>
      </w:pPr>
      <w:r>
        <w:t>-</w:t>
      </w:r>
      <w:r>
        <w:tab/>
        <w:t>[49][6GHZ_Combined]</w:t>
      </w:r>
    </w:p>
    <w:p w:rsidR="009D0883" w:rsidRDefault="009D0883" w:rsidP="00726AEB">
      <w:pPr>
        <w:spacing w:after="0"/>
      </w:pPr>
      <w:r>
        <w:t xml:space="preserve">        -</w:t>
      </w:r>
      <w:r>
        <w:tab/>
        <w:t>NR-U CRs: 1890, 1913, 1914, 1915, 1916, 1917, 1918</w:t>
      </w:r>
    </w:p>
    <w:p w:rsidR="009D0883" w:rsidRDefault="009D0883" w:rsidP="00726AEB">
      <w:pPr>
        <w:spacing w:after="0"/>
      </w:pPr>
      <w:r>
        <w:t xml:space="preserve">        -</w:t>
      </w:r>
      <w:r>
        <w:tab/>
        <w:t>NR-U Exception sheet: 2099</w:t>
      </w:r>
    </w:p>
    <w:p w:rsidR="009D0883" w:rsidRDefault="009D0883" w:rsidP="00726AEB">
      <w:pPr>
        <w:spacing w:after="0"/>
      </w:pPr>
      <w:r>
        <w:t xml:space="preserve">        -</w:t>
      </w:r>
      <w:r>
        <w:tab/>
        <w:t>6GHz licensed WID: 2021, 2087</w:t>
      </w:r>
    </w:p>
    <w:p w:rsidR="009D0883" w:rsidRDefault="009D0883" w:rsidP="00726AEB">
      <w:pPr>
        <w:spacing w:after="0"/>
      </w:pPr>
      <w:r>
        <w:t>-</w:t>
      </w:r>
      <w:r>
        <w:tab/>
        <w:t>LSs: 2076, 2085, 2089</w:t>
      </w:r>
    </w:p>
    <w:p w:rsidR="009D0883" w:rsidRDefault="009D0883" w:rsidP="00726AEB">
      <w:pPr>
        <w:spacing w:after="0"/>
      </w:pPr>
      <w:r>
        <w:t>-</w:t>
      </w:r>
      <w:r>
        <w:tab/>
        <w:t>[06][SIB24]: 2031</w:t>
      </w:r>
    </w:p>
    <w:p w:rsidR="009D0883" w:rsidRDefault="009D0883" w:rsidP="00726AEB">
      <w:pPr>
        <w:spacing w:after="0"/>
      </w:pPr>
      <w:r>
        <w:t>-</w:t>
      </w:r>
      <w:r>
        <w:tab/>
        <w:t>[07][FR2_fallback]: 2052, 2095</w:t>
      </w:r>
    </w:p>
    <w:p w:rsidR="009D0883" w:rsidRDefault="009D0883" w:rsidP="00726AEB">
      <w:pPr>
        <w:spacing w:after="0"/>
      </w:pPr>
      <w:r>
        <w:t>-</w:t>
      </w:r>
      <w:r>
        <w:tab/>
        <w:t>[14][R16_backwards_compatibility]: 2109</w:t>
      </w:r>
    </w:p>
    <w:p w:rsidR="009D0883" w:rsidRDefault="009D0883" w:rsidP="00726AEB">
      <w:pPr>
        <w:spacing w:after="0"/>
      </w:pPr>
      <w:r>
        <w:t>-</w:t>
      </w:r>
      <w:r>
        <w:tab/>
        <w:t>[28][Satellite_bands]: 2005</w:t>
      </w:r>
    </w:p>
    <w:p w:rsidR="009D0883" w:rsidRDefault="009D0883" w:rsidP="00726AEB">
      <w:pPr>
        <w:spacing w:after="0"/>
      </w:pPr>
      <w:r>
        <w:t>-</w:t>
      </w:r>
      <w:r w:rsidR="00726AEB">
        <w:tab/>
      </w:r>
      <w:r>
        <w:t>new TS 38.175: 2108</w:t>
      </w:r>
    </w:p>
    <w:p w:rsidR="009D0883" w:rsidRPr="0005275B" w:rsidRDefault="009D0883" w:rsidP="009D0883">
      <w:pPr>
        <w:pStyle w:val="Heading2"/>
      </w:pPr>
      <w:bookmarkStart w:id="35" w:name="_Toc53521766"/>
      <w:bookmarkStart w:id="36" w:name="_Toc54810428"/>
      <w:r w:rsidRPr="0005275B">
        <w:lastRenderedPageBreak/>
        <w:t>2</w:t>
      </w:r>
      <w:r w:rsidRPr="0005275B">
        <w:tab/>
        <w:t>Reminders for usage of IT resources, IPR declaration and antitrust compliance</w:t>
      </w:r>
      <w:bookmarkEnd w:id="35"/>
      <w:bookmarkEnd w:id="36"/>
    </w:p>
    <w:p w:rsidR="00726AEB" w:rsidRPr="0005275B" w:rsidRDefault="00726AEB" w:rsidP="00726AEB">
      <w:pPr>
        <w:rPr>
          <w:b/>
          <w:bCs/>
        </w:rPr>
      </w:pPr>
      <w:r w:rsidRPr="0005275B">
        <w:rPr>
          <w:b/>
          <w:bCs/>
        </w:rPr>
        <w:t>IT resources:</w:t>
      </w:r>
    </w:p>
    <w:p w:rsidR="00726AEB" w:rsidRPr="0005275B" w:rsidRDefault="00726AEB" w:rsidP="00726AEB">
      <w:r w:rsidRPr="0005275B">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726AEB" w:rsidRPr="0005275B" w:rsidRDefault="00726AEB" w:rsidP="00726AEB">
      <w:r w:rsidRPr="0005275B">
        <w:t>Delegates must respect the law of the hosting country, and should not visit prohibited internet sites.</w:t>
      </w:r>
    </w:p>
    <w:p w:rsidR="00726AEB" w:rsidRPr="0005275B" w:rsidRDefault="00726AEB" w:rsidP="00726AEB">
      <w:r w:rsidRPr="0005275B">
        <w:t>In cases of persistent abuse of the internet bandwidth, MCC may restrict individual’s use of the service.</w:t>
      </w:r>
    </w:p>
    <w:p w:rsidR="00726AEB" w:rsidRPr="0005275B" w:rsidRDefault="00726AEB" w:rsidP="00726AEB">
      <w:r w:rsidRPr="0005275B">
        <w:t>In particular, the PCG has laid down the following network usage conditions:</w:t>
      </w:r>
    </w:p>
    <w:p w:rsidR="00726AEB" w:rsidRPr="0005275B" w:rsidRDefault="00726AEB" w:rsidP="00726AEB">
      <w:r w:rsidRPr="0005275B">
        <w:t>1. Users shall not use the network to engage in illegal activities. This includes activities such as copyright violation, hacking, espionage or any other activity that may be prohibited by local laws.</w:t>
      </w:r>
    </w:p>
    <w:p w:rsidR="00726AEB" w:rsidRPr="0005275B" w:rsidRDefault="00726AEB" w:rsidP="00726AEB">
      <w:r w:rsidRPr="0005275B">
        <w:t>2. Users shall not engage in non-work related activities that are consume excessive bandwidth or cause significant degradation of the performance of the network.</w:t>
      </w:r>
    </w:p>
    <w:p w:rsidR="00726AEB" w:rsidRPr="0005275B" w:rsidRDefault="00726AEB" w:rsidP="00726AEB">
      <w:r w:rsidRPr="0005275B">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726AEB" w:rsidRPr="0005275B" w:rsidRDefault="00726AEB" w:rsidP="00726AEB">
      <w:r w:rsidRPr="0005275B">
        <w:t>1.</w:t>
      </w:r>
      <w:r w:rsidRPr="0005275B">
        <w:tab/>
        <w:t>DON’T place your WiFi device in ad-hoc mode</w:t>
      </w:r>
    </w:p>
    <w:p w:rsidR="00726AEB" w:rsidRPr="0005275B" w:rsidRDefault="00726AEB" w:rsidP="00726AEB">
      <w:r w:rsidRPr="0005275B">
        <w:t>2.</w:t>
      </w:r>
      <w:r w:rsidRPr="0005275B">
        <w:tab/>
        <w:t>DON’T set up a personal hotspot in the meeting room</w:t>
      </w:r>
    </w:p>
    <w:p w:rsidR="00726AEB" w:rsidRPr="0005275B" w:rsidRDefault="00726AEB" w:rsidP="00726AEB">
      <w:r w:rsidRPr="0005275B">
        <w:t>3.</w:t>
      </w:r>
      <w:r w:rsidRPr="0005275B">
        <w:tab/>
        <w:t>DO try 802.11a if your WiFi device supports it</w:t>
      </w:r>
    </w:p>
    <w:p w:rsidR="00726AEB" w:rsidRPr="0005275B" w:rsidRDefault="00726AEB" w:rsidP="00726AEB">
      <w:r w:rsidRPr="0005275B">
        <w:t>4.</w:t>
      </w:r>
      <w:r w:rsidRPr="0005275B">
        <w:tab/>
        <w:t xml:space="preserve">DON’T manually allocate an IP address </w:t>
      </w:r>
    </w:p>
    <w:p w:rsidR="00726AEB" w:rsidRPr="0005275B" w:rsidRDefault="00726AEB" w:rsidP="00726AEB">
      <w:r w:rsidRPr="0005275B">
        <w:t>5.</w:t>
      </w:r>
      <w:r w:rsidRPr="0005275B">
        <w:tab/>
        <w:t>DON’T be a bandwidth hog by streaming video, playing online games, or downloading huge files</w:t>
      </w:r>
    </w:p>
    <w:p w:rsidR="00726AEB" w:rsidRPr="0005275B" w:rsidRDefault="00726AEB" w:rsidP="00726AEB">
      <w:r w:rsidRPr="0005275B">
        <w:t>6.</w:t>
      </w:r>
      <w:r w:rsidRPr="0005275B">
        <w:tab/>
        <w:t>DON’T use packet probing software which clogs the local network (e.g., packet sniffers or port scanners)</w:t>
      </w:r>
    </w:p>
    <w:p w:rsidR="00726AEB" w:rsidRPr="0005275B" w:rsidRDefault="00726AEB" w:rsidP="00726AEB">
      <w:r w:rsidRPr="0005275B">
        <w:t>Based on the report of the PCG ad hoc group on IT improvements:</w:t>
      </w:r>
    </w:p>
    <w:p w:rsidR="00726AEB" w:rsidRPr="0005275B" w:rsidRDefault="005E5D0D" w:rsidP="00726AEB">
      <w:hyperlink r:id="rId19" w:history="1">
        <w:r w:rsidR="00726AEB" w:rsidRPr="0005275B">
          <w:rPr>
            <w:rStyle w:val="Hyperlink"/>
          </w:rPr>
          <w:t>http://www.3gpp.org/ftp/PCG/PCG_27/DOCS/PCG27_13r1.zip</w:t>
        </w:r>
      </w:hyperlink>
    </w:p>
    <w:p w:rsidR="00726AEB" w:rsidRDefault="00726AEB" w:rsidP="00726AEB">
      <w:pPr>
        <w:rPr>
          <w:rStyle w:val="Hyperlink"/>
        </w:rPr>
      </w:pPr>
      <w:r w:rsidRPr="0005275B">
        <w:t xml:space="preserve">see also </w:t>
      </w:r>
      <w:hyperlink r:id="rId20" w:history="1">
        <w:r w:rsidRPr="0005275B">
          <w:rPr>
            <w:rStyle w:val="Hyperlink"/>
          </w:rPr>
          <w:t>http://www.3gpp.org/specifications-groups/delegates-corner</w:t>
        </w:r>
      </w:hyperlink>
    </w:p>
    <w:p w:rsidR="002D2AE1" w:rsidRPr="0005275B" w:rsidRDefault="002D2AE1" w:rsidP="00726AEB"/>
    <w:p w:rsidR="00726AEB" w:rsidRPr="0005275B" w:rsidRDefault="00726AEB" w:rsidP="00726AEB">
      <w:pPr>
        <w:rPr>
          <w:b/>
          <w:bCs/>
        </w:rPr>
      </w:pPr>
      <w:r w:rsidRPr="0005275B">
        <w:rPr>
          <w:b/>
          <w:bCs/>
        </w:rPr>
        <w:t>IPR declaration:</w:t>
      </w:r>
    </w:p>
    <w:p w:rsidR="00726AEB" w:rsidRPr="0005275B" w:rsidRDefault="00726AEB" w:rsidP="00726AEB">
      <w:r w:rsidRPr="0005275B">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726AEB" w:rsidRPr="0005275B" w:rsidRDefault="00726AEB" w:rsidP="00726AEB">
      <w:r w:rsidRPr="0005275B">
        <w:t>The delegates are asked to take note that they are thereby invited:</w:t>
      </w:r>
    </w:p>
    <w:p w:rsidR="00726AEB" w:rsidRPr="0005275B" w:rsidRDefault="00726AEB" w:rsidP="00726AEB">
      <w:r w:rsidRPr="0005275B">
        <w:t>-</w:t>
      </w:r>
      <w:r w:rsidRPr="0005275B">
        <w:tab/>
        <w:t>to investigate whether their organization or any other organization owns IPRs which were, or were likely to become Essential in respect of the work of 3GPP.</w:t>
      </w:r>
    </w:p>
    <w:p w:rsidR="00726AEB" w:rsidRPr="0005275B" w:rsidRDefault="00726AEB" w:rsidP="00726AEB">
      <w:r w:rsidRPr="0005275B">
        <w:t>-</w:t>
      </w:r>
      <w:r w:rsidRPr="0005275B">
        <w:tab/>
        <w:t>to notify their respective Organizational Partners of all potential IPRs, e.g., for ETSI, by means of the IPR Information Statement and the Licensing declaration forms</w:t>
      </w:r>
    </w:p>
    <w:p w:rsidR="00726AEB" w:rsidRPr="0005275B" w:rsidRDefault="00726AEB" w:rsidP="00726AEB">
      <w:r w:rsidRPr="0005275B">
        <w:t xml:space="preserve">Based on </w:t>
      </w:r>
      <w:hyperlink r:id="rId21" w:history="1">
        <w:r w:rsidRPr="0005275B">
          <w:rPr>
            <w:rStyle w:val="Hyperlink"/>
          </w:rPr>
          <w:t>http://www.3gpp.org/3gpp-calendar/89-call-for-ipr-meetings</w:t>
        </w:r>
      </w:hyperlink>
    </w:p>
    <w:p w:rsidR="00726AEB" w:rsidRPr="0005275B" w:rsidRDefault="00726AEB" w:rsidP="00726AEB">
      <w:pPr>
        <w:rPr>
          <w:b/>
          <w:bCs/>
        </w:rPr>
      </w:pPr>
      <w:r w:rsidRPr="0005275B">
        <w:rPr>
          <w:b/>
          <w:bCs/>
        </w:rPr>
        <w:lastRenderedPageBreak/>
        <w:t>Antitrust compliance:</w:t>
      </w:r>
    </w:p>
    <w:p w:rsidR="00726AEB" w:rsidRPr="0005275B" w:rsidRDefault="00726AEB" w:rsidP="00726AEB">
      <w:r w:rsidRPr="0005275B">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726AEB" w:rsidRPr="0005275B" w:rsidRDefault="00726AEB" w:rsidP="00726AEB">
      <w:r w:rsidRPr="0005275B">
        <w:t xml:space="preserve">Based on </w:t>
      </w:r>
      <w:hyperlink r:id="rId22" w:history="1">
        <w:r w:rsidRPr="0005275B">
          <w:rPr>
            <w:rStyle w:val="Hyperlink"/>
          </w:rPr>
          <w:t>http://www.3gpp.org/about-3gpp/legal-matters/21-3gpp-calendar/1616-statement-of-antitrust-compliance</w:t>
        </w:r>
      </w:hyperlink>
    </w:p>
    <w:p w:rsidR="009D0883" w:rsidRDefault="009D0883" w:rsidP="009D0883">
      <w:pPr>
        <w:pStyle w:val="Heading2"/>
      </w:pPr>
      <w:bookmarkStart w:id="37" w:name="_Toc53521767"/>
      <w:bookmarkStart w:id="38" w:name="_Toc54810429"/>
      <w:r>
        <w:t>3</w:t>
      </w:r>
      <w:r>
        <w:tab/>
        <w:t>Approval of the agenda</w:t>
      </w:r>
      <w:bookmarkEnd w:id="37"/>
      <w:bookmarkEnd w:id="38"/>
    </w:p>
    <w:p w:rsidR="009D0883" w:rsidRDefault="009D0883" w:rsidP="009D0883">
      <w:pPr>
        <w:rPr>
          <w:rFonts w:ascii="Arial" w:hAnsi="Arial" w:cs="Arial"/>
          <w:b/>
          <w:sz w:val="24"/>
        </w:rPr>
      </w:pPr>
      <w:r>
        <w:rPr>
          <w:rFonts w:ascii="Arial" w:hAnsi="Arial" w:cs="Arial"/>
          <w:b/>
          <w:color w:val="0000FF"/>
          <w:sz w:val="24"/>
        </w:rPr>
        <w:t>RP-201395</w:t>
      </w:r>
      <w:r>
        <w:rPr>
          <w:rFonts w:ascii="Arial" w:hAnsi="Arial" w:cs="Arial"/>
          <w:b/>
          <w:color w:val="0000FF"/>
          <w:sz w:val="24"/>
        </w:rPr>
        <w:tab/>
      </w:r>
      <w:r>
        <w:rPr>
          <w:rFonts w:ascii="Arial" w:hAnsi="Arial" w:cs="Arial"/>
          <w:b/>
          <w:sz w:val="24"/>
        </w:rPr>
        <w:t>Agenda for electronic meeting RAN #89e held 14.09.-18.09.2020</w:t>
      </w:r>
    </w:p>
    <w:p w:rsidR="009D0883" w:rsidRDefault="009D0883" w:rsidP="009D088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timeplan:</w:t>
      </w:r>
    </w:p>
    <w:p w:rsidR="009D0883" w:rsidRDefault="009D0883" w:rsidP="009D0883">
      <w:r>
        <w:t>ITU-R AH convener (Telecom Italia): ITU LSs for SA should be concluded by Wed</w:t>
      </w:r>
    </w:p>
    <w:p w:rsidR="009D0883" w:rsidRDefault="009D0883" w:rsidP="009D0883">
      <w:r>
        <w:t>RAN chair: ok, we will take care of this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9" w:name="_Toc53521768"/>
      <w:bookmarkStart w:id="40" w:name="_Toc54810430"/>
      <w:r>
        <w:t>3.1</w:t>
      </w:r>
      <w:r>
        <w:tab/>
        <w:t>Voting events (if any)</w:t>
      </w:r>
      <w:bookmarkEnd w:id="39"/>
      <w:bookmarkEnd w:id="40"/>
    </w:p>
    <w:p w:rsidR="009D0883" w:rsidRDefault="009D0883" w:rsidP="009D0883">
      <w:pPr>
        <w:pStyle w:val="Heading2"/>
      </w:pPr>
      <w:bookmarkStart w:id="41" w:name="_Toc53521769"/>
      <w:bookmarkStart w:id="42" w:name="_Toc54810431"/>
      <w:r>
        <w:t>4</w:t>
      </w:r>
      <w:r>
        <w:tab/>
        <w:t>Approval of the meeting report of TSG-RAN #88e</w:t>
      </w:r>
      <w:bookmarkEnd w:id="41"/>
      <w:bookmarkEnd w:id="42"/>
    </w:p>
    <w:p w:rsidR="009D0883" w:rsidRDefault="009D0883" w:rsidP="009D0883">
      <w:pPr>
        <w:rPr>
          <w:rFonts w:ascii="Arial" w:hAnsi="Arial" w:cs="Arial"/>
          <w:b/>
          <w:sz w:val="24"/>
        </w:rPr>
      </w:pPr>
      <w:r>
        <w:rPr>
          <w:rFonts w:ascii="Arial" w:hAnsi="Arial" w:cs="Arial"/>
          <w:b/>
          <w:color w:val="0000FF"/>
          <w:sz w:val="24"/>
        </w:rPr>
        <w:t>RP-201396</w:t>
      </w:r>
      <w:r>
        <w:rPr>
          <w:rFonts w:ascii="Arial" w:hAnsi="Arial" w:cs="Arial"/>
          <w:b/>
          <w:color w:val="0000FF"/>
          <w:sz w:val="24"/>
        </w:rPr>
        <w:tab/>
      </w:r>
      <w:r>
        <w:rPr>
          <w:rFonts w:ascii="Arial" w:hAnsi="Arial" w:cs="Arial"/>
          <w:b/>
          <w:sz w:val="24"/>
        </w:rPr>
        <w:t>Draft report of electronic meeting RAN #88e held 29.06.-03.07.2020</w:t>
      </w:r>
    </w:p>
    <w:p w:rsidR="009D0883" w:rsidRDefault="009D0883" w:rsidP="009D088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RP-202121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RP-202121</w:t>
      </w:r>
      <w:r>
        <w:rPr>
          <w:rFonts w:ascii="Arial" w:hAnsi="Arial" w:cs="Arial"/>
          <w:b/>
          <w:color w:val="0000FF"/>
          <w:sz w:val="24"/>
        </w:rPr>
        <w:tab/>
      </w:r>
      <w:r>
        <w:rPr>
          <w:rFonts w:ascii="Arial" w:hAnsi="Arial" w:cs="Arial"/>
          <w:b/>
          <w:sz w:val="24"/>
        </w:rPr>
        <w:t>Report of electronic meeting RAN #88e held 29.06.-03.07.2020</w:t>
      </w:r>
    </w:p>
    <w:p w:rsidR="009D0883" w:rsidRDefault="009D0883" w:rsidP="009D088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9D0883" w:rsidRDefault="009D0883" w:rsidP="009D0883">
      <w:pPr>
        <w:rPr>
          <w:color w:val="808080"/>
        </w:rPr>
      </w:pPr>
      <w:r>
        <w:rPr>
          <w:color w:val="808080"/>
        </w:rPr>
        <w:t>(Replaces RP-201396)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2"/>
      </w:pPr>
      <w:bookmarkStart w:id="43" w:name="_Toc53521770"/>
      <w:bookmarkStart w:id="44" w:name="_Toc54810432"/>
      <w:r>
        <w:t>5</w:t>
      </w:r>
      <w:r>
        <w:tab/>
        <w:t>RAN WG reports</w:t>
      </w:r>
      <w:bookmarkEnd w:id="43"/>
      <w:bookmarkEnd w:id="44"/>
    </w:p>
    <w:p w:rsidR="009D0883" w:rsidRDefault="009D0883" w:rsidP="009D0883">
      <w:pPr>
        <w:pStyle w:val="Heading3"/>
      </w:pPr>
      <w:bookmarkStart w:id="45" w:name="_Toc53521771"/>
      <w:bookmarkStart w:id="46" w:name="_Toc54810433"/>
      <w:r>
        <w:t>5.1</w:t>
      </w:r>
      <w:r>
        <w:tab/>
        <w:t>TSG RAN WG1</w:t>
      </w:r>
      <w:bookmarkEnd w:id="45"/>
      <w:bookmarkEnd w:id="46"/>
    </w:p>
    <w:p w:rsidR="009D0883" w:rsidRDefault="009D0883" w:rsidP="009D0883">
      <w:pPr>
        <w:rPr>
          <w:rFonts w:ascii="Arial" w:hAnsi="Arial" w:cs="Arial"/>
          <w:b/>
          <w:sz w:val="24"/>
        </w:rPr>
      </w:pPr>
      <w:r>
        <w:rPr>
          <w:rFonts w:ascii="Arial" w:hAnsi="Arial" w:cs="Arial"/>
          <w:b/>
          <w:color w:val="0000FF"/>
          <w:sz w:val="24"/>
        </w:rPr>
        <w:t>RP-201397</w:t>
      </w:r>
      <w:r>
        <w:rPr>
          <w:rFonts w:ascii="Arial" w:hAnsi="Arial" w:cs="Arial"/>
          <w:b/>
          <w:color w:val="0000FF"/>
          <w:sz w:val="24"/>
        </w:rPr>
        <w:tab/>
      </w:r>
      <w:r>
        <w:rPr>
          <w:rFonts w:ascii="Arial" w:hAnsi="Arial" w:cs="Arial"/>
          <w:b/>
          <w:sz w:val="24"/>
        </w:rPr>
        <w:t>Status Report RAN WG1</w:t>
      </w:r>
    </w:p>
    <w:p w:rsidR="009D0883" w:rsidRDefault="009D0883" w:rsidP="009D0883">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Nokia: Completion of the Rel-17 study items after the RAN1#103 to the level that a set of focused WIDs can be created seems overly optimistic. It can be of course said that SIs are ready by end year, but then WI scope is vague, too broad and not focused enough for successful Release 17 finalization.</w:t>
      </w:r>
    </w:p>
    <w:p w:rsidR="009D0883" w:rsidRDefault="009D0883" w:rsidP="009D0883">
      <w:r>
        <w:t>RAN chair: The topic of SI completion timeline is being discussed in email discussion thread [1]. Whatever we end up agreeing as an outcome of thread [1] will supersede the initial WG status reports.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RP-201398</w:t>
      </w:r>
      <w:r>
        <w:rPr>
          <w:rFonts w:ascii="Arial" w:hAnsi="Arial" w:cs="Arial"/>
          <w:b/>
          <w:color w:val="0000FF"/>
          <w:sz w:val="24"/>
        </w:rPr>
        <w:tab/>
      </w:r>
      <w:r>
        <w:rPr>
          <w:rFonts w:ascii="Arial" w:hAnsi="Arial" w:cs="Arial"/>
          <w:b/>
          <w:sz w:val="24"/>
        </w:rPr>
        <w:t>List of CRs from RAN WG1</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47" w:name="_Toc53521772"/>
      <w:bookmarkStart w:id="48" w:name="_Toc54810434"/>
      <w:r>
        <w:t>5.2</w:t>
      </w:r>
      <w:r>
        <w:tab/>
        <w:t>TSG RAN WG2</w:t>
      </w:r>
      <w:bookmarkEnd w:id="47"/>
      <w:bookmarkEnd w:id="48"/>
    </w:p>
    <w:p w:rsidR="009D0883" w:rsidRDefault="009D0883" w:rsidP="009D0883">
      <w:pPr>
        <w:rPr>
          <w:rFonts w:ascii="Arial" w:hAnsi="Arial" w:cs="Arial"/>
          <w:b/>
          <w:sz w:val="24"/>
        </w:rPr>
      </w:pPr>
      <w:r>
        <w:rPr>
          <w:rFonts w:ascii="Arial" w:hAnsi="Arial" w:cs="Arial"/>
          <w:b/>
          <w:color w:val="0000FF"/>
          <w:sz w:val="24"/>
        </w:rPr>
        <w:t>RP-201399</w:t>
      </w:r>
      <w:r>
        <w:rPr>
          <w:rFonts w:ascii="Arial" w:hAnsi="Arial" w:cs="Arial"/>
          <w:b/>
          <w:color w:val="0000FF"/>
          <w:sz w:val="24"/>
        </w:rPr>
        <w:tab/>
      </w:r>
      <w:r>
        <w:rPr>
          <w:rFonts w:ascii="Arial" w:hAnsi="Arial" w:cs="Arial"/>
          <w:b/>
          <w:sz w:val="24"/>
        </w:rPr>
        <w:t>Status Report RAN WG2</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RP-201400</w:t>
      </w:r>
      <w:r>
        <w:rPr>
          <w:rFonts w:ascii="Arial" w:hAnsi="Arial" w:cs="Arial"/>
          <w:b/>
          <w:color w:val="0000FF"/>
          <w:sz w:val="24"/>
        </w:rPr>
        <w:tab/>
      </w:r>
      <w:r>
        <w:rPr>
          <w:rFonts w:ascii="Arial" w:hAnsi="Arial" w:cs="Arial"/>
          <w:b/>
          <w:sz w:val="24"/>
        </w:rPr>
        <w:t>List of CRs from RAN WG2</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RP-201990</w:t>
      </w:r>
      <w:r>
        <w:rPr>
          <w:rFonts w:ascii="Arial" w:hAnsi="Arial" w:cs="Arial"/>
          <w:b/>
          <w:color w:val="0000FF"/>
          <w:sz w:val="24"/>
        </w:rPr>
        <w:tab/>
      </w:r>
      <w:r>
        <w:rPr>
          <w:rFonts w:ascii="Arial" w:hAnsi="Arial" w:cs="Arial"/>
          <w:b/>
          <w:sz w:val="24"/>
        </w:rPr>
        <w:t>List of CRs from RAN WG2</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808080"/>
        </w:rPr>
      </w:pPr>
      <w:r>
        <w:rPr>
          <w:color w:val="808080"/>
        </w:rPr>
        <w:t>(Replaces RP-201400)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49" w:name="_Toc53521773"/>
      <w:bookmarkStart w:id="50" w:name="_Toc54810435"/>
      <w:r>
        <w:t>5.3</w:t>
      </w:r>
      <w:r>
        <w:tab/>
        <w:t>TSG RAN WG3</w:t>
      </w:r>
      <w:bookmarkEnd w:id="49"/>
      <w:bookmarkEnd w:id="50"/>
    </w:p>
    <w:p w:rsidR="009D0883" w:rsidRDefault="009D0883" w:rsidP="009D0883">
      <w:pPr>
        <w:rPr>
          <w:rFonts w:ascii="Arial" w:hAnsi="Arial" w:cs="Arial"/>
          <w:b/>
          <w:sz w:val="24"/>
        </w:rPr>
      </w:pPr>
      <w:r>
        <w:rPr>
          <w:rFonts w:ascii="Arial" w:hAnsi="Arial" w:cs="Arial"/>
          <w:b/>
          <w:color w:val="0000FF"/>
          <w:sz w:val="24"/>
        </w:rPr>
        <w:t>RP-201401</w:t>
      </w:r>
      <w:r>
        <w:rPr>
          <w:rFonts w:ascii="Arial" w:hAnsi="Arial" w:cs="Arial"/>
          <w:b/>
          <w:color w:val="0000FF"/>
          <w:sz w:val="24"/>
        </w:rPr>
        <w:tab/>
      </w:r>
      <w:r>
        <w:rPr>
          <w:rFonts w:ascii="Arial" w:hAnsi="Arial" w:cs="Arial"/>
          <w:b/>
          <w:sz w:val="24"/>
        </w:rPr>
        <w:t>Status Report RAN WG3</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RP-201402</w:t>
      </w:r>
      <w:r>
        <w:rPr>
          <w:rFonts w:ascii="Arial" w:hAnsi="Arial" w:cs="Arial"/>
          <w:b/>
          <w:color w:val="0000FF"/>
          <w:sz w:val="24"/>
        </w:rPr>
        <w:tab/>
      </w:r>
      <w:r>
        <w:rPr>
          <w:rFonts w:ascii="Arial" w:hAnsi="Arial" w:cs="Arial"/>
          <w:b/>
          <w:sz w:val="24"/>
        </w:rPr>
        <w:t>List of CRs from RAN WG3</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51" w:name="_Toc53521774"/>
      <w:bookmarkStart w:id="52" w:name="_Toc54810436"/>
      <w:r>
        <w:lastRenderedPageBreak/>
        <w:t>5.4</w:t>
      </w:r>
      <w:r>
        <w:tab/>
        <w:t>TSG RAN WG4</w:t>
      </w:r>
      <w:bookmarkEnd w:id="51"/>
      <w:bookmarkEnd w:id="52"/>
    </w:p>
    <w:p w:rsidR="009D0883" w:rsidRDefault="009D0883" w:rsidP="009D0883">
      <w:pPr>
        <w:rPr>
          <w:rFonts w:ascii="Arial" w:hAnsi="Arial" w:cs="Arial"/>
          <w:b/>
          <w:sz w:val="24"/>
        </w:rPr>
      </w:pPr>
      <w:r>
        <w:rPr>
          <w:rFonts w:ascii="Arial" w:hAnsi="Arial" w:cs="Arial"/>
          <w:b/>
          <w:color w:val="0000FF"/>
          <w:sz w:val="24"/>
        </w:rPr>
        <w:t>RP-201403</w:t>
      </w:r>
      <w:r>
        <w:rPr>
          <w:rFonts w:ascii="Arial" w:hAnsi="Arial" w:cs="Arial"/>
          <w:b/>
          <w:color w:val="0000FF"/>
          <w:sz w:val="24"/>
        </w:rPr>
        <w:tab/>
      </w:r>
      <w:r>
        <w:rPr>
          <w:rFonts w:ascii="Arial" w:hAnsi="Arial" w:cs="Arial"/>
          <w:b/>
          <w:sz w:val="24"/>
        </w:rPr>
        <w:t>Status Report RAN WG4</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(Futurewei)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RP-201404</w:t>
      </w:r>
      <w:r>
        <w:rPr>
          <w:rFonts w:ascii="Arial" w:hAnsi="Arial" w:cs="Arial"/>
          <w:b/>
          <w:color w:val="0000FF"/>
          <w:sz w:val="24"/>
        </w:rPr>
        <w:tab/>
      </w:r>
      <w:r>
        <w:rPr>
          <w:rFonts w:ascii="Arial" w:hAnsi="Arial" w:cs="Arial"/>
          <w:b/>
          <w:sz w:val="24"/>
        </w:rPr>
        <w:t>List of CRs from RAN WG4</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53" w:name="_Toc53521775"/>
      <w:bookmarkStart w:id="54" w:name="_Toc54810437"/>
      <w:r>
        <w:t>5.5</w:t>
      </w:r>
      <w:r>
        <w:tab/>
        <w:t>TSG RAN WG5</w:t>
      </w:r>
      <w:bookmarkEnd w:id="53"/>
      <w:bookmarkEnd w:id="54"/>
    </w:p>
    <w:p w:rsidR="009D0883" w:rsidRDefault="009D0883" w:rsidP="009D0883">
      <w:pPr>
        <w:rPr>
          <w:rFonts w:ascii="Arial" w:hAnsi="Arial" w:cs="Arial"/>
          <w:b/>
          <w:sz w:val="24"/>
        </w:rPr>
      </w:pPr>
      <w:r>
        <w:rPr>
          <w:rFonts w:ascii="Arial" w:hAnsi="Arial" w:cs="Arial"/>
          <w:b/>
          <w:color w:val="0000FF"/>
          <w:sz w:val="24"/>
        </w:rPr>
        <w:t>RP-201405</w:t>
      </w:r>
      <w:r>
        <w:rPr>
          <w:rFonts w:ascii="Arial" w:hAnsi="Arial" w:cs="Arial"/>
          <w:b/>
          <w:color w:val="0000FF"/>
          <w:sz w:val="24"/>
        </w:rPr>
        <w:tab/>
      </w:r>
      <w:r>
        <w:rPr>
          <w:rFonts w:ascii="Arial" w:hAnsi="Arial" w:cs="Arial"/>
          <w:b/>
          <w:sz w:val="24"/>
        </w:rPr>
        <w:t>Status Report RAN WG5</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RP-201406</w:t>
      </w:r>
      <w:r>
        <w:rPr>
          <w:rFonts w:ascii="Arial" w:hAnsi="Arial" w:cs="Arial"/>
          <w:b/>
          <w:color w:val="0000FF"/>
          <w:sz w:val="24"/>
        </w:rPr>
        <w:tab/>
      </w:r>
      <w:r>
        <w:rPr>
          <w:rFonts w:ascii="Arial" w:hAnsi="Arial" w:cs="Arial"/>
          <w:b/>
          <w:sz w:val="24"/>
        </w:rPr>
        <w:t>List of CRs from RAN WG5</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RP-201407</w:t>
      </w:r>
      <w:r>
        <w:rPr>
          <w:rFonts w:ascii="Arial" w:hAnsi="Arial" w:cs="Arial"/>
          <w:b/>
          <w:color w:val="0000FF"/>
          <w:sz w:val="24"/>
        </w:rPr>
        <w:tab/>
      </w:r>
      <w:r>
        <w:rPr>
          <w:rFonts w:ascii="Arial" w:hAnsi="Arial" w:cs="Arial"/>
          <w:b/>
          <w:sz w:val="24"/>
        </w:rPr>
        <w:t>Status Report MCC TF160 (for approval)</w:t>
      </w:r>
    </w:p>
    <w:p w:rsidR="009D0883" w:rsidRDefault="009D0883" w:rsidP="009D088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 xml:space="preserve">Action to TSG RAN at RAN#89-e: </w:t>
      </w:r>
    </w:p>
    <w:p w:rsidR="009D0883" w:rsidRDefault="009D0883" w:rsidP="009D0883">
      <w:r>
        <w:t>TSG RAN is requested to endorse the 2021 TTCN Tasks List in slides 12 &amp; 13, and to request for the 3GPP TTCN funding of 754.2 K€ (58 mm) at PCG#45-e / OP#44-e.</w:t>
      </w:r>
    </w:p>
    <w:p w:rsidR="009D0883" w:rsidRDefault="009D0883" w:rsidP="009D0883">
      <w:r>
        <w:t>RAN5 chair: RAN5 kindly request RAN Chair to present the 2021 TTCN List to 3GPP PCG/OP (Sep) in order to support TF160 request for TTCN funding in 2021</w:t>
      </w:r>
    </w:p>
    <w:p w:rsidR="009D0883" w:rsidRDefault="009D0883" w:rsidP="009D0883">
      <w:r>
        <w:t>conclusion: 2021 TTCN Tasks List in slides 12 &amp; 13 is endorsed, RAN chair will include the 2021 TTCN List and request for the 3GPP TTCN funding of 754.2 K€ (58 mm) in his report to the next PCG/OP meeting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2"/>
      </w:pPr>
      <w:bookmarkStart w:id="55" w:name="_Toc53521776"/>
      <w:bookmarkStart w:id="56" w:name="_Toc54810438"/>
      <w:r>
        <w:t>6</w:t>
      </w:r>
      <w:r>
        <w:tab/>
        <w:t>Other Reports</w:t>
      </w:r>
      <w:bookmarkEnd w:id="55"/>
      <w:bookmarkEnd w:id="56"/>
    </w:p>
    <w:p w:rsidR="009D0883" w:rsidRDefault="009D0883" w:rsidP="009D0883">
      <w:pPr>
        <w:pStyle w:val="Heading3"/>
      </w:pPr>
      <w:bookmarkStart w:id="57" w:name="_Toc53521777"/>
      <w:bookmarkStart w:id="58" w:name="_Toc54810439"/>
      <w:r>
        <w:t>6.1</w:t>
      </w:r>
      <w:r>
        <w:tab/>
        <w:t>Report on TSG SA activities</w:t>
      </w:r>
      <w:bookmarkEnd w:id="57"/>
      <w:bookmarkEnd w:id="58"/>
    </w:p>
    <w:p w:rsidR="009D0883" w:rsidRDefault="009D0883" w:rsidP="009D0883">
      <w:pPr>
        <w:rPr>
          <w:rFonts w:ascii="Arial" w:hAnsi="Arial" w:cs="Arial"/>
          <w:b/>
          <w:sz w:val="24"/>
        </w:rPr>
      </w:pPr>
      <w:r>
        <w:rPr>
          <w:rFonts w:ascii="Arial" w:hAnsi="Arial" w:cs="Arial"/>
          <w:b/>
          <w:color w:val="0000FF"/>
          <w:sz w:val="24"/>
        </w:rPr>
        <w:t>RP-201408</w:t>
      </w:r>
      <w:r>
        <w:rPr>
          <w:rFonts w:ascii="Arial" w:hAnsi="Arial" w:cs="Arial"/>
          <w:b/>
          <w:color w:val="0000FF"/>
          <w:sz w:val="24"/>
        </w:rPr>
        <w:tab/>
      </w:r>
      <w:r>
        <w:rPr>
          <w:rFonts w:ascii="Arial" w:hAnsi="Arial" w:cs="Arial"/>
          <w:b/>
          <w:sz w:val="24"/>
        </w:rPr>
        <w:t>TSG SA Report to TSG RAN</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59" w:name="_Toc53521778"/>
      <w:bookmarkStart w:id="60" w:name="_Toc54810440"/>
      <w:r>
        <w:lastRenderedPageBreak/>
        <w:t>6.2</w:t>
      </w:r>
      <w:r>
        <w:tab/>
        <w:t>Report from MCC</w:t>
      </w:r>
      <w:bookmarkEnd w:id="59"/>
      <w:bookmarkEnd w:id="60"/>
    </w:p>
    <w:p w:rsidR="009D0883" w:rsidRDefault="009D0883" w:rsidP="009D0883">
      <w:pPr>
        <w:rPr>
          <w:rFonts w:ascii="Arial" w:hAnsi="Arial" w:cs="Arial"/>
          <w:b/>
          <w:sz w:val="24"/>
        </w:rPr>
      </w:pPr>
      <w:r>
        <w:rPr>
          <w:rFonts w:ascii="Arial" w:hAnsi="Arial" w:cs="Arial"/>
          <w:b/>
          <w:color w:val="0000FF"/>
          <w:sz w:val="24"/>
        </w:rPr>
        <w:t>RP-201409</w:t>
      </w:r>
      <w:r>
        <w:rPr>
          <w:rFonts w:ascii="Arial" w:hAnsi="Arial" w:cs="Arial"/>
          <w:b/>
          <w:color w:val="0000FF"/>
          <w:sz w:val="24"/>
        </w:rPr>
        <w:tab/>
      </w:r>
      <w:r>
        <w:rPr>
          <w:rFonts w:ascii="Arial" w:hAnsi="Arial" w:cs="Arial"/>
          <w:b/>
          <w:sz w:val="24"/>
        </w:rPr>
        <w:t>3GPP Support Team Report</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RP-201411</w:t>
      </w:r>
      <w:r>
        <w:rPr>
          <w:rFonts w:ascii="Arial" w:hAnsi="Arial" w:cs="Arial"/>
          <w:b/>
          <w:color w:val="0000FF"/>
          <w:sz w:val="24"/>
        </w:rPr>
        <w:tab/>
      </w:r>
      <w:r>
        <w:rPr>
          <w:rFonts w:ascii="Arial" w:hAnsi="Arial" w:cs="Arial"/>
          <w:b/>
          <w:sz w:val="24"/>
        </w:rPr>
        <w:t>3GPP Work Plan review at Plenary #89e</w:t>
      </w:r>
    </w:p>
    <w:p w:rsidR="009D0883" w:rsidRDefault="009D0883" w:rsidP="009D088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RP-201972</w:t>
      </w:r>
      <w:r>
        <w:rPr>
          <w:rFonts w:ascii="Arial" w:hAnsi="Arial" w:cs="Arial"/>
          <w:b/>
          <w:color w:val="0000FF"/>
          <w:sz w:val="24"/>
        </w:rPr>
        <w:tab/>
      </w:r>
      <w:r>
        <w:rPr>
          <w:rFonts w:ascii="Arial" w:hAnsi="Arial" w:cs="Arial"/>
          <w:b/>
          <w:sz w:val="24"/>
        </w:rPr>
        <w:t>A Feature is a long worm: don't cut it</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ETSI 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is more relevant for SA and CT as RAN is respecting this anyway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RP-201974</w:t>
      </w:r>
      <w:r>
        <w:rPr>
          <w:rFonts w:ascii="Arial" w:hAnsi="Arial" w:cs="Arial"/>
          <w:b/>
          <w:color w:val="0000FF"/>
          <w:sz w:val="24"/>
        </w:rPr>
        <w:tab/>
      </w:r>
      <w:r>
        <w:rPr>
          <w:rFonts w:ascii="Arial" w:hAnsi="Arial" w:cs="Arial"/>
          <w:b/>
          <w:sz w:val="24"/>
        </w:rPr>
        <w:t>TR 21.916 v0.6.0 on Release description; Release 16</w:t>
      </w:r>
    </w:p>
    <w:p w:rsidR="009D0883" w:rsidRDefault="009D0883" w:rsidP="009D088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v0.6.0</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61" w:name="_Toc53521779"/>
      <w:bookmarkStart w:id="62" w:name="_Toc54810441"/>
      <w:r>
        <w:t>6.3</w:t>
      </w:r>
      <w:r>
        <w:tab/>
        <w:t>Reports from other groups/activities</w:t>
      </w:r>
      <w:bookmarkEnd w:id="61"/>
      <w:bookmarkEnd w:id="62"/>
    </w:p>
    <w:p w:rsidR="009D0883" w:rsidRDefault="009D0883" w:rsidP="009D0883">
      <w:pPr>
        <w:pStyle w:val="Heading2"/>
      </w:pPr>
      <w:bookmarkStart w:id="63" w:name="_Toc53521780"/>
      <w:bookmarkStart w:id="64" w:name="_Toc54810442"/>
      <w:r>
        <w:t>7</w:t>
      </w:r>
      <w:r>
        <w:tab/>
        <w:t>Liaison activities of TSG RAN</w:t>
      </w:r>
      <w:bookmarkEnd w:id="63"/>
      <w:bookmarkEnd w:id="64"/>
    </w:p>
    <w:p w:rsidR="009D0883" w:rsidRDefault="009D0883" w:rsidP="009D0883">
      <w:r>
        <w:t>NOTE:</w:t>
      </w:r>
      <w:r>
        <w:tab/>
        <w:t>This agenda item will only handle LSs not handled elsewhere.</w:t>
      </w:r>
    </w:p>
    <w:p w:rsidR="009D0883" w:rsidRDefault="009D0883" w:rsidP="009D0883">
      <w:pPr>
        <w:rPr>
          <w:rFonts w:ascii="Arial" w:hAnsi="Arial" w:cs="Arial"/>
          <w:b/>
          <w:sz w:val="24"/>
        </w:rPr>
      </w:pPr>
      <w:r>
        <w:rPr>
          <w:rFonts w:ascii="Arial" w:hAnsi="Arial" w:cs="Arial"/>
          <w:b/>
          <w:color w:val="0000FF"/>
          <w:sz w:val="24"/>
        </w:rPr>
        <w:t>RP-201416</w:t>
      </w:r>
      <w:r>
        <w:rPr>
          <w:rFonts w:ascii="Arial" w:hAnsi="Arial" w:cs="Arial"/>
          <w:b/>
          <w:color w:val="0000FF"/>
          <w:sz w:val="24"/>
        </w:rPr>
        <w:tab/>
      </w:r>
      <w:r>
        <w:rPr>
          <w:rFonts w:ascii="Arial" w:hAnsi="Arial" w:cs="Arial"/>
          <w:b/>
          <w:sz w:val="24"/>
        </w:rPr>
        <w:t>Reply LS to GSMA_LS_200221 = SP-200304 = RP-200038, GSMA_LS_200221 = SP-200533 = RP-200568 on mandatory support of full rate user plane integrity protection for 5G (SP-200618; to: GSMA Board, GSMA CVD; cc: RAN, CT; contact: Deutsche Telekom)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SP-200618, to GSMA Board, GSMA CVD, cc RAN, CT</w:t>
      </w:r>
      <w:r>
        <w:rPr>
          <w:i/>
        </w:rPr>
        <w:br/>
      </w:r>
      <w:r>
        <w:rPr>
          <w:i/>
        </w:rPr>
        <w:tab/>
      </w:r>
      <w:r>
        <w:rPr>
          <w:i/>
        </w:rPr>
        <w:tab/>
      </w:r>
      <w:r>
        <w:rPr>
          <w:i/>
        </w:rPr>
        <w:tab/>
      </w:r>
      <w:r>
        <w:rPr>
          <w:i/>
        </w:rPr>
        <w:tab/>
      </w:r>
      <w:r>
        <w:rPr>
          <w:i/>
        </w:rPr>
        <w:tab/>
        <w:t>Source: SA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RP-201415</w:t>
      </w:r>
      <w:r>
        <w:rPr>
          <w:rFonts w:ascii="Arial" w:hAnsi="Arial" w:cs="Arial"/>
          <w:b/>
          <w:color w:val="0000FF"/>
          <w:sz w:val="24"/>
        </w:rPr>
        <w:tab/>
      </w:r>
      <w:r>
        <w:rPr>
          <w:rFonts w:ascii="Arial" w:hAnsi="Arial" w:cs="Arial"/>
          <w:b/>
          <w:sz w:val="24"/>
        </w:rPr>
        <w:t>LS on mandatory support of full rate user plane integrity protection for 5G (SP-200617; to: CT1, SA2, SA3, RAN2, RAN3; cc: RAN, CT; contact: Deutsche Telekom)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SP-200617, to CT1, SA2, SA3, RAN2, RAN3, cc RAN, CT</w:t>
      </w:r>
      <w:r>
        <w:rPr>
          <w:i/>
        </w:rPr>
        <w:br/>
      </w:r>
      <w:r>
        <w:rPr>
          <w:i/>
        </w:rPr>
        <w:tab/>
      </w:r>
      <w:r>
        <w:rPr>
          <w:i/>
        </w:rPr>
        <w:tab/>
      </w:r>
      <w:r>
        <w:rPr>
          <w:i/>
        </w:rPr>
        <w:tab/>
      </w:r>
      <w:r>
        <w:rPr>
          <w:i/>
        </w:rPr>
        <w:tab/>
      </w:r>
      <w:r>
        <w:rPr>
          <w:i/>
        </w:rPr>
        <w:tab/>
        <w:t>Source: SA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RP-201420</w:t>
      </w:r>
      <w:r>
        <w:rPr>
          <w:rFonts w:ascii="Arial" w:hAnsi="Arial" w:cs="Arial"/>
          <w:b/>
          <w:color w:val="0000FF"/>
          <w:sz w:val="24"/>
        </w:rPr>
        <w:tab/>
      </w:r>
      <w:r>
        <w:rPr>
          <w:rFonts w:ascii="Arial" w:hAnsi="Arial" w:cs="Arial"/>
          <w:b/>
          <w:sz w:val="24"/>
        </w:rPr>
        <w:t>Reply LS to SP-200617 = RP-201415 on mandatory support of full rate user plane integrity protection for 5G (S2-2006181; to: SA; cc: CT1, SA3, RAN2, RAN3, RAN, CT; contact: Qualcomm)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S2-2006181, to SA, cc CT1, SA3, RAN2, RAN3, RAN, CT</w:t>
      </w:r>
      <w:r>
        <w:rPr>
          <w:i/>
        </w:rPr>
        <w:br/>
      </w:r>
      <w:r>
        <w:rPr>
          <w:i/>
        </w:rPr>
        <w:tab/>
      </w:r>
      <w:r>
        <w:rPr>
          <w:i/>
        </w:rPr>
        <w:tab/>
      </w:r>
      <w:r>
        <w:rPr>
          <w:i/>
        </w:rPr>
        <w:tab/>
      </w:r>
      <w:r>
        <w:rPr>
          <w:i/>
        </w:rPr>
        <w:tab/>
      </w:r>
      <w:r>
        <w:rPr>
          <w:i/>
        </w:rPr>
        <w:tab/>
        <w:t>Source: SA2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SA2 CRs S2-2004944, S2-2006182 are attached to this LS</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RP-201436</w:t>
      </w:r>
      <w:r>
        <w:rPr>
          <w:rFonts w:ascii="Arial" w:hAnsi="Arial" w:cs="Arial"/>
          <w:b/>
          <w:color w:val="0000FF"/>
          <w:sz w:val="24"/>
        </w:rPr>
        <w:tab/>
      </w:r>
      <w:r>
        <w:rPr>
          <w:rFonts w:ascii="Arial" w:hAnsi="Arial" w:cs="Arial"/>
          <w:b/>
          <w:sz w:val="24"/>
        </w:rPr>
        <w:t>Reply LS to SP-200617 = RP-201415 on mandatory support of full rate user plane integrity protection for 5G (C1-205392; to: SA; cc: SA2, SA3, RAN2, RAN3, RAN, CT; contact: Qualcomm)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C1-205392, to SA, cc SA2, SA3, RAN2, RAN3, RAN, CT</w:t>
      </w:r>
      <w:r>
        <w:rPr>
          <w:i/>
        </w:rPr>
        <w:br/>
      </w:r>
      <w:r>
        <w:rPr>
          <w:i/>
        </w:rPr>
        <w:tab/>
      </w:r>
      <w:r>
        <w:rPr>
          <w:i/>
        </w:rPr>
        <w:tab/>
      </w:r>
      <w:r>
        <w:rPr>
          <w:i/>
        </w:rPr>
        <w:tab/>
      </w:r>
      <w:r>
        <w:rPr>
          <w:i/>
        </w:rPr>
        <w:tab/>
      </w:r>
      <w:r>
        <w:rPr>
          <w:i/>
        </w:rPr>
        <w:tab/>
        <w:t>Source: CT1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CT1 CR C1-205294 is attached to this LS</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RP-201418</w:t>
      </w:r>
      <w:r>
        <w:rPr>
          <w:rFonts w:ascii="Arial" w:hAnsi="Arial" w:cs="Arial"/>
          <w:b/>
          <w:color w:val="0000FF"/>
          <w:sz w:val="24"/>
        </w:rPr>
        <w:tab/>
      </w:r>
      <w:r>
        <w:rPr>
          <w:rFonts w:ascii="Arial" w:hAnsi="Arial" w:cs="Arial"/>
          <w:b/>
          <w:sz w:val="24"/>
        </w:rPr>
        <w:t>Reply LS to SP-200617 = RP-201415 on mandatory support of full rate user plane integrity protection for 5G (R3-205653; to: SA, RAN, CT, CT1, SA2, SA3, RAN2; cc: -; contact: Qualcomm)</w:t>
      </w:r>
    </w:p>
    <w:p w:rsidR="009D0883" w:rsidRDefault="009D0883" w:rsidP="009D088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R3-205653, to SA, RAN, CT, CT1, SA2, SA3, RAN2, cc -</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RP-201435</w:t>
      </w:r>
      <w:r>
        <w:rPr>
          <w:rFonts w:ascii="Arial" w:hAnsi="Arial" w:cs="Arial"/>
          <w:b/>
          <w:color w:val="0000FF"/>
          <w:sz w:val="24"/>
        </w:rPr>
        <w:tab/>
      </w:r>
      <w:r>
        <w:rPr>
          <w:rFonts w:ascii="Arial" w:hAnsi="Arial" w:cs="Arial"/>
          <w:b/>
          <w:sz w:val="24"/>
        </w:rPr>
        <w:t>Reply LS to SP-200617 = RP-201415 on mandatory support of full rate user plane integrity protection for 5G (R2-2008643; to: SA, CT1, SA2, SA3, CT, RAN; cc: RAN3; contact: Deutsche Telekom)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R2-2008643, to SA, CT1, SA2, SA3, CT, RAN, cc RAN3</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RAN2 agreed CRs  in R2-2008513 (TS 38.300), R2-2008639 (TS 37.340);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CRs R2-2008513 and R2-2008639 is submitted for approval in RP-201932 (AI 9.6)</w:t>
      </w:r>
    </w:p>
    <w:p w:rsidR="009D0883" w:rsidRDefault="009D0883" w:rsidP="009D0883">
      <w:r>
        <w:t>RAN chairman: UPIP issue is considered closed for REL-16 with the approval of the corresponding CRs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RP-201413</w:t>
      </w:r>
      <w:r>
        <w:rPr>
          <w:rFonts w:ascii="Arial" w:hAnsi="Arial" w:cs="Arial"/>
          <w:b/>
          <w:color w:val="0000FF"/>
          <w:sz w:val="24"/>
        </w:rPr>
        <w:tab/>
      </w:r>
      <w:r>
        <w:rPr>
          <w:rFonts w:ascii="Arial" w:hAnsi="Arial" w:cs="Arial"/>
          <w:b/>
          <w:sz w:val="24"/>
        </w:rPr>
        <w:t>Reply LS to C4-203712 = RP-200565  and R3-202553 = RP-200550 on port allocation (CP-201316; to: CT4, RAN3; cc: RAN, SA; contact: Nokia)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CP-201316, to CT4, RAN3, cc RAN, SA</w:t>
      </w:r>
      <w:r>
        <w:rPr>
          <w:i/>
        </w:rPr>
        <w:br/>
      </w:r>
      <w:r>
        <w:rPr>
          <w:i/>
        </w:rPr>
        <w:tab/>
      </w:r>
      <w:r>
        <w:rPr>
          <w:i/>
        </w:rPr>
        <w:tab/>
      </w:r>
      <w:r>
        <w:rPr>
          <w:i/>
        </w:rPr>
        <w:tab/>
      </w:r>
      <w:r>
        <w:rPr>
          <w:i/>
        </w:rPr>
        <w:tab/>
      </w:r>
      <w:r>
        <w:rPr>
          <w:i/>
        </w:rPr>
        <w:tab/>
        <w:t>Source: CT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at RAN #88e in connection with LSin RP-201262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RP-201414</w:t>
      </w:r>
      <w:r>
        <w:rPr>
          <w:rFonts w:ascii="Arial" w:hAnsi="Arial" w:cs="Arial"/>
          <w:b/>
          <w:color w:val="0000FF"/>
          <w:sz w:val="24"/>
        </w:rPr>
        <w:tab/>
      </w:r>
      <w:r>
        <w:rPr>
          <w:rFonts w:ascii="Arial" w:hAnsi="Arial" w:cs="Arial"/>
          <w:b/>
          <w:sz w:val="24"/>
        </w:rPr>
        <w:t>LS on port allocation for the W1 interface (CP-201349; to: IESG; cc: RAN, SA, IANA, RAN3; contact: Nokia)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CP-201349, to IESG, cc RAN, SA, IANA, RAN3</w:t>
      </w:r>
      <w:r>
        <w:rPr>
          <w:i/>
        </w:rPr>
        <w:br/>
      </w:r>
      <w:r>
        <w:rPr>
          <w:i/>
        </w:rPr>
        <w:tab/>
      </w:r>
      <w:r>
        <w:rPr>
          <w:i/>
        </w:rPr>
        <w:tab/>
      </w:r>
      <w:r>
        <w:rPr>
          <w:i/>
        </w:rPr>
        <w:tab/>
      </w:r>
      <w:r>
        <w:rPr>
          <w:i/>
        </w:rPr>
        <w:tab/>
      </w:r>
      <w:r>
        <w:rPr>
          <w:i/>
        </w:rPr>
        <w:tab/>
        <w:t>Source: CT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at RAN #88e in connection with LSin RP-201262</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RP-201434</w:t>
      </w:r>
      <w:r>
        <w:rPr>
          <w:rFonts w:ascii="Arial" w:hAnsi="Arial" w:cs="Arial"/>
          <w:b/>
          <w:color w:val="0000FF"/>
          <w:sz w:val="24"/>
        </w:rPr>
        <w:tab/>
      </w:r>
      <w:r>
        <w:rPr>
          <w:rFonts w:ascii="Arial" w:hAnsi="Arial" w:cs="Arial"/>
          <w:b/>
          <w:sz w:val="24"/>
        </w:rPr>
        <w:t>LS on RAN1 discussion on simulations for 5G-ACIA (R1-2007186; to: RAN; cc: -;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R1-2007186, to RAN, cc -</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5G-ACIA-LS-2020-WI042 = RP-201279 received at RAN #88e; 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[03 - 5GACIA_simulation]</w:t>
      </w:r>
    </w:p>
    <w:p w:rsidR="009D0883" w:rsidRDefault="009D0883" w:rsidP="009D0883">
      <w:r>
        <w:t>conclusion: see related LSout in RP-202097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RP-201769</w:t>
      </w:r>
      <w:r>
        <w:rPr>
          <w:rFonts w:ascii="Arial" w:hAnsi="Arial" w:cs="Arial"/>
          <w:b/>
          <w:color w:val="0000FF"/>
          <w:sz w:val="24"/>
        </w:rPr>
        <w:tab/>
      </w:r>
      <w:r>
        <w:rPr>
          <w:rFonts w:ascii="Arial" w:hAnsi="Arial" w:cs="Arial"/>
          <w:b/>
          <w:sz w:val="24"/>
        </w:rPr>
        <w:t>Discussion on the LS on RAN1 discussion on simulations for 5G-ACIA</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RP-201434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RP-201846</w:t>
      </w:r>
      <w:r>
        <w:rPr>
          <w:rFonts w:ascii="Arial" w:hAnsi="Arial" w:cs="Arial"/>
          <w:b/>
          <w:color w:val="0000FF"/>
          <w:sz w:val="24"/>
        </w:rPr>
        <w:tab/>
      </w:r>
      <w:r>
        <w:rPr>
          <w:rFonts w:ascii="Arial" w:hAnsi="Arial" w:cs="Arial"/>
          <w:b/>
          <w:sz w:val="24"/>
        </w:rPr>
        <w:t>Discussion on evaluations of Rel-16 URLLC</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Proposal related to LS on RAN1 discussion on simulations for 5G-ACIA (R1-2007186) i.e. related to LSin RP-201434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RP-201893</w:t>
      </w:r>
      <w:r>
        <w:rPr>
          <w:rFonts w:ascii="Arial" w:hAnsi="Arial" w:cs="Arial"/>
          <w:b/>
          <w:color w:val="0000FF"/>
          <w:sz w:val="24"/>
        </w:rPr>
        <w:tab/>
      </w:r>
      <w:r>
        <w:rPr>
          <w:rFonts w:ascii="Arial" w:hAnsi="Arial" w:cs="Arial"/>
          <w:b/>
          <w:sz w:val="24"/>
        </w:rPr>
        <w:t>Handling of 5G ACIA request of Rel-16 URLLC and IIOT performance evaluation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RP-201434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RP-202068</w:t>
      </w:r>
      <w:r>
        <w:rPr>
          <w:rFonts w:ascii="Arial" w:hAnsi="Arial" w:cs="Arial"/>
          <w:b/>
          <w:color w:val="0000FF"/>
          <w:sz w:val="24"/>
        </w:rPr>
        <w:tab/>
      </w:r>
      <w:r>
        <w:rPr>
          <w:rFonts w:ascii="Arial" w:hAnsi="Arial" w:cs="Arial"/>
          <w:b/>
          <w:sz w:val="24"/>
        </w:rPr>
        <w:t>Moderator's summary for email discussion [89E][03][5GACIA_simulation]</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Summary of discussion on 3GPP NR Rel-16 URLLC and IIoT performance evaluation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RP-202069</w:t>
      </w:r>
      <w:r>
        <w:rPr>
          <w:rFonts w:ascii="Arial" w:hAnsi="Arial" w:cs="Arial"/>
          <w:b/>
          <w:color w:val="0000FF"/>
          <w:sz w:val="24"/>
        </w:rPr>
        <w:tab/>
      </w:r>
      <w:r>
        <w:rPr>
          <w:rFonts w:ascii="Arial" w:hAnsi="Arial" w:cs="Arial"/>
          <w:b/>
          <w:sz w:val="24"/>
        </w:rPr>
        <w:t>Way forward and RAN work for 5G ACIA requested simulations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[89E][03][5GACIA_simulation]</w:t>
      </w:r>
    </w:p>
    <w:p w:rsidR="009D0883" w:rsidRDefault="009D0883" w:rsidP="009D0883">
      <w:r>
        <w:t>proposal:</w:t>
      </w:r>
    </w:p>
    <w:p w:rsidR="009D0883" w:rsidRDefault="009D0883" w:rsidP="009D0883">
      <w:r>
        <w:t>- Start an offline email-based activity to provide evaluation results for 5G-ACIA</w:t>
      </w:r>
    </w:p>
    <w:p w:rsidR="009D0883" w:rsidRDefault="009D0883" w:rsidP="009D0883">
      <w:r>
        <w:t xml:space="preserve">- One company volunteers as moderator </w:t>
      </w:r>
    </w:p>
    <w:p w:rsidR="009D0883" w:rsidRDefault="009D0883" w:rsidP="009D0883">
      <w:r>
        <w:t xml:space="preserve">  - Proposes a work plan to follow</w:t>
      </w:r>
    </w:p>
    <w:p w:rsidR="009D0883" w:rsidRDefault="009D0883" w:rsidP="009D0883">
      <w:r>
        <w:t xml:space="preserve">  - Ericsson is willing do this</w:t>
      </w:r>
    </w:p>
    <w:p w:rsidR="009D0883" w:rsidRDefault="009D0883" w:rsidP="009D0883">
      <w:r>
        <w:t xml:space="preserve">- Discussions are on the RAN1_NR reflector </w:t>
      </w:r>
    </w:p>
    <w:p w:rsidR="009D0883" w:rsidRDefault="009D0883" w:rsidP="009D0883">
      <w:r>
        <w:t xml:space="preserve">  - Email activity only during short periods (&lt; week) distributed across the time allocated to the activity </w:t>
      </w:r>
    </w:p>
    <w:p w:rsidR="009D0883" w:rsidRDefault="009D0883" w:rsidP="009D0883">
      <w:r>
        <w:t xml:space="preserve">  - No email activity in weeks before/during/after RAN1 meetings or RAN defined inactive periods</w:t>
      </w:r>
    </w:p>
    <w:p w:rsidR="009D0883" w:rsidRDefault="009D0883" w:rsidP="009D0883">
      <w:r>
        <w:t xml:space="preserve">  - All companies should strive to limit email activity as much as possible</w:t>
      </w:r>
    </w:p>
    <w:p w:rsidR="009D0883" w:rsidRDefault="009D0883" w:rsidP="009D0883">
      <w:r>
        <w:t xml:space="preserve">  - Outcome of the offline discussion will directly go to RAN without need for discussion in RAN1 nor need for LS from RAN1 to RAN</w:t>
      </w:r>
    </w:p>
    <w:p w:rsidR="009D0883" w:rsidRDefault="009D0883" w:rsidP="009D0883">
      <w:r>
        <w:t>- Target completion by RAN#91</w:t>
      </w:r>
    </w:p>
    <w:p w:rsidR="009D0883" w:rsidRDefault="009D0883" w:rsidP="009D0883">
      <w:r>
        <w:t>- At RAN#91, RAN will decide on a response LS to 5G-ACIA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RP-202067</w:t>
      </w:r>
      <w:r>
        <w:rPr>
          <w:rFonts w:ascii="Arial" w:hAnsi="Arial" w:cs="Arial"/>
          <w:b/>
          <w:color w:val="0000FF"/>
          <w:sz w:val="24"/>
        </w:rPr>
        <w:tab/>
      </w:r>
      <w:r>
        <w:rPr>
          <w:rFonts w:ascii="Arial" w:hAnsi="Arial" w:cs="Arial"/>
          <w:b/>
          <w:sz w:val="24"/>
        </w:rPr>
        <w:t>Draft reply LS to 5G-ACIA-LS-2020-WI042 = RP-201279 on 3GPP NR Rel-16 URLLC and IIoT performance evaluation (to: 5G-ACIA; cc: RAN1, RAN2, SA1;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5G-ACIA = 5G Alliance for Connected Industries and Automation;</w:t>
      </w:r>
    </w:p>
    <w:p w:rsidR="009D0883" w:rsidRDefault="009D0883" w:rsidP="009D0883">
      <w:r>
        <w:t>result of email discussion [89E][03][5GACIA_simulation]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[89E][03][5GACIA_simulation]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RP-202097</w:t>
      </w:r>
      <w:r>
        <w:rPr>
          <w:rFonts w:ascii="Arial" w:hAnsi="Arial" w:cs="Arial"/>
          <w:b/>
          <w:color w:val="0000FF"/>
          <w:sz w:val="24"/>
        </w:rPr>
        <w:tab/>
      </w:r>
      <w:r>
        <w:rPr>
          <w:rFonts w:ascii="Arial" w:hAnsi="Arial" w:cs="Arial"/>
          <w:b/>
          <w:sz w:val="24"/>
        </w:rPr>
        <w:t>Reply LS to 5G-ACIA-LS-2020-WI042 = RP-201279 on 3GPP NR Rel-16 URLLC and IIoT performance evaluation (to: 5G-ACIA; cc: RAN1, RAN2, SA1;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RAN1, RAN2, SA1</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RP-202067)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RP-201412</w:t>
      </w:r>
      <w:r>
        <w:rPr>
          <w:rFonts w:ascii="Arial" w:hAnsi="Arial" w:cs="Arial"/>
          <w:b/>
          <w:color w:val="0000FF"/>
          <w:sz w:val="24"/>
        </w:rPr>
        <w:tab/>
      </w:r>
      <w:r>
        <w:rPr>
          <w:rFonts w:ascii="Arial" w:hAnsi="Arial" w:cs="Arial"/>
          <w:b/>
          <w:sz w:val="24"/>
        </w:rPr>
        <w:t>Reply LS to S2-2004474 = RP-200561 on S1/NG DAPS handover (CP-201312; to: SA2, SA, RAN3, CT4; cc: RAN; contact: Qualcomm)</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CP-201312, to SA2, SA, RAN3, CT4, cc RAN</w:t>
      </w:r>
      <w:r>
        <w:rPr>
          <w:i/>
        </w:rPr>
        <w:br/>
      </w:r>
      <w:r>
        <w:rPr>
          <w:i/>
        </w:rPr>
        <w:tab/>
      </w:r>
      <w:r>
        <w:rPr>
          <w:i/>
        </w:rPr>
        <w:tab/>
      </w:r>
      <w:r>
        <w:rPr>
          <w:i/>
        </w:rPr>
        <w:tab/>
      </w:r>
      <w:r>
        <w:rPr>
          <w:i/>
        </w:rPr>
        <w:tab/>
      </w:r>
      <w:r>
        <w:rPr>
          <w:i/>
        </w:rPr>
        <w:tab/>
        <w:t>Source: CT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LS is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RP-201417</w:t>
      </w:r>
      <w:r>
        <w:rPr>
          <w:rFonts w:ascii="Arial" w:hAnsi="Arial" w:cs="Arial"/>
          <w:b/>
          <w:color w:val="0000FF"/>
          <w:sz w:val="24"/>
        </w:rPr>
        <w:tab/>
      </w:r>
      <w:r>
        <w:rPr>
          <w:rFonts w:ascii="Arial" w:hAnsi="Arial" w:cs="Arial"/>
          <w:b/>
          <w:sz w:val="24"/>
        </w:rPr>
        <w:t>LS on HO to congested cells (SP-200631; to: RAN3; cc: SA2, RAN;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SP-200631, to RAN3, cc SA2, RAN</w:t>
      </w:r>
      <w:r>
        <w:rPr>
          <w:i/>
        </w:rPr>
        <w:br/>
      </w:r>
      <w:r>
        <w:rPr>
          <w:i/>
        </w:rPr>
        <w:tab/>
      </w:r>
      <w:r>
        <w:rPr>
          <w:i/>
        </w:rPr>
        <w:tab/>
      </w:r>
      <w:r>
        <w:rPr>
          <w:i/>
        </w:rPr>
        <w:tab/>
      </w:r>
      <w:r>
        <w:rPr>
          <w:i/>
        </w:rPr>
        <w:tab/>
      </w:r>
      <w:r>
        <w:rPr>
          <w:i/>
        </w:rPr>
        <w:tab/>
        <w:t>Source: SA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LS is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RP-201442</w:t>
      </w:r>
      <w:r>
        <w:rPr>
          <w:rFonts w:ascii="Arial" w:hAnsi="Arial" w:cs="Arial"/>
          <w:b/>
          <w:color w:val="0000FF"/>
          <w:sz w:val="24"/>
        </w:rPr>
        <w:tab/>
      </w:r>
      <w:r>
        <w:rPr>
          <w:rFonts w:ascii="Arial" w:hAnsi="Arial" w:cs="Arial"/>
          <w:b/>
          <w:sz w:val="24"/>
        </w:rPr>
        <w:t>Reply LS to ITU_R_WP5D_TEMP_106 = RP-200042 on Parameters of terrestrial component of IMT for sharing and compatibility studies in preparation for WRC-23 (6.425 to 10.5 GHz) (R4-2011932; to: ITU-R WP5D; cc: RAN;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R4-2011932, to ITU-R WP5D, cc RAN</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RP-201443</w:t>
      </w:r>
      <w:r>
        <w:rPr>
          <w:rFonts w:ascii="Arial" w:hAnsi="Arial" w:cs="Arial"/>
          <w:b/>
          <w:color w:val="0000FF"/>
          <w:sz w:val="24"/>
        </w:rPr>
        <w:tab/>
      </w:r>
      <w:r>
        <w:rPr>
          <w:rFonts w:ascii="Arial" w:hAnsi="Arial" w:cs="Arial"/>
          <w:b/>
          <w:sz w:val="24"/>
        </w:rPr>
        <w:t>Void</w:t>
      </w:r>
    </w:p>
    <w:p w:rsidR="009D0883" w:rsidRDefault="009D0883" w:rsidP="009D0883">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RP-201444</w:t>
      </w:r>
      <w:r>
        <w:rPr>
          <w:rFonts w:ascii="Arial" w:hAnsi="Arial" w:cs="Arial"/>
          <w:b/>
          <w:color w:val="0000FF"/>
          <w:sz w:val="24"/>
        </w:rPr>
        <w:tab/>
      </w:r>
      <w:r>
        <w:rPr>
          <w:rFonts w:ascii="Arial" w:hAnsi="Arial" w:cs="Arial"/>
          <w:b/>
          <w:sz w:val="24"/>
        </w:rPr>
        <w:t>Void</w:t>
      </w:r>
    </w:p>
    <w:p w:rsidR="009D0883" w:rsidRDefault="009D0883" w:rsidP="009D088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RP-201445</w:t>
      </w:r>
      <w:r>
        <w:rPr>
          <w:rFonts w:ascii="Arial" w:hAnsi="Arial" w:cs="Arial"/>
          <w:b/>
          <w:color w:val="0000FF"/>
          <w:sz w:val="24"/>
        </w:rPr>
        <w:tab/>
      </w:r>
      <w:r>
        <w:rPr>
          <w:rFonts w:ascii="Arial" w:hAnsi="Arial" w:cs="Arial"/>
          <w:b/>
          <w:sz w:val="24"/>
        </w:rPr>
        <w:t>Void</w:t>
      </w:r>
    </w:p>
    <w:p w:rsidR="009D0883" w:rsidRDefault="009D0883" w:rsidP="009D088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2"/>
      </w:pPr>
      <w:bookmarkStart w:id="65" w:name="_Toc53521781"/>
      <w:bookmarkStart w:id="66" w:name="_Toc54810443"/>
      <w:r>
        <w:t>8</w:t>
      </w:r>
      <w:r>
        <w:tab/>
        <w:t>ITU-R ad hoc</w:t>
      </w:r>
      <w:bookmarkEnd w:id="65"/>
      <w:bookmarkEnd w:id="66"/>
    </w:p>
    <w:p w:rsidR="009D0883" w:rsidRDefault="009D0883" w:rsidP="009D0883">
      <w:pPr>
        <w:pStyle w:val="Heading3"/>
      </w:pPr>
      <w:bookmarkStart w:id="67" w:name="_Toc53521782"/>
      <w:bookmarkStart w:id="68" w:name="_Toc54810444"/>
      <w:r>
        <w:t>8.1</w:t>
      </w:r>
      <w:r>
        <w:tab/>
        <w:t>Status report</w:t>
      </w:r>
      <w:bookmarkEnd w:id="67"/>
      <w:bookmarkEnd w:id="68"/>
    </w:p>
    <w:p w:rsidR="009D0883" w:rsidRDefault="009D0883" w:rsidP="009D0883">
      <w:pPr>
        <w:rPr>
          <w:rFonts w:ascii="Arial" w:hAnsi="Arial" w:cs="Arial"/>
          <w:b/>
          <w:sz w:val="24"/>
        </w:rPr>
      </w:pPr>
      <w:r>
        <w:rPr>
          <w:rFonts w:ascii="Arial" w:hAnsi="Arial" w:cs="Arial"/>
          <w:b/>
          <w:color w:val="0000FF"/>
          <w:sz w:val="24"/>
        </w:rPr>
        <w:t>RP-201410</w:t>
      </w:r>
      <w:r>
        <w:rPr>
          <w:rFonts w:ascii="Arial" w:hAnsi="Arial" w:cs="Arial"/>
          <w:b/>
          <w:color w:val="0000FF"/>
          <w:sz w:val="24"/>
        </w:rPr>
        <w:tab/>
      </w:r>
      <w:r>
        <w:rPr>
          <w:rFonts w:ascii="Arial" w:hAnsi="Arial" w:cs="Arial"/>
          <w:b/>
          <w:sz w:val="24"/>
        </w:rPr>
        <w:t>Status Report ITU-R Ad hoc</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RP-202059</w:t>
      </w:r>
      <w:r>
        <w:rPr>
          <w:rFonts w:ascii="Arial" w:hAnsi="Arial" w:cs="Arial"/>
          <w:b/>
          <w:color w:val="0000FF"/>
          <w:sz w:val="24"/>
        </w:rPr>
        <w:tab/>
      </w:r>
      <w:r>
        <w:rPr>
          <w:rFonts w:ascii="Arial" w:hAnsi="Arial" w:cs="Arial"/>
          <w:b/>
          <w:sz w:val="24"/>
        </w:rPr>
        <w:t>Moderator's summary for email discussion [89E][02][ITU_AH]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Telecom Italia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All Tdocs under agenda items 8.2, 8.3, 8.4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pStyle w:val="Heading3"/>
      </w:pPr>
      <w:bookmarkStart w:id="69" w:name="_Toc53521783"/>
      <w:bookmarkStart w:id="70" w:name="_Toc54810445"/>
      <w:r>
        <w:t>8.2</w:t>
      </w:r>
      <w:r>
        <w:tab/>
        <w:t>Documents related to IMT-2020</w:t>
      </w:r>
      <w:bookmarkEnd w:id="69"/>
      <w:bookmarkEnd w:id="70"/>
    </w:p>
    <w:p w:rsidR="009D0883" w:rsidRDefault="009D0883" w:rsidP="009D0883">
      <w:pPr>
        <w:rPr>
          <w:rFonts w:ascii="Arial" w:hAnsi="Arial" w:cs="Arial"/>
          <w:b/>
          <w:sz w:val="24"/>
        </w:rPr>
      </w:pPr>
      <w:r>
        <w:rPr>
          <w:rFonts w:ascii="Arial" w:hAnsi="Arial" w:cs="Arial"/>
          <w:b/>
          <w:color w:val="0000FF"/>
          <w:sz w:val="24"/>
        </w:rPr>
        <w:t>RP-201423</w:t>
      </w:r>
      <w:r>
        <w:rPr>
          <w:rFonts w:ascii="Arial" w:hAnsi="Arial" w:cs="Arial"/>
          <w:b/>
          <w:color w:val="0000FF"/>
          <w:sz w:val="24"/>
        </w:rPr>
        <w:tab/>
      </w:r>
      <w:r>
        <w:rPr>
          <w:rFonts w:ascii="Arial" w:hAnsi="Arial" w:cs="Arial"/>
          <w:b/>
          <w:sz w:val="24"/>
        </w:rPr>
        <w:t>LS on Invitation to update the information in the IMT2020 roadmap (ITU-T JCA-IMT2020-LS08; to: CT, RAN, SA, All ITU-T Study Groups, ITU-R SG5, ITU-D SG2, BBF, ETSI ISG MEC, ETSI ISG NFV, ETSI Millimetre Wave Transmission, GSMA, IEEE 802.1, IEEE Future Networks Initiative, IEEE 1914, IETF, MEF Forum, NGNM, OASIS, oneM2M, ONF, ONAP, OSSDN, SCF, TM Forum, TTA, TSDSI; cc: -;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JCA-IMT2020-LS08, to CT, RAN, SA, All ITU-T Study Groups, ITU-R SG5, ITU-D SG2, BBF, ETSI ISG MEC, ETSI ISG NFV, ETSI Millimetre Wave Transmission, GSMA, IEEE 802.1, IEEE Future Networks Initiative, IEEE 1914, IETF, MEF Forum, NGNM, OASIS, oneM2M, ONF, ONAP, OSSDN, SCF, , cc -</w:t>
      </w:r>
      <w:r>
        <w:rPr>
          <w:i/>
        </w:rPr>
        <w:br/>
      </w:r>
      <w:r>
        <w:rPr>
          <w:i/>
        </w:rPr>
        <w:tab/>
      </w:r>
      <w:r>
        <w:rPr>
          <w:i/>
        </w:rPr>
        <w:tab/>
      </w:r>
      <w:r>
        <w:rPr>
          <w:i/>
        </w:rPr>
        <w:tab/>
      </w:r>
      <w:r>
        <w:rPr>
          <w:i/>
        </w:rPr>
        <w:tab/>
      </w:r>
      <w:r>
        <w:rPr>
          <w:i/>
        </w:rPr>
        <w:tab/>
        <w:t>Source: ITU-T JCA IMT2020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email discussion [02 - ITU_AH]</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RP-201424</w:t>
      </w:r>
      <w:r>
        <w:rPr>
          <w:rFonts w:ascii="Arial" w:hAnsi="Arial" w:cs="Arial"/>
          <w:b/>
          <w:color w:val="0000FF"/>
          <w:sz w:val="24"/>
        </w:rPr>
        <w:tab/>
      </w:r>
      <w:r>
        <w:rPr>
          <w:rFonts w:ascii="Arial" w:hAnsi="Arial" w:cs="Arial"/>
          <w:b/>
          <w:sz w:val="24"/>
        </w:rPr>
        <w:t>LS on initiation of new work item Q.IMT2020-SAO “Requirement, framework and protocols for signalling network analyses and optimization in IMT-2020” (ITU-T SG11-LS147; to: RAN, CT, ETSI, GSMA; cc: -; contact: CAICT)</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SG11-LS147, to RAN, CT,  ETSI, GSMA, cc -</w:t>
      </w:r>
      <w:r>
        <w:rPr>
          <w:i/>
        </w:rPr>
        <w:br/>
      </w:r>
      <w:r>
        <w:rPr>
          <w:i/>
        </w:rPr>
        <w:tab/>
      </w:r>
      <w:r>
        <w:rPr>
          <w:i/>
        </w:rPr>
        <w:tab/>
      </w:r>
      <w:r>
        <w:rPr>
          <w:i/>
        </w:rPr>
        <w:tab/>
      </w:r>
      <w:r>
        <w:rPr>
          <w:i/>
        </w:rPr>
        <w:tab/>
      </w:r>
      <w:r>
        <w:rPr>
          <w:i/>
        </w:rPr>
        <w:tab/>
        <w:t>Source: ITU-T SG11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RP-201427</w:t>
      </w:r>
      <w:r>
        <w:rPr>
          <w:rFonts w:ascii="Arial" w:hAnsi="Arial" w:cs="Arial"/>
          <w:b/>
          <w:color w:val="0000FF"/>
          <w:sz w:val="24"/>
        </w:rPr>
        <w:tab/>
      </w:r>
      <w:r>
        <w:rPr>
          <w:rFonts w:ascii="Arial" w:hAnsi="Arial" w:cs="Arial"/>
          <w:b/>
          <w:sz w:val="24"/>
        </w:rPr>
        <w:t>LS to RIT/SRIT proponents on the completion and conclusionsof steps 5 to 7 of the IMT-2020 process for the first release of the new Recommendation ITU-R M.[IMT-2020.SPECS] (ITU-R WP5D_TEMP_159; to: RAN, CT, SA, 3GPP Proponent, (collectively ARIB, ATIS, CCSA, ETSI, TSDSI, TTA, TTC), Korea (Republic of) Proponent, China (People’s Republic of) Proponent, ETSI (TC DECT) and DECT Forum Proponent, Nufront Proponent, TSDSI Proponent; cc: -; contact: Chief ITU-R SGD)</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WP5D_TEMP_159, to RAN, CT, SA, 3GPP Proponent, (collectively ARIB, ATIS, CCSA, ETSI, TSDSI, TTA, TTC), Korea (Republic of) Proponent, China (People’s Republic of) Proponent, ETSI (TC DECT) and DECT Forum Proponent, Nufront Proponent, TSDSI Proponent, cc -</w:t>
      </w:r>
      <w:r>
        <w:rPr>
          <w:i/>
        </w:rPr>
        <w:br/>
      </w:r>
      <w:r>
        <w:rPr>
          <w:i/>
        </w:rPr>
        <w:tab/>
      </w:r>
      <w:r>
        <w:rPr>
          <w:i/>
        </w:rPr>
        <w:tab/>
      </w:r>
      <w:r>
        <w:rPr>
          <w:i/>
        </w:rPr>
        <w:tab/>
      </w:r>
      <w:r>
        <w:rPr>
          <w:i/>
        </w:rPr>
        <w:tab/>
      </w:r>
      <w:r>
        <w:rPr>
          <w:i/>
        </w:rPr>
        <w:tab/>
        <w:t>Source: ITU-R WP5D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3GPP ITU-R AH drafted a reply in LSin RP-201439 (final answer from RAN see RP-202058; but this will go at first to SA &amp; PCG for review)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RP-202058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RP-201439</w:t>
      </w:r>
      <w:r>
        <w:rPr>
          <w:rFonts w:ascii="Arial" w:hAnsi="Arial" w:cs="Arial"/>
          <w:b/>
          <w:color w:val="0000FF"/>
          <w:sz w:val="24"/>
        </w:rPr>
        <w:tab/>
      </w:r>
      <w:r>
        <w:rPr>
          <w:rFonts w:ascii="Arial" w:hAnsi="Arial" w:cs="Arial"/>
          <w:b/>
          <w:sz w:val="24"/>
        </w:rPr>
        <w:t>Draft reply LTI to ITU-R WP5D_TEMP_159 = RP-201427 on LS to RIT/SRIT Proponents on the completion and conclusions of steps 5 to 7 of the IMT-2020 process for the first release of new Recommendation ITU-R M.[IMT-2020.SPECS] (RT-200042; to: RAN, SA; cc: -; contact: ZTE)</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RT-200042,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RAN action requested; intended path:  ITU-R AH =&gt; RAN, SA =&gt; PCG =&gt; ITU-R WP5D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8.2</w:t>
      </w:r>
    </w:p>
    <w:p w:rsidR="009D0883" w:rsidRDefault="009D0883" w:rsidP="009D0883">
      <w:r>
        <w:t>handled in email discussion [02 - ITU_AH]</w:t>
      </w:r>
    </w:p>
    <w:p w:rsidR="009D0883" w:rsidRDefault="009D0883" w:rsidP="009D0883">
      <w:r>
        <w:t>conclusion: no LS answer to ITU-R AH from RAN, LS is taken as basis for LSout RP-202058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RP-202058</w:t>
      </w:r>
      <w:r>
        <w:rPr>
          <w:rFonts w:ascii="Arial" w:hAnsi="Arial" w:cs="Arial"/>
          <w:b/>
          <w:color w:val="0000FF"/>
          <w:sz w:val="24"/>
        </w:rPr>
        <w:tab/>
      </w:r>
      <w:r>
        <w:rPr>
          <w:rFonts w:ascii="Arial" w:hAnsi="Arial" w:cs="Arial"/>
          <w:b/>
          <w:sz w:val="24"/>
        </w:rPr>
        <w:t>Draft reply LTI to ITU-R WP5D_TEMP_159 = RP-201427 on LS to RIT/SRIT Proponents on the completion and conclusions of steps 5 to 7 of the IMT-2020 process for the first release of new Recommendation ITU-R M.[IMT-2020.SPECS] (to: SA; cc: -; contact: ZTE)</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RP-201439 = RT-200042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WP5D</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RP-201428</w:t>
      </w:r>
      <w:r>
        <w:rPr>
          <w:rFonts w:ascii="Arial" w:hAnsi="Arial" w:cs="Arial"/>
          <w:b/>
          <w:color w:val="0000FF"/>
          <w:sz w:val="24"/>
        </w:rPr>
        <w:tab/>
      </w:r>
      <w:r>
        <w:rPr>
          <w:rFonts w:ascii="Arial" w:hAnsi="Arial" w:cs="Arial"/>
          <w:b/>
          <w:sz w:val="24"/>
        </w:rPr>
        <w:t>LS to transposing organizations on the completion of step 8 of IMT-2020 process for the first release of new Recommendation ITU-R M.[IMT-2020.SPECS] (ITU-R WP5D_TEMP_163(Rev.1); to: ETSI, TSDSI, ARIB, ATIS, CCSA, TTA, TTC; cc: RAN, KOREA (REPUBLIC OF), CHINA (PEOPLE’S REPUBLIC OF), TSDSI; contact: Chief ITU-R SGD)</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WP5D_TEMP_163(Rev.1), to ETSI, TSDSI, ARIB, ATIS, CCSA, TTA, TTC, cc RAN, CT, SA, KOREA (REPUBLIC OF), CHINA (PEOPLE’S REPUBLIC OF), TSDSI</w:t>
      </w:r>
      <w:r>
        <w:rPr>
          <w:i/>
        </w:rPr>
        <w:br/>
      </w:r>
      <w:r>
        <w:rPr>
          <w:i/>
        </w:rPr>
        <w:tab/>
      </w:r>
      <w:r>
        <w:rPr>
          <w:i/>
        </w:rPr>
        <w:tab/>
      </w:r>
      <w:r>
        <w:rPr>
          <w:i/>
        </w:rPr>
        <w:tab/>
      </w:r>
      <w:r>
        <w:rPr>
          <w:i/>
        </w:rPr>
        <w:tab/>
      </w:r>
      <w:r>
        <w:rPr>
          <w:i/>
        </w:rPr>
        <w:tab/>
        <w:t>Source: ITU-R WP5D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RP-201433</w:t>
      </w:r>
      <w:r>
        <w:rPr>
          <w:rFonts w:ascii="Arial" w:hAnsi="Arial" w:cs="Arial"/>
          <w:b/>
          <w:color w:val="0000FF"/>
          <w:sz w:val="24"/>
        </w:rPr>
        <w:tab/>
      </w:r>
      <w:r>
        <w:rPr>
          <w:rFonts w:ascii="Arial" w:hAnsi="Arial" w:cs="Arial"/>
          <w:b/>
          <w:sz w:val="24"/>
        </w:rPr>
        <w:t>Draft reply LTI to ITU_WRC_LS_200428 = RP-200547 on 3GPP’s activities related to WRC-19 Resolutions (RT-200037; to: RAN, SA; cc: -; contact: Ericsson)</w:t>
      </w:r>
    </w:p>
    <w:p w:rsidR="009D0883" w:rsidRDefault="009D0883" w:rsidP="009D088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RT-200037,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intended path: ITU-R AH =&gt; RAN, SA =&gt; PCG =&gt; ITU Secretary-General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8.5 to AI 8.2</w:t>
      </w:r>
    </w:p>
    <w:p w:rsidR="009D0883" w:rsidRDefault="009D0883" w:rsidP="009D0883">
      <w:r>
        <w:t>handled in email discussion [02 - ITU_AH]</w:t>
      </w:r>
    </w:p>
    <w:p w:rsidR="009D0883" w:rsidRDefault="009D0883" w:rsidP="009D0883">
      <w:r>
        <w:t>conclusion: no LS answer to ITU-R AH from RAN, LS is taken as basis for LSout RP-202054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RP-202054</w:t>
      </w:r>
      <w:r>
        <w:rPr>
          <w:rFonts w:ascii="Arial" w:hAnsi="Arial" w:cs="Arial"/>
          <w:b/>
          <w:color w:val="0000FF"/>
          <w:sz w:val="24"/>
        </w:rPr>
        <w:tab/>
      </w:r>
      <w:r>
        <w:rPr>
          <w:rFonts w:ascii="Arial" w:hAnsi="Arial" w:cs="Arial"/>
          <w:b/>
          <w:sz w:val="24"/>
        </w:rPr>
        <w:t>Draft reply LTI to ITU_WRC_LS_200428 = RP-200547 on 3GPP’s activities related to WRC-19 Resolutions (to: PCG; cc: SA;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PCG, cc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RP-201433 = RT-200037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PCG before it will be sent to ITU Secretary-General</w:t>
      </w:r>
    </w:p>
    <w:p w:rsidR="009D0883" w:rsidRDefault="009D0883" w:rsidP="009D0883">
      <w:r>
        <w:t>sent cc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pStyle w:val="Heading3"/>
      </w:pPr>
      <w:bookmarkStart w:id="71" w:name="_Toc53521784"/>
      <w:bookmarkStart w:id="72" w:name="_Toc54810446"/>
      <w:r>
        <w:t>8.3</w:t>
      </w:r>
      <w:r>
        <w:tab/>
        <w:t>Other documents from/to ITU-R WP5D</w:t>
      </w:r>
      <w:bookmarkEnd w:id="71"/>
      <w:bookmarkEnd w:id="72"/>
    </w:p>
    <w:p w:rsidR="009D0883" w:rsidRDefault="009D0883" w:rsidP="009D0883">
      <w:pPr>
        <w:rPr>
          <w:rFonts w:ascii="Arial" w:hAnsi="Arial" w:cs="Arial"/>
          <w:b/>
          <w:sz w:val="24"/>
        </w:rPr>
      </w:pPr>
      <w:r>
        <w:rPr>
          <w:rFonts w:ascii="Arial" w:hAnsi="Arial" w:cs="Arial"/>
          <w:b/>
          <w:color w:val="0000FF"/>
          <w:sz w:val="24"/>
        </w:rPr>
        <w:t>RP-201431</w:t>
      </w:r>
      <w:r>
        <w:rPr>
          <w:rFonts w:ascii="Arial" w:hAnsi="Arial" w:cs="Arial"/>
          <w:b/>
          <w:color w:val="0000FF"/>
          <w:sz w:val="24"/>
        </w:rPr>
        <w:tab/>
      </w:r>
      <w:r>
        <w:rPr>
          <w:rFonts w:ascii="Arial" w:hAnsi="Arial" w:cs="Arial"/>
          <w:b/>
          <w:sz w:val="24"/>
        </w:rPr>
        <w:t>Draft reply LTI to ITU-R WP5D/TEMP/58(Rev.1) = RP-200043 on draft new report ITU-R.M[IMT.C-V2X] - Application of the terrestrial component of IMT for cellular-V2X (RT-200040; to: RAN, SA; cc: -;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RT-200040,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RP-200043 was received at RAN #87e in March 20; RAN action requested; intended path: ITU-R AH =&gt; RAN, SA =&gt; PCG =&gt; ITU-R WP5D (cc: ITU-R WP5A)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 to ITU-R AH from RAN, LS is taken as basis for LSout RP-202055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RP-202055</w:t>
      </w:r>
      <w:r>
        <w:rPr>
          <w:rFonts w:ascii="Arial" w:hAnsi="Arial" w:cs="Arial"/>
          <w:b/>
          <w:color w:val="0000FF"/>
          <w:sz w:val="24"/>
        </w:rPr>
        <w:tab/>
      </w:r>
      <w:r>
        <w:rPr>
          <w:rFonts w:ascii="Arial" w:hAnsi="Arial" w:cs="Arial"/>
          <w:b/>
          <w:sz w:val="24"/>
        </w:rPr>
        <w:t>Draft reply LTI to ITU-R WP5D/TEMP/58(Rev.1) = RP-200043 on draft new report ITU-R.M[IMT.C-V2X] - Application of the terrestrial component of IMT for cellular-V2X (to: SA; cc: -; contact: Huawei)</w:t>
      </w:r>
    </w:p>
    <w:p w:rsidR="009D0883" w:rsidRDefault="009D0883" w:rsidP="009D0883">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RP-201431 = RT-200040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WP5D (cc: ITU-R WP5A)</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RP-201432</w:t>
      </w:r>
      <w:r>
        <w:rPr>
          <w:rFonts w:ascii="Arial" w:hAnsi="Arial" w:cs="Arial"/>
          <w:b/>
          <w:color w:val="0000FF"/>
          <w:sz w:val="24"/>
        </w:rPr>
        <w:tab/>
      </w:r>
      <w:r>
        <w:rPr>
          <w:rFonts w:ascii="Arial" w:hAnsi="Arial" w:cs="Arial"/>
          <w:b/>
          <w:sz w:val="24"/>
        </w:rPr>
        <w:t>Draft reply LTI to ITU-R WP5D/TEMP/39 = RP-200037 on update submission for LTE-Advanced towards Revision 5 of Recommendation ITU-R M.2012 (RT-200041; to: RAN, SA; cc: -; contact: Telecom Italia)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RT-200041,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intended path: ITU-R AH =&gt; RAN, SA =&gt; PCG =&gt; ITU-R WP5D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 to ITU-R AH from RAN, LS is taken as basis for LSout RP-202056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RP-202056</w:t>
      </w:r>
      <w:r>
        <w:rPr>
          <w:rFonts w:ascii="Arial" w:hAnsi="Arial" w:cs="Arial"/>
          <w:b/>
          <w:color w:val="0000FF"/>
          <w:sz w:val="24"/>
        </w:rPr>
        <w:tab/>
      </w:r>
      <w:r>
        <w:rPr>
          <w:rFonts w:ascii="Arial" w:hAnsi="Arial" w:cs="Arial"/>
          <w:b/>
          <w:sz w:val="24"/>
        </w:rPr>
        <w:t>Draft reply LTI to ITU-R WP5D/TEMP/39 = RP-200037 on update submission for LTE-Advanced towards Revision 5 of Recommendation ITU-R M.2012 (to: SA; cc: -; contact: Telecom Italia)</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RP-201432 = RT-200041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WP5D</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pStyle w:val="Heading3"/>
      </w:pPr>
      <w:bookmarkStart w:id="73" w:name="_Toc53521785"/>
      <w:bookmarkStart w:id="74" w:name="_Toc54810447"/>
      <w:r>
        <w:t>8.4</w:t>
      </w:r>
      <w:r>
        <w:tab/>
        <w:t>Other documents from/to ITU-R WP5A</w:t>
      </w:r>
      <w:bookmarkEnd w:id="73"/>
      <w:bookmarkEnd w:id="74"/>
    </w:p>
    <w:p w:rsidR="009D0883" w:rsidRDefault="009D0883" w:rsidP="009D0883">
      <w:pPr>
        <w:rPr>
          <w:rFonts w:ascii="Arial" w:hAnsi="Arial" w:cs="Arial"/>
          <w:b/>
          <w:sz w:val="24"/>
        </w:rPr>
      </w:pPr>
      <w:r>
        <w:rPr>
          <w:rFonts w:ascii="Arial" w:hAnsi="Arial" w:cs="Arial"/>
          <w:b/>
          <w:color w:val="0000FF"/>
          <w:sz w:val="24"/>
        </w:rPr>
        <w:t>RP-201429</w:t>
      </w:r>
      <w:r>
        <w:rPr>
          <w:rFonts w:ascii="Arial" w:hAnsi="Arial" w:cs="Arial"/>
          <w:b/>
          <w:color w:val="0000FF"/>
          <w:sz w:val="24"/>
        </w:rPr>
        <w:tab/>
      </w:r>
      <w:r>
        <w:rPr>
          <w:rFonts w:ascii="Arial" w:hAnsi="Arial" w:cs="Arial"/>
          <w:b/>
          <w:sz w:val="24"/>
        </w:rPr>
        <w:t>LS on ITS Connected Automated Vehicles (CAV) (ITU-R WP5A_TEMP_29(Rev.1); to: RAN, CT, SA, 5G Automotive Association, 79 GHz Project, ARIB, ATIS, AWG, C2C-CC, CCSA, CEPT ECC CPG, CEPT ECC WG FM, C-Roads, ETSI, ETSI ERM-TG37, ETSI ERM-TGSRR, ETSI ISG MEC, ETSI TC ERM, ETSI TC ITS, ETSI TC MSG, GSA, IEEE, IETF ITS, ISO TC 204, MFA, SAE C-V2X TC, TIA, TTA, Wi-Fi Alliance, WWRF; cc: -; contact: SG 5 Counsellor)</w:t>
      </w:r>
    </w:p>
    <w:p w:rsidR="009D0883" w:rsidRDefault="009D0883" w:rsidP="009D088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WP5A_TEMP_29(Rev.1), to RAN, CT, SA, 5G Automotive Association, 79 GHz Project, ARIB, ATIS, AWG, C2C-CC, CCSA, CEPT ECC CPG, CEPT ECC WG FM, C-Roads, ETSI, ETSI ERM-TG37, ETSI ERM-TGSRR, ETSI ISG MEC, ETSI TC ERM, ETSI TC ITS, ETSI TC MSG, GSA, IEEE, IETF ITS, ISO TC 204, M, cc -</w:t>
      </w:r>
      <w:r>
        <w:rPr>
          <w:i/>
        </w:rPr>
        <w:br/>
      </w:r>
      <w:r>
        <w:rPr>
          <w:i/>
        </w:rPr>
        <w:tab/>
      </w:r>
      <w:r>
        <w:rPr>
          <w:i/>
        </w:rPr>
        <w:tab/>
      </w:r>
      <w:r>
        <w:rPr>
          <w:i/>
        </w:rPr>
        <w:tab/>
      </w:r>
      <w:r>
        <w:rPr>
          <w:i/>
        </w:rPr>
        <w:tab/>
      </w:r>
      <w:r>
        <w:rPr>
          <w:i/>
        </w:rPr>
        <w:tab/>
        <w:t>Source: ITU-R WP5A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3GPP ITU-R AH drafted a reply in LSin RP-201430 (final answer from RAN see RP-202057; but this will go at first to SA &amp; PCG for review)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RP-202057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RP-201430</w:t>
      </w:r>
      <w:r>
        <w:rPr>
          <w:rFonts w:ascii="Arial" w:hAnsi="Arial" w:cs="Arial"/>
          <w:b/>
          <w:color w:val="0000FF"/>
          <w:sz w:val="24"/>
        </w:rPr>
        <w:tab/>
      </w:r>
      <w:r>
        <w:rPr>
          <w:rFonts w:ascii="Arial" w:hAnsi="Arial" w:cs="Arial"/>
          <w:b/>
          <w:sz w:val="24"/>
        </w:rPr>
        <w:t>Draft reply LTI to ITU-R WP5A/TEMP/29(Rev.1) = RP-201429 on Connected Automated Vehicles (CAV) (RT-200039; to: RAN, SA; cc: -;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RT-200039, to RAN, SA, cc -</w:t>
      </w:r>
      <w:r>
        <w:rPr>
          <w:i/>
        </w:rPr>
        <w:br/>
      </w:r>
      <w:r>
        <w:rPr>
          <w:i/>
        </w:rPr>
        <w:tab/>
      </w:r>
      <w:r>
        <w:rPr>
          <w:i/>
        </w:rPr>
        <w:tab/>
      </w:r>
      <w:r>
        <w:rPr>
          <w:i/>
        </w:rPr>
        <w:tab/>
      </w:r>
      <w:r>
        <w:rPr>
          <w:i/>
        </w:rPr>
        <w:tab/>
      </w:r>
      <w:r>
        <w:rPr>
          <w:i/>
        </w:rPr>
        <w:tab/>
        <w:t>Source: 3GPP ITU-R AH</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intended path: ITU-R AH =&gt; RAN, SA =&gt; PCG =&gt; ITU-R WP5A (cc: ITU-R WP5D)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[02 - ITU_AH]</w:t>
      </w:r>
    </w:p>
    <w:p w:rsidR="009D0883" w:rsidRDefault="009D0883" w:rsidP="009D0883">
      <w:r>
        <w:t>conclusion: no LS answer to ITU-R AH from RAN, LS is taken as basis for LSout RP-202057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RP-202057</w:t>
      </w:r>
      <w:r>
        <w:rPr>
          <w:rFonts w:ascii="Arial" w:hAnsi="Arial" w:cs="Arial"/>
          <w:b/>
          <w:color w:val="0000FF"/>
          <w:sz w:val="24"/>
        </w:rPr>
        <w:tab/>
      </w:r>
      <w:r>
        <w:rPr>
          <w:rFonts w:ascii="Arial" w:hAnsi="Arial" w:cs="Arial"/>
          <w:b/>
          <w:sz w:val="24"/>
        </w:rPr>
        <w:t>Draft reply LTI to ITU-R WP5A/TEMP/29(Rev.1) = RP-201429 on Connected Automated Vehicles (CAV) (to: SA; cc: -;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based on RP-201430 = RT-200039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LS will be provided to SA from where it goes for review to PCG and then to: ITU-R WP5A (cc: ITU-R WP5D)</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pStyle w:val="Heading3"/>
      </w:pPr>
      <w:bookmarkStart w:id="75" w:name="_Toc53521786"/>
      <w:bookmarkStart w:id="76" w:name="_Toc54810448"/>
      <w:r>
        <w:t>8.5</w:t>
      </w:r>
      <w:r>
        <w:tab/>
        <w:t>Documents from/to other ITU groups</w:t>
      </w:r>
      <w:bookmarkEnd w:id="75"/>
      <w:bookmarkEnd w:id="76"/>
    </w:p>
    <w:p w:rsidR="009D0883" w:rsidRDefault="009D0883" w:rsidP="009D0883">
      <w:pPr>
        <w:rPr>
          <w:rFonts w:ascii="Arial" w:hAnsi="Arial" w:cs="Arial"/>
          <w:b/>
          <w:sz w:val="24"/>
        </w:rPr>
      </w:pPr>
      <w:r>
        <w:rPr>
          <w:rFonts w:ascii="Arial" w:hAnsi="Arial" w:cs="Arial"/>
          <w:b/>
          <w:color w:val="0000FF"/>
          <w:sz w:val="24"/>
        </w:rPr>
        <w:t>RP-201425</w:t>
      </w:r>
      <w:r>
        <w:rPr>
          <w:rFonts w:ascii="Arial" w:hAnsi="Arial" w:cs="Arial"/>
          <w:b/>
          <w:color w:val="0000FF"/>
          <w:sz w:val="24"/>
        </w:rPr>
        <w:tab/>
      </w:r>
      <w:r>
        <w:rPr>
          <w:rFonts w:ascii="Arial" w:hAnsi="Arial" w:cs="Arial"/>
          <w:b/>
          <w:sz w:val="24"/>
        </w:rPr>
        <w:t xml:space="preserve">LS on Deliverables of Focus Group NET2030 (ITU-T SG13-LS166; to: RAN, CT, TSAG, ITU-T SG 2/3/5/9/11/12/15/16/17/20, IETF, IRTF, IEEE, ETSI, ARIB, ATIS, CCSA, TTA, TTC, OIF, ONF, NGMN Alliance, GSMA, Wi-Fi Alliance, MEF, ITU-R </w:t>
      </w:r>
      <w:r>
        <w:rPr>
          <w:rFonts w:ascii="Arial" w:hAnsi="Arial" w:cs="Arial"/>
          <w:b/>
          <w:sz w:val="24"/>
        </w:rPr>
        <w:lastRenderedPageBreak/>
        <w:t>WP5D, BBF, OPC-FLC, ODVA, CENELEC, 5G Infrastructure Association; cc: ACM Sigcom, China Network 5.0 Alliance, European Commission Research, TMForum, TSDSI, US National Science Foundation; contact: OFCOM Switzerland)</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SG13-LS166, to RAN, CT, TSAG, ITU-T SG 2/3/5/9/11/12/15/16/17/20, IETF, IRTF, IEEE, ETSI, ARIB, ATIS, CCSA, TTA, TTC, OIF, ONF, NGMN Alliance, GSMA, Wi-Fi Alliance, MEF, ITU-R WP5D, BBF, OPC-FLC, ODVA, CENELEC, 5G Infrastructure Association, cc ACM Sigcom, China Network 5.0 Alliance, European Commission Research, TMForum, TSDSI, US National Science Foundation</w:t>
      </w:r>
      <w:r>
        <w:rPr>
          <w:i/>
        </w:rPr>
        <w:br/>
      </w:r>
      <w:r>
        <w:rPr>
          <w:i/>
        </w:rPr>
        <w:tab/>
      </w:r>
      <w:r>
        <w:rPr>
          <w:i/>
        </w:rPr>
        <w:tab/>
      </w:r>
      <w:r>
        <w:rPr>
          <w:i/>
        </w:rPr>
        <w:tab/>
      </w:r>
      <w:r>
        <w:rPr>
          <w:i/>
        </w:rPr>
        <w:tab/>
      </w:r>
      <w:r>
        <w:rPr>
          <w:i/>
        </w:rPr>
        <w:tab/>
        <w:t>Source: ITU-T SG13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8.5</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RP-201426</w:t>
      </w:r>
      <w:r>
        <w:rPr>
          <w:rFonts w:ascii="Arial" w:hAnsi="Arial" w:cs="Arial"/>
          <w:b/>
          <w:color w:val="0000FF"/>
          <w:sz w:val="24"/>
        </w:rPr>
        <w:tab/>
      </w:r>
      <w:r>
        <w:rPr>
          <w:rFonts w:ascii="Arial" w:hAnsi="Arial" w:cs="Arial"/>
          <w:b/>
          <w:sz w:val="24"/>
        </w:rPr>
        <w:t>LS on initiation of new work on "Edge computing – Overview and requirements" (ITU-T SG13-LS175; to: RAN, ITU-T SG20, SG16, SG11, SG17, ISO/IEC JTC 1/SC 38, IETF, ETSI; cc: -; contact: ETRI)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SG13-LS175, to RAN, ITU-T SG20, SG16, SG11, SG17, ISO/IEC JTC 1/SC 38, IETF, ETSI, cc -</w:t>
      </w:r>
      <w:r>
        <w:rPr>
          <w:i/>
        </w:rPr>
        <w:br/>
      </w:r>
      <w:r>
        <w:rPr>
          <w:i/>
        </w:rPr>
        <w:tab/>
      </w:r>
      <w:r>
        <w:rPr>
          <w:i/>
        </w:rPr>
        <w:tab/>
      </w:r>
      <w:r>
        <w:rPr>
          <w:i/>
        </w:rPr>
        <w:tab/>
      </w:r>
      <w:r>
        <w:rPr>
          <w:i/>
        </w:rPr>
        <w:tab/>
      </w:r>
      <w:r>
        <w:rPr>
          <w:i/>
        </w:rPr>
        <w:tab/>
        <w:t>Source: ITU-T SG13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8.5</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2"/>
      </w:pPr>
      <w:bookmarkStart w:id="77" w:name="_Toc53521787"/>
      <w:bookmarkStart w:id="78" w:name="_Toc54810449"/>
      <w:r>
        <w:t>9</w:t>
      </w:r>
      <w:r>
        <w:tab/>
        <w:t>NR</w:t>
      </w:r>
      <w:bookmarkEnd w:id="77"/>
      <w:bookmarkEnd w:id="78"/>
    </w:p>
    <w:p w:rsidR="009D0883" w:rsidRDefault="009D0883" w:rsidP="009D0883">
      <w:r>
        <w:t>NOTE: This agenda item covers open REL-16 and new REL-17 NR WIs/SIs.</w:t>
      </w:r>
    </w:p>
    <w:p w:rsidR="009D0883" w:rsidRDefault="009D0883" w:rsidP="009D0883">
      <w:r>
        <w:t>NR UE conformance aspects are covered under AI 13 and</w:t>
      </w:r>
    </w:p>
    <w:p w:rsidR="009D0883" w:rsidRDefault="009D0883" w:rsidP="009D0883">
      <w:r>
        <w:t>maintenance of closed REL-14/15 WIs/SIs is covered under AI 14.</w:t>
      </w:r>
    </w:p>
    <w:p w:rsidR="009D0883" w:rsidRDefault="009D0883" w:rsidP="009D0883">
      <w:pPr>
        <w:rPr>
          <w:rFonts w:ascii="Arial" w:hAnsi="Arial" w:cs="Arial"/>
          <w:b/>
          <w:sz w:val="24"/>
        </w:rPr>
      </w:pPr>
      <w:r>
        <w:rPr>
          <w:rFonts w:ascii="Arial" w:hAnsi="Arial" w:cs="Arial"/>
          <w:b/>
          <w:color w:val="0000FF"/>
          <w:sz w:val="24"/>
        </w:rPr>
        <w:t>RP-201471</w:t>
      </w:r>
      <w:r>
        <w:rPr>
          <w:rFonts w:ascii="Arial" w:hAnsi="Arial" w:cs="Arial"/>
          <w:b/>
          <w:color w:val="0000FF"/>
          <w:sz w:val="24"/>
        </w:rPr>
        <w:tab/>
      </w:r>
      <w:r>
        <w:rPr>
          <w:rFonts w:ascii="Arial" w:hAnsi="Arial" w:cs="Arial"/>
          <w:b/>
          <w:sz w:val="24"/>
        </w:rPr>
        <w:t>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RP-201969</w:t>
      </w:r>
      <w:r>
        <w:rPr>
          <w:rFonts w:ascii="Arial" w:hAnsi="Arial" w:cs="Arial"/>
          <w:b/>
          <w:color w:val="0000FF"/>
          <w:sz w:val="24"/>
        </w:rPr>
        <w:tab/>
      </w:r>
      <w:r>
        <w:rPr>
          <w:rFonts w:ascii="Arial" w:hAnsi="Arial" w:cs="Arial"/>
          <w:b/>
          <w:sz w:val="24"/>
        </w:rPr>
        <w:t>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lastRenderedPageBreak/>
        <w:t>(Replaces RP-201471)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RP-201594</w:t>
      </w:r>
      <w:r>
        <w:rPr>
          <w:rFonts w:ascii="Arial" w:hAnsi="Arial" w:cs="Arial"/>
          <w:b/>
          <w:color w:val="0000FF"/>
          <w:sz w:val="24"/>
        </w:rPr>
        <w:tab/>
      </w:r>
      <w:r>
        <w:rPr>
          <w:rFonts w:ascii="Arial" w:hAnsi="Arial" w:cs="Arial"/>
          <w:b/>
          <w:sz w:val="24"/>
        </w:rPr>
        <w:t>Discussion on Rel-17 timeline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RP-201611</w:t>
      </w:r>
      <w:r>
        <w:rPr>
          <w:rFonts w:ascii="Arial" w:hAnsi="Arial" w:cs="Arial"/>
          <w:b/>
          <w:color w:val="0000FF"/>
          <w:sz w:val="24"/>
        </w:rPr>
        <w:tab/>
      </w:r>
      <w:r>
        <w:rPr>
          <w:rFonts w:ascii="Arial" w:hAnsi="Arial" w:cs="Arial"/>
          <w:b/>
          <w:sz w:val="24"/>
        </w:rPr>
        <w:t>On 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Austria RFFE GmbH</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RP-201648</w:t>
      </w:r>
      <w:r>
        <w:rPr>
          <w:rFonts w:ascii="Arial" w:hAnsi="Arial" w:cs="Arial"/>
          <w:b/>
          <w:color w:val="0000FF"/>
          <w:sz w:val="24"/>
        </w:rPr>
        <w:tab/>
      </w:r>
      <w:r>
        <w:rPr>
          <w:rFonts w:ascii="Arial" w:hAnsi="Arial" w:cs="Arial"/>
          <w:b/>
          <w:sz w:val="24"/>
        </w:rPr>
        <w:t>Discussion on Rel-17 timeline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RP-201669</w:t>
      </w:r>
      <w:r>
        <w:rPr>
          <w:rFonts w:ascii="Arial" w:hAnsi="Arial" w:cs="Arial"/>
          <w:b/>
          <w:color w:val="0000FF"/>
          <w:sz w:val="24"/>
        </w:rPr>
        <w:tab/>
      </w:r>
      <w:r>
        <w:rPr>
          <w:rFonts w:ascii="Arial" w:hAnsi="Arial" w:cs="Arial"/>
          <w:b/>
          <w:sz w:val="24"/>
        </w:rPr>
        <w:t>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RP-201767</w:t>
      </w:r>
      <w:r>
        <w:rPr>
          <w:rFonts w:ascii="Arial" w:hAnsi="Arial" w:cs="Arial"/>
          <w:b/>
          <w:color w:val="0000FF"/>
          <w:sz w:val="24"/>
        </w:rPr>
        <w:tab/>
      </w:r>
      <w:r>
        <w:rPr>
          <w:rFonts w:ascii="Arial" w:hAnsi="Arial" w:cs="Arial"/>
          <w:b/>
          <w:sz w:val="24"/>
        </w:rPr>
        <w:t>Views on Rel-17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RP-201764</w:t>
      </w:r>
      <w:r>
        <w:rPr>
          <w:rFonts w:ascii="Arial" w:hAnsi="Arial" w:cs="Arial"/>
          <w:b/>
          <w:color w:val="0000FF"/>
          <w:sz w:val="24"/>
        </w:rPr>
        <w:tab/>
      </w:r>
      <w:r>
        <w:rPr>
          <w:rFonts w:ascii="Arial" w:hAnsi="Arial" w:cs="Arial"/>
          <w:b/>
          <w:sz w:val="24"/>
        </w:rPr>
        <w:t xml:space="preserve">Release 17 schedule considerations </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Following the first round of Release 17 discussion, it seems obvious that: Study items will not be ready as planned and overall Release 17 schedule needs to be reconsidered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9.7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RP-201786</w:t>
      </w:r>
      <w:r>
        <w:rPr>
          <w:rFonts w:ascii="Arial" w:hAnsi="Arial" w:cs="Arial"/>
          <w:b/>
          <w:color w:val="0000FF"/>
          <w:sz w:val="24"/>
        </w:rPr>
        <w:tab/>
      </w:r>
      <w:r>
        <w:rPr>
          <w:rFonts w:ascii="Arial" w:hAnsi="Arial" w:cs="Arial"/>
          <w:b/>
          <w:sz w:val="24"/>
        </w:rPr>
        <w:t>Discussions on R17 Timeline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Proposals on R17 timeline related aspects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RP-201828</w:t>
      </w:r>
      <w:r>
        <w:rPr>
          <w:rFonts w:ascii="Arial" w:hAnsi="Arial" w:cs="Arial"/>
          <w:b/>
          <w:color w:val="0000FF"/>
          <w:sz w:val="24"/>
        </w:rPr>
        <w:tab/>
      </w:r>
      <w:r>
        <w:rPr>
          <w:rFonts w:ascii="Arial" w:hAnsi="Arial" w:cs="Arial"/>
          <w:b/>
          <w:sz w:val="24"/>
        </w:rPr>
        <w:t>Rel-17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RP-201707</w:t>
      </w:r>
      <w:r>
        <w:rPr>
          <w:rFonts w:ascii="Arial" w:hAnsi="Arial" w:cs="Arial"/>
          <w:b/>
          <w:color w:val="0000FF"/>
          <w:sz w:val="24"/>
        </w:rPr>
        <w:tab/>
      </w:r>
      <w:r>
        <w:rPr>
          <w:rFonts w:ascii="Arial" w:hAnsi="Arial" w:cs="Arial"/>
          <w:b/>
          <w:sz w:val="24"/>
        </w:rPr>
        <w:t>Rel-17 Handling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Q4 Handling</w:t>
      </w:r>
    </w:p>
    <w:p w:rsidR="009D0883" w:rsidRDefault="009D0883" w:rsidP="009D0883">
      <w:r>
        <w:t>January Ad-Hoc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RP-201865</w:t>
      </w:r>
      <w:r>
        <w:rPr>
          <w:rFonts w:ascii="Arial" w:hAnsi="Arial" w:cs="Arial"/>
          <w:b/>
          <w:color w:val="0000FF"/>
          <w:sz w:val="24"/>
        </w:rPr>
        <w:tab/>
      </w:r>
      <w:r>
        <w:rPr>
          <w:rFonts w:ascii="Arial" w:hAnsi="Arial" w:cs="Arial"/>
          <w:b/>
          <w:sz w:val="24"/>
        </w:rPr>
        <w:t>Considerations on Release 17 schedule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9.7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RP-201668</w:t>
      </w:r>
      <w:r>
        <w:rPr>
          <w:rFonts w:ascii="Arial" w:hAnsi="Arial" w:cs="Arial"/>
          <w:b/>
          <w:color w:val="0000FF"/>
          <w:sz w:val="24"/>
        </w:rPr>
        <w:tab/>
      </w:r>
      <w:r>
        <w:rPr>
          <w:rFonts w:ascii="Arial" w:hAnsi="Arial" w:cs="Arial"/>
          <w:b/>
          <w:sz w:val="24"/>
        </w:rPr>
        <w:t>Feedback on WG e-meetings efficiency</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RP-201896</w:t>
      </w:r>
      <w:r>
        <w:rPr>
          <w:rFonts w:ascii="Arial" w:hAnsi="Arial" w:cs="Arial"/>
          <w:b/>
          <w:color w:val="0000FF"/>
          <w:sz w:val="24"/>
        </w:rPr>
        <w:tab/>
      </w:r>
      <w:r>
        <w:rPr>
          <w:rFonts w:ascii="Arial" w:hAnsi="Arial" w:cs="Arial"/>
          <w:b/>
          <w:sz w:val="24"/>
        </w:rPr>
        <w:t>Handling the existing and upcoming Rel-17 SI in RAN1</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RP-201958</w:t>
      </w:r>
      <w:r>
        <w:rPr>
          <w:rFonts w:ascii="Arial" w:hAnsi="Arial" w:cs="Arial"/>
          <w:b/>
          <w:color w:val="0000FF"/>
          <w:sz w:val="24"/>
        </w:rPr>
        <w:tab/>
      </w:r>
      <w:r>
        <w:rPr>
          <w:rFonts w:ascii="Arial" w:hAnsi="Arial" w:cs="Arial"/>
          <w:b/>
          <w:sz w:val="24"/>
        </w:rPr>
        <w:t>Consideration on how to manage meeting in 2021Q1</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RP-201965</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r>
        <w:t>handled in email discussion [89E][01][Release_meeting_TU]</w:t>
      </w:r>
    </w:p>
    <w:p w:rsidR="009D0883" w:rsidRDefault="009D0883" w:rsidP="009D0883">
      <w:r>
        <w:t>handled in Mon GTW</w:t>
      </w:r>
    </w:p>
    <w:p w:rsidR="009D0883" w:rsidRDefault="009D0883" w:rsidP="009D0883">
      <w:r>
        <w:t>Qualcomm: 3+4 would be better for May RAN4 meeting</w:t>
      </w:r>
    </w:p>
    <w:p w:rsidR="009D0883" w:rsidRDefault="009D0883" w:rsidP="009D0883">
      <w:r>
        <w:t>RAN4 chair: slight preference for 2+5 days but would be ok with the change</w:t>
      </w:r>
    </w:p>
    <w:p w:rsidR="009D0883" w:rsidRDefault="009D0883" w:rsidP="009D0883">
      <w:r>
        <w:t>RAN2 chair: we try to avoid Fri</w:t>
      </w:r>
    </w:p>
    <w:p w:rsidR="009D0883" w:rsidRDefault="009D0883" w:rsidP="009D0883">
      <w:r>
        <w:t>Samsung: RAN1 meeting in Jan., time to Feb. meeting is short, 5+2 starting at Jan.18 would be preferred</w:t>
      </w:r>
    </w:p>
    <w:p w:rsidR="009D0883" w:rsidRDefault="009D0883" w:rsidP="009D0883">
      <w:r>
        <w:t>RAN chair: would be shorter time to Xmas that's why this was not preferred, so it is not a new proposal</w:t>
      </w:r>
    </w:p>
    <w:p w:rsidR="009D0883" w:rsidRDefault="009D0883" w:rsidP="009D0883">
      <w:r>
        <w:t>ZTE: emails could still be allowed during inactive period but no decisions would be enough; one 2 week meeting per quarter would be our preference</w:t>
      </w:r>
    </w:p>
    <w:p w:rsidR="009D0883" w:rsidRDefault="009D0883" w:rsidP="009D0883">
      <w:r>
        <w:t>AT&amp;T: RAN4 Feb. meeting: spectrum/CA topics usually go for email, how would this work with inactive period</w:t>
      </w:r>
    </w:p>
    <w:p w:rsidR="009D0883" w:rsidRDefault="009D0883" w:rsidP="009D0883">
      <w:r>
        <w:lastRenderedPageBreak/>
        <w:t>RAN chair: email discussions were supposed to happen outside of inactive periods</w:t>
      </w:r>
    </w:p>
    <w:p w:rsidR="009D0883" w:rsidRDefault="009D0883" w:rsidP="009D0883">
      <w:r>
        <w:t>Ericsson: single meeting over 2 weeks per quarter would be also our preference; 2+5 days meeting have limited round-trip time; a meeting is usually longer anyway (a 2 weeks meeting is usually a 4 weeks meeting); staggerered agenda would be very much important; usually all topics are on the agenda</w:t>
      </w:r>
    </w:p>
    <w:p w:rsidR="009D0883" w:rsidRDefault="009D0883" w:rsidP="009D0883">
      <w:r>
        <w:t>RAN chair: thought we could still wait for one more quarter before we start staggering</w:t>
      </w:r>
    </w:p>
    <w:p w:rsidR="009D0883" w:rsidRDefault="009D0883" w:rsidP="009D0883">
      <w:r>
        <w:t>RAN1 chair: suggests to come back on this staggering at next RAN meeting, for REL-17 we will do a lot of evaluation so the length of the meeting does not matter this much for RAN1, trying to cut overhead (extra emails before/after the meeting) before the meeting</w:t>
      </w:r>
    </w:p>
    <w:p w:rsidR="009D0883" w:rsidRDefault="009D0883" w:rsidP="009D0883">
      <w:r>
        <w:t>RAN2 chair: with a new REL more checking is needed before companies can agree, used 28 TUs instead of 40 TUs for the shorter meetings</w:t>
      </w:r>
    </w:p>
    <w:p w:rsidR="009D0883" w:rsidRDefault="009D0883" w:rsidP="009D0883">
      <w:r>
        <w:t>RAN3 chair: 1 week e-meeting was tried once in RAN3 and it was extremely hectic/full of errors, that's why we concluded that it did not work</w:t>
      </w:r>
    </w:p>
    <w:p w:rsidR="009D0883" w:rsidRDefault="009D0883" w:rsidP="009D0883">
      <w:r>
        <w:t>ZTE: worried about 4 meetings in RAN1</w:t>
      </w:r>
    </w:p>
    <w:p w:rsidR="009D0883" w:rsidRDefault="009D0883" w:rsidP="009D0883">
      <w:r>
        <w:t>Nokia: wonders why RAN1 needs much more time than other groups, maybe it would be better if RAN1 could use the same approach in Q1/21 as RAN2/3/4</w:t>
      </w:r>
    </w:p>
    <w:p w:rsidR="009D0883" w:rsidRDefault="009D0883" w:rsidP="009D0883">
      <w:r>
        <w:t>Huawei: was rather thinking about having 2 meetings in RAN2 and RAN4 as there is still a lot of maintenance there; so at least for RAN4 2 meetings may make sense; inactive should be respected</w:t>
      </w:r>
    </w:p>
    <w:p w:rsidR="009D0883" w:rsidRDefault="009D0883" w:rsidP="009D0883">
      <w:r>
        <w:t>Intel: in RAN2 we made good experiences with a 2 weeks meeting; 2 meetings in a quarter would require that not full agenda is handled in each meeting</w:t>
      </w:r>
    </w:p>
    <w:p w:rsidR="009D0883" w:rsidRDefault="009D0883" w:rsidP="009D0883">
      <w:r>
        <w:t>CATT: would also prefer a 2 weeks RAN1 meeting in Q1/21 instead of 2 meetings</w:t>
      </w:r>
    </w:p>
    <w:p w:rsidR="009D0883" w:rsidRDefault="009D0883" w:rsidP="009D0883">
      <w:r>
        <w:t>Qualcomm: 1 week email discussion after WG meeting is needed before TSG but there are a few cases where it is not possible to finish discussions and then 1 or 2 days more may be needed, would like to be pragmatic with such cases (like SIB topic)</w:t>
      </w:r>
    </w:p>
    <w:p w:rsidR="009D0883" w:rsidRDefault="009D0883" w:rsidP="009D0883">
      <w:r>
        <w:t>LG: inactive period should be really inactive, email discussion should be triggered again after inactive period</w:t>
      </w:r>
    </w:p>
    <w:p w:rsidR="009D0883" w:rsidRDefault="009D0883" w:rsidP="009D0883">
      <w:r>
        <w:t>Vodafone: 3 weeks meeting in Aug. and Q4/20 in RAN1, how much can be done in 2 weeks?</w:t>
      </w:r>
    </w:p>
    <w:p w:rsidR="009D0883" w:rsidRDefault="009D0883" w:rsidP="009D0883">
      <w:r>
        <w:t>RAN1 chair: Aug.20 RAN1 meeting was a 2 weeks meeting, 4/4/5 days planned in 3 weeks meeting; maintenance in first 2 and new topics in last 2 weeks planned</w:t>
      </w:r>
    </w:p>
    <w:p w:rsidR="009D0883" w:rsidRDefault="009D0883" w:rsidP="009D0883">
      <w:r>
        <w:t>Xiaomi: 2 meetings in Q1/21 is too tight, suggests 1 2 week meeting, how many days can be discussed</w:t>
      </w:r>
    </w:p>
    <w:p w:rsidR="009D0883" w:rsidRDefault="009D0883" w:rsidP="009D0883">
      <w:r>
        <w:t>Mediatek: is fine with the proposal in RP-201965</w:t>
      </w:r>
    </w:p>
    <w:p w:rsidR="009D0883" w:rsidRDefault="009D0883" w:rsidP="009D0883">
      <w:r>
        <w:t>T-Mobile: having Tdoc deadline before inactive period would be better</w:t>
      </w:r>
    </w:p>
    <w:p w:rsidR="009D0883" w:rsidRDefault="009D0883" w:rsidP="009D0883">
      <w:r>
        <w:t>RAN2 chair: we cannot have inactive time between submission deadline and meeting</w:t>
      </w:r>
    </w:p>
    <w:p w:rsidR="009D0883" w:rsidRDefault="009D0883" w:rsidP="009D0883">
      <w:r>
        <w:t>Samsung: prefers 2 RAN1 meetings in Q1 to make progress</w:t>
      </w:r>
    </w:p>
    <w:p w:rsidR="009D0883" w:rsidRDefault="009D0883" w:rsidP="009D0883">
      <w:r>
        <w:t>Nokia: however, 1 week meetings are less efficient</w:t>
      </w:r>
    </w:p>
    <w:p w:rsidR="009D0883" w:rsidRDefault="009D0883" w:rsidP="009D0883">
      <w:r>
        <w:t>RAN chair: we would take an assumption about REL-17 timeline at RAN #89e and for RAN #90e RAN leadership will come back with a detailed time planning to show how this will work</w:t>
      </w:r>
    </w:p>
    <w:p w:rsidR="009D0883" w:rsidRDefault="009D0883" w:rsidP="009D0883">
      <w:r>
        <w:t>RAN1 chair: it is still difficult to define how f2f TUs match to e-meeting resources</w:t>
      </w:r>
    </w:p>
    <w:p w:rsidR="009D0883" w:rsidRDefault="009D0883" w:rsidP="009D0883">
      <w:r>
        <w:t>Samsung: potential downscoping of WIs can be done on a case-by-case basis seeing the progress of the WI; has problems to see difference of TU allocation in RAN1 in the past and now</w:t>
      </w:r>
    </w:p>
    <w:p w:rsidR="009D0883" w:rsidRDefault="009D0883" w:rsidP="009D0883">
      <w:r>
        <w:t>RAN1 chair: some minor adjustments for MIMO and NTN were done but total per WI did not change</w:t>
      </w:r>
    </w:p>
    <w:p w:rsidR="009D0883" w:rsidRDefault="009D0883" w:rsidP="009D0883">
      <w:r>
        <w:t>Nokia: short RAN1 meetings are either very packed or 3 weeks RAN1 meeting is not having many TUs</w:t>
      </w:r>
    </w:p>
    <w:p w:rsidR="009D0883" w:rsidRDefault="009D0883" w:rsidP="009D0883">
      <w:r>
        <w:lastRenderedPageBreak/>
        <w:t>Ericsson: we should have same SI completion dates in RAN1 and RAN2 (trying separate in the past was not a success); we should rather look into a down- than into an upscoping even with 6 more months</w:t>
      </w:r>
    </w:p>
    <w:p w:rsidR="009D0883" w:rsidRDefault="009D0883" w:rsidP="009D0883">
      <w:r>
        <w:t>Futurewei: XR SI should be starting next year and have 4 TUs; SIs that plan WIs in REL-17 should be checked</w:t>
      </w:r>
    </w:p>
    <w:p w:rsidR="009D0883" w:rsidRDefault="009D0883" w:rsidP="009D0883">
      <w:r>
        <w:t>ZTE: wrapping up SIs in March 21 would be our preference</w:t>
      </w:r>
    </w:p>
    <w:p w:rsidR="009D0883" w:rsidRDefault="009D0883" w:rsidP="009D0883">
      <w:r>
        <w:t>OPPO: prefers to complete SIs in Q4/20 as otherwise follow-up WIs will have only 3 quarters; 3 parallel sessions in RAN4 unclear how to split TUs</w:t>
      </w:r>
    </w:p>
    <w:p w:rsidR="009D0883" w:rsidRDefault="009D0883" w:rsidP="009D0883">
      <w:r>
        <w:t>RAN4 chair: 3 parallel sessions do not mean 3 buckets for TUs</w:t>
      </w:r>
    </w:p>
    <w:p w:rsidR="009D0883" w:rsidRDefault="009D0883" w:rsidP="009D0883">
      <w:r>
        <w:t>AT&amp;T: RAN2: red entries? summary about downsizing plans available?</w:t>
      </w:r>
    </w:p>
    <w:p w:rsidR="009D0883" w:rsidRDefault="009D0883" w:rsidP="009D0883">
      <w:r>
        <w:t>RAN2 chair: red means SI hours, no change of scope in this plan so far</w:t>
      </w:r>
    </w:p>
    <w:p w:rsidR="009D0883" w:rsidRDefault="009D0883" w:rsidP="009D0883">
      <w:r>
        <w:t>LG: 2 short meetings in RAN1 in Q1/21 would need decoupled agendas because with lunar year there will be no time for new inputs; thinks start of SIs for XR or IoT over NTN should rather be postponed</w:t>
      </w:r>
    </w:p>
    <w:p w:rsidR="009D0883" w:rsidRDefault="009D0883" w:rsidP="009D0883">
      <w:r>
        <w:t>RAN chair: We will continue to discuss this topic further over email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RP-201988</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RP-201965)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Futurewei: it only helps if we have 0 TUs, any value &gt;0 means we have the topic on the agenda</w:t>
      </w:r>
    </w:p>
    <w:p w:rsidR="009D0883" w:rsidRDefault="009D0883" w:rsidP="009D0883">
      <w:r>
        <w:t>Nokia: agrees which Futurewei, preference was for 1 instead of 2 meetings but if we have 2 then topics should have 0TUs in one and &gt;0TUs in the other</w:t>
      </w:r>
    </w:p>
    <w:p w:rsidR="009D0883" w:rsidRDefault="009D0883" w:rsidP="009D0883">
      <w:r>
        <w:t>ZTE: still prefers to have one single RAN1 meeting</w:t>
      </w:r>
    </w:p>
    <w:p w:rsidR="009D0883" w:rsidRDefault="009D0883" w:rsidP="009D0883">
      <w:r>
        <w:t>Ericsson: agrees that 0,125 TUs does not make sense</w:t>
      </w:r>
    </w:p>
    <w:p w:rsidR="009D0883" w:rsidRDefault="009D0883" w:rsidP="009D0883">
      <w:r>
        <w:t>Samsung: we changed our mind and also prefer now one single meeting</w:t>
      </w:r>
    </w:p>
    <w:p w:rsidR="009D0883" w:rsidRDefault="009D0883" w:rsidP="009D0883">
      <w:r>
        <w:t>Huawei: we also changed our mind, a single meeting is better</w:t>
      </w:r>
    </w:p>
    <w:p w:rsidR="009D0883" w:rsidRDefault="009D0883" w:rsidP="009D0883">
      <w:r>
        <w:t>Intel: also prefer single RAN1 meeting and same starting time as other WGs</w:t>
      </w:r>
    </w:p>
    <w:p w:rsidR="009D0883" w:rsidRDefault="009D0883" w:rsidP="009D0883">
      <w:r>
        <w:t>Mediatek: is in favour of the proposal in RP-201998</w:t>
      </w:r>
    </w:p>
    <w:p w:rsidR="009D0883" w:rsidRDefault="009D0883" w:rsidP="009D0883">
      <w:r>
        <w:t>LG: also prefers 1 RAN1 meeting instead of 2</w:t>
      </w:r>
    </w:p>
    <w:p w:rsidR="009D0883" w:rsidRDefault="009D0883" w:rsidP="009D0883">
      <w:r>
        <w:t>OPPO: also supports single meeting in Q1</w:t>
      </w:r>
    </w:p>
    <w:p w:rsidR="009D0883" w:rsidRDefault="009D0883" w:rsidP="009D0883">
      <w:r>
        <w:t>RAN2 chair: disjoint agendas in 2 meetings is not much different from 1 single meeting, difference is coming from difficult topics to be treated in both meetings</w:t>
      </w:r>
    </w:p>
    <w:p w:rsidR="009D0883" w:rsidRDefault="009D0883" w:rsidP="009D0883">
      <w:r>
        <w:t>RAN1 chair: same view like RAN2 chair but it seems there is a strong wish to have 1 single meeting so is open to change from 2 to 1 RAN1 meetings in Q1/21</w:t>
      </w:r>
    </w:p>
    <w:p w:rsidR="009D0883" w:rsidRDefault="009D0883" w:rsidP="009D0883">
      <w:r>
        <w:t>LG: companies need to plan travel budget so we need to know how many physical meetings we will have in 2021</w:t>
      </w:r>
    </w:p>
    <w:p w:rsidR="009D0883" w:rsidRDefault="009D0883" w:rsidP="009D0883">
      <w:r>
        <w:t>RAN chair: is a fair request but it is very difficult to know this, currently there is a chance/hope for the first physical meeting in Sep.21 but it is unclear</w:t>
      </w:r>
    </w:p>
    <w:p w:rsidR="009D0883" w:rsidRDefault="009D0883" w:rsidP="009D0883">
      <w:r>
        <w:t>Futurewei: regarding SIs in Q4/20: XR will not have input from SA4</w:t>
      </w:r>
    </w:p>
    <w:p w:rsidR="009D0883" w:rsidRDefault="009D0883" w:rsidP="009D0883">
      <w:r>
        <w:lastRenderedPageBreak/>
        <w:t>Ericsson: starting XR before Q1/21 is not in line with previous discussions</w:t>
      </w:r>
    </w:p>
    <w:p w:rsidR="009D0883" w:rsidRDefault="009D0883" w:rsidP="009D0883">
      <w:r>
        <w:t>Qualcomm: not everything in the SI requires SA4 input</w:t>
      </w:r>
    </w:p>
    <w:p w:rsidR="009D0883" w:rsidRDefault="009D0883" w:rsidP="009D0883">
      <w:r>
        <w:t>LG: progress in SA4 on XR is slow</w:t>
      </w:r>
    </w:p>
    <w:p w:rsidR="009D0883" w:rsidRDefault="009D0883" w:rsidP="009D0883">
      <w:r>
        <w:t>Mediatek: compromise for having TUs for XR in Q4/20 was that first meeting in Q1 has no TUs on XR/NTN</w:t>
      </w:r>
    </w:p>
    <w:p w:rsidR="009D0883" w:rsidRDefault="009D0883" w:rsidP="009D0883">
      <w:r>
        <w:t>Vivo, Verizon: support to start XR in Q4/20</w:t>
      </w:r>
    </w:p>
    <w:p w:rsidR="009D0883" w:rsidRDefault="009D0883" w:rsidP="009D0883">
      <w:r>
        <w:t>Futurewei: as long as it does not require evaluations/simulations we may be able to take one objective</w:t>
      </w:r>
    </w:p>
    <w:p w:rsidR="009D0883" w:rsidRDefault="009D0883" w:rsidP="009D0883">
      <w:r>
        <w:t>Qualcomm: will guarantee that we do not treat XR things that require SA4 input</w:t>
      </w:r>
    </w:p>
    <w:p w:rsidR="009D0883" w:rsidRDefault="009D0883" w:rsidP="009D0883">
      <w:r>
        <w:t>Ericsson: wondering if we go now for 1 RAN1 meeting for Q1/21 what will this mean for the SIs</w:t>
      </w:r>
    </w:p>
    <w:p w:rsidR="009D0883" w:rsidRDefault="009D0883" w:rsidP="009D0883">
      <w:r>
        <w:t>RAN chair: TU allocation table for RAN1 will change before we will merge both RAN1 meetings in Q1/21; we could remove both SIs (XR/IoT over NTN) from Q4/20 but give them a bit more time in Q1/21, could this be a compromise?</w:t>
      </w:r>
    </w:p>
    <w:p w:rsidR="009D0883" w:rsidRDefault="009D0883" w:rsidP="009D0883">
      <w:r>
        <w:t>Orange: would be ok for us</w:t>
      </w:r>
    </w:p>
    <w:p w:rsidR="009D0883" w:rsidRDefault="009D0883" w:rsidP="009D0883">
      <w:r>
        <w:t>RAN1 chair: if we combine 2 meetings in 1, then we will simply take the average</w:t>
      </w:r>
    </w:p>
    <w:p w:rsidR="009D0883" w:rsidRDefault="009D0883" w:rsidP="009D0883">
      <w:r>
        <w:t>Mediatek: does not agree with the chairman's proposal, wants to have a lightway start of both SIs in Q4/20</w:t>
      </w:r>
    </w:p>
    <w:p w:rsidR="009D0883" w:rsidRDefault="009D0883" w:rsidP="009D0883">
      <w:r>
        <w:t>Eutelsat: we really need to start IoT over NTN in Q4/20 and we are also fine to start XR in Q4/20</w:t>
      </w:r>
    </w:p>
    <w:p w:rsidR="009D0883" w:rsidRDefault="009D0883" w:rsidP="009D0883">
      <w:r>
        <w:t>Inmarsat, Novamint: supports Eutelsat</w:t>
      </w:r>
    </w:p>
    <w:p w:rsidR="009D0883" w:rsidRDefault="009D0883" w:rsidP="009D0883">
      <w:r>
        <w:t>Ericsson: is it a 2 quarter SI (IoT over NTN) as already planned (because existing systems are delay tolerant)or a 4-5 quarter SI, fails to see the urgency argument</w:t>
      </w:r>
    </w:p>
    <w:p w:rsidR="009D0883" w:rsidRDefault="009D0883" w:rsidP="009D0883">
      <w:r>
        <w:t>AT&amp;T: 0,5 TUs for XR and IoT over NTN planned for Q4/20, 4 TUs for 52GHz sounds a bit high</w:t>
      </w:r>
    </w:p>
    <w:p w:rsidR="009D0883" w:rsidRDefault="009D0883" w:rsidP="009D0883">
      <w:r>
        <w:t>RAN chair: the 52GHz SI is a different question, this SI is supposed to complete</w:t>
      </w:r>
    </w:p>
    <w:p w:rsidR="009D0883" w:rsidRDefault="009D0883" w:rsidP="009D0883">
      <w:r>
        <w:t>Vodafone: supports to go forward with IoT via NTN because there are external competitors that do not depend on REL-17 timeschedules</w:t>
      </w:r>
    </w:p>
    <w:p w:rsidR="009D0883" w:rsidRDefault="009D0883" w:rsidP="009D0883">
      <w:r>
        <w:t>RAN chair: suggests to scope out XR and IoT over NTN topics (RAN1 and RAN2 chairmen would take care of this) that could be handled in Q4/20 via email discussions and we go with 0 TU allocations for them</w:t>
      </w:r>
    </w:p>
    <w:p w:rsidR="009D0883" w:rsidRDefault="009D0883" w:rsidP="009D0883">
      <w:r>
        <w:t>Mediatek: would be a reasonable way forward, what be the TU situation in Q1/21?</w:t>
      </w:r>
    </w:p>
    <w:p w:rsidR="009D0883" w:rsidRDefault="009D0883" w:rsidP="009D0883">
      <w:r>
        <w:t>RAN chair: 1 TU for XR and 1 TU for IoT via NTN in Q1/21 would be the plan for RAN1</w:t>
      </w:r>
    </w:p>
    <w:p w:rsidR="009D0883" w:rsidRDefault="009D0883" w:rsidP="009D0883">
      <w:r>
        <w:t>AT&amp;T: would support this</w:t>
      </w:r>
    </w:p>
    <w:p w:rsidR="009D0883" w:rsidRDefault="009D0883" w:rsidP="009D0883">
      <w:r>
        <w:t>RAN1 chair: would be enough to say at RAN that not more 2 email threads so no need to limit the email scope at RAN level</w:t>
      </w:r>
    </w:p>
    <w:p w:rsidR="009D0883" w:rsidRDefault="009D0883" w:rsidP="009D0883">
      <w:r>
        <w:t>LG: we have to eliminate simulation assumptions from the email discussions</w:t>
      </w:r>
    </w:p>
    <w:p w:rsidR="009D0883" w:rsidRDefault="009D0883" w:rsidP="009D0883">
      <w:r>
        <w:t>Vodafone: was wondering whether this email discussion applies only to RAN1</w:t>
      </w:r>
    </w:p>
    <w:p w:rsidR="009D0883" w:rsidRDefault="009D0883" w:rsidP="009D0883">
      <w:r>
        <w:t>RAN2 chair: no strong view</w:t>
      </w:r>
    </w:p>
    <w:p w:rsidR="009D0883" w:rsidRDefault="009D0883" w:rsidP="009D0883">
      <w:r>
        <w:t>Futurewei: for planning purposes it would be better to clarify which topics will be handled, either via RAN or via detailed scopes of the RAN1 agenda</w:t>
      </w:r>
    </w:p>
    <w:p w:rsidR="009D0883" w:rsidRDefault="009D0883" w:rsidP="009D0883">
      <w:r>
        <w:t>Ericsson: RAN chairman's proposal is acceptable</w:t>
      </w:r>
    </w:p>
    <w:p w:rsidR="009D0883" w:rsidRDefault="009D0883" w:rsidP="009D0883">
      <w:r>
        <w:t>Nokia: 0 TUs but email discussions means that we are cheating to ourself because if this is spreading to other items then this means we have no project management as email discussions mean work</w:t>
      </w:r>
    </w:p>
    <w:p w:rsidR="009D0883" w:rsidRDefault="009D0883" w:rsidP="009D0883">
      <w:r>
        <w:t>Mediatek: it would at least rule out to treat the topics in GTW sessions</w:t>
      </w:r>
    </w:p>
    <w:p w:rsidR="009D0883" w:rsidRDefault="009D0883" w:rsidP="009D0883">
      <w:r>
        <w:t>Huawei: slide 6: same kind of language should be used on slide 12</w:t>
      </w:r>
    </w:p>
    <w:p w:rsidR="009D0883" w:rsidRDefault="009D0883" w:rsidP="009D0883">
      <w:r>
        <w:lastRenderedPageBreak/>
        <w:t>RAN2 chair: invites for more detailed comments on the RAN2 TU plan for the email discussion from Wed to Fri</w:t>
      </w:r>
    </w:p>
    <w:p w:rsidR="009D0883" w:rsidRDefault="009D0883" w:rsidP="009D0883">
      <w:r>
        <w:t>OPPO: slide 5: 2 days aside elections: based on assumption that PCG will confirm this?</w:t>
      </w:r>
    </w:p>
    <w:p w:rsidR="009D0883" w:rsidRDefault="009D0883" w:rsidP="009D0883">
      <w:r>
        <w:t>RAN chair: correct</w:t>
      </w:r>
    </w:p>
    <w:p w:rsidR="009D0883" w:rsidRDefault="009D0883" w:rsidP="009D0883">
      <w:r>
        <w:t>Nokia: slide 5: submission deadline could be staggered, how will agenda be staggered in Q2/21?</w:t>
      </w:r>
    </w:p>
    <w:p w:rsidR="009D0883" w:rsidRDefault="009D0883" w:rsidP="009D0883">
      <w:r>
        <w:t>RAN chair: may depend on how work goes but we may have a draft this week</w:t>
      </w:r>
    </w:p>
    <w:p w:rsidR="009D0883" w:rsidRDefault="009D0883" w:rsidP="009D0883">
      <w:r>
        <w:t>RAN1 chair: we could have another look on this in Dec.20 or in March 21, at the moment it is my best guess</w:t>
      </w:r>
    </w:p>
    <w:p w:rsidR="009D0883" w:rsidRDefault="009D0883" w:rsidP="009D0883">
      <w:r>
        <w:t>RAN chair: further email discussion will happen until Fri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RP-202047</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RP-201988)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RP-202090</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RP-202047)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NEC: XR slide: SA4 sentence disappeared, why?</w:t>
      </w:r>
    </w:p>
    <w:p w:rsidR="009D0883" w:rsidRDefault="009D0883" w:rsidP="009D0883">
      <w:r>
        <w:t>RAN chair: was a mistake, was not intended and will be corrected</w:t>
      </w:r>
    </w:p>
    <w:p w:rsidR="009D0883" w:rsidRDefault="009D0883" w:rsidP="009D0883">
      <w:r>
        <w:t>Ericsson: slide 12: RAN4 TUs: for Q4 we would need to know the TUs per topic</w:t>
      </w:r>
    </w:p>
    <w:p w:rsidR="009D0883" w:rsidRDefault="009D0883" w:rsidP="009D0883">
      <w:r>
        <w:t>RAN chair: RAN4 chair will work on this now</w:t>
      </w:r>
    </w:p>
    <w:p w:rsidR="009D0883" w:rsidRDefault="009D0883" w:rsidP="009D0883">
      <w:r>
        <w:t>BT: quiet period after plenary? we may need to comment on meeting report</w:t>
      </w:r>
    </w:p>
    <w:p w:rsidR="009D0883" w:rsidRDefault="009D0883" w:rsidP="009D0883">
      <w:r>
        <w:t>RAN chair: we have enough time to comment on meeting report until next meeting</w:t>
      </w:r>
    </w:p>
    <w:p w:rsidR="009D0883" w:rsidRDefault="009D0883" w:rsidP="009D0883">
      <w:r>
        <w:t>conclusion: revised to add SA4 text again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RP-202111</w:t>
      </w:r>
      <w:r>
        <w:rPr>
          <w:rFonts w:ascii="Arial" w:hAnsi="Arial" w:cs="Arial"/>
          <w:b/>
          <w:color w:val="0000FF"/>
          <w:sz w:val="24"/>
        </w:rPr>
        <w:tab/>
      </w:r>
      <w:r>
        <w:rPr>
          <w:rFonts w:ascii="Arial" w:hAnsi="Arial" w:cs="Arial"/>
          <w:b/>
          <w:sz w:val="24"/>
        </w:rPr>
        <w:t>Release, Meeting and TU planning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 RAN4 chairman (Futurewei), RAN5 chairman (Motorola)</w:t>
      </w:r>
    </w:p>
    <w:p w:rsidR="009D0883" w:rsidRDefault="009D0883" w:rsidP="009D0883">
      <w:pPr>
        <w:rPr>
          <w:color w:val="808080"/>
        </w:rPr>
      </w:pPr>
      <w:r>
        <w:rPr>
          <w:color w:val="808080"/>
        </w:rPr>
        <w:t>(Replaces RP-202090)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RP-201659</w:t>
      </w:r>
      <w:r>
        <w:rPr>
          <w:rFonts w:ascii="Arial" w:hAnsi="Arial" w:cs="Arial"/>
          <w:b/>
          <w:color w:val="0000FF"/>
          <w:sz w:val="24"/>
        </w:rPr>
        <w:tab/>
      </w:r>
      <w:r>
        <w:rPr>
          <w:rFonts w:ascii="Arial" w:hAnsi="Arial" w:cs="Arial"/>
          <w:b/>
          <w:sz w:val="24"/>
        </w:rPr>
        <w:t>On future planning of RAN</w:t>
      </w:r>
    </w:p>
    <w:p w:rsidR="009D0883" w:rsidRDefault="009D0883" w:rsidP="009D088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GmbH, Eurolab</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15 to AI 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79" w:name="_Toc53521788"/>
      <w:bookmarkStart w:id="80" w:name="_Toc54810450"/>
      <w:r>
        <w:t>9.1</w:t>
      </w:r>
      <w:r>
        <w:tab/>
        <w:t>New WI/SI proposals for NR</w:t>
      </w:r>
      <w:bookmarkEnd w:id="79"/>
      <w:bookmarkEnd w:id="80"/>
    </w:p>
    <w:p w:rsidR="009D0883" w:rsidRDefault="009D0883" w:rsidP="009D0883">
      <w:r>
        <w:t>NOTE: Only new RAN4 WIs/SIs are considered here. Please refrain from submitting other new WIs/SIs.</w:t>
      </w:r>
    </w:p>
    <w:p w:rsidR="009D0883" w:rsidRDefault="009D0883" w:rsidP="009D0883">
      <w:pPr>
        <w:rPr>
          <w:rFonts w:ascii="Arial" w:hAnsi="Arial" w:cs="Arial"/>
          <w:b/>
          <w:sz w:val="24"/>
        </w:rPr>
      </w:pPr>
      <w:r>
        <w:rPr>
          <w:rFonts w:ascii="Arial" w:hAnsi="Arial" w:cs="Arial"/>
          <w:b/>
          <w:color w:val="0000FF"/>
          <w:sz w:val="24"/>
        </w:rPr>
        <w:t>RP-201593</w:t>
      </w:r>
      <w:r>
        <w:rPr>
          <w:rFonts w:ascii="Arial" w:hAnsi="Arial" w:cs="Arial"/>
          <w:b/>
          <w:color w:val="0000FF"/>
          <w:sz w:val="24"/>
        </w:rPr>
        <w:tab/>
      </w:r>
      <w:r>
        <w:rPr>
          <w:rFonts w:ascii="Arial" w:hAnsi="Arial" w:cs="Arial"/>
          <w:b/>
          <w:sz w:val="24"/>
        </w:rPr>
        <w:t>New WID: Enhancement of Private Network Support for NG-RAN</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follow-up of REL-16 WI NG_RAN_PRN-Core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[89E][34][R17_NPN]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RP-202051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RP-202051</w:t>
      </w:r>
      <w:r>
        <w:rPr>
          <w:rFonts w:ascii="Arial" w:hAnsi="Arial" w:cs="Arial"/>
          <w:b/>
          <w:color w:val="0000FF"/>
          <w:sz w:val="24"/>
        </w:rPr>
        <w:tab/>
      </w:r>
      <w:r>
        <w:rPr>
          <w:rFonts w:ascii="Arial" w:hAnsi="Arial" w:cs="Arial"/>
          <w:b/>
          <w:sz w:val="24"/>
        </w:rPr>
        <w:t>New WID: Enhancement of Private Network Support for NG-RAN</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RP-201593)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TU allocation will be re-addressed in Dec.20 RAN plenary based on SA2 progress.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RP-201523</w:t>
      </w:r>
      <w:r>
        <w:rPr>
          <w:rFonts w:ascii="Arial" w:hAnsi="Arial" w:cs="Arial"/>
          <w:b/>
          <w:color w:val="0000FF"/>
          <w:sz w:val="24"/>
        </w:rPr>
        <w:tab/>
      </w:r>
      <w:r>
        <w:rPr>
          <w:rFonts w:ascii="Arial" w:hAnsi="Arial" w:cs="Arial"/>
          <w:b/>
          <w:sz w:val="24"/>
        </w:rPr>
        <w:t>New SID on Study on inter-gNB coordination for NR</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9D0883" w:rsidRDefault="009D0883" w:rsidP="009D0883">
      <w:pPr>
        <w:rPr>
          <w:color w:val="808080"/>
        </w:rPr>
      </w:pPr>
      <w:r>
        <w:rPr>
          <w:color w:val="808080"/>
        </w:rPr>
        <w:t>(Replaces RP-200853)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moved from AI 15 to AI 9.1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 rapporteur; no target date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RP-201783</w:t>
      </w:r>
      <w:r>
        <w:rPr>
          <w:rFonts w:ascii="Arial" w:hAnsi="Arial" w:cs="Arial"/>
          <w:b/>
          <w:color w:val="0000FF"/>
          <w:sz w:val="24"/>
        </w:rPr>
        <w:tab/>
      </w:r>
      <w:r>
        <w:rPr>
          <w:rFonts w:ascii="Arial" w:hAnsi="Arial" w:cs="Arial"/>
          <w:b/>
          <w:sz w:val="24"/>
        </w:rPr>
        <w:t>New WID on NR UDC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WID for R17 NR UDC - for information</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moved from AI 9.11 to AI 9.1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4"/>
      </w:pPr>
      <w:bookmarkStart w:id="81" w:name="_Toc53521789"/>
      <w:bookmarkStart w:id="82" w:name="_Toc54810451"/>
      <w:r>
        <w:t>9.1.1</w:t>
      </w:r>
      <w:r>
        <w:tab/>
        <w:t>Proposals led by RAN4 (spectrum related)</w:t>
      </w:r>
      <w:bookmarkEnd w:id="81"/>
      <w:bookmarkEnd w:id="82"/>
    </w:p>
    <w:p w:rsidR="009D0883" w:rsidRDefault="009D0883" w:rsidP="009D0883">
      <w:pPr>
        <w:rPr>
          <w:rFonts w:ascii="Arial" w:hAnsi="Arial" w:cs="Arial"/>
          <w:b/>
          <w:sz w:val="24"/>
        </w:rPr>
      </w:pPr>
      <w:r>
        <w:rPr>
          <w:rFonts w:ascii="Arial" w:hAnsi="Arial" w:cs="Arial"/>
          <w:b/>
          <w:color w:val="0000FF"/>
          <w:sz w:val="24"/>
        </w:rPr>
        <w:t>RP-201438</w:t>
      </w:r>
      <w:r>
        <w:rPr>
          <w:rFonts w:ascii="Arial" w:hAnsi="Arial" w:cs="Arial"/>
          <w:b/>
          <w:color w:val="0000FF"/>
          <w:sz w:val="24"/>
        </w:rPr>
        <w:tab/>
      </w:r>
      <w:r>
        <w:rPr>
          <w:rFonts w:ascii="Arial" w:hAnsi="Arial" w:cs="Arial"/>
          <w:b/>
          <w:sz w:val="24"/>
        </w:rPr>
        <w:t>LS on Standardisation of a new 5G-NR/IMT-2020 band in 6425-7125 MHz (RCC_LS200904; to: RAN; cc: -; contact: Chairm an of RCC Commission on Spectrum and Satellite Orbits)</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RCC_LS200904, to RAN, cc -</w:t>
      </w:r>
      <w:r>
        <w:rPr>
          <w:i/>
        </w:rPr>
        <w:br/>
      </w:r>
      <w:r>
        <w:rPr>
          <w:i/>
        </w:rPr>
        <w:tab/>
      </w:r>
      <w:r>
        <w:rPr>
          <w:i/>
        </w:rPr>
        <w:tab/>
      </w:r>
      <w:r>
        <w:rPr>
          <w:i/>
        </w:rPr>
        <w:tab/>
      </w:r>
      <w:r>
        <w:rPr>
          <w:i/>
        </w:rPr>
        <w:tab/>
      </w:r>
      <w:r>
        <w:rPr>
          <w:i/>
        </w:rPr>
        <w:tab/>
        <w:t>Source: Regional Commonwealth in the field of Communication (RCC)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 moved from AI 7 to AI 9.7.1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9.7.1 to AI 9.1.1</w:t>
      </w:r>
    </w:p>
    <w:p w:rsidR="009D0883" w:rsidRDefault="009D0883" w:rsidP="009D0883">
      <w:r>
        <w:t>handled in email discussion [10 - 6GHz_licensed]</w:t>
      </w:r>
    </w:p>
    <w:p w:rsidR="009D0883" w:rsidRDefault="009D0883" w:rsidP="009D0883">
      <w:r>
        <w:t>conclusion: final reply LS in RP-202115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RP-202115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RP-202076</w:t>
      </w:r>
      <w:r>
        <w:rPr>
          <w:rFonts w:ascii="Arial" w:hAnsi="Arial" w:cs="Arial"/>
          <w:b/>
          <w:color w:val="0000FF"/>
          <w:sz w:val="24"/>
        </w:rPr>
        <w:tab/>
      </w:r>
      <w:r>
        <w:rPr>
          <w:rFonts w:ascii="Arial" w:hAnsi="Arial" w:cs="Arial"/>
          <w:b/>
          <w:sz w:val="24"/>
        </w:rPr>
        <w:t>Draft reply LS to RCC_LS200904 = RP-201438 on Standardisation of a new 5G-NR/IMT-2020 band in 6425-7125 MHz (to: RCC Commission on Spectrum and Satellite Orbits; cc: -;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Huawei: adding something on unlicensed in the RCC LS would be strange</w:t>
      </w:r>
    </w:p>
    <w:p w:rsidR="009D0883" w:rsidRDefault="009D0883" w:rsidP="009D0883">
      <w:r>
        <w:t>RAN chair: tends to agree, we could consider this for the other 2 LSs</w:t>
      </w:r>
    </w:p>
    <w:p w:rsidR="009D0883" w:rsidRDefault="009D0883" w:rsidP="009D0883">
      <w:r>
        <w:t>Apple: all 3 LSs (2076, 2085, 2089) are intended for regulatory bodies and should include the same information</w:t>
      </w:r>
    </w:p>
    <w:p w:rsidR="009D0883" w:rsidRDefault="009D0883" w:rsidP="009D0883">
      <w:r>
        <w:t>Ericsson: does not think the sentence would make sense here</w:t>
      </w:r>
    </w:p>
    <w:p w:rsidR="009D0883" w:rsidRDefault="009D0883" w:rsidP="009D0883">
      <w:r>
        <w:t>Broadcom: supports to add a sentence on unlicensed for balance purposes</w:t>
      </w:r>
    </w:p>
    <w:p w:rsidR="009D0883" w:rsidRDefault="009D0883" w:rsidP="009D0883">
      <w:r>
        <w:t>Vodafone, DT: in this LS we are answering a question and no need to modify the LS</w:t>
      </w:r>
    </w:p>
    <w:p w:rsidR="009D0883" w:rsidRDefault="009D0883" w:rsidP="009D0883">
      <w:r>
        <w:t>Huawei, ZTE: if needed, we could have another LS</w:t>
      </w:r>
    </w:p>
    <w:p w:rsidR="009D0883" w:rsidRDefault="009D0883" w:rsidP="009D0883">
      <w:r>
        <w:t>Apple: is not an IMT band</w:t>
      </w:r>
    </w:p>
    <w:p w:rsidR="009D0883" w:rsidRDefault="009D0883" w:rsidP="009D0883">
      <w:r>
        <w:t>Broadcom: would have a problem if the extra sentence is not there, also "encourage" is wrong</w:t>
      </w:r>
    </w:p>
    <w:p w:rsidR="009D0883" w:rsidRDefault="009D0883" w:rsidP="009D0883">
      <w:r>
        <w:t>RAN chair: we can remove the "encourage"</w:t>
      </w:r>
    </w:p>
    <w:p w:rsidR="009D0883" w:rsidRDefault="009D0883" w:rsidP="009D0883">
      <w:r>
        <w:t>Apple: but there is an action</w:t>
      </w:r>
    </w:p>
    <w:p w:rsidR="009D0883" w:rsidRDefault="009D0883" w:rsidP="009D0883">
      <w:r>
        <w:t>RAN chair: this is not the same</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RP-202115</w:t>
      </w:r>
      <w:r>
        <w:rPr>
          <w:rFonts w:ascii="Arial" w:hAnsi="Arial" w:cs="Arial"/>
          <w:b/>
          <w:color w:val="0000FF"/>
          <w:sz w:val="24"/>
        </w:rPr>
        <w:tab/>
      </w:r>
      <w:r>
        <w:rPr>
          <w:rFonts w:ascii="Arial" w:hAnsi="Arial" w:cs="Arial"/>
          <w:b/>
          <w:sz w:val="24"/>
        </w:rPr>
        <w:t>Reply LS to RCC_LS200904 = RP-201438 on Standardisation of a new 5G-NR/IMT-2020 band in 6425-7125 MHz (to: RCC Commission on Spectrum and Satellite Orbits; cc: -;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RP-202076)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RP-201745</w:t>
      </w:r>
      <w:r>
        <w:rPr>
          <w:rFonts w:ascii="Arial" w:hAnsi="Arial" w:cs="Arial"/>
          <w:b/>
          <w:color w:val="0000FF"/>
          <w:sz w:val="24"/>
        </w:rPr>
        <w:tab/>
      </w:r>
      <w:r>
        <w:rPr>
          <w:rFonts w:ascii="Arial" w:hAnsi="Arial" w:cs="Arial"/>
          <w:b/>
          <w:sz w:val="24"/>
        </w:rPr>
        <w:t>Motivation for new WI on introduction of 6GHz NR licensed bands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[89E][10][6GHz_licensed]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RP-201744</w:t>
      </w:r>
      <w:r>
        <w:rPr>
          <w:rFonts w:ascii="Arial" w:hAnsi="Arial" w:cs="Arial"/>
          <w:b/>
          <w:color w:val="0000FF"/>
          <w:sz w:val="24"/>
        </w:rPr>
        <w:tab/>
      </w:r>
      <w:r>
        <w:rPr>
          <w:rFonts w:ascii="Arial" w:hAnsi="Arial" w:cs="Arial"/>
          <w:b/>
          <w:sz w:val="24"/>
        </w:rPr>
        <w:t>New WID proposal: introduction of 6GHz NR licensed bands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Charter: Regulatory framework has not been completed for this band plan in licensed operation.  The WID shall not be approved until at least one region has completed and approved regulatory framework.</w:t>
      </w:r>
    </w:p>
    <w:p w:rsidR="009D0883" w:rsidRDefault="009D0883" w:rsidP="009D0883">
      <w:r>
        <w:t>compare email discussion [89E][10][6GHz_licensed]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RP-202021</w:t>
      </w:r>
      <w:r>
        <w:rPr>
          <w:rFonts w:ascii="Arial" w:hAnsi="Arial" w:cs="Arial"/>
          <w:b/>
          <w:color w:val="0000FF"/>
          <w:sz w:val="24"/>
        </w:rPr>
        <w:tab/>
      </w:r>
      <w:r>
        <w:rPr>
          <w:rFonts w:ascii="Arial" w:hAnsi="Arial" w:cs="Arial"/>
          <w:b/>
          <w:sz w:val="24"/>
        </w:rPr>
        <w:t>New WID proposal: introduction of 6GHz NR licensed bands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RP-201744)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Intel: starting WID will influence regulatory discussion, starting WI without target date?</w:t>
      </w:r>
    </w:p>
    <w:p w:rsidR="009D0883" w:rsidRDefault="009D0883" w:rsidP="009D0883">
      <w:r>
        <w:t>Huawei: WID is addressing request from RCC</w:t>
      </w:r>
    </w:p>
    <w:p w:rsidR="009D0883" w:rsidRDefault="009D0883" w:rsidP="009D0883">
      <w:r>
        <w:t>RAN chair: worksplit clear among rapporteurs?</w:t>
      </w:r>
    </w:p>
    <w:p w:rsidR="009D0883" w:rsidRDefault="009D0883" w:rsidP="009D0883">
      <w:r>
        <w:t>Huawei: regulatory requirements not yet there</w:t>
      </w:r>
    </w:p>
    <w:p w:rsidR="009D0883" w:rsidRDefault="009D0883" w:rsidP="009D0883">
      <w:r>
        <w:t>Cisco: we could simply reply to the LS instead of starting a WID without regulatory framework</w:t>
      </w:r>
    </w:p>
    <w:p w:rsidR="009D0883" w:rsidRDefault="009D0883" w:rsidP="009D0883">
      <w:r>
        <w:t>Broadcom: same view as Cisco, it is not clear which ranges and requirements we are considering and no timeline, we object to start a WID right now</w:t>
      </w:r>
    </w:p>
    <w:p w:rsidR="009D0883" w:rsidRDefault="009D0883" w:rsidP="009D0883">
      <w:r>
        <w:t>RAN chair: it is clear that the work will not start before regulatory framework is there</w:t>
      </w:r>
    </w:p>
    <w:p w:rsidR="009D0883" w:rsidRDefault="009D0883" w:rsidP="009D0883">
      <w:r>
        <w:lastRenderedPageBreak/>
        <w:t>Apple: band 26 example: we postponed it until regulatory framework is there, clear approach and this is what we should do here as well</w:t>
      </w:r>
    </w:p>
    <w:p w:rsidR="009D0883" w:rsidRDefault="009D0883" w:rsidP="009D0883">
      <w:r>
        <w:t>ZTE: LS from RCC and ongoing work in multiple regions so it is important to support regional initiative</w:t>
      </w:r>
    </w:p>
    <w:p w:rsidR="009D0883" w:rsidRDefault="009D0883" w:rsidP="009D0883">
      <w:r>
        <w:t>Nokia: we had strong concerns about starting a WI without regulatory framework and this was addressed by clarifying this in the WID, so we support the WID</w:t>
      </w:r>
    </w:p>
    <w:p w:rsidR="009D0883" w:rsidRDefault="009D0883" w:rsidP="009D0883">
      <w:r>
        <w:t>Ericsson: request from RCC was to anticipate the regulational requirements; we need to clarify that bands can also be applied for licensed and not just for unlicensed.</w:t>
      </w:r>
    </w:p>
    <w:p w:rsidR="009D0883" w:rsidRDefault="009D0883" w:rsidP="009D0883">
      <w:r>
        <w:t>Apple: we have already a TR on 6GHz to show the 3GPP committment</w:t>
      </w:r>
    </w:p>
    <w:p w:rsidR="009D0883" w:rsidRDefault="009D0883" w:rsidP="009D0883">
      <w:r>
        <w:t>CMCC: different regions have different understandings of licensed/unlicensed, supports to approve the WI</w:t>
      </w:r>
    </w:p>
    <w:p w:rsidR="009D0883" w:rsidRDefault="009D0883" w:rsidP="009D0883">
      <w:r>
        <w:t>Cisco: would like to add a note to the WID that this is not encouraging regulatory action</w:t>
      </w:r>
    </w:p>
    <w:p w:rsidR="009D0883" w:rsidRDefault="009D0883" w:rsidP="009D0883">
      <w:r>
        <w:t>Huawei: this was not the intention of the WID so no need to add it</w:t>
      </w:r>
    </w:p>
    <w:p w:rsidR="009D0883" w:rsidRDefault="009D0883" w:rsidP="009D0883">
      <w:r>
        <w:t>AT&amp;T: supports approval of the WID</w:t>
      </w:r>
    </w:p>
    <w:p w:rsidR="009D0883" w:rsidRDefault="009D0883" w:rsidP="009D0883">
      <w:r>
        <w:t>DT: if we do not approve the WID, it could also be misinterpreted as if 3GPP is not able to specify licensed operation in this band</w:t>
      </w:r>
    </w:p>
    <w:p w:rsidR="009D0883" w:rsidRDefault="009D0883" w:rsidP="009D0883">
      <w:r>
        <w:t>Broadcom: LSs are much more encouraging and should be discussed as well</w:t>
      </w:r>
    </w:p>
    <w:p w:rsidR="009D0883" w:rsidRDefault="009D0883" w:rsidP="009D0883">
      <w:r>
        <w:t>RAN chair: we will discuss the LSs directly afterwards</w:t>
      </w:r>
    </w:p>
    <w:p w:rsidR="009D0883" w:rsidRDefault="009D0883" w:rsidP="009D0883">
      <w:r>
        <w:t>Apple: there was a Cisco note discussed that we would like to add into the WID: "This WID does not encourage any regulation ...", Apple is free to modify the sentence a bit if needed</w:t>
      </w:r>
    </w:p>
    <w:p w:rsidR="009D0883" w:rsidRDefault="009D0883" w:rsidP="009D0883">
      <w:r>
        <w:t xml:space="preserve">RAN chair: What about </w:t>
      </w:r>
    </w:p>
    <w:p w:rsidR="009D0883" w:rsidRDefault="009D0883" w:rsidP="009D0883">
      <w:r>
        <w:t>DT: does not like to add such a note</w:t>
      </w:r>
    </w:p>
    <w:p w:rsidR="009D0883" w:rsidRDefault="009D0883" w:rsidP="009D0883">
      <w:r>
        <w:t>Huawei: we normally do not write such sort of notes</w:t>
      </w:r>
    </w:p>
    <w:p w:rsidR="009D0883" w:rsidRDefault="009D0883" w:rsidP="009D0883">
      <w:r>
        <w:t>Facebook: worried about a way forward coming from offline discussion where we do not know who is supporting the way forward</w:t>
      </w:r>
    </w:p>
    <w:p w:rsidR="009D0883" w:rsidRDefault="009D0883" w:rsidP="009D0883">
      <w:r>
        <w:t>Ruckus: we raised our hand for some time</w:t>
      </w:r>
    </w:p>
    <w:p w:rsidR="009D0883" w:rsidRDefault="009D0883" w:rsidP="009D0883">
      <w:r>
        <w:t>RAN chair: you have to do this in Tohru</w:t>
      </w:r>
    </w:p>
    <w:p w:rsidR="009D0883" w:rsidRDefault="009D0883" w:rsidP="009D0883">
      <w:r>
        <w:t>RAN chair: Note will be added, any objection to the final version with the note? none, so we approve the WID in RP-202114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RP-202114</w:t>
      </w:r>
      <w:r>
        <w:rPr>
          <w:rFonts w:ascii="Arial" w:hAnsi="Arial" w:cs="Arial"/>
          <w:b/>
          <w:color w:val="0000FF"/>
          <w:sz w:val="24"/>
        </w:rPr>
        <w:tab/>
      </w:r>
      <w:r>
        <w:rPr>
          <w:rFonts w:ascii="Arial" w:hAnsi="Arial" w:cs="Arial"/>
          <w:b/>
          <w:sz w:val="24"/>
        </w:rPr>
        <w:t>New WID proposal: introduction of 6GHz NR licensed bands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RP-202021)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will be entered in workplan with REL-17 stage3 freeze date, if regulatory framework is coming later, the WI will be shifted to the next REL with the same approach (no need to revise the WID now)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RP-202019</w:t>
      </w:r>
      <w:r>
        <w:rPr>
          <w:rFonts w:ascii="Arial" w:hAnsi="Arial" w:cs="Arial"/>
          <w:b/>
          <w:color w:val="0000FF"/>
          <w:sz w:val="24"/>
        </w:rPr>
        <w:tab/>
      </w:r>
      <w:r>
        <w:rPr>
          <w:rFonts w:ascii="Arial" w:hAnsi="Arial" w:cs="Arial"/>
          <w:b/>
          <w:sz w:val="24"/>
        </w:rPr>
        <w:t>Moderator's summary for email discussion [89E][10][6GHz_licensed]</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covered Tdocs 1745, 1744, 1438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see email discussion [89E][49][Combined_6GHz]</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RP-201585</w:t>
      </w:r>
      <w:r>
        <w:rPr>
          <w:rFonts w:ascii="Arial" w:hAnsi="Arial" w:cs="Arial"/>
          <w:b/>
          <w:color w:val="0000FF"/>
          <w:sz w:val="24"/>
        </w:rPr>
        <w:tab/>
      </w:r>
      <w:r>
        <w:rPr>
          <w:rFonts w:ascii="Arial" w:hAnsi="Arial" w:cs="Arial"/>
          <w:b/>
          <w:sz w:val="24"/>
        </w:rPr>
        <w:t>Discussion on splitting the WI: Power Class 2 UE for NR inter-band CA and SUL band combination with 2 bands UL</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provides the background on revising to the SAR WI and creating the new basket WI for the WI of HPUE for NR CA and SUL in RP-201337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RP-201586</w:t>
      </w:r>
      <w:r>
        <w:rPr>
          <w:rFonts w:ascii="Arial" w:hAnsi="Arial" w:cs="Arial"/>
          <w:b/>
          <w:color w:val="0000FF"/>
          <w:sz w:val="24"/>
        </w:rPr>
        <w:tab/>
      </w:r>
      <w:r>
        <w:rPr>
          <w:rFonts w:ascii="Arial" w:hAnsi="Arial" w:cs="Arial"/>
          <w:b/>
          <w:sz w:val="24"/>
        </w:rPr>
        <w:t>New basket WID: High power UE (power class 2) for NR inter-band Carrier Aggregation with 2 bands downlink and 2 bands uplink</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background for creating this new basket WID: WID RP-201337 approved at RAN #88e is split into a generic WI NR_SAR_PC2_interB_SUL_2BUL (see revision of RP-201337 in RP-201584) and a new basket WI RP-201586 because a generic part and basket WI aspects shall not be mixed in one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RP-201999</w:t>
      </w:r>
      <w:r>
        <w:rPr>
          <w:rFonts w:ascii="Arial" w:hAnsi="Arial" w:cs="Arial"/>
          <w:b/>
          <w:color w:val="0000FF"/>
          <w:sz w:val="24"/>
        </w:rPr>
        <w:tab/>
      </w:r>
      <w:r>
        <w:rPr>
          <w:rFonts w:ascii="Arial" w:hAnsi="Arial" w:cs="Arial"/>
          <w:b/>
          <w:sz w:val="24"/>
        </w:rPr>
        <w:t>New basket WID: High power UE (power class 2) for NR inter-band Carrier Aggregation with 2 bands downlink and 2 bands uplink</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RP-201586)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RP-202102</w:t>
      </w:r>
      <w:r>
        <w:rPr>
          <w:rFonts w:ascii="Arial" w:hAnsi="Arial" w:cs="Arial"/>
          <w:b/>
          <w:color w:val="0000FF"/>
          <w:sz w:val="24"/>
        </w:rPr>
        <w:tab/>
      </w:r>
      <w:r>
        <w:rPr>
          <w:rFonts w:ascii="Arial" w:hAnsi="Arial" w:cs="Arial"/>
          <w:b/>
          <w:sz w:val="24"/>
        </w:rPr>
        <w:t>New basket WID: High power UE (power class 2) for NR inter-band Carrier Aggregation with 2 bands downlink and 2 bands uplink</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RP-201999)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RP-201642</w:t>
      </w:r>
      <w:r>
        <w:rPr>
          <w:rFonts w:ascii="Arial" w:hAnsi="Arial" w:cs="Arial"/>
          <w:b/>
          <w:color w:val="0000FF"/>
          <w:sz w:val="24"/>
        </w:rPr>
        <w:tab/>
      </w:r>
      <w:r>
        <w:rPr>
          <w:rFonts w:ascii="Arial" w:hAnsi="Arial" w:cs="Arial"/>
          <w:b/>
          <w:sz w:val="24"/>
        </w:rPr>
        <w:t>New WID on Dual connectivity (DC) of 5 bands LTE inter-band CA (5DL/1L) and 1 NR band (1DL/1UL)</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[89E][48][Basket_WIs]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RP-201643</w:t>
      </w:r>
      <w:r>
        <w:rPr>
          <w:rFonts w:ascii="Arial" w:hAnsi="Arial" w:cs="Arial"/>
          <w:b/>
          <w:color w:val="0000FF"/>
          <w:sz w:val="24"/>
        </w:rPr>
        <w:tab/>
      </w:r>
      <w:r>
        <w:rPr>
          <w:rFonts w:ascii="Arial" w:hAnsi="Arial" w:cs="Arial"/>
          <w:b/>
          <w:sz w:val="24"/>
        </w:rPr>
        <w:t>New WID on Dual Connectivity (DC) of x bands (x=2,3,4) LTE inter-band CA (xDL/1UL) and 1 NR FR1 band (1DL/1UL) and 1 NR FR2 band (1DL/1UL)</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already covered by WI DC_R17_xBLTE_2BNR_yDL2UL unless this WI makes limitations that 1 band FR1 and 1 band FR2 can not be covered in DC_R17_xBLTE_2BNR_yDL2UL</w:t>
      </w:r>
    </w:p>
    <w:p w:rsidR="009D0883" w:rsidRDefault="009D0883" w:rsidP="009D0883">
      <w:r>
        <w:t>Samsung: no overlap, one is for 2UL and one is for 3UL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RP-201852</w:t>
      </w:r>
      <w:r>
        <w:rPr>
          <w:rFonts w:ascii="Arial" w:hAnsi="Arial" w:cs="Arial"/>
          <w:b/>
          <w:color w:val="0000FF"/>
          <w:sz w:val="24"/>
        </w:rPr>
        <w:tab/>
      </w:r>
      <w:r>
        <w:rPr>
          <w:rFonts w:ascii="Arial" w:hAnsi="Arial" w:cs="Arial"/>
          <w:b/>
          <w:sz w:val="24"/>
        </w:rPr>
        <w:t>Enabling LTE/NR spectrum sharing with 4-port LTE transmissions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Reliance Jio, Comcast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RP-201853</w:t>
      </w:r>
      <w:r>
        <w:rPr>
          <w:rFonts w:ascii="Arial" w:hAnsi="Arial" w:cs="Arial"/>
          <w:b/>
          <w:color w:val="0000FF"/>
          <w:sz w:val="24"/>
        </w:rPr>
        <w:tab/>
      </w:r>
      <w:r>
        <w:rPr>
          <w:rFonts w:ascii="Arial" w:hAnsi="Arial" w:cs="Arial"/>
          <w:b/>
          <w:sz w:val="24"/>
        </w:rPr>
        <w:t>New SI: Study on LTE/NR spectrum sharing with 4-port LTE transmissions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 Inc., Reliance Jio, Comcast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RP-202085</w:t>
      </w:r>
      <w:r>
        <w:rPr>
          <w:rFonts w:ascii="Arial" w:hAnsi="Arial" w:cs="Arial"/>
          <w:b/>
          <w:color w:val="0000FF"/>
          <w:sz w:val="24"/>
        </w:rPr>
        <w:tab/>
      </w:r>
      <w:r>
        <w:rPr>
          <w:rFonts w:ascii="Arial" w:hAnsi="Arial" w:cs="Arial"/>
          <w:b/>
          <w:sz w:val="24"/>
        </w:rPr>
        <w:t>Draft LS to CEPT ECC PT1 on Standardisation of a 5G-NR/IMT-2020 band covering 6425-7125 MHz (to: CEPT ECC PT1; cc: -; contact: Nokia)</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PT1</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Nokia: Qualcomm suggested to replace encourage by welcome</w:t>
      </w:r>
    </w:p>
    <w:p w:rsidR="009D0883" w:rsidRDefault="009D0883" w:rsidP="009D0883">
      <w:r>
        <w:t>Qualcomm: also "as soon as possible" should be replaced by "as soon as regulatory requirements are available"</w:t>
      </w:r>
    </w:p>
    <w:p w:rsidR="009D0883" w:rsidRDefault="009D0883" w:rsidP="009D0883">
      <w:r>
        <w:t>Broadcom: would have a problem if sentence about unlicensed is not added and title is not updated</w:t>
      </w:r>
    </w:p>
    <w:p w:rsidR="009D0883" w:rsidRDefault="009D0883" w:rsidP="009D0883">
      <w:r>
        <w:t>RAN chair: let's not approve 2085 and 2089, they did not send us an LS, only RCC did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RP-202087</w:t>
      </w:r>
      <w:r>
        <w:rPr>
          <w:rFonts w:ascii="Arial" w:hAnsi="Arial" w:cs="Arial"/>
          <w:b/>
          <w:color w:val="0000FF"/>
          <w:sz w:val="24"/>
        </w:rPr>
        <w:tab/>
      </w:r>
      <w:r>
        <w:rPr>
          <w:rFonts w:ascii="Arial" w:hAnsi="Arial" w:cs="Arial"/>
          <w:b/>
          <w:sz w:val="24"/>
        </w:rPr>
        <w:t>New WID on introduction of lower 6GHz NR unlicensed operation for Europe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note: leftover of REL-16 WI NR_unlic (that is not included in REL-16 exception RP-202099) is included into this new REL-17 WI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Telecom Italia: we should also add the sentence about not influencing regulators</w:t>
      </w:r>
    </w:p>
    <w:p w:rsidR="009D0883" w:rsidRDefault="009D0883" w:rsidP="009D0883">
      <w:r>
        <w:t xml:space="preserve">Nokia: they are working on this already, so sentence not needed </w:t>
      </w:r>
    </w:p>
    <w:p w:rsidR="009D0883" w:rsidRDefault="009D0883" w:rsidP="009D0883">
      <w:r>
        <w:t>Apple: was this WI be available at the begiining of RAN #89e?</w:t>
      </w:r>
    </w:p>
    <w:p w:rsidR="009D0883" w:rsidRDefault="009D0883" w:rsidP="009D0883">
      <w:r>
        <w:t>Nokia: no, but was raised by some operators under email discussion [09]</w:t>
      </w:r>
    </w:p>
    <w:p w:rsidR="009D0883" w:rsidRDefault="009D0883" w:rsidP="009D0883">
      <w:r>
        <w:t>Apple: suggests to postponing the approval to give people more time</w:t>
      </w:r>
    </w:p>
    <w:p w:rsidR="009D0883" w:rsidRDefault="009D0883" w:rsidP="009D0883">
      <w:r>
        <w:t>BT: work was supposed to be done in REL-16 WI and is now moved into this new REL-17 WI so it is not new work</w:t>
      </w:r>
    </w:p>
    <w:p w:rsidR="009D0883" w:rsidRDefault="009D0883" w:rsidP="009D0883">
      <w:r>
        <w:t>Apple: new bands or new requirements considered?</w:t>
      </w:r>
    </w:p>
    <w:p w:rsidR="009D0883" w:rsidRDefault="009D0883" w:rsidP="009D0883">
      <w:r>
        <w:t>Nokia: we left it open whether n96 can be updated or a new band it needed</w:t>
      </w:r>
    </w:p>
    <w:p w:rsidR="009D0883" w:rsidRDefault="009D0883" w:rsidP="009D0883">
      <w:r>
        <w:t>Apple: would still prefer to have more time to check</w:t>
      </w:r>
    </w:p>
    <w:p w:rsidR="009D0883" w:rsidRDefault="009D0883" w:rsidP="009D0883">
      <w:r>
        <w:t>BT: as the work was on the table it would look a bit like a rejection</w:t>
      </w:r>
    </w:p>
    <w:p w:rsidR="009D0883" w:rsidRDefault="009D0883" w:rsidP="009D0883">
      <w:r>
        <w:t>RAN chair: we will still come back and can revise the WID at the next meeting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RP-202116</w:t>
      </w:r>
      <w:r>
        <w:rPr>
          <w:rFonts w:ascii="Arial" w:hAnsi="Arial" w:cs="Arial"/>
          <w:b/>
          <w:color w:val="0000FF"/>
          <w:sz w:val="24"/>
        </w:rPr>
        <w:tab/>
      </w:r>
      <w:r>
        <w:rPr>
          <w:rFonts w:ascii="Arial" w:hAnsi="Arial" w:cs="Arial"/>
          <w:b/>
          <w:sz w:val="24"/>
        </w:rPr>
        <w:t>New WID on introduction of lower 6GHz NR unlicensed operation for Europe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RP-202087)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RP-202089</w:t>
      </w:r>
      <w:r>
        <w:rPr>
          <w:rFonts w:ascii="Arial" w:hAnsi="Arial" w:cs="Arial"/>
          <w:b/>
          <w:color w:val="0000FF"/>
          <w:sz w:val="24"/>
        </w:rPr>
        <w:tab/>
      </w:r>
      <w:r>
        <w:rPr>
          <w:rFonts w:ascii="Arial" w:hAnsi="Arial" w:cs="Arial"/>
          <w:b/>
          <w:sz w:val="24"/>
        </w:rPr>
        <w:t>Draft LS to MIIT on Standardisation of a 5G-NR/IMT-2020 band covering 5925-7125 MHz (to: MIIT, P. R. China; cc: -; contact: Ericsson)</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MIIT</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[89E][49][Combined_6GHz]</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pStyle w:val="Heading4"/>
      </w:pPr>
      <w:bookmarkStart w:id="83" w:name="_Toc53521790"/>
      <w:bookmarkStart w:id="84" w:name="_Toc54810452"/>
      <w:r>
        <w:lastRenderedPageBreak/>
        <w:t>9.1.2</w:t>
      </w:r>
      <w:r>
        <w:tab/>
        <w:t>Proposals led by RAN4 (not spectrum related)</w:t>
      </w:r>
      <w:bookmarkEnd w:id="83"/>
      <w:bookmarkEnd w:id="84"/>
    </w:p>
    <w:p w:rsidR="009D0883" w:rsidRDefault="009D0883" w:rsidP="009D0883">
      <w:r>
        <w:t>RAN chairman: we need to be careful to not overload RAN4</w:t>
      </w:r>
    </w:p>
    <w:p w:rsidR="009D0883" w:rsidRDefault="009D0883" w:rsidP="009D0883">
      <w:pPr>
        <w:rPr>
          <w:rFonts w:ascii="Arial" w:hAnsi="Arial" w:cs="Arial"/>
          <w:b/>
          <w:sz w:val="24"/>
        </w:rPr>
      </w:pPr>
      <w:r>
        <w:rPr>
          <w:rFonts w:ascii="Arial" w:hAnsi="Arial" w:cs="Arial"/>
          <w:b/>
          <w:color w:val="0000FF"/>
          <w:sz w:val="24"/>
        </w:rPr>
        <w:t>RP-201691</w:t>
      </w:r>
      <w:r>
        <w:rPr>
          <w:rFonts w:ascii="Arial" w:hAnsi="Arial" w:cs="Arial"/>
          <w:b/>
          <w:color w:val="0000FF"/>
          <w:sz w:val="24"/>
        </w:rPr>
        <w:tab/>
      </w:r>
      <w:r>
        <w:rPr>
          <w:rFonts w:ascii="Arial" w:hAnsi="Arial" w:cs="Arial"/>
          <w:b/>
          <w:sz w:val="24"/>
        </w:rPr>
        <w:t>Views on Rel-17 RAN4 package of non-spectrum related items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proposals:</w:t>
      </w:r>
    </w:p>
    <w:p w:rsidR="009D0883" w:rsidRDefault="009D0883" w:rsidP="009D0883">
      <w:r>
        <w:t>- Priority should be given to proposals that have bigger eco-system impact</w:t>
      </w:r>
    </w:p>
    <w:p w:rsidR="009D0883" w:rsidRDefault="009D0883" w:rsidP="009D0883">
      <w:r>
        <w:t>- The RRM session has seen the highest overload in recent years, hence a careful scoping of the related projects is highly desirable</w:t>
      </w:r>
    </w:p>
    <w:p w:rsidR="009D0883" w:rsidRDefault="009D0883" w:rsidP="009D0883">
      <w:r>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RP-201528</w:t>
      </w:r>
      <w:r>
        <w:rPr>
          <w:rFonts w:ascii="Arial" w:hAnsi="Arial" w:cs="Arial"/>
          <w:b/>
          <w:color w:val="0000FF"/>
          <w:sz w:val="24"/>
        </w:rPr>
        <w:tab/>
      </w:r>
      <w:r>
        <w:rPr>
          <w:rFonts w:ascii="Arial" w:hAnsi="Arial" w:cs="Arial"/>
          <w:b/>
          <w:sz w:val="24"/>
        </w:rPr>
        <w:t>View on RAN4 R17 WI SI package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comments on R17 RAN4 package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 to AI 9.1.2</w:t>
      </w:r>
    </w:p>
    <w:p w:rsidR="009D0883" w:rsidRDefault="009D0883" w:rsidP="009D0883">
      <w:r>
        <w:t>proposal: RAN4 shall limit the scope of WIs and focus on what is really necessary and urgent</w:t>
      </w:r>
    </w:p>
    <w:p w:rsidR="009D0883" w:rsidRDefault="009D0883" w:rsidP="009D0883">
      <w:r>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RP-201627</w:t>
      </w:r>
      <w:r>
        <w:rPr>
          <w:rFonts w:ascii="Arial" w:hAnsi="Arial" w:cs="Arial"/>
          <w:b/>
          <w:color w:val="0000FF"/>
          <w:sz w:val="24"/>
        </w:rPr>
        <w:tab/>
      </w:r>
      <w:r>
        <w:rPr>
          <w:rFonts w:ascii="Arial" w:hAnsi="Arial" w:cs="Arial"/>
          <w:b/>
          <w:sz w:val="24"/>
        </w:rPr>
        <w:t>Views on Rel-17 RAN4 non-spectrum items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 to AI 9.1.2</w:t>
      </w:r>
    </w:p>
    <w:p w:rsidR="009D0883" w:rsidRDefault="009D0883" w:rsidP="009D0883">
      <w:r>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RP-201635</w:t>
      </w:r>
      <w:r>
        <w:rPr>
          <w:rFonts w:ascii="Arial" w:hAnsi="Arial" w:cs="Arial"/>
          <w:b/>
          <w:color w:val="0000FF"/>
          <w:sz w:val="24"/>
        </w:rPr>
        <w:tab/>
      </w:r>
      <w:r>
        <w:rPr>
          <w:rFonts w:ascii="Arial" w:hAnsi="Arial" w:cs="Arial"/>
          <w:b/>
          <w:sz w:val="24"/>
        </w:rPr>
        <w:t>Views on RAN4 Rel-17 non-spectrum WI/SI package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provides Views on RAN4 Rel-17 non-spectrum WI/SI package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 to AI 9.1.2</w:t>
      </w:r>
    </w:p>
    <w:p w:rsidR="009D0883" w:rsidRDefault="009D0883" w:rsidP="009D0883">
      <w:r>
        <w:lastRenderedPageBreak/>
        <w:t>handled in Mon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RP-201888</w:t>
      </w:r>
      <w:r>
        <w:rPr>
          <w:rFonts w:ascii="Arial" w:hAnsi="Arial" w:cs="Arial"/>
          <w:b/>
          <w:color w:val="0000FF"/>
          <w:sz w:val="24"/>
        </w:rPr>
        <w:tab/>
      </w:r>
      <w:r>
        <w:rPr>
          <w:rFonts w:ascii="Arial" w:hAnsi="Arial" w:cs="Arial"/>
          <w:b/>
          <w:sz w:val="24"/>
        </w:rPr>
        <w:t>Views on RAN4 Rel-17 non-spectrum SI/WI package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RAN chair: extremely worried about the package size/work for RAN4, that's why I have not yet started email discussions for each non-spectrum topics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RP-201851</w:t>
      </w:r>
      <w:r>
        <w:rPr>
          <w:rFonts w:ascii="Arial" w:hAnsi="Arial" w:cs="Arial"/>
          <w:b/>
          <w:color w:val="0000FF"/>
          <w:sz w:val="24"/>
        </w:rPr>
        <w:tab/>
      </w:r>
      <w:r>
        <w:rPr>
          <w:rFonts w:ascii="Arial" w:hAnsi="Arial" w:cs="Arial"/>
          <w:b/>
          <w:sz w:val="24"/>
        </w:rPr>
        <w:t>Views on Rel-17 non-spectrum RF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9.1.1 to AI 9.1.2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RP-201672</w:t>
      </w:r>
      <w:r>
        <w:rPr>
          <w:rFonts w:ascii="Arial" w:hAnsi="Arial" w:cs="Arial"/>
          <w:b/>
          <w:color w:val="0000FF"/>
          <w:sz w:val="24"/>
        </w:rPr>
        <w:tab/>
      </w:r>
      <w:r>
        <w:rPr>
          <w:rFonts w:ascii="Arial" w:hAnsi="Arial" w:cs="Arial"/>
          <w:b/>
          <w:sz w:val="24"/>
        </w:rPr>
        <w:t>Email discussion summary for BS EMC &amp; DL 1024QAM FR1</w:t>
      </w:r>
    </w:p>
    <w:p w:rsidR="009D0883" w:rsidRDefault="009D0883" w:rsidP="009D088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The document contains companies' view and the summary of the outcome of the email discussion on the non-spectrum work area (work area #8: BS EMC and 1024QAM), which was agreed in RP-201331 at RAN#88-e.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RP-201799</w:t>
      </w:r>
      <w:r>
        <w:rPr>
          <w:rFonts w:ascii="Arial" w:hAnsi="Arial" w:cs="Arial"/>
          <w:b/>
          <w:color w:val="0000FF"/>
          <w:sz w:val="24"/>
        </w:rPr>
        <w:tab/>
      </w:r>
      <w:r>
        <w:rPr>
          <w:rFonts w:ascii="Arial" w:hAnsi="Arial" w:cs="Arial"/>
          <w:b/>
          <w:sz w:val="24"/>
        </w:rPr>
        <w:t>Motivation EMC test simplification for MSR 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Presentation of WID on EMC test simplification for MSR BS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RP-201795</w:t>
      </w:r>
      <w:r>
        <w:rPr>
          <w:rFonts w:ascii="Arial" w:hAnsi="Arial" w:cs="Arial"/>
          <w:b/>
          <w:color w:val="0000FF"/>
          <w:sz w:val="24"/>
        </w:rPr>
        <w:tab/>
      </w:r>
      <w:r>
        <w:rPr>
          <w:rFonts w:ascii="Arial" w:hAnsi="Arial" w:cs="Arial"/>
          <w:b/>
          <w:sz w:val="24"/>
        </w:rPr>
        <w:t>New WID on EMC test simplification for MSR BS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document can not be treated because multiple versions of this Tdoc exist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RP-201973</w:t>
      </w:r>
      <w:r>
        <w:rPr>
          <w:rFonts w:ascii="Arial" w:hAnsi="Arial" w:cs="Arial"/>
          <w:b/>
          <w:color w:val="0000FF"/>
          <w:sz w:val="24"/>
        </w:rPr>
        <w:tab/>
      </w:r>
      <w:r>
        <w:rPr>
          <w:rFonts w:ascii="Arial" w:hAnsi="Arial" w:cs="Arial"/>
          <w:b/>
          <w:sz w:val="24"/>
        </w:rPr>
        <w:t>New WID on EMC test simplification for MSR BS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Inc.</w:t>
      </w:r>
    </w:p>
    <w:p w:rsidR="009D0883" w:rsidRDefault="009D0883" w:rsidP="009D0883">
      <w:pPr>
        <w:rPr>
          <w:color w:val="808080"/>
        </w:rPr>
      </w:pPr>
      <w:r>
        <w:rPr>
          <w:color w:val="808080"/>
        </w:rPr>
        <w:lastRenderedPageBreak/>
        <w:t>(Replaces RP-201795)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RP-201633</w:t>
      </w:r>
      <w:r>
        <w:rPr>
          <w:rFonts w:ascii="Arial" w:hAnsi="Arial" w:cs="Arial"/>
          <w:b/>
          <w:color w:val="0000FF"/>
          <w:sz w:val="24"/>
        </w:rPr>
        <w:tab/>
      </w:r>
      <w:r>
        <w:rPr>
          <w:rFonts w:ascii="Arial" w:hAnsi="Arial" w:cs="Arial"/>
          <w:b/>
          <w:sz w:val="24"/>
        </w:rPr>
        <w:t>Motivation of new WID on UE EMC enhancement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provides the motivation for new WID on UE EMC enhancement in Rel-17.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RP-201634</w:t>
      </w:r>
      <w:r>
        <w:rPr>
          <w:rFonts w:ascii="Arial" w:hAnsi="Arial" w:cs="Arial"/>
          <w:b/>
          <w:color w:val="0000FF"/>
          <w:sz w:val="24"/>
        </w:rPr>
        <w:tab/>
      </w:r>
      <w:r>
        <w:rPr>
          <w:rFonts w:ascii="Arial" w:hAnsi="Arial" w:cs="Arial"/>
          <w:b/>
          <w:sz w:val="24"/>
        </w:rPr>
        <w:t>New WID: on UE EMC enhancement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is a new WID on UE EMC enhancement in Rel-17.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RP-201673</w:t>
      </w:r>
      <w:r>
        <w:rPr>
          <w:rFonts w:ascii="Arial" w:hAnsi="Arial" w:cs="Arial"/>
          <w:b/>
          <w:color w:val="0000FF"/>
          <w:sz w:val="24"/>
        </w:rPr>
        <w:tab/>
      </w:r>
      <w:r>
        <w:rPr>
          <w:rFonts w:ascii="Arial" w:hAnsi="Arial" w:cs="Arial"/>
          <w:b/>
          <w:sz w:val="24"/>
        </w:rPr>
        <w:t>Motivation for Introducing DL 1024QAM in NR FR1</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to introduce DL 1024QAM in NR FR1 in Rel-17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[89E][40][RAN4_R17_DL1024QAM]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RP-201674</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Proposal for NR Rel-17 WI to specify DL 1024QAM in FR1 and corresponding UE and BS requirements.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Ericsson: needs to be revised to add further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RP-201961</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RP-201674)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[89E][40][RAN4_R17_DL1024QAM]</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RP-202013</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RP-201961)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RP-202044</w:t>
      </w:r>
      <w:r>
        <w:rPr>
          <w:rFonts w:ascii="Arial" w:hAnsi="Arial" w:cs="Arial"/>
          <w:b/>
          <w:color w:val="0000FF"/>
          <w:sz w:val="24"/>
        </w:rPr>
        <w:tab/>
      </w:r>
      <w:r>
        <w:rPr>
          <w:rFonts w:ascii="Arial" w:hAnsi="Arial" w:cs="Arial"/>
          <w:b/>
          <w:sz w:val="24"/>
        </w:rPr>
        <w:t>New WI: Introduction of DL 1024QAM for NR FR1</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RP-202013)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RP-202038</w:t>
      </w:r>
      <w:r>
        <w:rPr>
          <w:rFonts w:ascii="Arial" w:hAnsi="Arial" w:cs="Arial"/>
          <w:b/>
          <w:color w:val="0000FF"/>
          <w:sz w:val="24"/>
        </w:rPr>
        <w:tab/>
      </w:r>
      <w:r>
        <w:rPr>
          <w:rFonts w:ascii="Arial" w:hAnsi="Arial" w:cs="Arial"/>
          <w:b/>
          <w:sz w:val="24"/>
        </w:rPr>
        <w:t>Moderator's summary for email discussion  [89E][40][RAN4_R17_DL1024QAM]</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results will be covered in RP-202044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RP-202070</w:t>
      </w:r>
      <w:r>
        <w:rPr>
          <w:rFonts w:ascii="Arial" w:hAnsi="Arial" w:cs="Arial"/>
          <w:b/>
          <w:color w:val="0000FF"/>
          <w:sz w:val="24"/>
        </w:rPr>
        <w:tab/>
      </w:r>
      <w:r>
        <w:rPr>
          <w:rFonts w:ascii="Arial" w:hAnsi="Arial" w:cs="Arial"/>
          <w:b/>
          <w:sz w:val="24"/>
        </w:rPr>
        <w:t>Moderator's summary for email discussion  [89E][40][RAN4_R17_DL1024QAM]</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RP-202038)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RP-201588</w:t>
      </w:r>
      <w:r>
        <w:rPr>
          <w:rFonts w:ascii="Arial" w:hAnsi="Arial" w:cs="Arial"/>
          <w:b/>
          <w:color w:val="0000FF"/>
          <w:sz w:val="24"/>
        </w:rPr>
        <w:tab/>
      </w:r>
      <w:r>
        <w:rPr>
          <w:rFonts w:ascii="Arial" w:hAnsi="Arial" w:cs="Arial"/>
          <w:b/>
          <w:sz w:val="24"/>
        </w:rPr>
        <w:t>Email discussion summary for RAN4 Rel-17 demodulation 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Summary of email discussion on RAN4 Rel-17 Demod Work Area in RAN draft reflector.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RP-201967</w:t>
      </w:r>
      <w:r>
        <w:rPr>
          <w:rFonts w:ascii="Arial" w:hAnsi="Arial" w:cs="Arial"/>
          <w:b/>
          <w:color w:val="0000FF"/>
          <w:sz w:val="24"/>
        </w:rPr>
        <w:tab/>
      </w:r>
      <w:r>
        <w:rPr>
          <w:rFonts w:ascii="Arial" w:hAnsi="Arial" w:cs="Arial"/>
          <w:b/>
          <w:sz w:val="24"/>
        </w:rPr>
        <w:t>Email discussion summary for RAN4 Rel-17 demodulation 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RP-201588)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[89E][22][RAN4_R17_Demod]</w:t>
      </w:r>
    </w:p>
    <w:p w:rsidR="009D0883" w:rsidRDefault="009D0883" w:rsidP="009D0883">
      <w:r>
        <w:lastRenderedPageBreak/>
        <w:t>RAN chair: also here pick the top 3 ojectives and try to downscope them in the email discussion</w:t>
      </w:r>
    </w:p>
    <w:p w:rsidR="009D0883" w:rsidRDefault="009D0883" w:rsidP="009D0883">
      <w:r>
        <w:t>Huawei: 8RX will increase RX complexity and power consumption, it was also in LTE just introduced in the end</w:t>
      </w:r>
    </w:p>
    <w:p w:rsidR="009D0883" w:rsidRDefault="009D0883" w:rsidP="009D0883">
      <w:r>
        <w:t>Qualcomm: does not agree with Huawei on 8RX</w:t>
      </w:r>
    </w:p>
    <w:p w:rsidR="009D0883" w:rsidRDefault="009D0883" w:rsidP="009D0883">
      <w:r>
        <w:t>Intel: for adv. receiver some downscoping will be needed</w:t>
      </w:r>
    </w:p>
    <w:p w:rsidR="009D0883" w:rsidRDefault="009D0883" w:rsidP="009D0883">
      <w:r>
        <w:t>RAN chair: will start email discussions on some more non-spectrum topics where there is clear operator interest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RP-201589</w:t>
      </w:r>
      <w:r>
        <w:rPr>
          <w:rFonts w:ascii="Arial" w:hAnsi="Arial" w:cs="Arial"/>
          <w:b/>
          <w:color w:val="0000FF"/>
          <w:sz w:val="24"/>
        </w:rPr>
        <w:tab/>
      </w:r>
      <w:r>
        <w:rPr>
          <w:rFonts w:ascii="Arial" w:hAnsi="Arial" w:cs="Arial"/>
          <w:b/>
          <w:sz w:val="24"/>
        </w:rPr>
        <w:t>New WID: Further enhancement on NR demodulation performance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Rel-17 demod WID based on the email discussion in RAN4 demod work area.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RP-201968</w:t>
      </w:r>
      <w:r>
        <w:rPr>
          <w:rFonts w:ascii="Arial" w:hAnsi="Arial" w:cs="Arial"/>
          <w:b/>
          <w:color w:val="0000FF"/>
          <w:sz w:val="24"/>
        </w:rPr>
        <w:tab/>
      </w:r>
      <w:r>
        <w:rPr>
          <w:rFonts w:ascii="Arial" w:hAnsi="Arial" w:cs="Arial"/>
          <w:b/>
          <w:sz w:val="24"/>
        </w:rPr>
        <w:t>New WID: Further enhancement on NR demodulation performance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RP-201589)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[89E][22][RAN4_R17_Demod]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RP-202000</w:t>
      </w:r>
      <w:r>
        <w:rPr>
          <w:rFonts w:ascii="Arial" w:hAnsi="Arial" w:cs="Arial"/>
          <w:b/>
          <w:color w:val="0000FF"/>
          <w:sz w:val="24"/>
        </w:rPr>
        <w:tab/>
      </w:r>
      <w:r>
        <w:rPr>
          <w:rFonts w:ascii="Arial" w:hAnsi="Arial" w:cs="Arial"/>
          <w:b/>
          <w:sz w:val="24"/>
        </w:rPr>
        <w:t>New WID: Further enhancement on NR demodulation performance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color w:val="808080"/>
        </w:rPr>
      </w:pPr>
      <w:r>
        <w:rPr>
          <w:color w:val="808080"/>
        </w:rPr>
        <w:t>(Replaces RP-201968)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RP-202035</w:t>
      </w:r>
      <w:r>
        <w:rPr>
          <w:rFonts w:ascii="Arial" w:hAnsi="Arial" w:cs="Arial"/>
          <w:b/>
          <w:color w:val="0000FF"/>
          <w:sz w:val="24"/>
        </w:rPr>
        <w:tab/>
      </w:r>
      <w:r>
        <w:rPr>
          <w:rFonts w:ascii="Arial" w:hAnsi="Arial" w:cs="Arial"/>
          <w:b/>
          <w:sz w:val="24"/>
        </w:rPr>
        <w:t>Moderator's summary for email discussion [89E][22][RAN4_R17_Demod]</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1967, 1968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Qualcomm, Mediatek: one objective for UE demod and one objective for BS demode is enough</w:t>
      </w:r>
    </w:p>
    <w:p w:rsidR="009D0883" w:rsidRDefault="009D0883" w:rsidP="009D0883">
      <w:r>
        <w:t>results will be included in RP-202000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RP-202092</w:t>
      </w:r>
      <w:r>
        <w:rPr>
          <w:rFonts w:ascii="Arial" w:hAnsi="Arial" w:cs="Arial"/>
          <w:b/>
          <w:color w:val="0000FF"/>
          <w:sz w:val="24"/>
        </w:rPr>
        <w:tab/>
      </w:r>
      <w:r>
        <w:rPr>
          <w:rFonts w:ascii="Arial" w:hAnsi="Arial" w:cs="Arial"/>
          <w:b/>
          <w:sz w:val="24"/>
        </w:rPr>
        <w:t>Moderator's summary for email discussion [89E][22][RAN4_R17_Demod]</w:t>
      </w:r>
    </w:p>
    <w:p w:rsidR="009D0883" w:rsidRDefault="009D0883" w:rsidP="009D088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9D0883" w:rsidRDefault="009D0883" w:rsidP="009D0883">
      <w:pPr>
        <w:rPr>
          <w:color w:val="808080"/>
        </w:rPr>
      </w:pPr>
      <w:r>
        <w:rPr>
          <w:color w:val="808080"/>
        </w:rPr>
        <w:t>(Replaces RP-202035)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RP-201692</w:t>
      </w:r>
      <w:r>
        <w:rPr>
          <w:rFonts w:ascii="Arial" w:hAnsi="Arial" w:cs="Arial"/>
          <w:b/>
          <w:color w:val="0000FF"/>
          <w:sz w:val="24"/>
        </w:rPr>
        <w:tab/>
      </w:r>
      <w:r>
        <w:rPr>
          <w:rFonts w:ascii="Arial" w:hAnsi="Arial" w:cs="Arial"/>
          <w:b/>
          <w:sz w:val="24"/>
        </w:rPr>
        <w:t>Motivation paper for 8Rx demod</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RP-201689</w:t>
      </w:r>
      <w:r>
        <w:rPr>
          <w:rFonts w:ascii="Arial" w:hAnsi="Arial" w:cs="Arial"/>
          <w:b/>
          <w:color w:val="0000FF"/>
          <w:sz w:val="24"/>
        </w:rPr>
        <w:tab/>
      </w:r>
      <w:r>
        <w:rPr>
          <w:rFonts w:ascii="Arial" w:hAnsi="Arial" w:cs="Arial"/>
          <w:b/>
          <w:sz w:val="24"/>
        </w:rPr>
        <w:t>New WID proposal for 8Rx demod</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RP-201626</w:t>
      </w:r>
      <w:r>
        <w:rPr>
          <w:rFonts w:ascii="Arial" w:hAnsi="Arial" w:cs="Arial"/>
          <w:b/>
          <w:color w:val="0000FF"/>
          <w:sz w:val="24"/>
        </w:rPr>
        <w:tab/>
      </w:r>
      <w:r>
        <w:rPr>
          <w:rFonts w:ascii="Arial" w:hAnsi="Arial" w:cs="Arial"/>
          <w:b/>
          <w:sz w:val="24"/>
        </w:rPr>
        <w:t>Email discussion summary for RAN4 R17 non-spectrum work areas: FR1 HST and ATG</w:t>
      </w:r>
    </w:p>
    <w:p w:rsidR="009D0883" w:rsidRDefault="009D0883" w:rsidP="009D088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RP-201615</w:t>
      </w:r>
      <w:r>
        <w:rPr>
          <w:rFonts w:ascii="Arial" w:hAnsi="Arial" w:cs="Arial"/>
          <w:b/>
          <w:color w:val="0000FF"/>
          <w:sz w:val="24"/>
        </w:rPr>
        <w:tab/>
      </w:r>
      <w:r>
        <w:rPr>
          <w:rFonts w:ascii="Arial" w:hAnsi="Arial" w:cs="Arial"/>
          <w:b/>
          <w:sz w:val="24"/>
        </w:rPr>
        <w:t>Motivation for new WI on enahncement for NR high speed train scenario</w:t>
      </w:r>
    </w:p>
    <w:p w:rsidR="009D0883" w:rsidRDefault="009D0883" w:rsidP="009D088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[89E][38][RAN4_R17_FR1_HST]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RP-201616</w:t>
      </w:r>
      <w:r>
        <w:rPr>
          <w:rFonts w:ascii="Arial" w:hAnsi="Arial" w:cs="Arial"/>
          <w:b/>
          <w:color w:val="0000FF"/>
          <w:sz w:val="24"/>
        </w:rPr>
        <w:tab/>
      </w:r>
      <w:r>
        <w:rPr>
          <w:rFonts w:ascii="Arial" w:hAnsi="Arial" w:cs="Arial"/>
          <w:b/>
          <w:sz w:val="24"/>
        </w:rPr>
        <w:t>New WID on enhancement for NR high speed train scenario</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[89E][38][RAN4_R17_FR1_HST]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RP-202043</w:t>
      </w:r>
      <w:r>
        <w:rPr>
          <w:rFonts w:ascii="Arial" w:hAnsi="Arial" w:cs="Arial"/>
          <w:b/>
          <w:color w:val="0000FF"/>
          <w:sz w:val="24"/>
        </w:rPr>
        <w:tab/>
      </w:r>
      <w:r>
        <w:rPr>
          <w:rFonts w:ascii="Arial" w:hAnsi="Arial" w:cs="Arial"/>
          <w:b/>
          <w:sz w:val="24"/>
        </w:rPr>
        <w:t>New WID on enhancement for NR high speed train scenario</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t>(Replaces RP-201616)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CMCC: revised to add more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RP-202106</w:t>
      </w:r>
      <w:r>
        <w:rPr>
          <w:rFonts w:ascii="Arial" w:hAnsi="Arial" w:cs="Arial"/>
          <w:b/>
          <w:color w:val="0000FF"/>
          <w:sz w:val="24"/>
        </w:rPr>
        <w:tab/>
      </w:r>
      <w:r>
        <w:rPr>
          <w:rFonts w:ascii="Arial" w:hAnsi="Arial" w:cs="Arial"/>
          <w:b/>
          <w:sz w:val="24"/>
        </w:rPr>
        <w:t>New WID on enhancement for NR high speed train scenario</w:t>
      </w:r>
    </w:p>
    <w:p w:rsidR="009D0883" w:rsidRDefault="009D0883" w:rsidP="009D0883">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t>(Replaces RP-202043)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After RAN #89e, it was spotted that the target dates in this WID indicate target date RAN #86 (Dec.19). The rapporteur clarified that the correct targets are actually Core: RAN #93 (Sep.21), Perf.: RAN #95 (March 22) which will be captured in the workplan. The rapporteur will revise the WID at RAN #90e to correct this.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RP-202036</w:t>
      </w:r>
      <w:r>
        <w:rPr>
          <w:rFonts w:ascii="Arial" w:hAnsi="Arial" w:cs="Arial"/>
          <w:b/>
          <w:color w:val="0000FF"/>
          <w:sz w:val="24"/>
        </w:rPr>
        <w:tab/>
      </w:r>
      <w:r>
        <w:rPr>
          <w:rFonts w:ascii="Arial" w:hAnsi="Arial" w:cs="Arial"/>
          <w:b/>
          <w:sz w:val="24"/>
        </w:rPr>
        <w:t>Moderator's summary for email discussion [89E][38][RAN4_R17_FR1_HST]</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1615, 1616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results will be covered in RP-202043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RP-201629</w:t>
      </w:r>
      <w:r>
        <w:rPr>
          <w:rFonts w:ascii="Arial" w:hAnsi="Arial" w:cs="Arial"/>
          <w:b/>
          <w:color w:val="0000FF"/>
          <w:sz w:val="24"/>
        </w:rPr>
        <w:tab/>
      </w:r>
      <w:r>
        <w:rPr>
          <w:rFonts w:ascii="Arial" w:hAnsi="Arial" w:cs="Arial"/>
          <w:b/>
          <w:sz w:val="24"/>
        </w:rPr>
        <w:t>Motivation for new WI on air-to-ground network for NR</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RP-201630</w:t>
      </w:r>
      <w:r>
        <w:rPr>
          <w:rFonts w:ascii="Arial" w:hAnsi="Arial" w:cs="Arial"/>
          <w:b/>
          <w:color w:val="0000FF"/>
          <w:sz w:val="24"/>
        </w:rPr>
        <w:tab/>
      </w:r>
      <w:r>
        <w:rPr>
          <w:rFonts w:ascii="Arial" w:hAnsi="Arial" w:cs="Arial"/>
          <w:b/>
          <w:sz w:val="24"/>
        </w:rPr>
        <w:t>New WID on air-to-ground network for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RP-201641</w:t>
      </w:r>
      <w:r>
        <w:rPr>
          <w:rFonts w:ascii="Arial" w:hAnsi="Arial" w:cs="Arial"/>
          <w:b/>
          <w:color w:val="0000FF"/>
          <w:sz w:val="24"/>
        </w:rPr>
        <w:tab/>
      </w:r>
      <w:r>
        <w:rPr>
          <w:rFonts w:ascii="Arial" w:hAnsi="Arial" w:cs="Arial"/>
          <w:b/>
          <w:sz w:val="24"/>
        </w:rPr>
        <w:t>Email discussion summary for RAN4 Rel-17 FR2 HST</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[89E][39][RAN4_R17_FR2_HST]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RP-201748</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Samsung: revised to capture the comments on RAN draft reflector for further down-scoping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RP-201970</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RP-201748)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[89E][39][RAN4_R17_FR2_HST]</w:t>
      </w:r>
    </w:p>
    <w:p w:rsidR="009D0883" w:rsidRDefault="009D0883" w:rsidP="009D0883">
      <w:r>
        <w:t>handled in Wed GTW</w:t>
      </w:r>
    </w:p>
    <w:p w:rsidR="009D0883" w:rsidRDefault="009D0883" w:rsidP="009D0883">
      <w:r>
        <w:t>RAN chair: seems to be in a good shape already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RP-202037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RP-202037</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RP-201970)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1673, 1961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RP-202104</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RP-202037)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RP-202118</w:t>
      </w:r>
      <w:r>
        <w:rPr>
          <w:rFonts w:ascii="Arial" w:hAnsi="Arial" w:cs="Arial"/>
          <w:b/>
          <w:color w:val="0000FF"/>
          <w:sz w:val="24"/>
        </w:rPr>
        <w:tab/>
      </w:r>
      <w:r>
        <w:rPr>
          <w:rFonts w:ascii="Arial" w:hAnsi="Arial" w:cs="Arial"/>
          <w:b/>
          <w:sz w:val="24"/>
        </w:rPr>
        <w:t>New WID on NR support for high speed train scenario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Nokia</w:t>
      </w:r>
    </w:p>
    <w:p w:rsidR="009D0883" w:rsidRDefault="009D0883" w:rsidP="009D0883">
      <w:pPr>
        <w:rPr>
          <w:color w:val="808080"/>
        </w:rPr>
      </w:pPr>
      <w:r>
        <w:rPr>
          <w:color w:val="808080"/>
        </w:rPr>
        <w:t>(Replaces RP-202104)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RP-201733</w:t>
      </w:r>
      <w:r>
        <w:rPr>
          <w:rFonts w:ascii="Arial" w:hAnsi="Arial" w:cs="Arial"/>
          <w:b/>
          <w:color w:val="0000FF"/>
          <w:sz w:val="24"/>
        </w:rPr>
        <w:tab/>
      </w:r>
      <w:r>
        <w:rPr>
          <w:rFonts w:ascii="Arial" w:hAnsi="Arial" w:cs="Arial"/>
          <w:b/>
          <w:sz w:val="24"/>
        </w:rPr>
        <w:t>Summary of moderated discussion on RAN4 work area for FR1 RF</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[89E][19]RAN4_R17_FR1]</w:t>
      </w:r>
    </w:p>
    <w:p w:rsidR="009D0883" w:rsidRDefault="009D0883" w:rsidP="009D0883">
      <w:r>
        <w:t>handled in Mon GTW</w:t>
      </w:r>
    </w:p>
    <w:p w:rsidR="009D0883" w:rsidRDefault="009D0883" w:rsidP="009D0883">
      <w:r>
        <w:t>RAN chairman: pick top 3 objectives a well</w:t>
      </w:r>
    </w:p>
    <w:p w:rsidR="009D0883" w:rsidRDefault="009D0883" w:rsidP="009D0883">
      <w:r>
        <w:t>Samsung: worried that these items do not have much support from operators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RP-201735</w:t>
      </w:r>
      <w:r>
        <w:rPr>
          <w:rFonts w:ascii="Arial" w:hAnsi="Arial" w:cs="Arial"/>
          <w:b/>
          <w:color w:val="0000FF"/>
          <w:sz w:val="24"/>
        </w:rPr>
        <w:tab/>
      </w:r>
      <w:r>
        <w:rPr>
          <w:rFonts w:ascii="Arial" w:hAnsi="Arial" w:cs="Arial"/>
          <w:b/>
          <w:sz w:val="24"/>
        </w:rPr>
        <w:t>Motivation for new WI on Rel-17 NR FR1 RF</w:t>
      </w:r>
    </w:p>
    <w:p w:rsidR="009D0883" w:rsidRDefault="009D0883" w:rsidP="009D088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[89E][19]RAN4_R17_FR1]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RP-202033</w:t>
      </w:r>
      <w:r>
        <w:rPr>
          <w:rFonts w:ascii="Arial" w:hAnsi="Arial" w:cs="Arial"/>
          <w:b/>
          <w:color w:val="0000FF"/>
          <w:sz w:val="24"/>
        </w:rPr>
        <w:tab/>
      </w:r>
      <w:r>
        <w:rPr>
          <w:rFonts w:ascii="Arial" w:hAnsi="Arial" w:cs="Arial"/>
          <w:b/>
          <w:sz w:val="24"/>
        </w:rPr>
        <w:t>Moderator's summary for email discussion [89E][19]RAN4_R17_FR1]</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1733, 1734, 1735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RP-201734</w:t>
      </w:r>
      <w:r>
        <w:rPr>
          <w:rFonts w:ascii="Arial" w:hAnsi="Arial" w:cs="Arial"/>
          <w:b/>
          <w:color w:val="0000FF"/>
          <w:sz w:val="24"/>
        </w:rPr>
        <w:tab/>
      </w:r>
      <w:r>
        <w:rPr>
          <w:rFonts w:ascii="Arial" w:hAnsi="Arial" w:cs="Arial"/>
          <w:b/>
          <w:sz w:val="24"/>
        </w:rPr>
        <w:t>New WID proposal: RF requirements enhancement for NR frequency range 1 (FR1)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[89E][19]RAN4_R17_FR1]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RP-202040</w:t>
      </w:r>
      <w:r>
        <w:rPr>
          <w:rFonts w:ascii="Arial" w:hAnsi="Arial" w:cs="Arial"/>
          <w:b/>
          <w:color w:val="0000FF"/>
          <w:sz w:val="24"/>
        </w:rPr>
        <w:tab/>
      </w:r>
      <w:r>
        <w:rPr>
          <w:rFonts w:ascii="Arial" w:hAnsi="Arial" w:cs="Arial"/>
          <w:b/>
          <w:sz w:val="24"/>
        </w:rPr>
        <w:t>New WID proposal: RF requirements enhancement for NR frequency range 1 (FR1)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color w:val="808080"/>
        </w:rPr>
      </w:pPr>
      <w:r>
        <w:rPr>
          <w:color w:val="808080"/>
        </w:rPr>
        <w:t>(Replaces RP-201734)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file was provided in rar format and had problems to be zipped so it is better to resubmit with new Tdoc number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RP-202088</w:t>
      </w:r>
      <w:r>
        <w:rPr>
          <w:rFonts w:ascii="Arial" w:hAnsi="Arial" w:cs="Arial"/>
          <w:b/>
          <w:color w:val="0000FF"/>
          <w:sz w:val="24"/>
        </w:rPr>
        <w:tab/>
      </w:r>
      <w:r>
        <w:rPr>
          <w:rFonts w:ascii="Arial" w:hAnsi="Arial" w:cs="Arial"/>
          <w:b/>
          <w:sz w:val="24"/>
        </w:rPr>
        <w:t>New WID proposal: RF requirements enhancement for NR frequency range 1 (FR1)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color w:val="808080"/>
        </w:rPr>
      </w:pPr>
      <w:r>
        <w:rPr>
          <w:color w:val="808080"/>
        </w:rPr>
        <w:t>(Replaces RP-202040)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RP-201609</w:t>
      </w:r>
      <w:r>
        <w:rPr>
          <w:rFonts w:ascii="Arial" w:hAnsi="Arial" w:cs="Arial"/>
          <w:b/>
          <w:color w:val="0000FF"/>
          <w:sz w:val="24"/>
        </w:rPr>
        <w:tab/>
      </w:r>
      <w:r>
        <w:rPr>
          <w:rFonts w:ascii="Arial" w:hAnsi="Arial" w:cs="Arial"/>
          <w:b/>
          <w:sz w:val="24"/>
        </w:rPr>
        <w:t>Email discussion summary for Rel-17 FR2 RF work area</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in email discussiion [89E][20][RAN4_R17_FR2]</w:t>
      </w:r>
    </w:p>
    <w:p w:rsidR="009D0883" w:rsidRDefault="009D0883" w:rsidP="009D0883">
      <w:r>
        <w:t>handled in Mon GTW</w:t>
      </w:r>
    </w:p>
    <w:p w:rsidR="009D0883" w:rsidRDefault="009D0883" w:rsidP="009D0883">
      <w:r>
        <w:t>Ericsson: beam correspondence: bullet can be taken over in another WI</w:t>
      </w:r>
    </w:p>
    <w:p w:rsidR="009D0883" w:rsidRDefault="009D0883" w:rsidP="009D0883">
      <w:r>
        <w:t>Samsung: study on interband should continue in REL-17 althought we decided for REL-16 that no requirements are needed</w:t>
      </w:r>
    </w:p>
    <w:p w:rsidR="009D0883" w:rsidRDefault="009D0883" w:rsidP="009D0883">
      <w:r>
        <w:t>RAN chair: also here focus on top 3 objectives in the email discussions looking at operator/deployment needs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RP-201605</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[89E][20][RAN4_R17_FR2]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RP-202034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RP-202034</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RP-201605)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Qualcomm: beam correspondence aspect should be handled under RRM</w:t>
      </w:r>
    </w:p>
    <w:p w:rsidR="009D0883" w:rsidRDefault="009D0883" w:rsidP="009D0883">
      <w:r>
        <w:t>MCC: this WI is not combining generic requirement work with a basket WI</w:t>
      </w:r>
    </w:p>
    <w:p w:rsidR="009D0883" w:rsidRDefault="009D0883" w:rsidP="009D0883">
      <w:r>
        <w:t>Nokia: correct, we have only examples for the generic work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RP-202042</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RP-202034)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Nokia: revised for minor changes to objectives, update of supporting company and addition of TU excel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RP-202107</w:t>
      </w:r>
      <w:r>
        <w:rPr>
          <w:rFonts w:ascii="Arial" w:hAnsi="Arial" w:cs="Arial"/>
          <w:b/>
          <w:color w:val="0000FF"/>
          <w:sz w:val="24"/>
        </w:rPr>
        <w:tab/>
      </w:r>
      <w:r>
        <w:rPr>
          <w:rFonts w:ascii="Arial" w:hAnsi="Arial" w:cs="Arial"/>
          <w:b/>
          <w:sz w:val="24"/>
        </w:rPr>
        <w:t>New WID on NR RF Enhancements for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RP-202042)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RP-201747</w:t>
      </w:r>
      <w:r>
        <w:rPr>
          <w:rFonts w:ascii="Arial" w:hAnsi="Arial" w:cs="Arial"/>
          <w:b/>
          <w:color w:val="0000FF"/>
          <w:sz w:val="24"/>
        </w:rPr>
        <w:tab/>
      </w:r>
      <w:r>
        <w:rPr>
          <w:rFonts w:ascii="Arial" w:hAnsi="Arial" w:cs="Arial"/>
          <w:b/>
          <w:sz w:val="24"/>
        </w:rPr>
        <w:t>Summary of email discussions on the scope of OTA work for Rel.17</w:t>
      </w:r>
    </w:p>
    <w:p w:rsidR="009D0883" w:rsidRDefault="009D0883" w:rsidP="009D088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RP-201686</w:t>
      </w:r>
      <w:r>
        <w:rPr>
          <w:rFonts w:ascii="Arial" w:hAnsi="Arial" w:cs="Arial"/>
          <w:b/>
          <w:color w:val="0000FF"/>
          <w:sz w:val="24"/>
        </w:rPr>
        <w:tab/>
      </w:r>
      <w:r>
        <w:rPr>
          <w:rFonts w:ascii="Arial" w:hAnsi="Arial" w:cs="Arial"/>
          <w:b/>
          <w:sz w:val="24"/>
        </w:rPr>
        <w:t>Summary of email discussions on Dynamic OTA for FR2</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RP-201685</w:t>
      </w:r>
      <w:r>
        <w:rPr>
          <w:rFonts w:ascii="Arial" w:hAnsi="Arial" w:cs="Arial"/>
          <w:b/>
          <w:color w:val="0000FF"/>
          <w:sz w:val="24"/>
        </w:rPr>
        <w:tab/>
      </w:r>
      <w:r>
        <w:rPr>
          <w:rFonts w:ascii="Arial" w:hAnsi="Arial" w:cs="Arial"/>
          <w:b/>
          <w:sz w:val="24"/>
        </w:rPr>
        <w:t>SID proposal: Study on Dynamic OTA testing for FR2</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RP-201602</w:t>
      </w:r>
      <w:r>
        <w:rPr>
          <w:rFonts w:ascii="Arial" w:hAnsi="Arial" w:cs="Arial"/>
          <w:b/>
          <w:color w:val="0000FF"/>
          <w:sz w:val="24"/>
        </w:rPr>
        <w:tab/>
      </w:r>
      <w:r>
        <w:rPr>
          <w:rFonts w:ascii="Arial" w:hAnsi="Arial" w:cs="Arial"/>
          <w:b/>
          <w:sz w:val="24"/>
        </w:rPr>
        <w:t>Email discussion summary of RRM work area</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MCC: document can not be treated because multiple versions of this Tdoc exist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RP-201985</w:t>
      </w:r>
      <w:r>
        <w:rPr>
          <w:rFonts w:ascii="Arial" w:hAnsi="Arial" w:cs="Arial"/>
          <w:b/>
          <w:color w:val="0000FF"/>
          <w:sz w:val="24"/>
        </w:rPr>
        <w:tab/>
      </w:r>
      <w:r>
        <w:rPr>
          <w:rFonts w:ascii="Arial" w:hAnsi="Arial" w:cs="Arial"/>
          <w:b/>
          <w:sz w:val="24"/>
        </w:rPr>
        <w:t>Email discussion summary of RRM work area</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color w:val="808080"/>
        </w:rPr>
      </w:pPr>
      <w:r>
        <w:rPr>
          <w:color w:val="808080"/>
        </w:rPr>
        <w:t>(Replaces RP-201602)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CMCC: suggests to consider the topics which have most support</w:t>
      </w:r>
    </w:p>
    <w:p w:rsidR="009D0883" w:rsidRDefault="009D0883" w:rsidP="009D0883">
      <w:r>
        <w:t>ZTE: prioritization and downscoping are essential here so we need some generic principles first</w:t>
      </w:r>
    </w:p>
    <w:p w:rsidR="009D0883" w:rsidRDefault="009D0883" w:rsidP="009D0883">
      <w:r>
        <w:t>Ericsson: measurement gap enhancements: we will only have time for 3-4 objectives, would give REL-16 leftovers a higher priority, would suggest to decide first how much time we have/how many objectives and then decide about them</w:t>
      </w:r>
    </w:p>
    <w:p w:rsidR="009D0883" w:rsidRDefault="009D0883" w:rsidP="009D0883">
      <w:r>
        <w:t>Samsung: deployment plans should be considered for prioritization, for REL-16 left-overs: if they were not in REL-16, then maybe they are not needed in REL-17 or we will repeat the same discussions we had in the past</w:t>
      </w:r>
    </w:p>
    <w:p w:rsidR="009D0883" w:rsidRDefault="009D0883" w:rsidP="009D0883">
      <w:r>
        <w:t>RAN chair: plan for 3 for generic and 3 for measurement gap enhancements, and agrees that REL-16 do not need prioritization</w:t>
      </w:r>
    </w:p>
    <w:p w:rsidR="009D0883" w:rsidRDefault="009D0883" w:rsidP="009D0883">
      <w:r>
        <w:t>Apple: 3 may be a bit too restrictive, 5 for RRM and 3 for measurement gap may be better</w:t>
      </w:r>
    </w:p>
    <w:p w:rsidR="009D0883" w:rsidRDefault="009D0883" w:rsidP="009D0883">
      <w:r>
        <w:t>RAN chair: let's stick to 3 objectives max. (if there is really a need we could add a 4th; but if we start with 5 we will end up with 7 so this needs to be avoided)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RP-201600</w:t>
      </w:r>
      <w:r>
        <w:rPr>
          <w:rFonts w:ascii="Arial" w:hAnsi="Arial" w:cs="Arial"/>
          <w:b/>
          <w:color w:val="0000FF"/>
          <w:sz w:val="24"/>
        </w:rPr>
        <w:tab/>
      </w:r>
      <w:r>
        <w:rPr>
          <w:rFonts w:ascii="Arial" w:hAnsi="Arial" w:cs="Arial"/>
          <w:b/>
          <w:sz w:val="24"/>
        </w:rPr>
        <w:t>Motivation paper on Rel-17 RRM further enhancement</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Intel</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RP-201601</w:t>
      </w:r>
      <w:r>
        <w:rPr>
          <w:rFonts w:ascii="Arial" w:hAnsi="Arial" w:cs="Arial"/>
          <w:b/>
          <w:color w:val="0000FF"/>
          <w:sz w:val="24"/>
        </w:rPr>
        <w:tab/>
      </w:r>
      <w:r>
        <w:rPr>
          <w:rFonts w:ascii="Arial" w:hAnsi="Arial" w:cs="Arial"/>
          <w:b/>
          <w:sz w:val="24"/>
        </w:rPr>
        <w:t>WID of REL-17 NR RRM further enhancement</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Intel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RP-202053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RP-202053</w:t>
      </w:r>
      <w:r>
        <w:rPr>
          <w:rFonts w:ascii="Arial" w:hAnsi="Arial" w:cs="Arial"/>
          <w:b/>
          <w:color w:val="0000FF"/>
          <w:sz w:val="24"/>
        </w:rPr>
        <w:tab/>
      </w:r>
      <w:r>
        <w:rPr>
          <w:rFonts w:ascii="Arial" w:hAnsi="Arial" w:cs="Arial"/>
          <w:b/>
          <w:sz w:val="24"/>
        </w:rPr>
        <w:t>New WID: Further NR RRM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Intel</w:t>
      </w:r>
    </w:p>
    <w:p w:rsidR="009D0883" w:rsidRDefault="009D0883" w:rsidP="009D0883">
      <w:pPr>
        <w:rPr>
          <w:color w:val="808080"/>
        </w:rPr>
      </w:pPr>
      <w:r>
        <w:rPr>
          <w:color w:val="808080"/>
        </w:rPr>
        <w:t>(Replaces RP-201601)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following discussion of RP-202022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RP-201649</w:t>
      </w:r>
      <w:r>
        <w:rPr>
          <w:rFonts w:ascii="Arial" w:hAnsi="Arial" w:cs="Arial"/>
          <w:b/>
          <w:color w:val="0000FF"/>
          <w:sz w:val="24"/>
        </w:rPr>
        <w:tab/>
      </w:r>
      <w:r>
        <w:rPr>
          <w:rFonts w:ascii="Arial" w:hAnsi="Arial" w:cs="Arial"/>
          <w:b/>
          <w:sz w:val="24"/>
        </w:rPr>
        <w:t>Considerations on R17 RRM enhancement scope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RP-201697</w:t>
      </w:r>
      <w:r>
        <w:rPr>
          <w:rFonts w:ascii="Arial" w:hAnsi="Arial" w:cs="Arial"/>
          <w:b/>
          <w:color w:val="0000FF"/>
          <w:sz w:val="24"/>
        </w:rPr>
        <w:tab/>
      </w:r>
      <w:r>
        <w:rPr>
          <w:rFonts w:ascii="Arial" w:hAnsi="Arial" w:cs="Arial"/>
          <w:b/>
          <w:sz w:val="24"/>
        </w:rPr>
        <w:t>Motivation to introduce new R17 WI on further RRM enhancement</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paper for new Rel-17 non-spectrum RAN4 WI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RP-201698</w:t>
      </w:r>
      <w:r>
        <w:rPr>
          <w:rFonts w:ascii="Arial" w:hAnsi="Arial" w:cs="Arial"/>
          <w:b/>
          <w:color w:val="0000FF"/>
          <w:sz w:val="24"/>
        </w:rPr>
        <w:tab/>
      </w:r>
      <w:r>
        <w:rPr>
          <w:rFonts w:ascii="Arial" w:hAnsi="Arial" w:cs="Arial"/>
          <w:b/>
          <w:sz w:val="24"/>
        </w:rPr>
        <w:t>New R17 WI on Further RRM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New Rel-17 non-spectrum RAN4 WI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RP-201708</w:t>
      </w:r>
      <w:r>
        <w:rPr>
          <w:rFonts w:ascii="Arial" w:hAnsi="Arial" w:cs="Arial"/>
          <w:b/>
          <w:color w:val="0000FF"/>
          <w:sz w:val="24"/>
        </w:rPr>
        <w:tab/>
      </w:r>
      <w:r>
        <w:rPr>
          <w:rFonts w:ascii="Arial" w:hAnsi="Arial" w:cs="Arial"/>
          <w:b/>
          <w:sz w:val="24"/>
        </w:rPr>
        <w:t>Motivation on NR RRM requirement for UE different RX beam sets in FR2</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RP-201709</w:t>
      </w:r>
      <w:r>
        <w:rPr>
          <w:rFonts w:ascii="Arial" w:hAnsi="Arial" w:cs="Arial"/>
          <w:b/>
          <w:color w:val="0000FF"/>
          <w:sz w:val="24"/>
        </w:rPr>
        <w:tab/>
      </w:r>
      <w:r>
        <w:rPr>
          <w:rFonts w:ascii="Arial" w:hAnsi="Arial" w:cs="Arial"/>
          <w:b/>
          <w:sz w:val="24"/>
        </w:rPr>
        <w:t>New WID on NR RRM requirement for UE different RX beam sets in FR2</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RP-201743</w:t>
      </w:r>
      <w:r>
        <w:rPr>
          <w:rFonts w:ascii="Arial" w:hAnsi="Arial" w:cs="Arial"/>
          <w:b/>
          <w:color w:val="0000FF"/>
          <w:sz w:val="24"/>
        </w:rPr>
        <w:tab/>
      </w:r>
      <w:r>
        <w:rPr>
          <w:rFonts w:ascii="Arial" w:hAnsi="Arial" w:cs="Arial"/>
          <w:b/>
          <w:sz w:val="24"/>
        </w:rPr>
        <w:t>Motivation for further RRM enhancement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RP-201742</w:t>
      </w:r>
      <w:r>
        <w:rPr>
          <w:rFonts w:ascii="Arial" w:hAnsi="Arial" w:cs="Arial"/>
          <w:b/>
          <w:color w:val="0000FF"/>
          <w:sz w:val="24"/>
        </w:rPr>
        <w:tab/>
      </w:r>
      <w:r>
        <w:rPr>
          <w:rFonts w:ascii="Arial" w:hAnsi="Arial" w:cs="Arial"/>
          <w:b/>
          <w:sz w:val="24"/>
        </w:rPr>
        <w:t>New WID proposal: further RRM enhancement</w:t>
      </w:r>
    </w:p>
    <w:p w:rsidR="009D0883" w:rsidRDefault="009D0883" w:rsidP="009D088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RP-201775</w:t>
      </w:r>
      <w:r>
        <w:rPr>
          <w:rFonts w:ascii="Arial" w:hAnsi="Arial" w:cs="Arial"/>
          <w:b/>
          <w:color w:val="0000FF"/>
          <w:sz w:val="24"/>
        </w:rPr>
        <w:tab/>
      </w:r>
      <w:r>
        <w:rPr>
          <w:rFonts w:ascii="Arial" w:hAnsi="Arial" w:cs="Arial"/>
          <w:b/>
          <w:sz w:val="24"/>
        </w:rPr>
        <w:t>Motivation on NR RRM requirement enhancements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RP-201774</w:t>
      </w:r>
      <w:r>
        <w:rPr>
          <w:rFonts w:ascii="Arial" w:hAnsi="Arial" w:cs="Arial"/>
          <w:b/>
          <w:color w:val="0000FF"/>
          <w:sz w:val="24"/>
        </w:rPr>
        <w:tab/>
      </w:r>
      <w:r>
        <w:rPr>
          <w:rFonts w:ascii="Arial" w:hAnsi="Arial" w:cs="Arial"/>
          <w:b/>
          <w:sz w:val="24"/>
        </w:rPr>
        <w:t>New WID on NR RRM requirement enhancements in Rel-17</w:t>
      </w:r>
    </w:p>
    <w:p w:rsidR="009D0883" w:rsidRDefault="009D0883" w:rsidP="009D0883">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RP-201791</w:t>
      </w:r>
      <w:r>
        <w:rPr>
          <w:rFonts w:ascii="Arial" w:hAnsi="Arial" w:cs="Arial"/>
          <w:b/>
          <w:color w:val="0000FF"/>
          <w:sz w:val="24"/>
        </w:rPr>
        <w:tab/>
      </w:r>
      <w:r>
        <w:rPr>
          <w:rFonts w:ascii="Arial" w:hAnsi="Arial" w:cs="Arial"/>
          <w:b/>
          <w:sz w:val="24"/>
        </w:rPr>
        <w:t>Motivation on further enhancement for NR RRM requirement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The following are propsoed for further study in Rel-17</w:t>
      </w:r>
    </w:p>
    <w:p w:rsidR="009D0883" w:rsidRDefault="009D0883" w:rsidP="009D0883">
      <w:r>
        <w:t>- Rel-16 CSI-RS left overs</w:t>
      </w:r>
    </w:p>
    <w:p w:rsidR="009D0883" w:rsidRDefault="009D0883" w:rsidP="009D0883">
      <w:r>
        <w:t xml:space="preserve">- New scenairos for CSI-RS </w:t>
      </w:r>
    </w:p>
    <w:p w:rsidR="009D0883" w:rsidRDefault="009D0883" w:rsidP="009D0883">
      <w:r>
        <w:t>- Second IS/OOS BLER pair for VoNR service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RP-201792</w:t>
      </w:r>
      <w:r>
        <w:rPr>
          <w:rFonts w:ascii="Arial" w:hAnsi="Arial" w:cs="Arial"/>
          <w:b/>
          <w:color w:val="0000FF"/>
          <w:sz w:val="24"/>
        </w:rPr>
        <w:tab/>
      </w:r>
      <w:r>
        <w:rPr>
          <w:rFonts w:ascii="Arial" w:hAnsi="Arial" w:cs="Arial"/>
          <w:b/>
          <w:sz w:val="24"/>
        </w:rPr>
        <w:t>New WID on further enhancement for NR RRM requirement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WID for further enhancement NR RRM requirement in Rel-17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RP-202053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RP-202022</w:t>
      </w:r>
      <w:r>
        <w:rPr>
          <w:rFonts w:ascii="Arial" w:hAnsi="Arial" w:cs="Arial"/>
          <w:b/>
          <w:color w:val="0000FF"/>
          <w:sz w:val="24"/>
        </w:rPr>
        <w:tab/>
      </w:r>
      <w:r>
        <w:rPr>
          <w:rFonts w:ascii="Arial" w:hAnsi="Arial" w:cs="Arial"/>
          <w:b/>
          <w:sz w:val="24"/>
        </w:rPr>
        <w:t>Moderator's summary for email discussion [89E][21][RAN4_R17_RRM]</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1602, 1600, 1601, 1949, 1697, 1698, 1708, 1709, 1743, 1742, 1775, 1774, 1791, 1792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Qualcom: enh. for gap sharing: a lot of RAN4 work but benefit questionable, has another topic where work is small and benefit is clear</w:t>
      </w:r>
    </w:p>
    <w:p w:rsidR="009D0883" w:rsidRDefault="009D0883" w:rsidP="009D0883">
      <w:r>
        <w:t>Intel: we could add 2 more topics to be considered</w:t>
      </w:r>
    </w:p>
    <w:p w:rsidR="009D0883" w:rsidRDefault="009D0883" w:rsidP="009D0883">
      <w:r>
        <w:t>Nokia: in general we prefer only 3 topics per WI, for RRM we may consider 4</w:t>
      </w:r>
    </w:p>
    <w:p w:rsidR="009D0883" w:rsidRDefault="009D0883" w:rsidP="009D0883">
      <w:r>
        <w:lastRenderedPageBreak/>
        <w:t>Ericsson: supports to stick to 3 topics</w:t>
      </w:r>
    </w:p>
    <w:p w:rsidR="009D0883" w:rsidRDefault="009D0883" w:rsidP="009D0883">
      <w:r>
        <w:t>ZTE: we could 1 more to the 3+3</w:t>
      </w:r>
    </w:p>
    <w:p w:rsidR="009D0883" w:rsidRDefault="009D0883" w:rsidP="009D0883">
      <w:r>
        <w:t>RAN chair: suggests to have one WI for Further NR RRM enhancements (rapporteur: Apple; see RP-202053) and one WI for measurement gap enhancement for NR (rapporteur tbd) (with only 3 objectives each), we can then still see later at RAN #90e whether there is space for more 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RP-201830</w:t>
      </w:r>
      <w:r>
        <w:rPr>
          <w:rFonts w:ascii="Arial" w:hAnsi="Arial" w:cs="Arial"/>
          <w:b/>
          <w:color w:val="0000FF"/>
          <w:sz w:val="24"/>
        </w:rPr>
        <w:tab/>
      </w:r>
      <w:r>
        <w:rPr>
          <w:rFonts w:ascii="Arial" w:hAnsi="Arial" w:cs="Arial"/>
          <w:b/>
          <w:sz w:val="24"/>
        </w:rPr>
        <w:t>Summary of email discussions on Smart Repeaters</w:t>
      </w:r>
    </w:p>
    <w:p w:rsidR="009D0883" w:rsidRDefault="009D0883" w:rsidP="009D088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RP-201831</w:t>
      </w:r>
      <w:r>
        <w:rPr>
          <w:rFonts w:ascii="Arial" w:hAnsi="Arial" w:cs="Arial"/>
          <w:b/>
          <w:color w:val="0000FF"/>
          <w:sz w:val="24"/>
        </w:rPr>
        <w:tab/>
      </w:r>
      <w:r>
        <w:rPr>
          <w:rFonts w:ascii="Arial" w:hAnsi="Arial" w:cs="Arial"/>
          <w:b/>
          <w:sz w:val="24"/>
        </w:rPr>
        <w:t>Motivation paper for NR Repeaters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RP-201832</w:t>
      </w:r>
      <w:r>
        <w:rPr>
          <w:rFonts w:ascii="Arial" w:hAnsi="Arial" w:cs="Arial"/>
          <w:b/>
          <w:color w:val="0000FF"/>
          <w:sz w:val="24"/>
        </w:rPr>
        <w:tab/>
      </w:r>
      <w:r>
        <w:rPr>
          <w:rFonts w:ascii="Arial" w:hAnsi="Arial" w:cs="Arial"/>
          <w:b/>
          <w:sz w:val="24"/>
        </w:rPr>
        <w:t>New WID proposal for NR Repeaters</w:t>
      </w:r>
    </w:p>
    <w:p w:rsidR="009D0883" w:rsidRDefault="009D0883" w:rsidP="009D088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RP-201687</w:t>
      </w:r>
      <w:r>
        <w:rPr>
          <w:rFonts w:ascii="Arial" w:hAnsi="Arial" w:cs="Arial"/>
          <w:b/>
          <w:color w:val="0000FF"/>
          <w:sz w:val="24"/>
        </w:rPr>
        <w:tab/>
      </w:r>
      <w:r>
        <w:rPr>
          <w:rFonts w:ascii="Arial" w:hAnsi="Arial" w:cs="Arial"/>
          <w:b/>
          <w:sz w:val="24"/>
        </w:rPr>
        <w:t>Motivation paper for Measurement gaps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RP-201688</w:t>
      </w:r>
      <w:r>
        <w:rPr>
          <w:rFonts w:ascii="Arial" w:hAnsi="Arial" w:cs="Arial"/>
          <w:b/>
          <w:color w:val="0000FF"/>
          <w:sz w:val="24"/>
        </w:rPr>
        <w:tab/>
      </w:r>
      <w:r>
        <w:rPr>
          <w:rFonts w:ascii="Arial" w:hAnsi="Arial" w:cs="Arial"/>
          <w:b/>
          <w:sz w:val="24"/>
        </w:rPr>
        <w:t>WID proposal for Measurement gaps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[89E][21][RAN4_R17_RRM]</w:t>
      </w:r>
    </w:p>
    <w:p w:rsidR="009D0883" w:rsidRDefault="009D0883" w:rsidP="009D0883">
      <w:r>
        <w:t>see RP-202119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RP-201887</w:t>
      </w:r>
      <w:r>
        <w:rPr>
          <w:rFonts w:ascii="Arial" w:hAnsi="Arial" w:cs="Arial"/>
          <w:b/>
          <w:color w:val="0000FF"/>
          <w:sz w:val="24"/>
        </w:rPr>
        <w:tab/>
      </w:r>
      <w:r>
        <w:rPr>
          <w:rFonts w:ascii="Arial" w:hAnsi="Arial" w:cs="Arial"/>
          <w:b/>
          <w:sz w:val="24"/>
        </w:rPr>
        <w:t>Motivation to introduce new Rel-17 WI on NR measurement gap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paper for a new RAN4-led Rel-17 WI proposal on NR measurement gap enhancements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under email discussion [89E][21][RAN4_R17_RRM]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RP-201886</w:t>
      </w:r>
      <w:r>
        <w:rPr>
          <w:rFonts w:ascii="Arial" w:hAnsi="Arial" w:cs="Arial"/>
          <w:b/>
          <w:color w:val="0000FF"/>
          <w:sz w:val="24"/>
        </w:rPr>
        <w:tab/>
      </w:r>
      <w:r>
        <w:rPr>
          <w:rFonts w:ascii="Arial" w:hAnsi="Arial" w:cs="Arial"/>
          <w:b/>
          <w:sz w:val="24"/>
        </w:rPr>
        <w:t>New WID Proposal: NR measurement gap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New RAN4-led Rel-17 WI proposal on NR measurement gap enhancements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RP-202091</w:t>
      </w:r>
      <w:r>
        <w:rPr>
          <w:rFonts w:ascii="Arial" w:hAnsi="Arial" w:cs="Arial"/>
          <w:b/>
          <w:color w:val="0000FF"/>
          <w:sz w:val="24"/>
        </w:rPr>
        <w:tab/>
      </w:r>
      <w:r>
        <w:rPr>
          <w:rFonts w:ascii="Arial" w:hAnsi="Arial" w:cs="Arial"/>
          <w:b/>
          <w:sz w:val="24"/>
        </w:rPr>
        <w:t>New WID Proposal: NR measurement gap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Mediatek</w:t>
      </w:r>
    </w:p>
    <w:p w:rsidR="009D0883" w:rsidRDefault="009D0883" w:rsidP="009D0883">
      <w:pPr>
        <w:rPr>
          <w:color w:val="808080"/>
        </w:rPr>
      </w:pPr>
      <w:r>
        <w:rPr>
          <w:color w:val="808080"/>
        </w:rPr>
        <w:t>(Replaces RP-201886)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[89E][21][RAN4_R17_RRM]</w:t>
      </w:r>
    </w:p>
    <w:p w:rsidR="009D0883" w:rsidRDefault="009D0883" w:rsidP="009D0883">
      <w:r>
        <w:t>Intel: additional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RP-202119</w:t>
      </w:r>
      <w:r>
        <w:rPr>
          <w:rFonts w:ascii="Arial" w:hAnsi="Arial" w:cs="Arial"/>
          <w:b/>
          <w:color w:val="0000FF"/>
          <w:sz w:val="24"/>
        </w:rPr>
        <w:tab/>
      </w:r>
      <w:r>
        <w:rPr>
          <w:rFonts w:ascii="Arial" w:hAnsi="Arial" w:cs="Arial"/>
          <w:b/>
          <w:sz w:val="24"/>
        </w:rPr>
        <w:t>New WID Proposal: NR measurement gap enhancements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 Mediatek</w:t>
      </w:r>
    </w:p>
    <w:p w:rsidR="009D0883" w:rsidRDefault="009D0883" w:rsidP="009D0883">
      <w:pPr>
        <w:rPr>
          <w:color w:val="808080"/>
        </w:rPr>
      </w:pPr>
      <w:r>
        <w:rPr>
          <w:color w:val="808080"/>
        </w:rPr>
        <w:t>(Replaces RP-202091)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RP-201645</w:t>
      </w:r>
      <w:r>
        <w:rPr>
          <w:rFonts w:ascii="Arial" w:hAnsi="Arial" w:cs="Arial"/>
          <w:b/>
          <w:color w:val="0000FF"/>
          <w:sz w:val="24"/>
        </w:rPr>
        <w:tab/>
      </w:r>
      <w:r>
        <w:rPr>
          <w:rFonts w:ascii="Arial" w:hAnsi="Arial" w:cs="Arial"/>
          <w:b/>
          <w:sz w:val="24"/>
        </w:rPr>
        <w:t>Motivation for Study on high power UE (power class 2) for one NR FDD band</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RP-201644</w:t>
      </w:r>
      <w:r>
        <w:rPr>
          <w:rFonts w:ascii="Arial" w:hAnsi="Arial" w:cs="Arial"/>
          <w:b/>
          <w:color w:val="0000FF"/>
          <w:sz w:val="24"/>
        </w:rPr>
        <w:tab/>
      </w:r>
      <w:r>
        <w:rPr>
          <w:rFonts w:ascii="Arial" w:hAnsi="Arial" w:cs="Arial"/>
          <w:b/>
          <w:sz w:val="24"/>
        </w:rPr>
        <w:t>New SID: Study on high power UE (power class 2) for one NR FDD band</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RP-201650</w:t>
      </w:r>
      <w:r>
        <w:rPr>
          <w:rFonts w:ascii="Arial" w:hAnsi="Arial" w:cs="Arial"/>
          <w:b/>
          <w:color w:val="0000FF"/>
          <w:sz w:val="24"/>
        </w:rPr>
        <w:tab/>
      </w:r>
      <w:r>
        <w:rPr>
          <w:rFonts w:ascii="Arial" w:hAnsi="Arial" w:cs="Arial"/>
          <w:b/>
          <w:sz w:val="24"/>
        </w:rPr>
        <w:t>Motivation for optimizations on power class fall back</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RP-201651</w:t>
      </w:r>
      <w:r>
        <w:rPr>
          <w:rFonts w:ascii="Arial" w:hAnsi="Arial" w:cs="Arial"/>
          <w:b/>
          <w:color w:val="0000FF"/>
          <w:sz w:val="24"/>
        </w:rPr>
        <w:tab/>
      </w:r>
      <w:r>
        <w:rPr>
          <w:rFonts w:ascii="Arial" w:hAnsi="Arial" w:cs="Arial"/>
          <w:b/>
          <w:sz w:val="24"/>
        </w:rPr>
        <w:t>New SID: Study on Optimizations on power class fall back</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vivo, China Unicom</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RP-201741</w:t>
      </w:r>
      <w:r>
        <w:rPr>
          <w:rFonts w:ascii="Arial" w:hAnsi="Arial" w:cs="Arial"/>
          <w:b/>
          <w:color w:val="0000FF"/>
          <w:sz w:val="24"/>
        </w:rPr>
        <w:tab/>
      </w:r>
      <w:r>
        <w:rPr>
          <w:rFonts w:ascii="Arial" w:hAnsi="Arial" w:cs="Arial"/>
          <w:b/>
          <w:sz w:val="24"/>
        </w:rPr>
        <w:t>Motivation paper of new WID on performance requirements for UE advanced receiver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RP-201740</w:t>
      </w:r>
      <w:r>
        <w:rPr>
          <w:rFonts w:ascii="Arial" w:hAnsi="Arial" w:cs="Arial"/>
          <w:b/>
          <w:color w:val="0000FF"/>
          <w:sz w:val="24"/>
        </w:rPr>
        <w:tab/>
      </w:r>
      <w:r>
        <w:rPr>
          <w:rFonts w:ascii="Arial" w:hAnsi="Arial" w:cs="Arial"/>
          <w:b/>
          <w:sz w:val="24"/>
        </w:rPr>
        <w:t>New WID proposal: Performance requirements for UE advanced receiver in Rel-17</w:t>
      </w:r>
    </w:p>
    <w:p w:rsidR="009D0883" w:rsidRDefault="009D0883" w:rsidP="009D0883">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RP-201737</w:t>
      </w:r>
      <w:r>
        <w:rPr>
          <w:rFonts w:ascii="Arial" w:hAnsi="Arial" w:cs="Arial"/>
          <w:b/>
          <w:color w:val="0000FF"/>
          <w:sz w:val="24"/>
        </w:rPr>
        <w:tab/>
      </w:r>
      <w:r>
        <w:rPr>
          <w:rFonts w:ascii="Arial" w:hAnsi="Arial" w:cs="Arial"/>
          <w:b/>
          <w:sz w:val="24"/>
        </w:rPr>
        <w:t>Motivation for new SI on introduction of brand new channel bandwidths for NR</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RP-201736</w:t>
      </w:r>
      <w:r>
        <w:rPr>
          <w:rFonts w:ascii="Arial" w:hAnsi="Arial" w:cs="Arial"/>
          <w:b/>
          <w:color w:val="0000FF"/>
          <w:sz w:val="24"/>
        </w:rPr>
        <w:tab/>
      </w:r>
      <w:r>
        <w:rPr>
          <w:rFonts w:ascii="Arial" w:hAnsi="Arial" w:cs="Arial"/>
          <w:b/>
          <w:sz w:val="24"/>
        </w:rPr>
        <w:t>New SID proposal: Study on introduction of brand new channel bandwidths for NR</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RP-201902</w:t>
      </w:r>
      <w:r>
        <w:rPr>
          <w:rFonts w:ascii="Arial" w:hAnsi="Arial" w:cs="Arial"/>
          <w:b/>
          <w:color w:val="0000FF"/>
          <w:sz w:val="24"/>
        </w:rPr>
        <w:tab/>
      </w:r>
      <w:r>
        <w:rPr>
          <w:rFonts w:ascii="Arial" w:hAnsi="Arial" w:cs="Arial"/>
          <w:b/>
          <w:sz w:val="24"/>
        </w:rPr>
        <w:t>Motivation for 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10.1.2 to AI 9.1.2</w:t>
      </w:r>
    </w:p>
    <w:p w:rsidR="009D0883" w:rsidRDefault="009D0883" w:rsidP="009D0883">
      <w:r>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RP-201903</w:t>
      </w:r>
      <w:r>
        <w:rPr>
          <w:rFonts w:ascii="Arial" w:hAnsi="Arial" w:cs="Arial"/>
          <w:b/>
          <w:color w:val="0000FF"/>
          <w:sz w:val="24"/>
        </w:rPr>
        <w:tab/>
      </w:r>
      <w:r>
        <w:rPr>
          <w:rFonts w:ascii="Arial" w:hAnsi="Arial" w:cs="Arial"/>
          <w:b/>
          <w:sz w:val="24"/>
        </w:rPr>
        <w:t>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10.1.2 to AI 9.1.2</w:t>
      </w:r>
    </w:p>
    <w:p w:rsidR="009D0883" w:rsidRDefault="009D0883" w:rsidP="009D0883">
      <w:r>
        <w:lastRenderedPageBreak/>
        <w:t>handled under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RP-201978</w:t>
      </w:r>
      <w:r>
        <w:rPr>
          <w:rFonts w:ascii="Arial" w:hAnsi="Arial" w:cs="Arial"/>
          <w:b/>
          <w:color w:val="0000FF"/>
          <w:sz w:val="24"/>
        </w:rPr>
        <w:tab/>
      </w:r>
      <w:r>
        <w:rPr>
          <w:rFonts w:ascii="Arial" w:hAnsi="Arial" w:cs="Arial"/>
          <w:b/>
          <w:sz w:val="24"/>
        </w:rPr>
        <w:t>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color w:val="808080"/>
        </w:rPr>
      </w:pPr>
      <w:r>
        <w:rPr>
          <w:color w:val="808080"/>
        </w:rPr>
        <w:t>(Replaces RP-201903)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compare alternative in RP-202016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RP-202016</w:t>
      </w:r>
      <w:r>
        <w:rPr>
          <w:rFonts w:ascii="Arial" w:hAnsi="Arial" w:cs="Arial"/>
          <w:b/>
          <w:color w:val="0000FF"/>
          <w:sz w:val="24"/>
        </w:rPr>
        <w:tab/>
      </w:r>
      <w:r>
        <w:rPr>
          <w:rFonts w:ascii="Arial" w:hAnsi="Arial" w:cs="Arial"/>
          <w:b/>
          <w:sz w:val="24"/>
        </w:rPr>
        <w:t>Alternative 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alternative to RP-201978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[89E][23][New_CH_bandwidth]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RP-202103</w:t>
      </w:r>
      <w:r>
        <w:rPr>
          <w:rFonts w:ascii="Arial" w:hAnsi="Arial" w:cs="Arial"/>
          <w:b/>
          <w:color w:val="0000FF"/>
          <w:sz w:val="24"/>
        </w:rPr>
        <w:tab/>
      </w:r>
      <w:r>
        <w:rPr>
          <w:rFonts w:ascii="Arial" w:hAnsi="Arial" w:cs="Arial"/>
          <w:b/>
          <w:sz w:val="24"/>
        </w:rPr>
        <w:t>Alternative New SID: Study on Efficient utilization of licensed spectrum that is not aligned with existing NR channel bandwidths</w:t>
      </w:r>
    </w:p>
    <w:p w:rsidR="009D0883" w:rsidRDefault="009D0883" w:rsidP="009D088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T-Mobile USA, Ericsson</w:t>
      </w:r>
    </w:p>
    <w:p w:rsidR="009D0883" w:rsidRDefault="009D0883" w:rsidP="009D0883">
      <w:pPr>
        <w:rPr>
          <w:color w:val="808080"/>
        </w:rPr>
      </w:pPr>
      <w:r>
        <w:rPr>
          <w:color w:val="808080"/>
        </w:rPr>
        <w:t>(Replaces RP-202016)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RP-202048</w:t>
      </w:r>
      <w:r>
        <w:rPr>
          <w:rFonts w:ascii="Arial" w:hAnsi="Arial" w:cs="Arial"/>
          <w:b/>
          <w:color w:val="0000FF"/>
          <w:sz w:val="24"/>
        </w:rPr>
        <w:tab/>
      </w:r>
      <w:r>
        <w:rPr>
          <w:rFonts w:ascii="Arial" w:hAnsi="Arial" w:cs="Arial"/>
          <w:b/>
          <w:sz w:val="24"/>
        </w:rPr>
        <w:t>Moderator's summary for email discussion [89E][23][New_CH_bandwidth]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1737, 1736, 1902, 1903;</w:t>
      </w:r>
    </w:p>
    <w:p w:rsidR="009D0883" w:rsidRDefault="009D0883" w:rsidP="009D0883">
      <w:r>
        <w:t>intial status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RP-202049</w:t>
      </w:r>
      <w:r>
        <w:rPr>
          <w:rFonts w:ascii="Arial" w:hAnsi="Arial" w:cs="Arial"/>
          <w:b/>
          <w:color w:val="0000FF"/>
          <w:sz w:val="24"/>
        </w:rPr>
        <w:tab/>
      </w:r>
      <w:r>
        <w:rPr>
          <w:rFonts w:ascii="Arial" w:hAnsi="Arial" w:cs="Arial"/>
          <w:b/>
          <w:sz w:val="24"/>
        </w:rPr>
        <w:t>Moderator's summary for email discussion [89E][23][New_CH_bandwidth]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color w:val="808080"/>
        </w:rPr>
      </w:pPr>
      <w:r>
        <w:rPr>
          <w:color w:val="808080"/>
        </w:rPr>
        <w:t>(Replaces RP-202048)</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intermediate status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RP-202050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RP-202050</w:t>
      </w:r>
      <w:r>
        <w:rPr>
          <w:rFonts w:ascii="Arial" w:hAnsi="Arial" w:cs="Arial"/>
          <w:b/>
          <w:color w:val="0000FF"/>
          <w:sz w:val="24"/>
        </w:rPr>
        <w:tab/>
      </w:r>
      <w:r>
        <w:rPr>
          <w:rFonts w:ascii="Arial" w:hAnsi="Arial" w:cs="Arial"/>
          <w:b/>
          <w:sz w:val="24"/>
        </w:rPr>
        <w:t>Moderator's summary for email discussion [89E][23][New_CH_bandwidth]</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color w:val="808080"/>
        </w:rPr>
      </w:pPr>
      <w:r>
        <w:rPr>
          <w:color w:val="808080"/>
        </w:rPr>
        <w:t>(Replaces RP-202049)</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final status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RP-201652</w:t>
      </w:r>
      <w:r>
        <w:rPr>
          <w:rFonts w:ascii="Arial" w:hAnsi="Arial" w:cs="Arial"/>
          <w:b/>
          <w:color w:val="0000FF"/>
          <w:sz w:val="24"/>
        </w:rPr>
        <w:tab/>
      </w:r>
      <w:r>
        <w:rPr>
          <w:rFonts w:ascii="Arial" w:hAnsi="Arial" w:cs="Arial"/>
          <w:b/>
          <w:sz w:val="24"/>
        </w:rPr>
        <w:t>Motivation for WI: NR FR1 UE SA and EN-DC TRP and TRS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RP-201653</w:t>
      </w:r>
      <w:r>
        <w:rPr>
          <w:rFonts w:ascii="Arial" w:hAnsi="Arial" w:cs="Arial"/>
          <w:b/>
          <w:color w:val="0000FF"/>
          <w:sz w:val="24"/>
        </w:rPr>
        <w:tab/>
      </w:r>
      <w:r>
        <w:rPr>
          <w:rFonts w:ascii="Arial" w:hAnsi="Arial" w:cs="Arial"/>
          <w:b/>
          <w:sz w:val="24"/>
        </w:rPr>
        <w:t>New WID: NR FR1 UE SA and EN-DC TRP and TRS</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RP-201610</w:t>
      </w:r>
      <w:r>
        <w:rPr>
          <w:rFonts w:ascii="Arial" w:hAnsi="Arial" w:cs="Arial"/>
          <w:b/>
          <w:color w:val="0000FF"/>
          <w:sz w:val="24"/>
        </w:rPr>
        <w:tab/>
      </w:r>
      <w:r>
        <w:rPr>
          <w:rFonts w:ascii="Arial" w:hAnsi="Arial" w:cs="Arial"/>
          <w:b/>
          <w:sz w:val="24"/>
        </w:rPr>
        <w:t xml:space="preserve">New WID on NR CSI-RS L3 measurement enhancement </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There is already an ongoing REL-17 WI NR_CSIRS_L3meas, see AI 9.2.15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RP-201599</w:t>
      </w:r>
      <w:r>
        <w:rPr>
          <w:rFonts w:ascii="Arial" w:hAnsi="Arial" w:cs="Arial"/>
          <w:b/>
          <w:color w:val="0000FF"/>
          <w:sz w:val="24"/>
        </w:rPr>
        <w:tab/>
      </w:r>
      <w:r>
        <w:rPr>
          <w:rFonts w:ascii="Arial" w:hAnsi="Arial" w:cs="Arial"/>
          <w:b/>
          <w:sz w:val="24"/>
        </w:rPr>
        <w:t>Motivation for supporting non-colocated scenarios for band 42 and n77</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RP-201603</w:t>
      </w:r>
      <w:r>
        <w:rPr>
          <w:rFonts w:ascii="Arial" w:hAnsi="Arial" w:cs="Arial"/>
          <w:b/>
          <w:color w:val="0000FF"/>
          <w:sz w:val="24"/>
        </w:rPr>
        <w:tab/>
      </w:r>
      <w:r>
        <w:rPr>
          <w:rFonts w:ascii="Arial" w:hAnsi="Arial" w:cs="Arial"/>
          <w:b/>
          <w:sz w:val="24"/>
        </w:rPr>
        <w:t>Motivation on UL gap for UE self-calibration and monitoring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RP-201628</w:t>
      </w:r>
      <w:r>
        <w:rPr>
          <w:rFonts w:ascii="Arial" w:hAnsi="Arial" w:cs="Arial"/>
          <w:b/>
          <w:color w:val="0000FF"/>
          <w:sz w:val="24"/>
        </w:rPr>
        <w:tab/>
      </w:r>
      <w:r>
        <w:rPr>
          <w:rFonts w:ascii="Arial" w:hAnsi="Arial" w:cs="Arial"/>
          <w:b/>
          <w:sz w:val="24"/>
        </w:rPr>
        <w:t>On Rel-17 UL Tx switching between 2Tx carrier and 2Tx carrier</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RP-201690</w:t>
      </w:r>
      <w:r>
        <w:rPr>
          <w:rFonts w:ascii="Arial" w:hAnsi="Arial" w:cs="Arial"/>
          <w:b/>
          <w:color w:val="0000FF"/>
          <w:sz w:val="24"/>
        </w:rPr>
        <w:tab/>
      </w:r>
      <w:r>
        <w:rPr>
          <w:rFonts w:ascii="Arial" w:hAnsi="Arial" w:cs="Arial"/>
          <w:b/>
          <w:sz w:val="24"/>
        </w:rPr>
        <w:t>WF on Application Layer Throughput for RAN4</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RP-202065</w:t>
      </w:r>
      <w:r>
        <w:rPr>
          <w:rFonts w:ascii="Arial" w:hAnsi="Arial" w:cs="Arial"/>
          <w:b/>
          <w:color w:val="0000FF"/>
          <w:sz w:val="24"/>
        </w:rPr>
        <w:tab/>
      </w:r>
      <w:r>
        <w:rPr>
          <w:rFonts w:ascii="Arial" w:hAnsi="Arial" w:cs="Arial"/>
          <w:b/>
          <w:sz w:val="24"/>
        </w:rPr>
        <w:t>WF on Application Layer Throughput for RAN4</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AT&amp;T</w:t>
      </w:r>
    </w:p>
    <w:p w:rsidR="009D0883" w:rsidRDefault="009D0883" w:rsidP="009D0883">
      <w:pPr>
        <w:rPr>
          <w:color w:val="808080"/>
        </w:rPr>
      </w:pPr>
      <w:r>
        <w:rPr>
          <w:color w:val="808080"/>
        </w:rPr>
        <w:t>(Replaces RP-201690)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[89E][33][Application_Throughput]</w:t>
      </w:r>
    </w:p>
    <w:p w:rsidR="009D0883" w:rsidRDefault="009D0883" w:rsidP="009D0883">
      <w:r>
        <w:t>Verizon is also supporting it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pStyle w:val="Heading3"/>
      </w:pPr>
      <w:bookmarkStart w:id="85" w:name="_Toc53521791"/>
      <w:bookmarkStart w:id="86" w:name="_Toc54810453"/>
      <w:r>
        <w:t>9.2</w:t>
      </w:r>
      <w:r>
        <w:tab/>
        <w:t>Open REL-16 NR or NR+LTE WIs (not spectrum related)</w:t>
      </w:r>
      <w:bookmarkEnd w:id="85"/>
      <w:bookmarkEnd w:id="86"/>
    </w:p>
    <w:p w:rsidR="009D0883" w:rsidRDefault="009D0883" w:rsidP="009D0883">
      <w:pPr>
        <w:pStyle w:val="Heading4"/>
      </w:pPr>
      <w:bookmarkStart w:id="87" w:name="_Toc53521792"/>
      <w:bookmarkStart w:id="88" w:name="_Toc54810454"/>
      <w:r>
        <w:t>9.2.1</w:t>
      </w:r>
      <w:r>
        <w:tab/>
        <w:t>Enhancements on MIMO for NR [RAN1 WI: NR_eMIMO]</w:t>
      </w:r>
      <w:bookmarkEnd w:id="87"/>
      <w:bookmarkEnd w:id="88"/>
    </w:p>
    <w:p w:rsidR="009D0883" w:rsidRDefault="009D0883" w:rsidP="009D0883">
      <w:r>
        <w:t>REL-16 exception: RP-200625</w:t>
      </w:r>
    </w:p>
    <w:p w:rsidR="009D0883" w:rsidRDefault="009D0883" w:rsidP="009D0883">
      <w:pPr>
        <w:rPr>
          <w:rFonts w:ascii="Arial" w:hAnsi="Arial" w:cs="Arial"/>
          <w:b/>
          <w:sz w:val="24"/>
        </w:rPr>
      </w:pPr>
      <w:r>
        <w:rPr>
          <w:rFonts w:ascii="Arial" w:hAnsi="Arial" w:cs="Arial"/>
          <w:b/>
          <w:color w:val="0000FF"/>
          <w:sz w:val="24"/>
        </w:rPr>
        <w:t>RP-201468</w:t>
      </w:r>
      <w:r>
        <w:rPr>
          <w:rFonts w:ascii="Arial" w:hAnsi="Arial" w:cs="Arial"/>
          <w:b/>
          <w:color w:val="0000FF"/>
          <w:sz w:val="24"/>
        </w:rPr>
        <w:tab/>
      </w:r>
      <w:r>
        <w:rPr>
          <w:rFonts w:ascii="Arial" w:hAnsi="Arial" w:cs="Arial"/>
          <w:b/>
          <w:sz w:val="24"/>
        </w:rPr>
        <w:t>Status Report for WI Enhancements on MIMO for NR;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Samsung: revised to address some typos identified in disucssions on RAN DRAFTS reflector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RP-201971</w:t>
      </w:r>
      <w:r>
        <w:rPr>
          <w:rFonts w:ascii="Arial" w:hAnsi="Arial" w:cs="Arial"/>
          <w:b/>
          <w:color w:val="0000FF"/>
          <w:sz w:val="24"/>
        </w:rPr>
        <w:tab/>
      </w:r>
      <w:r>
        <w:rPr>
          <w:rFonts w:ascii="Arial" w:hAnsi="Arial" w:cs="Arial"/>
          <w:b/>
          <w:sz w:val="24"/>
        </w:rPr>
        <w:t>Status Report for WI Enhancements on MIMO for NR;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808080"/>
        </w:rPr>
      </w:pPr>
      <w:r>
        <w:rPr>
          <w:color w:val="808080"/>
        </w:rPr>
        <w:t>(Replaces RP-201468)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RP-201809</w:t>
      </w:r>
      <w:r>
        <w:rPr>
          <w:rFonts w:ascii="Arial" w:hAnsi="Arial" w:cs="Arial"/>
          <w:b/>
          <w:color w:val="0000FF"/>
          <w:sz w:val="24"/>
        </w:rPr>
        <w:tab/>
      </w:r>
      <w:r>
        <w:rPr>
          <w:rFonts w:ascii="Arial" w:hAnsi="Arial" w:cs="Arial"/>
          <w:b/>
          <w:sz w:val="24"/>
        </w:rPr>
        <w:t>Corrections for NR MIMO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RP-201920</w:t>
      </w:r>
      <w:r>
        <w:rPr>
          <w:rFonts w:ascii="Arial" w:hAnsi="Arial" w:cs="Arial"/>
          <w:b/>
          <w:color w:val="0000FF"/>
          <w:sz w:val="24"/>
        </w:rPr>
        <w:tab/>
      </w:r>
      <w:r>
        <w:rPr>
          <w:rFonts w:ascii="Arial" w:hAnsi="Arial" w:cs="Arial"/>
          <w:b/>
          <w:sz w:val="24"/>
        </w:rPr>
        <w:t>RAN2 CRs to Enhancements on MIMO for NR</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RP-201488</w:t>
      </w:r>
      <w:r>
        <w:rPr>
          <w:rFonts w:ascii="Arial" w:hAnsi="Arial" w:cs="Arial"/>
          <w:b/>
          <w:color w:val="0000FF"/>
          <w:sz w:val="24"/>
        </w:rPr>
        <w:tab/>
      </w:r>
      <w:r>
        <w:rPr>
          <w:rFonts w:ascii="Arial" w:hAnsi="Arial" w:cs="Arial"/>
          <w:b/>
          <w:sz w:val="24"/>
        </w:rPr>
        <w:t>RAN4 CRs for Enhancements on MIMO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89" w:name="_Toc53521793"/>
      <w:bookmarkStart w:id="90" w:name="_Toc54810455"/>
      <w:r>
        <w:t>9.2.2</w:t>
      </w:r>
      <w:r>
        <w:tab/>
        <w:t>NR-based access to unlicensed spectrum [RAN1 WI: NR_unlic]</w:t>
      </w:r>
      <w:bookmarkEnd w:id="89"/>
      <w:bookmarkEnd w:id="90"/>
    </w:p>
    <w:p w:rsidR="009D0883" w:rsidRDefault="009D0883" w:rsidP="009D0883">
      <w:r>
        <w:t>REL-16 exception: RP-201387</w:t>
      </w:r>
    </w:p>
    <w:p w:rsidR="009D0883" w:rsidRDefault="009D0883" w:rsidP="009D0883">
      <w:pPr>
        <w:rPr>
          <w:rFonts w:ascii="Arial" w:hAnsi="Arial" w:cs="Arial"/>
          <w:b/>
          <w:sz w:val="24"/>
        </w:rPr>
      </w:pPr>
      <w:r>
        <w:rPr>
          <w:rFonts w:ascii="Arial" w:hAnsi="Arial" w:cs="Arial"/>
          <w:b/>
          <w:color w:val="0000FF"/>
          <w:sz w:val="24"/>
        </w:rPr>
        <w:t>RP-201421</w:t>
      </w:r>
      <w:r>
        <w:rPr>
          <w:rFonts w:ascii="Arial" w:hAnsi="Arial" w:cs="Arial"/>
          <w:b/>
          <w:color w:val="0000FF"/>
          <w:sz w:val="24"/>
        </w:rPr>
        <w:tab/>
      </w:r>
      <w:r>
        <w:rPr>
          <w:rFonts w:ascii="Arial" w:hAnsi="Arial" w:cs="Arial"/>
          <w:b/>
          <w:sz w:val="24"/>
        </w:rPr>
        <w:t>LS on Information regarding Harmonised Standard EN 303 687 (license-exempt 6 GHz operation) (ETSI BRAN(20)000004r3; to: RAN, RAN1, IEEE 802.11 WG, Wi-Fi Alliance, Wireless Broadband Alliance, GSMA, 5G ACIA; cc: -; contact: Ericsson)</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BRAN(20)000004r3, to RAN, RAN1, IEEE 802.11 WG, Wi-Fi Alliance, Wireless Broadband Alliance, GSMA, 5G ACIA, cc -</w:t>
      </w:r>
      <w:r>
        <w:rPr>
          <w:i/>
        </w:rPr>
        <w:br/>
      </w:r>
      <w:r>
        <w:rPr>
          <w:i/>
        </w:rPr>
        <w:tab/>
      </w:r>
      <w:r>
        <w:rPr>
          <w:i/>
        </w:rPr>
        <w:tab/>
      </w:r>
      <w:r>
        <w:rPr>
          <w:i/>
        </w:rPr>
        <w:tab/>
      </w:r>
      <w:r>
        <w:rPr>
          <w:i/>
        </w:rPr>
        <w:tab/>
      </w:r>
      <w:r>
        <w:rPr>
          <w:i/>
        </w:rPr>
        <w:tab/>
        <w:t>Source: ETSI TC BRAN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9.2.2;</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RP-201833</w:t>
      </w:r>
      <w:r>
        <w:rPr>
          <w:rFonts w:ascii="Arial" w:hAnsi="Arial" w:cs="Arial"/>
          <w:b/>
          <w:color w:val="0000FF"/>
          <w:sz w:val="24"/>
        </w:rPr>
        <w:tab/>
      </w:r>
      <w:r>
        <w:rPr>
          <w:rFonts w:ascii="Arial" w:hAnsi="Arial" w:cs="Arial"/>
          <w:b/>
          <w:sz w:val="24"/>
        </w:rPr>
        <w:t>Status report for WI NR-based access to unlicensed spectrum;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 xml:space="preserve">Mediatek: There were no WG consensus on some specific requirements in RAN4#96e meeting. Therefore core part was not finalized in 2020Q3. </w:t>
      </w:r>
    </w:p>
    <w:p w:rsidR="009D0883" w:rsidRDefault="009D0883" w:rsidP="009D0883">
      <w:r>
        <w:t>However, the completion level in the SR is [100%]* together with the company CRs RP-201890, RP-201913, RP-201914, RP-201915, RP-201916, RP-201917, RP-201918 submitted. Plenary discussion and decision are needed on how to handle the remaining open issues in 2020Q4.</w:t>
      </w:r>
    </w:p>
    <w:p w:rsidR="009D0883" w:rsidRDefault="009D0883" w:rsidP="009D0883">
      <w:r>
        <w:t>compare email discussion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RP-201964</w:t>
      </w:r>
      <w:r>
        <w:rPr>
          <w:rFonts w:ascii="Arial" w:hAnsi="Arial" w:cs="Arial"/>
          <w:b/>
          <w:color w:val="0000FF"/>
          <w:sz w:val="24"/>
        </w:rPr>
        <w:tab/>
      </w:r>
      <w:r>
        <w:rPr>
          <w:rFonts w:ascii="Arial" w:hAnsi="Arial" w:cs="Arial"/>
          <w:b/>
          <w:sz w:val="24"/>
        </w:rPr>
        <w:t>Status report for WI NR-based access to unlicensed spectrum;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808080"/>
        </w:rPr>
      </w:pPr>
      <w:r>
        <w:rPr>
          <w:color w:val="808080"/>
        </w:rPr>
        <w:t>(Replaces RP-201833)</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Mon GTW</w:t>
      </w:r>
    </w:p>
    <w:p w:rsidR="009D0883" w:rsidRDefault="009D0883" w:rsidP="009D0883">
      <w:r>
        <w:t>Qualcomm: in RP-201889 we tried to address all concerns raised by companies</w:t>
      </w:r>
    </w:p>
    <w:p w:rsidR="009D0883" w:rsidRDefault="009D0883" w:rsidP="009D0883">
      <w:r>
        <w:t>Huawei: CRs were discussed in RAN4 and after one week of email some comments were still not addressed so declaring the WI 100% complete wiould not be appropriate; we also need to address a problem with IEEE; reference sensitivity: will be difficult to get consensus, AMPR: analysis is missing; requirements for coexistence missing</w:t>
      </w:r>
    </w:p>
    <w:p w:rsidR="009D0883" w:rsidRDefault="009D0883" w:rsidP="009D0883">
      <w:r>
        <w:t>Charter: supports Qualcomn and would like to approve CRs at RAN #89e</w:t>
      </w:r>
    </w:p>
    <w:p w:rsidR="009D0883" w:rsidRDefault="009D0883" w:rsidP="009D0883">
      <w:r>
        <w:t>BT: it was our understanding to also include the European band plan which did not get through, therefore we do not agree that the WI is 100% complete</w:t>
      </w:r>
    </w:p>
    <w:p w:rsidR="009D0883" w:rsidRDefault="009D0883" w:rsidP="009D0883">
      <w:r>
        <w:t>Mediatek: concerns from Huawei are valid, values in [ ] is not a good solution so an exception sheet is the proper approach to be used</w:t>
      </w:r>
    </w:p>
    <w:p w:rsidR="009D0883" w:rsidRDefault="009D0883" w:rsidP="009D0883">
      <w:r>
        <w:t>RAN chair: leaves it to the email discussion, slight preference for an exception sheet to avoid misunderstandings/discussions in WGs of what is still open</w:t>
      </w:r>
    </w:p>
    <w:p w:rsidR="009D0883" w:rsidRDefault="009D0883" w:rsidP="009D0883">
      <w:r>
        <w:t>conclusion: after approval of exception sheet: Core: 96%, Dec.20, Perf.: 15%, March 21</w:t>
      </w:r>
    </w:p>
    <w:p w:rsidR="009D0883" w:rsidRDefault="009D0883" w:rsidP="009D0883">
      <w:r>
        <w:t>Note: CRs R4-2012100 and R4-2012094 were by mistake packed into CRpack RP-201512 and not under this agenda item 9.2.2.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RP-201699</w:t>
      </w:r>
      <w:r>
        <w:rPr>
          <w:rFonts w:ascii="Arial" w:hAnsi="Arial" w:cs="Arial"/>
          <w:b/>
          <w:color w:val="0000FF"/>
          <w:sz w:val="24"/>
        </w:rPr>
        <w:tab/>
      </w:r>
      <w:r>
        <w:rPr>
          <w:rFonts w:ascii="Arial" w:hAnsi="Arial" w:cs="Arial"/>
          <w:b/>
          <w:sz w:val="24"/>
        </w:rPr>
        <w:t>Considerations on NR-U</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Further handling of NR-U in Q4 given the progress achieved in Q3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RP-201854</w:t>
      </w:r>
      <w:r>
        <w:rPr>
          <w:rFonts w:ascii="Arial" w:hAnsi="Arial" w:cs="Arial"/>
          <w:b/>
          <w:color w:val="0000FF"/>
          <w:sz w:val="24"/>
        </w:rPr>
        <w:tab/>
      </w:r>
      <w:r>
        <w:rPr>
          <w:rFonts w:ascii="Arial" w:hAnsi="Arial" w:cs="Arial"/>
          <w:b/>
          <w:sz w:val="24"/>
        </w:rPr>
        <w:t>Views on NR-U system level parameters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RP-201889</w:t>
      </w:r>
      <w:r>
        <w:rPr>
          <w:rFonts w:ascii="Arial" w:hAnsi="Arial" w:cs="Arial"/>
          <w:b/>
          <w:color w:val="0000FF"/>
          <w:sz w:val="24"/>
        </w:rPr>
        <w:tab/>
      </w:r>
      <w:r>
        <w:rPr>
          <w:rFonts w:ascii="Arial" w:hAnsi="Arial" w:cs="Arial"/>
          <w:b/>
          <w:sz w:val="24"/>
        </w:rPr>
        <w:t>Rapporteur input on completion of WI on NR-based access to unlicensed spectrum</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RP-201834</w:t>
      </w:r>
      <w:r>
        <w:rPr>
          <w:rFonts w:ascii="Arial" w:hAnsi="Arial" w:cs="Arial"/>
          <w:b/>
          <w:color w:val="0000FF"/>
          <w:sz w:val="24"/>
        </w:rPr>
        <w:tab/>
      </w:r>
      <w:r>
        <w:rPr>
          <w:rFonts w:ascii="Arial" w:hAnsi="Arial" w:cs="Arial"/>
          <w:b/>
          <w:sz w:val="24"/>
        </w:rPr>
        <w:t>Revised WID on NR-based Access to Unlicensed Spectrum</w:t>
      </w:r>
    </w:p>
    <w:p w:rsidR="009D0883" w:rsidRDefault="009D0883" w:rsidP="009D0883">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RP-192926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RP-201805</w:t>
      </w:r>
      <w:r>
        <w:rPr>
          <w:rFonts w:ascii="Arial" w:hAnsi="Arial" w:cs="Arial"/>
          <w:b/>
          <w:color w:val="0000FF"/>
          <w:sz w:val="24"/>
        </w:rPr>
        <w:tab/>
      </w:r>
      <w:r>
        <w:rPr>
          <w:rFonts w:ascii="Arial" w:hAnsi="Arial" w:cs="Arial"/>
          <w:b/>
          <w:sz w:val="24"/>
        </w:rPr>
        <w:t>Corrections for Rel-16 NR-U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7 company CRs submitted for this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RP-201921</w:t>
      </w:r>
      <w:r>
        <w:rPr>
          <w:rFonts w:ascii="Arial" w:hAnsi="Arial" w:cs="Arial"/>
          <w:b/>
          <w:color w:val="0000FF"/>
          <w:sz w:val="24"/>
        </w:rPr>
        <w:tab/>
      </w:r>
      <w:r>
        <w:rPr>
          <w:rFonts w:ascii="Arial" w:hAnsi="Arial" w:cs="Arial"/>
          <w:b/>
          <w:sz w:val="24"/>
        </w:rPr>
        <w:t>RAN2 CRs to NR-based access to unlicensed spectrum</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7 company CRs submitted for this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RP-201890</w:t>
      </w:r>
      <w:r>
        <w:rPr>
          <w:rFonts w:ascii="Arial" w:hAnsi="Arial" w:cs="Arial"/>
          <w:b/>
          <w:color w:val="0000FF"/>
          <w:sz w:val="24"/>
        </w:rPr>
        <w:tab/>
      </w:r>
      <w:r>
        <w:rPr>
          <w:rFonts w:ascii="Arial" w:hAnsi="Arial" w:cs="Arial"/>
          <w:b/>
          <w:sz w:val="24"/>
        </w:rPr>
        <w:t>Introduction of NR-based access to unlicensed spectrum</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CR-0466  rev 4 Cat: B (Rel-16)</w:t>
      </w:r>
      <w:r>
        <w:rPr>
          <w:i/>
        </w:rPr>
        <w:br/>
      </w:r>
      <w:r>
        <w:rPr>
          <w:i/>
        </w:rPr>
        <w:br/>
      </w:r>
      <w:r>
        <w:rPr>
          <w:i/>
        </w:rPr>
        <w:tab/>
      </w:r>
      <w:r>
        <w:rPr>
          <w:i/>
        </w:rPr>
        <w:tab/>
      </w:r>
      <w:r>
        <w:rPr>
          <w:i/>
        </w:rPr>
        <w:tab/>
      </w:r>
      <w:r>
        <w:rPr>
          <w:i/>
        </w:rPr>
        <w:tab/>
      </w:r>
      <w:r>
        <w:rPr>
          <w:i/>
        </w:rPr>
        <w:tab/>
        <w:t>Source: Qualcomm Incorporated, Nokia, AT&amp;T, Charter Communications, Inc., Verizon, Samsung, LGE, Skyworks Solutions,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CR is a resubmission of R4-2011946 (38.101-1 CR0466 rev 3) discussed over the RAN4 reflector and not agreed because several companies objections; reasons for escalation to RAN are explained in RP-201889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RP-202112</w:t>
      </w:r>
      <w:r>
        <w:rPr>
          <w:rFonts w:ascii="Arial" w:hAnsi="Arial" w:cs="Arial"/>
          <w:b/>
          <w:color w:val="0000FF"/>
          <w:sz w:val="24"/>
        </w:rPr>
        <w:tab/>
      </w:r>
      <w:r>
        <w:rPr>
          <w:rFonts w:ascii="Arial" w:hAnsi="Arial" w:cs="Arial"/>
          <w:b/>
          <w:sz w:val="24"/>
        </w:rPr>
        <w:t>Introduction of NR-based access to unlicensed spectrum</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CR-0466  rev 5 Cat: B (Rel-16)</w:t>
      </w:r>
      <w:r>
        <w:rPr>
          <w:i/>
        </w:rPr>
        <w:br/>
      </w:r>
      <w:r>
        <w:rPr>
          <w:i/>
        </w:rPr>
        <w:br/>
      </w:r>
      <w:r>
        <w:rPr>
          <w:i/>
        </w:rPr>
        <w:tab/>
      </w:r>
      <w:r>
        <w:rPr>
          <w:i/>
        </w:rPr>
        <w:tab/>
      </w:r>
      <w:r>
        <w:rPr>
          <w:i/>
        </w:rPr>
        <w:tab/>
      </w:r>
      <w:r>
        <w:rPr>
          <w:i/>
        </w:rPr>
        <w:tab/>
      </w:r>
      <w:r>
        <w:rPr>
          <w:i/>
        </w:rPr>
        <w:tab/>
        <w:t>Source: Qualcomm Incorporated, Nokia, AT&amp;T, Charter Communications, Inc., Verizon, Samsung, LGE, Skyworks Solutions, Inc.</w:t>
      </w:r>
    </w:p>
    <w:p w:rsidR="009D0883" w:rsidRDefault="009D0883" w:rsidP="009D0883">
      <w:pPr>
        <w:rPr>
          <w:color w:val="808080"/>
        </w:rPr>
      </w:pPr>
      <w:r>
        <w:rPr>
          <w:color w:val="808080"/>
        </w:rPr>
        <w:t>(Replaces RP-201890)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Mediatek: one value has a printing error</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RP-202117</w:t>
      </w:r>
      <w:r>
        <w:rPr>
          <w:rFonts w:ascii="Arial" w:hAnsi="Arial" w:cs="Arial"/>
          <w:b/>
          <w:color w:val="0000FF"/>
          <w:sz w:val="24"/>
        </w:rPr>
        <w:tab/>
      </w:r>
      <w:r>
        <w:rPr>
          <w:rFonts w:ascii="Arial" w:hAnsi="Arial" w:cs="Arial"/>
          <w:b/>
          <w:sz w:val="24"/>
        </w:rPr>
        <w:t>Introduction of NR-based access to unlicensed spectrum</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CR-0466  rev 6 Cat: B (Rel-16)</w:t>
      </w:r>
      <w:r>
        <w:rPr>
          <w:i/>
        </w:rPr>
        <w:br/>
      </w:r>
      <w:r>
        <w:rPr>
          <w:i/>
        </w:rPr>
        <w:br/>
      </w:r>
      <w:r>
        <w:rPr>
          <w:i/>
        </w:rPr>
        <w:tab/>
      </w:r>
      <w:r>
        <w:rPr>
          <w:i/>
        </w:rPr>
        <w:tab/>
      </w:r>
      <w:r>
        <w:rPr>
          <w:i/>
        </w:rPr>
        <w:tab/>
      </w:r>
      <w:r>
        <w:rPr>
          <w:i/>
        </w:rPr>
        <w:tab/>
      </w:r>
      <w:r>
        <w:rPr>
          <w:i/>
        </w:rPr>
        <w:tab/>
        <w:t>Source: Qualcomm Incorporated, Nokia, AT&amp;T, Charter Communications, Inc., Verizon, Samsung, LGE, Skyworks Solutions, Inc.</w:t>
      </w:r>
    </w:p>
    <w:p w:rsidR="009D0883" w:rsidRDefault="009D0883" w:rsidP="009D0883">
      <w:pPr>
        <w:rPr>
          <w:color w:val="808080"/>
        </w:rPr>
      </w:pPr>
      <w:r>
        <w:rPr>
          <w:color w:val="808080"/>
        </w:rPr>
        <w:t>(Replaces RP-202112)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RP-201913</w:t>
      </w:r>
      <w:r>
        <w:rPr>
          <w:rFonts w:ascii="Arial" w:hAnsi="Arial" w:cs="Arial"/>
          <w:b/>
          <w:color w:val="0000FF"/>
          <w:sz w:val="24"/>
        </w:rPr>
        <w:tab/>
      </w:r>
      <w:r>
        <w:rPr>
          <w:rFonts w:ascii="Arial" w:hAnsi="Arial" w:cs="Arial"/>
          <w:b/>
          <w:sz w:val="24"/>
        </w:rPr>
        <w:t>CR to TS 38.104: Introduction of NR-U into BS core specification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CR-0239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R4-2012608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RP-202113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RP-202113</w:t>
      </w:r>
      <w:r>
        <w:rPr>
          <w:rFonts w:ascii="Arial" w:hAnsi="Arial" w:cs="Arial"/>
          <w:b/>
          <w:color w:val="0000FF"/>
          <w:sz w:val="24"/>
        </w:rPr>
        <w:tab/>
      </w:r>
      <w:r>
        <w:rPr>
          <w:rFonts w:ascii="Arial" w:hAnsi="Arial" w:cs="Arial"/>
          <w:b/>
          <w:sz w:val="24"/>
        </w:rPr>
        <w:t>CR to TS 38.104: Introduction of NR-U into BS core specification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CR-0239  rev 1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color w:val="808080"/>
        </w:rPr>
      </w:pPr>
      <w:r>
        <w:rPr>
          <w:color w:val="808080"/>
        </w:rPr>
        <w:t>(Replaces RP-201913)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RP-201914</w:t>
      </w:r>
      <w:r>
        <w:rPr>
          <w:rFonts w:ascii="Arial" w:hAnsi="Arial" w:cs="Arial"/>
          <w:b/>
          <w:color w:val="0000FF"/>
          <w:sz w:val="24"/>
        </w:rPr>
        <w:tab/>
      </w:r>
      <w:r>
        <w:rPr>
          <w:rFonts w:ascii="Arial" w:hAnsi="Arial" w:cs="Arial"/>
          <w:b/>
          <w:sz w:val="24"/>
        </w:rPr>
        <w:t>CR to TS 37.107 with introduction of NR-U feature – core part</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37.107 v16.0.0</w:t>
      </w:r>
      <w:r>
        <w:rPr>
          <w:i/>
        </w:rPr>
        <w:tab/>
        <w:t xml:space="preserve">  CR-0007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R4-2010739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RP-201915</w:t>
      </w:r>
      <w:r>
        <w:rPr>
          <w:rFonts w:ascii="Arial" w:hAnsi="Arial" w:cs="Arial"/>
          <w:b/>
          <w:color w:val="0000FF"/>
          <w:sz w:val="24"/>
        </w:rPr>
        <w:tab/>
      </w:r>
      <w:r>
        <w:rPr>
          <w:rFonts w:ascii="Arial" w:hAnsi="Arial" w:cs="Arial"/>
          <w:b/>
          <w:sz w:val="24"/>
        </w:rPr>
        <w:t>CR to TS 37.106 with introduction of NR-U feature</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37.106 v16.0.0</w:t>
      </w:r>
      <w:r>
        <w:rPr>
          <w:i/>
        </w:rPr>
        <w:tab/>
        <w:t xml:space="preserve">  CR-0004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R4-2010740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RP-201916</w:t>
      </w:r>
      <w:r>
        <w:rPr>
          <w:rFonts w:ascii="Arial" w:hAnsi="Arial" w:cs="Arial"/>
          <w:b/>
          <w:color w:val="0000FF"/>
          <w:sz w:val="24"/>
        </w:rPr>
        <w:tab/>
      </w:r>
      <w:r>
        <w:rPr>
          <w:rFonts w:ascii="Arial" w:hAnsi="Arial" w:cs="Arial"/>
          <w:b/>
          <w:sz w:val="24"/>
        </w:rPr>
        <w:t>CR to 36.104: Introduction of NR-U co-existence requirements</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v16.6.0</w:t>
      </w:r>
      <w:r>
        <w:rPr>
          <w:i/>
        </w:rPr>
        <w:tab/>
        <w:t xml:space="preserve">  CR-4911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R4-2012768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RP-201917</w:t>
      </w:r>
      <w:r>
        <w:rPr>
          <w:rFonts w:ascii="Arial" w:hAnsi="Arial" w:cs="Arial"/>
          <w:b/>
          <w:color w:val="0000FF"/>
          <w:sz w:val="24"/>
        </w:rPr>
        <w:tab/>
      </w:r>
      <w:r>
        <w:rPr>
          <w:rFonts w:ascii="Arial" w:hAnsi="Arial" w:cs="Arial"/>
          <w:b/>
          <w:sz w:val="24"/>
        </w:rPr>
        <w:t>CR to 37.104: Introduction of NR-U co-existence requirements</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v16.6.0</w:t>
      </w:r>
      <w:r>
        <w:rPr>
          <w:i/>
        </w:rPr>
        <w:tab/>
        <w:t xml:space="preserve">  CR-0907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R4-2012766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RP-201918</w:t>
      </w:r>
      <w:r>
        <w:rPr>
          <w:rFonts w:ascii="Arial" w:hAnsi="Arial" w:cs="Arial"/>
          <w:b/>
          <w:color w:val="0000FF"/>
          <w:sz w:val="24"/>
        </w:rPr>
        <w:tab/>
      </w:r>
      <w:r>
        <w:rPr>
          <w:rFonts w:ascii="Arial" w:hAnsi="Arial" w:cs="Arial"/>
          <w:b/>
          <w:sz w:val="24"/>
        </w:rPr>
        <w:t>CR to 37.105: Introduction of NR-U co-existence requirements</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37.105 v16.4.0</w:t>
      </w:r>
      <w:r>
        <w:rPr>
          <w:i/>
        </w:rPr>
        <w:tab/>
        <w:t xml:space="preserve">  CR-0199  Cat: B (Rel-16)</w:t>
      </w:r>
      <w:r>
        <w:rPr>
          <w:i/>
        </w:rPr>
        <w:br/>
      </w:r>
      <w:r>
        <w:rPr>
          <w:i/>
        </w:rPr>
        <w:br/>
      </w:r>
      <w:r>
        <w:rPr>
          <w:i/>
        </w:rPr>
        <w:tab/>
      </w:r>
      <w:r>
        <w:rPr>
          <w:i/>
        </w:rPr>
        <w:tab/>
      </w:r>
      <w:r>
        <w:rPr>
          <w:i/>
        </w:rPr>
        <w:tab/>
      </w:r>
      <w:r>
        <w:rPr>
          <w:i/>
        </w:rPr>
        <w:tab/>
      </w:r>
      <w:r>
        <w:rPr>
          <w:i/>
        </w:rPr>
        <w:tab/>
        <w:t>Source: Nokia; Nokia Shanghai Bell; Qualcomm; Charter Communications, Inc; AT&amp;T; Verizon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R4-2012767 was not pursued at RAN4 #96e; this CR is escalating the problem to RAN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handled in email dscussion [89E][09][R16_NR-U]</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RP-201840</w:t>
      </w:r>
      <w:r>
        <w:rPr>
          <w:rFonts w:ascii="Arial" w:hAnsi="Arial" w:cs="Arial"/>
          <w:b/>
          <w:color w:val="0000FF"/>
          <w:sz w:val="24"/>
        </w:rPr>
        <w:tab/>
      </w:r>
      <w:r>
        <w:rPr>
          <w:rFonts w:ascii="Arial" w:hAnsi="Arial" w:cs="Arial"/>
          <w:b/>
          <w:sz w:val="24"/>
        </w:rPr>
        <w:t>WI summary for NR-based Access to Unlicensed Spectrum</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The WI summary is provided but the SR was flagged due to uncertainty on the core part completion. The scope of the WI summary may need to be reviewed if the WI is completed in Rel-16 by down-scoping, or it should be reviewed at a later meeting if a further exception is granted for Rel-16. The summary is too long and too detailed (10 pages) and doesn't follow the guidelines (concise, no copy of WID objectives).</w:t>
      </w:r>
    </w:p>
    <w:p w:rsidR="009D0883" w:rsidRDefault="009D0883" w:rsidP="009D0883">
      <w:r>
        <w:t>RAN chair: This topic is addressed in email discussion thread [9], let’s take all relevant discussion there.</w:t>
      </w:r>
    </w:p>
    <w:p w:rsidR="009D0883" w:rsidRDefault="009D0883" w:rsidP="009D0883">
      <w:r>
        <w:t>WI summary may be updated when the WI is completed (see 2nd REL-16 WI exception in RP-202099).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RP-202009</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1964, 1699, 1854, 1889, 1834, 1913, 1914, 1915, 1916, 1917, 1918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several versions of this Tdoc exist, so it has to be provided with a new Tdoc number in order to be handled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RP-202028</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color w:val="808080"/>
        </w:rPr>
      </w:pPr>
      <w:r>
        <w:rPr>
          <w:color w:val="808080"/>
        </w:rPr>
        <w:t>(Replaces RP-202009)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RP-202041</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color w:val="808080"/>
        </w:rPr>
      </w:pPr>
      <w:r>
        <w:rPr>
          <w:color w:val="808080"/>
        </w:rPr>
        <w:t>(Replaces RP-202028)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RP-202046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RP-202046</w:t>
      </w:r>
      <w:r>
        <w:rPr>
          <w:rFonts w:ascii="Arial" w:hAnsi="Arial" w:cs="Arial"/>
          <w:b/>
          <w:color w:val="0000FF"/>
          <w:sz w:val="24"/>
        </w:rPr>
        <w:tab/>
      </w:r>
      <w:r>
        <w:rPr>
          <w:rFonts w:ascii="Arial" w:hAnsi="Arial" w:cs="Arial"/>
          <w:b/>
          <w:sz w:val="24"/>
        </w:rPr>
        <w:t>Moderator's summary for email discussion [89E][09][R16_NR-U]</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color w:val="808080"/>
        </w:rPr>
      </w:pPr>
      <w:r>
        <w:rPr>
          <w:color w:val="808080"/>
        </w:rPr>
        <w:t>(Replaces RP-202041)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RP-202099</w:t>
      </w:r>
      <w:r>
        <w:rPr>
          <w:rFonts w:ascii="Arial" w:hAnsi="Arial" w:cs="Arial"/>
          <w:b/>
          <w:color w:val="0000FF"/>
          <w:sz w:val="24"/>
        </w:rPr>
        <w:tab/>
      </w:r>
      <w:r>
        <w:rPr>
          <w:rFonts w:ascii="Arial" w:hAnsi="Arial" w:cs="Arial"/>
          <w:b/>
          <w:sz w:val="24"/>
        </w:rPr>
        <w:t>W exception for REL-16 WI Core part: NR-based access to unlicensed spectrum</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compare RAN #88e exception RP-201387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result of email discussion [89E][49][Combined_6GHz]</w:t>
      </w:r>
    </w:p>
    <w:p w:rsidR="009D0883" w:rsidRDefault="009D0883" w:rsidP="009D0883">
      <w:r>
        <w:t>handed in Fri GTW</w:t>
      </w:r>
    </w:p>
    <w:p w:rsidR="009D0883" w:rsidRDefault="009D0883" w:rsidP="009D0883">
      <w:r>
        <w:t>Apple wideband UE capabilities was not yet completed</w:t>
      </w:r>
    </w:p>
    <w:p w:rsidR="009D0883" w:rsidRDefault="009D0883" w:rsidP="009D0883">
      <w:r>
        <w:t>Qualcomm: this discussion is still open but we did not consider it under Core part</w:t>
      </w:r>
    </w:p>
    <w:p w:rsidR="009D0883" w:rsidRDefault="009D0883" w:rsidP="009D0883">
      <w:r>
        <w:t>RAN chair: ok, wideband UE capabilities will then be handled under maintenance and will not be added here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91" w:name="_Toc53521794"/>
      <w:bookmarkStart w:id="92" w:name="_Toc54810456"/>
      <w:r>
        <w:t>9.2.3</w:t>
      </w:r>
      <w:r>
        <w:tab/>
        <w:t>Perf. part: 2-step RACH for NR [RAN1 WI: NR_2step_RACH-Perf]</w:t>
      </w:r>
      <w:bookmarkEnd w:id="91"/>
      <w:bookmarkEnd w:id="92"/>
    </w:p>
    <w:p w:rsidR="009D0883" w:rsidRDefault="009D0883" w:rsidP="009D0883">
      <w:pPr>
        <w:rPr>
          <w:rFonts w:ascii="Arial" w:hAnsi="Arial" w:cs="Arial"/>
          <w:b/>
          <w:sz w:val="24"/>
        </w:rPr>
      </w:pPr>
      <w:r>
        <w:rPr>
          <w:rFonts w:ascii="Arial" w:hAnsi="Arial" w:cs="Arial"/>
          <w:b/>
          <w:color w:val="0000FF"/>
          <w:sz w:val="24"/>
        </w:rPr>
        <w:t>RP-201481</w:t>
      </w:r>
      <w:r>
        <w:rPr>
          <w:rFonts w:ascii="Arial" w:hAnsi="Arial" w:cs="Arial"/>
          <w:b/>
          <w:color w:val="0000FF"/>
          <w:sz w:val="24"/>
        </w:rPr>
        <w:tab/>
      </w:r>
      <w:r>
        <w:rPr>
          <w:rFonts w:ascii="Arial" w:hAnsi="Arial" w:cs="Arial"/>
          <w:b/>
          <w:sz w:val="24"/>
        </w:rPr>
        <w:t>Status report for WI Perf. part: NR 2-step RACH;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RP-201489</w:t>
      </w:r>
      <w:r>
        <w:rPr>
          <w:rFonts w:ascii="Arial" w:hAnsi="Arial" w:cs="Arial"/>
          <w:b/>
          <w:color w:val="0000FF"/>
          <w:sz w:val="24"/>
        </w:rPr>
        <w:tab/>
      </w:r>
      <w:r>
        <w:rPr>
          <w:rFonts w:ascii="Arial" w:hAnsi="Arial" w:cs="Arial"/>
          <w:b/>
          <w:sz w:val="24"/>
        </w:rPr>
        <w:t>RAN4 CRs for Perf. part: 2-step RACH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93" w:name="_Toc53521795"/>
      <w:bookmarkStart w:id="94" w:name="_Toc54810457"/>
      <w:r>
        <w:t>9.2.4</w:t>
      </w:r>
      <w:r>
        <w:tab/>
        <w:t>Perf. part: Physical Layer Enh. for NR URLLC [RAN4 WI: NR_L1enh_URLLC-Perf]</w:t>
      </w:r>
      <w:bookmarkEnd w:id="93"/>
      <w:bookmarkEnd w:id="94"/>
    </w:p>
    <w:p w:rsidR="009D0883" w:rsidRDefault="009D0883" w:rsidP="009D0883">
      <w:pPr>
        <w:rPr>
          <w:rFonts w:ascii="Arial" w:hAnsi="Arial" w:cs="Arial"/>
          <w:b/>
          <w:sz w:val="24"/>
        </w:rPr>
      </w:pPr>
      <w:r>
        <w:rPr>
          <w:rFonts w:ascii="Arial" w:hAnsi="Arial" w:cs="Arial"/>
          <w:b/>
          <w:color w:val="0000FF"/>
          <w:sz w:val="24"/>
        </w:rPr>
        <w:t>RP-201661</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95" w:name="_Toc53521796"/>
      <w:bookmarkStart w:id="96" w:name="_Toc54810458"/>
      <w:r>
        <w:t>9.2.5</w:t>
      </w:r>
      <w:r>
        <w:tab/>
        <w:t>Perf. part: UE Power Saving in NR [RAN1 WI: NR_UE_pow_sav-Perf]</w:t>
      </w:r>
      <w:bookmarkEnd w:id="95"/>
      <w:bookmarkEnd w:id="96"/>
    </w:p>
    <w:p w:rsidR="009D0883" w:rsidRDefault="009D0883" w:rsidP="009D0883">
      <w:pPr>
        <w:rPr>
          <w:rFonts w:ascii="Arial" w:hAnsi="Arial" w:cs="Arial"/>
          <w:b/>
          <w:sz w:val="24"/>
        </w:rPr>
      </w:pPr>
      <w:r>
        <w:rPr>
          <w:rFonts w:ascii="Arial" w:hAnsi="Arial" w:cs="Arial"/>
          <w:b/>
          <w:color w:val="0000FF"/>
          <w:sz w:val="24"/>
        </w:rPr>
        <w:t>RP-201782</w:t>
      </w:r>
      <w:r>
        <w:rPr>
          <w:rFonts w:ascii="Arial" w:hAnsi="Arial" w:cs="Arial"/>
          <w:b/>
          <w:color w:val="0000FF"/>
          <w:sz w:val="24"/>
        </w:rPr>
        <w:tab/>
      </w:r>
      <w:r>
        <w:rPr>
          <w:rFonts w:ascii="Arial" w:hAnsi="Arial" w:cs="Arial"/>
          <w:b/>
          <w:sz w:val="24"/>
        </w:rPr>
        <w:t>Status Report for Perf. part: UE Power Saving in NR;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55%; Target: Dec., 2020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RP-201490</w:t>
      </w:r>
      <w:r>
        <w:rPr>
          <w:rFonts w:ascii="Arial" w:hAnsi="Arial" w:cs="Arial"/>
          <w:b/>
          <w:color w:val="0000FF"/>
          <w:sz w:val="24"/>
        </w:rPr>
        <w:tab/>
      </w:r>
      <w:r>
        <w:rPr>
          <w:rFonts w:ascii="Arial" w:hAnsi="Arial" w:cs="Arial"/>
          <w:b/>
          <w:sz w:val="24"/>
        </w:rPr>
        <w:t>RAN4 CRs for Perf. part: UE Power Saving in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97" w:name="_Toc53521797"/>
      <w:bookmarkStart w:id="98" w:name="_Toc54810459"/>
      <w:r>
        <w:t>9.2.6</w:t>
      </w:r>
      <w:r>
        <w:tab/>
        <w:t>NR positioning support [RAN1 WI: NR_pos]</w:t>
      </w:r>
      <w:bookmarkEnd w:id="97"/>
      <w:bookmarkEnd w:id="98"/>
    </w:p>
    <w:p w:rsidR="009D0883" w:rsidRDefault="009D0883" w:rsidP="009D0883">
      <w:r>
        <w:t>REL-16 exception: RP-201343</w:t>
      </w:r>
    </w:p>
    <w:p w:rsidR="009D0883" w:rsidRDefault="009D0883" w:rsidP="009D0883">
      <w:pPr>
        <w:rPr>
          <w:rFonts w:ascii="Arial" w:hAnsi="Arial" w:cs="Arial"/>
          <w:b/>
          <w:sz w:val="24"/>
        </w:rPr>
      </w:pPr>
      <w:r>
        <w:rPr>
          <w:rFonts w:ascii="Arial" w:hAnsi="Arial" w:cs="Arial"/>
          <w:b/>
          <w:color w:val="0000FF"/>
          <w:sz w:val="24"/>
        </w:rPr>
        <w:t>RP-201835</w:t>
      </w:r>
      <w:r>
        <w:rPr>
          <w:rFonts w:ascii="Arial" w:hAnsi="Arial" w:cs="Arial"/>
          <w:b/>
          <w:color w:val="0000FF"/>
          <w:sz w:val="24"/>
        </w:rPr>
        <w:tab/>
      </w:r>
      <w:r>
        <w:rPr>
          <w:rFonts w:ascii="Arial" w:hAnsi="Arial" w:cs="Arial"/>
          <w:b/>
          <w:sz w:val="24"/>
        </w:rPr>
        <w:t>Status report of WI: NR positioning support; rapporteur: Intel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RP-201811</w:t>
      </w:r>
      <w:r>
        <w:rPr>
          <w:rFonts w:ascii="Arial" w:hAnsi="Arial" w:cs="Arial"/>
          <w:b/>
          <w:color w:val="0000FF"/>
          <w:sz w:val="24"/>
        </w:rPr>
        <w:tab/>
      </w:r>
      <w:r>
        <w:rPr>
          <w:rFonts w:ascii="Arial" w:hAnsi="Arial" w:cs="Arial"/>
          <w:b/>
          <w:sz w:val="24"/>
        </w:rPr>
        <w:t>Corrections to NR positioning support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RP-201989</w:t>
      </w:r>
      <w:r>
        <w:rPr>
          <w:rFonts w:ascii="Arial" w:hAnsi="Arial" w:cs="Arial"/>
          <w:b/>
          <w:color w:val="0000FF"/>
          <w:sz w:val="24"/>
        </w:rPr>
        <w:tab/>
      </w:r>
      <w:r>
        <w:rPr>
          <w:rFonts w:ascii="Arial" w:hAnsi="Arial" w:cs="Arial"/>
          <w:b/>
          <w:sz w:val="24"/>
        </w:rPr>
        <w:t>RAN2 agreed CRs for REL-16 WI NR positioning support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 of CRs that were by accident packed into RP-201931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RP-201848</w:t>
      </w:r>
      <w:r>
        <w:rPr>
          <w:rFonts w:ascii="Arial" w:hAnsi="Arial" w:cs="Arial"/>
          <w:b/>
          <w:color w:val="0000FF"/>
          <w:sz w:val="24"/>
        </w:rPr>
        <w:tab/>
      </w:r>
      <w:r>
        <w:rPr>
          <w:rFonts w:ascii="Arial" w:hAnsi="Arial" w:cs="Arial"/>
          <w:b/>
          <w:sz w:val="24"/>
        </w:rPr>
        <w:t>Completion of RAN3 positioning CR</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company CRs RP-201849 and RP-201850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RP-201536</w:t>
      </w:r>
      <w:r>
        <w:rPr>
          <w:rFonts w:ascii="Arial" w:hAnsi="Arial" w:cs="Arial"/>
          <w:b/>
          <w:color w:val="0000FF"/>
          <w:sz w:val="24"/>
        </w:rPr>
        <w:tab/>
      </w:r>
      <w:r>
        <w:rPr>
          <w:rFonts w:ascii="Arial" w:hAnsi="Arial" w:cs="Arial"/>
          <w:b/>
          <w:sz w:val="24"/>
        </w:rPr>
        <w:t>RAN3 CRs for NR positioning support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RP-201945 due to missing CRpack cover; company CRs in RP-201849 and RP-201850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RP-201945</w:t>
      </w:r>
      <w:r>
        <w:rPr>
          <w:rFonts w:ascii="Arial" w:hAnsi="Arial" w:cs="Arial"/>
          <w:b/>
          <w:color w:val="0000FF"/>
          <w:sz w:val="24"/>
        </w:rPr>
        <w:tab/>
      </w:r>
      <w:r>
        <w:rPr>
          <w:rFonts w:ascii="Arial" w:hAnsi="Arial" w:cs="Arial"/>
          <w:b/>
          <w:sz w:val="24"/>
        </w:rPr>
        <w:t>RAN3 CRs for NR positioning support</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RP-201536)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[89E][11][RAN3_positioning]</w:t>
      </w:r>
    </w:p>
    <w:p w:rsidR="009D0883" w:rsidRDefault="009D0883" w:rsidP="009D0883">
      <w:r>
        <w:t>MCC: company CRs in RP-201849 and RP-201850</w:t>
      </w:r>
    </w:p>
    <w:p w:rsidR="009D0883" w:rsidRDefault="009D0883" w:rsidP="009D0883">
      <w:r>
        <w:t>conclusion:</w:t>
      </w:r>
    </w:p>
    <w:p w:rsidR="009D0883" w:rsidRDefault="009D0883" w:rsidP="009D0883">
      <w:r>
        <w:t>all CRs of RP-201945 are approved except:</w:t>
      </w:r>
    </w:p>
    <w:p w:rsidR="009D0883" w:rsidRDefault="009D0883" w:rsidP="009D0883">
      <w:r>
        <w:t>- R3-205808 which is revised in RP-201849</w:t>
      </w:r>
    </w:p>
    <w:p w:rsidR="009D0883" w:rsidRDefault="009D0883" w:rsidP="009D0883">
      <w:r>
        <w:t>- R3-205809 which is revised in RP-201850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RP-201849</w:t>
      </w:r>
      <w:r>
        <w:rPr>
          <w:rFonts w:ascii="Arial" w:hAnsi="Arial" w:cs="Arial"/>
          <w:b/>
          <w:color w:val="0000FF"/>
          <w:sz w:val="24"/>
        </w:rPr>
        <w:tab/>
      </w:r>
      <w:r>
        <w:rPr>
          <w:rFonts w:ascii="Arial" w:hAnsi="Arial" w:cs="Arial"/>
          <w:b/>
          <w:sz w:val="24"/>
        </w:rPr>
        <w:t>Completion of NRPPa positioning CR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v16.0.0</w:t>
      </w:r>
      <w:r>
        <w:rPr>
          <w:i/>
        </w:rPr>
        <w:tab/>
        <w:t xml:space="preserve">  CR-0008  rev 19 Cat: B (Rel-16)</w:t>
      </w:r>
      <w:r>
        <w:rPr>
          <w:i/>
        </w:rPr>
        <w:br/>
      </w:r>
      <w:r>
        <w:rPr>
          <w:i/>
        </w:rPr>
        <w:br/>
      </w:r>
      <w:r>
        <w:rPr>
          <w:i/>
        </w:rPr>
        <w:tab/>
      </w:r>
      <w:r>
        <w:rPr>
          <w:i/>
        </w:rPr>
        <w:tab/>
      </w:r>
      <w:r>
        <w:rPr>
          <w:i/>
        </w:rPr>
        <w:tab/>
      </w:r>
      <w:r>
        <w:rPr>
          <w:i/>
        </w:rPr>
        <w:tab/>
      </w:r>
      <w:r>
        <w:rPr>
          <w:i/>
        </w:rPr>
        <w:tab/>
        <w:t>Source: Ericsson, Intel, Huawei, Qualcomm,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agreed R3-205808 of CRpack RP-201945 for some last minute updates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[89E][11][RAN3_positioning]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RP-201850</w:t>
      </w:r>
      <w:r>
        <w:rPr>
          <w:rFonts w:ascii="Arial" w:hAnsi="Arial" w:cs="Arial"/>
          <w:b/>
          <w:color w:val="0000FF"/>
          <w:sz w:val="24"/>
        </w:rPr>
        <w:tab/>
      </w:r>
      <w:r>
        <w:rPr>
          <w:rFonts w:ascii="Arial" w:hAnsi="Arial" w:cs="Arial"/>
          <w:b/>
          <w:sz w:val="24"/>
        </w:rPr>
        <w:t>Completion of F1AP positioning CR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v16.2.0</w:t>
      </w:r>
      <w:r>
        <w:rPr>
          <w:i/>
        </w:rPr>
        <w:tab/>
        <w:t xml:space="preserve">  CR-0495  rev 10 Cat: B (Rel-16)</w:t>
      </w:r>
      <w:r>
        <w:rPr>
          <w:i/>
        </w:rPr>
        <w:br/>
      </w:r>
      <w:r>
        <w:rPr>
          <w:i/>
        </w:rPr>
        <w:br/>
      </w:r>
      <w:r>
        <w:rPr>
          <w:i/>
        </w:rPr>
        <w:tab/>
      </w:r>
      <w:r>
        <w:rPr>
          <w:i/>
        </w:rPr>
        <w:tab/>
      </w:r>
      <w:r>
        <w:rPr>
          <w:i/>
        </w:rPr>
        <w:tab/>
      </w:r>
      <w:r>
        <w:rPr>
          <w:i/>
        </w:rPr>
        <w:tab/>
      </w:r>
      <w:r>
        <w:rPr>
          <w:i/>
        </w:rPr>
        <w:tab/>
        <w:t>Source: Qualcomm Incorporated, Huawei, Ericsson, Intel,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agreed R3-205809 of CRpack RP-201945 for some last minute updates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[89E][11][RAN3_positioning]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RP-201491</w:t>
      </w:r>
      <w:r>
        <w:rPr>
          <w:rFonts w:ascii="Arial" w:hAnsi="Arial" w:cs="Arial"/>
          <w:b/>
          <w:color w:val="0000FF"/>
          <w:sz w:val="24"/>
        </w:rPr>
        <w:tab/>
      </w:r>
      <w:r>
        <w:rPr>
          <w:rFonts w:ascii="Arial" w:hAnsi="Arial" w:cs="Arial"/>
          <w:b/>
          <w:sz w:val="24"/>
        </w:rPr>
        <w:t>RAN4 CRs for NR positioning support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RP-201836</w:t>
      </w:r>
      <w:r>
        <w:rPr>
          <w:rFonts w:ascii="Arial" w:hAnsi="Arial" w:cs="Arial"/>
          <w:b/>
          <w:color w:val="0000FF"/>
          <w:sz w:val="24"/>
        </w:rPr>
        <w:tab/>
      </w:r>
      <w:r>
        <w:rPr>
          <w:rFonts w:ascii="Arial" w:hAnsi="Arial" w:cs="Arial"/>
          <w:b/>
          <w:sz w:val="24"/>
        </w:rPr>
        <w:t>WI summary for WI: NR positioning support</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WI summary for Rel-16 NR positioning support</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UL AoA is missing in the list of NG-RAN (gNB) measurements. Additional suggestions are provided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RP-201987</w:t>
      </w:r>
      <w:r>
        <w:rPr>
          <w:rFonts w:ascii="Arial" w:hAnsi="Arial" w:cs="Arial"/>
          <w:b/>
          <w:color w:val="0000FF"/>
          <w:sz w:val="24"/>
        </w:rPr>
        <w:tab/>
      </w:r>
      <w:r>
        <w:rPr>
          <w:rFonts w:ascii="Arial" w:hAnsi="Arial" w:cs="Arial"/>
          <w:b/>
          <w:sz w:val="24"/>
        </w:rPr>
        <w:t>WI summary for WI: NR positioning support</w:t>
      </w:r>
    </w:p>
    <w:p w:rsidR="009D0883" w:rsidRDefault="009D0883" w:rsidP="009D0883">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Intel Corporation</w:t>
      </w:r>
    </w:p>
    <w:p w:rsidR="009D0883" w:rsidRDefault="009D0883" w:rsidP="009D0883">
      <w:pPr>
        <w:rPr>
          <w:color w:val="808080"/>
        </w:rPr>
      </w:pPr>
      <w:r>
        <w:rPr>
          <w:color w:val="808080"/>
        </w:rPr>
        <w:t>(Replaces RP-201836)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99" w:name="_Toc53521798"/>
      <w:bookmarkStart w:id="100" w:name="_Toc54810460"/>
      <w:r>
        <w:t>9.2.7</w:t>
      </w:r>
      <w:r>
        <w:tab/>
        <w:t>Perf. part: 5G V2X with NR sidelink [RAN1 WI: 5G_V2X_NRSL-Perf]</w:t>
      </w:r>
      <w:bookmarkEnd w:id="99"/>
      <w:bookmarkEnd w:id="100"/>
    </w:p>
    <w:p w:rsidR="009D0883" w:rsidRDefault="009D0883" w:rsidP="009D0883">
      <w:pPr>
        <w:rPr>
          <w:rFonts w:ascii="Arial" w:hAnsi="Arial" w:cs="Arial"/>
          <w:b/>
          <w:sz w:val="24"/>
        </w:rPr>
      </w:pPr>
      <w:r>
        <w:rPr>
          <w:rFonts w:ascii="Arial" w:hAnsi="Arial" w:cs="Arial"/>
          <w:b/>
          <w:color w:val="0000FF"/>
          <w:sz w:val="24"/>
        </w:rPr>
        <w:t>RP-201514</w:t>
      </w:r>
      <w:r>
        <w:rPr>
          <w:rFonts w:ascii="Arial" w:hAnsi="Arial" w:cs="Arial"/>
          <w:b/>
          <w:color w:val="0000FF"/>
          <w:sz w:val="24"/>
        </w:rPr>
        <w:tab/>
      </w:r>
      <w:r>
        <w:rPr>
          <w:rFonts w:ascii="Arial" w:hAnsi="Arial" w:cs="Arial"/>
          <w:b/>
          <w:sz w:val="24"/>
        </w:rPr>
        <w:t>Status report of WI: Perf. part: 5G V2X with NR sidelink;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RP-201492</w:t>
      </w:r>
      <w:r>
        <w:rPr>
          <w:rFonts w:ascii="Arial" w:hAnsi="Arial" w:cs="Arial"/>
          <w:b/>
          <w:color w:val="0000FF"/>
          <w:sz w:val="24"/>
        </w:rPr>
        <w:tab/>
      </w:r>
      <w:r>
        <w:rPr>
          <w:rFonts w:ascii="Arial" w:hAnsi="Arial" w:cs="Arial"/>
          <w:b/>
          <w:sz w:val="24"/>
        </w:rPr>
        <w:t>RAN4 CRs for Perf. part: 5G V2X with NR sidelink</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01" w:name="_Toc53521799"/>
      <w:bookmarkStart w:id="102" w:name="_Toc54810461"/>
      <w:r>
        <w:t>9.2.8</w:t>
      </w:r>
      <w:r>
        <w:tab/>
        <w:t>Perf. part: NR mobility enh. [RAN2 WI: NR_Mob_enh-Perf]</w:t>
      </w:r>
      <w:bookmarkEnd w:id="101"/>
      <w:bookmarkEnd w:id="102"/>
    </w:p>
    <w:p w:rsidR="009D0883" w:rsidRDefault="009D0883" w:rsidP="009D0883">
      <w:pPr>
        <w:rPr>
          <w:rFonts w:ascii="Arial" w:hAnsi="Arial" w:cs="Arial"/>
          <w:b/>
          <w:sz w:val="24"/>
        </w:rPr>
      </w:pPr>
      <w:r>
        <w:rPr>
          <w:rFonts w:ascii="Arial" w:hAnsi="Arial" w:cs="Arial"/>
          <w:b/>
          <w:color w:val="0000FF"/>
          <w:sz w:val="24"/>
        </w:rPr>
        <w:t>RP-201885</w:t>
      </w:r>
      <w:r>
        <w:rPr>
          <w:rFonts w:ascii="Arial" w:hAnsi="Arial" w:cs="Arial"/>
          <w:b/>
          <w:color w:val="0000FF"/>
          <w:sz w:val="24"/>
        </w:rPr>
        <w:tab/>
      </w:r>
      <w:r>
        <w:rPr>
          <w:rFonts w:ascii="Arial" w:hAnsi="Arial" w:cs="Arial"/>
          <w:b/>
          <w:sz w:val="24"/>
        </w:rPr>
        <w:t>Status report for WI Perf. part: NR Mobility Enhancements; rapporteur: Intel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50%,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RP-201493</w:t>
      </w:r>
      <w:r>
        <w:rPr>
          <w:rFonts w:ascii="Arial" w:hAnsi="Arial" w:cs="Arial"/>
          <w:b/>
          <w:color w:val="0000FF"/>
          <w:sz w:val="24"/>
        </w:rPr>
        <w:tab/>
      </w:r>
      <w:r>
        <w:rPr>
          <w:rFonts w:ascii="Arial" w:hAnsi="Arial" w:cs="Arial"/>
          <w:b/>
          <w:sz w:val="24"/>
        </w:rPr>
        <w:t>RAN4 CRs for Perf. part: NR mobility enhancements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03" w:name="_Toc53521800"/>
      <w:bookmarkStart w:id="104" w:name="_Toc54810462"/>
      <w:r>
        <w:lastRenderedPageBreak/>
        <w:t>9.2.9</w:t>
      </w:r>
      <w:r>
        <w:tab/>
        <w:t>Multi-RAT Dual-Connectivity and CA enh. (LTE, NR) [RAN2 WI: LTE_NR_DC_CA_enh]</w:t>
      </w:r>
      <w:bookmarkEnd w:id="103"/>
      <w:bookmarkEnd w:id="104"/>
    </w:p>
    <w:p w:rsidR="009D0883" w:rsidRDefault="009D0883" w:rsidP="009D0883">
      <w:r>
        <w:t>REL-16 exception: RP-200608</w:t>
      </w:r>
    </w:p>
    <w:p w:rsidR="009D0883" w:rsidRDefault="009D0883" w:rsidP="009D0883">
      <w:pPr>
        <w:rPr>
          <w:rFonts w:ascii="Arial" w:hAnsi="Arial" w:cs="Arial"/>
          <w:b/>
          <w:sz w:val="24"/>
        </w:rPr>
      </w:pPr>
      <w:r>
        <w:rPr>
          <w:rFonts w:ascii="Arial" w:hAnsi="Arial" w:cs="Arial"/>
          <w:b/>
          <w:color w:val="0000FF"/>
          <w:sz w:val="24"/>
        </w:rPr>
        <w:t>RP-201532</w:t>
      </w:r>
      <w:r>
        <w:rPr>
          <w:rFonts w:ascii="Arial" w:hAnsi="Arial" w:cs="Arial"/>
          <w:b/>
          <w:color w:val="0000FF"/>
          <w:sz w:val="24"/>
        </w:rPr>
        <w:tab/>
      </w:r>
      <w:r>
        <w:rPr>
          <w:rFonts w:ascii="Arial" w:hAnsi="Arial" w:cs="Arial"/>
          <w:b/>
          <w:sz w:val="24"/>
        </w:rPr>
        <w:t>Status report for Multi-RAT Dual-Connectivity and Carrier Aggregation enhancements (LTE, NR);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RP-201700</w:t>
      </w:r>
      <w:r>
        <w:rPr>
          <w:rFonts w:ascii="Arial" w:hAnsi="Arial" w:cs="Arial"/>
          <w:b/>
          <w:color w:val="0000FF"/>
          <w:sz w:val="24"/>
        </w:rPr>
        <w:tab/>
      </w:r>
      <w:r>
        <w:rPr>
          <w:rFonts w:ascii="Arial" w:hAnsi="Arial" w:cs="Arial"/>
          <w:b/>
          <w:sz w:val="24"/>
        </w:rPr>
        <w:t>Handling of CA with non-aligned frame boundaries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Relevant both to 9.2.9 (R16 MR-DC/CA) and 9.10 (NR UE Capabilities)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[89E][12][R16_DCCA_unaligned_frames]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RP-202030</w:t>
      </w:r>
      <w:r>
        <w:rPr>
          <w:rFonts w:ascii="Arial" w:hAnsi="Arial" w:cs="Arial"/>
          <w:b/>
          <w:color w:val="0000FF"/>
          <w:sz w:val="24"/>
        </w:rPr>
        <w:tab/>
      </w:r>
      <w:r>
        <w:rPr>
          <w:rFonts w:ascii="Arial" w:hAnsi="Arial" w:cs="Arial"/>
          <w:b/>
          <w:sz w:val="24"/>
        </w:rPr>
        <w:t>Moderator's summary for email discussion [89E][12][R16_DCCA_unaligned_frames]</w:t>
      </w:r>
    </w:p>
    <w:p w:rsidR="009D0883" w:rsidRDefault="009D0883" w:rsidP="009D0883">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Mediatek</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1700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proposed: way forward:</w:t>
      </w:r>
    </w:p>
    <w:p w:rsidR="009D0883" w:rsidRDefault="009D0883" w:rsidP="009D0883">
      <w:r>
        <w:t>•</w:t>
      </w:r>
      <w:r>
        <w:tab/>
        <w:t>Rel-16 inter-band CA with non-aligned frame boundaries support the following cases</w:t>
      </w:r>
    </w:p>
    <w:p w:rsidR="009D0883" w:rsidRDefault="009D0883" w:rsidP="009D0883">
      <w:r>
        <w:t xml:space="preserve">   - </w:t>
      </w:r>
      <w:r>
        <w:tab/>
        <w:t>Case A: Within the same cell group, the lowest subcarrier spacing of the subcarrier spacings given in scs-SpecificCarrierList for PCell/PSCell is smaller than or equal to the lowest subcarrier spacing of the subcarrier spacings given in scs-SpecificCarrierList for each of the Scells</w:t>
      </w:r>
    </w:p>
    <w:p w:rsidR="009D0883" w:rsidRDefault="009D0883" w:rsidP="009D0883">
      <w:r>
        <w:t xml:space="preserve">   - </w:t>
      </w:r>
      <w:r>
        <w:tab/>
        <w:t>Case B: Within the same cell group, the lowest subcarrier spacing of the subcarrier spacings given in scs-SpecificCarrierList for PCell/PSCell is larger than the lowest subcarrier spacing of the subcarrier spacings given in scs-SpecificCarrierList for at least one of the Scells</w:t>
      </w:r>
    </w:p>
    <w:p w:rsidR="009D0883" w:rsidRDefault="009D0883" w:rsidP="009D0883">
      <w:r>
        <w:t>•</w:t>
      </w:r>
      <w:r>
        <w:tab/>
        <w:t>How to handle the ambiguities, including SMTC window &amp; DRX timing, for Case B is up to WGs</w:t>
      </w:r>
    </w:p>
    <w:p w:rsidR="009D0883" w:rsidRDefault="009D0883" w:rsidP="009D0883">
      <w:r>
        <w:t>•</w:t>
      </w:r>
      <w:r>
        <w:tab/>
        <w:t>RAN2 to work on the remaining details on the UE capability signaling to support the above cases separately without impacting ASN.1 backward compatibility once the ambiguities for Case B are resolved</w:t>
      </w:r>
    </w:p>
    <w:p w:rsidR="009D0883" w:rsidRDefault="009D0883" w:rsidP="009D0883">
      <w:r>
        <w:t xml:space="preserve">   - For UE capability signaling design, UE capability for Case A is a pre-requisite of UE capability for Case B</w:t>
      </w:r>
    </w:p>
    <w:p w:rsidR="009D0883" w:rsidRDefault="009D0883" w:rsidP="009D0883">
      <w:r>
        <w:t>conclusion: way forward is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RP-201813</w:t>
      </w:r>
      <w:r>
        <w:rPr>
          <w:rFonts w:ascii="Arial" w:hAnsi="Arial" w:cs="Arial"/>
          <w:b/>
          <w:color w:val="0000FF"/>
          <w:sz w:val="24"/>
        </w:rPr>
        <w:tab/>
      </w:r>
      <w:r>
        <w:rPr>
          <w:rFonts w:ascii="Arial" w:hAnsi="Arial" w:cs="Arial"/>
          <w:b/>
          <w:sz w:val="24"/>
        </w:rPr>
        <w:t>Corrections on NR-DC and on Cross-carrier Scheduling with Different Numerologies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RP-201922</w:t>
      </w:r>
      <w:r>
        <w:rPr>
          <w:rFonts w:ascii="Arial" w:hAnsi="Arial" w:cs="Arial"/>
          <w:b/>
          <w:color w:val="0000FF"/>
          <w:sz w:val="24"/>
        </w:rPr>
        <w:tab/>
      </w:r>
      <w:r>
        <w:rPr>
          <w:rFonts w:ascii="Arial" w:hAnsi="Arial" w:cs="Arial"/>
          <w:b/>
          <w:sz w:val="24"/>
        </w:rPr>
        <w:t>RAN2 CRs to Multi-RAT Dual-Connectivity and Carrier Aggregation enhancements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RP-201549</w:t>
      </w:r>
      <w:r>
        <w:rPr>
          <w:rFonts w:ascii="Arial" w:hAnsi="Arial" w:cs="Arial"/>
          <w:b/>
          <w:color w:val="0000FF"/>
          <w:sz w:val="24"/>
        </w:rPr>
        <w:tab/>
      </w:r>
      <w:r>
        <w:rPr>
          <w:rFonts w:ascii="Arial" w:hAnsi="Arial" w:cs="Arial"/>
          <w:b/>
          <w:sz w:val="24"/>
        </w:rPr>
        <w:t>RAN3 CRs for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RP-201946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RP-201946</w:t>
      </w:r>
      <w:r>
        <w:rPr>
          <w:rFonts w:ascii="Arial" w:hAnsi="Arial" w:cs="Arial"/>
          <w:b/>
          <w:color w:val="0000FF"/>
          <w:sz w:val="24"/>
        </w:rPr>
        <w:tab/>
      </w:r>
      <w:r>
        <w:rPr>
          <w:rFonts w:ascii="Arial" w:hAnsi="Arial" w:cs="Arial"/>
          <w:b/>
          <w:sz w:val="24"/>
        </w:rPr>
        <w:t>RAN3 CRs for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RP-201549)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RP-201494</w:t>
      </w:r>
      <w:r>
        <w:rPr>
          <w:rFonts w:ascii="Arial" w:hAnsi="Arial" w:cs="Arial"/>
          <w:b/>
          <w:color w:val="0000FF"/>
          <w:sz w:val="24"/>
        </w:rPr>
        <w:tab/>
      </w:r>
      <w:r>
        <w:rPr>
          <w:rFonts w:ascii="Arial" w:hAnsi="Arial" w:cs="Arial"/>
          <w:b/>
          <w:sz w:val="24"/>
        </w:rPr>
        <w:t>RAN4 CRs for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RP-201531</w:t>
      </w:r>
      <w:r>
        <w:rPr>
          <w:rFonts w:ascii="Arial" w:hAnsi="Arial" w:cs="Arial"/>
          <w:b/>
          <w:color w:val="0000FF"/>
          <w:sz w:val="24"/>
        </w:rPr>
        <w:tab/>
      </w:r>
      <w:r>
        <w:rPr>
          <w:rFonts w:ascii="Arial" w:hAnsi="Arial" w:cs="Arial"/>
          <w:b/>
          <w:sz w:val="24"/>
        </w:rPr>
        <w:t>WI summary of WI on Multi-RAT Dual-Connectivity and Carrier Aggregation enhancements (LTE, NR)</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suggests deleting “with harmonic interference issue” from the part of SUO enhancement for EN-DC, because the functionality is not dedicated to such interference issue according to current specification and UE feature list. The Rel-16 enhancement is just a complement to the UE capability of single uplink operation.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RP-202039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RP-202039</w:t>
      </w:r>
      <w:r>
        <w:rPr>
          <w:rFonts w:ascii="Arial" w:hAnsi="Arial" w:cs="Arial"/>
          <w:b/>
          <w:color w:val="0000FF"/>
          <w:sz w:val="24"/>
        </w:rPr>
        <w:tab/>
      </w:r>
      <w:r>
        <w:rPr>
          <w:rFonts w:ascii="Arial" w:hAnsi="Arial" w:cs="Arial"/>
          <w:b/>
          <w:sz w:val="24"/>
        </w:rPr>
        <w:t>WI summary of WI on Multi-RAT Dual-Connectivity and Carrier Aggregation enhancements (LTE, NR)</w:t>
      </w:r>
    </w:p>
    <w:p w:rsidR="009D0883" w:rsidRDefault="009D0883" w:rsidP="009D0883">
      <w:pPr>
        <w:rPr>
          <w:i/>
        </w:rPr>
      </w:pPr>
      <w:r>
        <w:rPr>
          <w:i/>
        </w:rPr>
        <w:lastRenderedPageBreak/>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RP-201531)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05" w:name="_Toc53521801"/>
      <w:bookmarkStart w:id="106" w:name="_Toc54810463"/>
      <w:r>
        <w:t>9.2.10</w:t>
      </w:r>
      <w:r>
        <w:tab/>
        <w:t>Integrated access and backhaul for NR [RAN2 WI: NR_IAB]</w:t>
      </w:r>
      <w:bookmarkEnd w:id="105"/>
      <w:bookmarkEnd w:id="106"/>
    </w:p>
    <w:p w:rsidR="009D0883" w:rsidRDefault="009D0883" w:rsidP="009D0883">
      <w:r>
        <w:t>REL-16 exception: RP-201322</w:t>
      </w:r>
    </w:p>
    <w:p w:rsidR="009D0883" w:rsidRDefault="009D0883" w:rsidP="009D0883">
      <w:pPr>
        <w:rPr>
          <w:rFonts w:ascii="Arial" w:hAnsi="Arial" w:cs="Arial"/>
          <w:b/>
          <w:sz w:val="24"/>
        </w:rPr>
      </w:pPr>
      <w:r>
        <w:rPr>
          <w:rFonts w:ascii="Arial" w:hAnsi="Arial" w:cs="Arial"/>
          <w:b/>
          <w:color w:val="0000FF"/>
          <w:sz w:val="24"/>
        </w:rPr>
        <w:t>RP-201755</w:t>
      </w:r>
      <w:r>
        <w:rPr>
          <w:rFonts w:ascii="Arial" w:hAnsi="Arial" w:cs="Arial"/>
          <w:b/>
          <w:color w:val="0000FF"/>
          <w:sz w:val="24"/>
        </w:rPr>
        <w:tab/>
      </w:r>
      <w:r>
        <w:rPr>
          <w:rFonts w:ascii="Arial" w:hAnsi="Arial" w:cs="Arial"/>
          <w:b/>
          <w:sz w:val="24"/>
        </w:rPr>
        <w:t>Status report for WI Integrated access and backhaul for NR;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Perf. part was already 25% complete and we do not go backwards</w:t>
      </w:r>
    </w:p>
    <w:p w:rsidR="009D0883" w:rsidRDefault="009D0883" w:rsidP="009D0883">
      <w:r>
        <w:t>conclusion: Core: 100%, Sep.20, Perf. part: 25%, Dec.20;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RP-201876</w:t>
      </w:r>
      <w:r>
        <w:rPr>
          <w:rFonts w:ascii="Arial" w:hAnsi="Arial" w:cs="Arial"/>
          <w:b/>
          <w:color w:val="0000FF"/>
          <w:sz w:val="24"/>
        </w:rPr>
        <w:tab/>
      </w:r>
      <w:r>
        <w:rPr>
          <w:rFonts w:ascii="Arial" w:hAnsi="Arial" w:cs="Arial"/>
          <w:b/>
          <w:sz w:val="24"/>
        </w:rPr>
        <w:t>Clarification on EMC efforts for Rel-16 IAB</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EMC aspects for IAB were forgotten in the REL-16 exception request sheet RP-201322 at RAN #88e; RAN4 still did this work in Q3/20 and a new RAN4 TS 38.1XX will be needed to cover these EMC aspects (see RP-201714) which requires at first a WID revision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RP-201756</w:t>
      </w:r>
      <w:r>
        <w:rPr>
          <w:rFonts w:ascii="Arial" w:hAnsi="Arial" w:cs="Arial"/>
          <w:b/>
          <w:color w:val="0000FF"/>
          <w:sz w:val="24"/>
        </w:rPr>
        <w:tab/>
      </w:r>
      <w:r>
        <w:rPr>
          <w:rFonts w:ascii="Arial" w:hAnsi="Arial" w:cs="Arial"/>
          <w:b/>
          <w:sz w:val="24"/>
        </w:rPr>
        <w:t>Revised WID on: Integrated Access and Backhaul for NR (NR_IAB)</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RP-200840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TS 38.175 is allocated for RP-202108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RP-201806</w:t>
      </w:r>
      <w:r>
        <w:rPr>
          <w:rFonts w:ascii="Arial" w:hAnsi="Arial" w:cs="Arial"/>
          <w:b/>
          <w:color w:val="0000FF"/>
          <w:sz w:val="24"/>
        </w:rPr>
        <w:tab/>
      </w:r>
      <w:r>
        <w:rPr>
          <w:rFonts w:ascii="Arial" w:hAnsi="Arial" w:cs="Arial"/>
          <w:b/>
          <w:sz w:val="24"/>
        </w:rPr>
        <w:t>Corrections to integrated access and backhaul for NR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RP-201924</w:t>
      </w:r>
      <w:r>
        <w:rPr>
          <w:rFonts w:ascii="Arial" w:hAnsi="Arial" w:cs="Arial"/>
          <w:b/>
          <w:color w:val="0000FF"/>
          <w:sz w:val="24"/>
        </w:rPr>
        <w:tab/>
      </w:r>
      <w:r>
        <w:rPr>
          <w:rFonts w:ascii="Arial" w:hAnsi="Arial" w:cs="Arial"/>
          <w:b/>
          <w:sz w:val="24"/>
        </w:rPr>
        <w:t>RAN2 CRs to Integrated access and backhaul for NR,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MCC: the 10 CRs of RP-201924 for closed REL-16 WI NR_IIOT-Core are now reissued in RP-201963 and should be considered there</w:t>
      </w:r>
    </w:p>
    <w:p w:rsidR="009D0883" w:rsidRDefault="009D0883" w:rsidP="009D0883">
      <w:r>
        <w:t>conclusion: all CRs of RP-201924 are approved except:</w:t>
      </w:r>
    </w:p>
    <w:p w:rsidR="009D0883" w:rsidRDefault="009D0883" w:rsidP="009D0883">
      <w:r>
        <w:t>- R2-2008541 which is reissued in RP-201963</w:t>
      </w:r>
    </w:p>
    <w:p w:rsidR="009D0883" w:rsidRDefault="009D0883" w:rsidP="009D0883">
      <w:r>
        <w:t>- R2-2008681 which is reissued in RP-201963</w:t>
      </w:r>
    </w:p>
    <w:p w:rsidR="009D0883" w:rsidRDefault="009D0883" w:rsidP="009D0883">
      <w:r>
        <w:t>- R2-2008538 which is reissued in RP-201963</w:t>
      </w:r>
    </w:p>
    <w:p w:rsidR="009D0883" w:rsidRDefault="009D0883" w:rsidP="009D0883">
      <w:r>
        <w:t>- R2-2008529 which is reissued in RP-201963</w:t>
      </w:r>
    </w:p>
    <w:p w:rsidR="009D0883" w:rsidRDefault="009D0883" w:rsidP="009D0883">
      <w:r>
        <w:t>- R2-2008535 which is reissued in RP-201963</w:t>
      </w:r>
    </w:p>
    <w:p w:rsidR="009D0883" w:rsidRDefault="009D0883" w:rsidP="009D0883">
      <w:r>
        <w:t>- R2-2008663 which is reissued in RP-201963</w:t>
      </w:r>
    </w:p>
    <w:p w:rsidR="009D0883" w:rsidRDefault="009D0883" w:rsidP="009D0883">
      <w:r>
        <w:t>- R2-2008496 which is reissued in RP-201963</w:t>
      </w:r>
    </w:p>
    <w:p w:rsidR="009D0883" w:rsidRDefault="009D0883" w:rsidP="009D0883">
      <w:r>
        <w:t>- R2-2008651 which is reissued in RP-201963</w:t>
      </w:r>
    </w:p>
    <w:p w:rsidR="009D0883" w:rsidRDefault="009D0883" w:rsidP="009D0883">
      <w:r>
        <w:t>- R2-2008536 which is reissued in RP-201963</w:t>
      </w:r>
    </w:p>
    <w:p w:rsidR="009D0883" w:rsidRDefault="009D0883" w:rsidP="009D0883">
      <w:r>
        <w:t>- R2-2008610 which is reissued in RP-201963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RP-201923</w:t>
      </w:r>
      <w:r>
        <w:rPr>
          <w:rFonts w:ascii="Arial" w:hAnsi="Arial" w:cs="Arial"/>
          <w:b/>
          <w:color w:val="0000FF"/>
          <w:sz w:val="24"/>
        </w:rPr>
        <w:tab/>
      </w:r>
      <w:r>
        <w:rPr>
          <w:rFonts w:ascii="Arial" w:hAnsi="Arial" w:cs="Arial"/>
          <w:b/>
          <w:sz w:val="24"/>
        </w:rPr>
        <w:t>RAN2 CRs to Integrated access and backhaul for NR,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RP-201551</w:t>
      </w:r>
      <w:r>
        <w:rPr>
          <w:rFonts w:ascii="Arial" w:hAnsi="Arial" w:cs="Arial"/>
          <w:b/>
          <w:color w:val="0000FF"/>
          <w:sz w:val="24"/>
        </w:rPr>
        <w:tab/>
      </w:r>
      <w:r>
        <w:rPr>
          <w:rFonts w:ascii="Arial" w:hAnsi="Arial" w:cs="Arial"/>
          <w:b/>
          <w:sz w:val="24"/>
        </w:rPr>
        <w:t>RAN3 CRs for Integrated access and backhaul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RP-201947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RP-201947</w:t>
      </w:r>
      <w:r>
        <w:rPr>
          <w:rFonts w:ascii="Arial" w:hAnsi="Arial" w:cs="Arial"/>
          <w:b/>
          <w:color w:val="0000FF"/>
          <w:sz w:val="24"/>
        </w:rPr>
        <w:tab/>
      </w:r>
      <w:r>
        <w:rPr>
          <w:rFonts w:ascii="Arial" w:hAnsi="Arial" w:cs="Arial"/>
          <w:b/>
          <w:sz w:val="24"/>
        </w:rPr>
        <w:t>RAN3 CRs for Integrated access and backhaul for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RP-201638</w:t>
      </w:r>
      <w:r>
        <w:rPr>
          <w:rFonts w:ascii="Arial" w:hAnsi="Arial" w:cs="Arial"/>
          <w:b/>
          <w:color w:val="0000FF"/>
          <w:sz w:val="24"/>
        </w:rPr>
        <w:tab/>
      </w:r>
      <w:r>
        <w:rPr>
          <w:rFonts w:ascii="Arial" w:hAnsi="Arial" w:cs="Arial"/>
          <w:b/>
          <w:sz w:val="24"/>
        </w:rPr>
        <w:t>TR 38.809 V1.0.0 Background for integrated access and backhaul radio transmission and reception</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38.809 v1.0.0</w:t>
      </w:r>
      <w:r>
        <w:rPr>
          <w:i/>
        </w:rPr>
        <w:br/>
      </w:r>
      <w:r>
        <w:rPr>
          <w:i/>
        </w:rPr>
        <w:tab/>
      </w:r>
      <w:r>
        <w:rPr>
          <w:i/>
        </w:rPr>
        <w:tab/>
      </w:r>
      <w:r>
        <w:rPr>
          <w:i/>
        </w:rPr>
        <w:tab/>
      </w:r>
      <w:r>
        <w:rPr>
          <w:i/>
        </w:rPr>
        <w:tab/>
      </w:r>
      <w:r>
        <w:rPr>
          <w:i/>
        </w:rPr>
        <w:tab/>
        <w:t>Source: Samsung R&amp;D Institute UK</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38.809 is provided for 1-step approval</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MCC: TR is missing abbreviation/symbols, a number of references, it is full of empty clauses (4.4, 6.4, 8.1, 8.4, 8.5, 8.6, 9.4, 10.1, 10.2, 10.6, 11, 13, 14) and the presentation cover is missing as well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RP-201980</w:t>
      </w:r>
      <w:r>
        <w:rPr>
          <w:rFonts w:ascii="Arial" w:hAnsi="Arial" w:cs="Arial"/>
          <w:b/>
          <w:color w:val="0000FF"/>
          <w:sz w:val="24"/>
        </w:rPr>
        <w:tab/>
      </w:r>
      <w:r>
        <w:rPr>
          <w:rFonts w:ascii="Arial" w:hAnsi="Arial" w:cs="Arial"/>
          <w:b/>
          <w:sz w:val="24"/>
        </w:rPr>
        <w:t>TR 38.809 V1.0.1 Background for integrated access and backhaul radio transmission and reception</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38.809 v1.0.1</w:t>
      </w:r>
      <w:r>
        <w:rPr>
          <w:i/>
        </w:rPr>
        <w:br/>
      </w:r>
      <w:r>
        <w:rPr>
          <w:i/>
        </w:rPr>
        <w:tab/>
      </w:r>
      <w:r>
        <w:rPr>
          <w:i/>
        </w:rPr>
        <w:tab/>
      </w:r>
      <w:r>
        <w:rPr>
          <w:i/>
        </w:rPr>
        <w:tab/>
      </w:r>
      <w:r>
        <w:rPr>
          <w:i/>
        </w:rPr>
        <w:tab/>
      </w:r>
      <w:r>
        <w:rPr>
          <w:i/>
        </w:rPr>
        <w:tab/>
        <w:t>Source: Samsung R&amp;D Institute UK</w:t>
      </w:r>
    </w:p>
    <w:p w:rsidR="009D0883" w:rsidRDefault="009D0883" w:rsidP="009D0883">
      <w:pPr>
        <w:rPr>
          <w:color w:val="808080"/>
        </w:rPr>
      </w:pPr>
      <w:r>
        <w:rPr>
          <w:color w:val="808080"/>
        </w:rPr>
        <w:t>(Replaces RP-201638)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38.809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RP-201909</w:t>
      </w:r>
      <w:r>
        <w:rPr>
          <w:rFonts w:ascii="Arial" w:hAnsi="Arial" w:cs="Arial"/>
          <w:b/>
          <w:color w:val="0000FF"/>
          <w:sz w:val="24"/>
        </w:rPr>
        <w:tab/>
      </w:r>
      <w:r>
        <w:rPr>
          <w:rFonts w:ascii="Arial" w:hAnsi="Arial" w:cs="Arial"/>
          <w:b/>
          <w:sz w:val="24"/>
        </w:rPr>
        <w:t>TS 38.174 v1.0.0 on NR; Integrated Access and Backhaul (IAB) radio transmission and reception;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38.174 v1.0.0</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38.174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TS has no abbreviations, a number of empty clauses (4.5, 7.1, 8, 11, Annex D, Annex E) and editor's notes, some missing references, Annex A exists twice, CR history has no own annex</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RP-201979</w:t>
      </w:r>
      <w:r>
        <w:rPr>
          <w:rFonts w:ascii="Arial" w:hAnsi="Arial" w:cs="Arial"/>
          <w:b/>
          <w:color w:val="0000FF"/>
          <w:sz w:val="24"/>
        </w:rPr>
        <w:tab/>
      </w:r>
      <w:r>
        <w:rPr>
          <w:rFonts w:ascii="Arial" w:hAnsi="Arial" w:cs="Arial"/>
          <w:b/>
          <w:sz w:val="24"/>
        </w:rPr>
        <w:t>TS 38.174 v1.0.1 on NR; Integrated Access and Backhaul (IAB) radio transmission and reception;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38.174 v1.0.1</w:t>
      </w:r>
      <w:r>
        <w:rPr>
          <w:i/>
        </w:rPr>
        <w:br/>
      </w:r>
      <w:r>
        <w:rPr>
          <w:i/>
        </w:rPr>
        <w:tab/>
      </w:r>
      <w:r>
        <w:rPr>
          <w:i/>
        </w:rPr>
        <w:tab/>
      </w:r>
      <w:r>
        <w:rPr>
          <w:i/>
        </w:rPr>
        <w:tab/>
      </w:r>
      <w:r>
        <w:rPr>
          <w:i/>
        </w:rPr>
        <w:tab/>
      </w:r>
      <w:r>
        <w:rPr>
          <w:i/>
        </w:rPr>
        <w:tab/>
        <w:t>Source: Qualcomm Incorporated</w:t>
      </w:r>
    </w:p>
    <w:p w:rsidR="009D0883" w:rsidRDefault="009D0883" w:rsidP="009D0883">
      <w:pPr>
        <w:rPr>
          <w:color w:val="808080"/>
        </w:rPr>
      </w:pPr>
      <w:r>
        <w:rPr>
          <w:color w:val="808080"/>
        </w:rPr>
        <w:t>(Replaces RP-201909)</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38.174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RP-201714</w:t>
      </w:r>
      <w:r>
        <w:rPr>
          <w:rFonts w:ascii="Arial" w:hAnsi="Arial" w:cs="Arial"/>
          <w:b/>
          <w:color w:val="0000FF"/>
          <w:sz w:val="24"/>
        </w:rPr>
        <w:tab/>
      </w:r>
      <w:r>
        <w:rPr>
          <w:rFonts w:ascii="Arial" w:hAnsi="Arial" w:cs="Arial"/>
          <w:b/>
          <w:sz w:val="24"/>
        </w:rPr>
        <w:t>TS 38.1xx v1.0.0 on NR; Integrated Access and Backhaul ElectroMagnetic Compatibility (EMC)</w:t>
      </w:r>
    </w:p>
    <w:p w:rsidR="009D0883" w:rsidRDefault="009D0883" w:rsidP="009D088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38.1XX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This is a new TS (rapporteur: Wubin Zhou, ZTE) provided for 1-step approval.</w:t>
      </w:r>
    </w:p>
    <w:p w:rsidR="009D0883" w:rsidRDefault="009D0883" w:rsidP="009D0883">
      <w:r>
        <w:t>Note: This TS was not included in the latest WID RP-200840 and the REL-16 exception request RP-201322; see RP-201876 for explanation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RP-202108</w:t>
      </w:r>
      <w:r>
        <w:rPr>
          <w:rFonts w:ascii="Arial" w:hAnsi="Arial" w:cs="Arial"/>
          <w:b/>
          <w:color w:val="0000FF"/>
          <w:sz w:val="24"/>
        </w:rPr>
        <w:tab/>
      </w:r>
      <w:r>
        <w:rPr>
          <w:rFonts w:ascii="Arial" w:hAnsi="Arial" w:cs="Arial"/>
          <w:b/>
          <w:sz w:val="24"/>
        </w:rPr>
        <w:t>TS 38.175 v1.0.0 on NR; Integrated Access and Backhaul ElectroMagnetic Compatibility (EMC)</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38.175 v1.0.0</w:t>
      </w:r>
      <w:r>
        <w:rPr>
          <w:i/>
        </w:rPr>
        <w:br/>
      </w:r>
      <w:r>
        <w:rPr>
          <w:i/>
        </w:rPr>
        <w:tab/>
      </w:r>
      <w:r>
        <w:rPr>
          <w:i/>
        </w:rPr>
        <w:tab/>
      </w:r>
      <w:r>
        <w:rPr>
          <w:i/>
        </w:rPr>
        <w:tab/>
      </w:r>
      <w:r>
        <w:rPr>
          <w:i/>
        </w:rPr>
        <w:tab/>
      </w:r>
      <w:r>
        <w:rPr>
          <w:i/>
        </w:rPr>
        <w:tab/>
        <w:t>Source: ZTE Corporation</w:t>
      </w:r>
    </w:p>
    <w:p w:rsidR="009D0883" w:rsidRDefault="009D0883" w:rsidP="009D0883">
      <w:pPr>
        <w:rPr>
          <w:color w:val="808080"/>
        </w:rPr>
      </w:pPr>
      <w:r>
        <w:rPr>
          <w:color w:val="808080"/>
        </w:rPr>
        <w:t>(Replaces RP-201714)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38.175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RP-201910</w:t>
      </w:r>
      <w:r>
        <w:rPr>
          <w:rFonts w:ascii="Arial" w:hAnsi="Arial" w:cs="Arial"/>
          <w:b/>
          <w:color w:val="0000FF"/>
          <w:sz w:val="24"/>
        </w:rPr>
        <w:tab/>
      </w:r>
      <w:r>
        <w:rPr>
          <w:rFonts w:ascii="Arial" w:hAnsi="Arial" w:cs="Arial"/>
          <w:b/>
          <w:sz w:val="24"/>
        </w:rPr>
        <w:t>TS 38.1xx vX.X.X on NR; Integrated Access and Backhaul (IAB) Electromagnetic Compatibility (EMC); for approval</w:t>
      </w:r>
    </w:p>
    <w:p w:rsidR="009D0883" w:rsidRDefault="009D0883" w:rsidP="009D08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TS 38.1xx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See RP-201714 instead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RP-201757</w:t>
      </w:r>
      <w:r>
        <w:rPr>
          <w:rFonts w:ascii="Arial" w:hAnsi="Arial" w:cs="Arial"/>
          <w:b/>
          <w:color w:val="0000FF"/>
          <w:sz w:val="24"/>
        </w:rPr>
        <w:tab/>
      </w:r>
      <w:r>
        <w:rPr>
          <w:rFonts w:ascii="Arial" w:hAnsi="Arial" w:cs="Arial"/>
          <w:b/>
          <w:sz w:val="24"/>
        </w:rPr>
        <w:t>WI summary for WI: Integrated Access and Backhaul for NR (NR_IAB)</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Incorporated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07" w:name="_Toc53521802"/>
      <w:bookmarkStart w:id="108" w:name="_Toc54810464"/>
      <w:r>
        <w:t>9.2.11</w:t>
      </w:r>
      <w:r>
        <w:tab/>
        <w:t>RF requirements for NR frequency range 1 (FR1) [RAN4 WI: NR_RF_FR1]</w:t>
      </w:r>
      <w:bookmarkEnd w:id="107"/>
      <w:bookmarkEnd w:id="108"/>
    </w:p>
    <w:p w:rsidR="009D0883" w:rsidRDefault="009D0883" w:rsidP="009D0883">
      <w:r>
        <w:t>REL-16 exception: RP-201379</w:t>
      </w:r>
    </w:p>
    <w:p w:rsidR="009D0883" w:rsidRDefault="009D0883" w:rsidP="009D0883">
      <w:pPr>
        <w:rPr>
          <w:rFonts w:ascii="Arial" w:hAnsi="Arial" w:cs="Arial"/>
          <w:b/>
          <w:sz w:val="24"/>
        </w:rPr>
      </w:pPr>
      <w:r>
        <w:rPr>
          <w:rFonts w:ascii="Arial" w:hAnsi="Arial" w:cs="Arial"/>
          <w:b/>
          <w:color w:val="0000FF"/>
          <w:sz w:val="24"/>
        </w:rPr>
        <w:t>RP-201717</w:t>
      </w:r>
      <w:r>
        <w:rPr>
          <w:rFonts w:ascii="Arial" w:hAnsi="Arial" w:cs="Arial"/>
          <w:b/>
          <w:color w:val="0000FF"/>
          <w:sz w:val="24"/>
        </w:rPr>
        <w:tab/>
      </w:r>
      <w:r>
        <w:rPr>
          <w:rFonts w:ascii="Arial" w:hAnsi="Arial" w:cs="Arial"/>
          <w:b/>
          <w:sz w:val="24"/>
        </w:rPr>
        <w:t>Status report for WI: RF requirements for NR frequency range 1 (FR1); rapporteur: Huawei</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RP-201820</w:t>
      </w:r>
      <w:r>
        <w:rPr>
          <w:rFonts w:ascii="Arial" w:hAnsi="Arial" w:cs="Arial"/>
          <w:b/>
          <w:color w:val="0000FF"/>
          <w:sz w:val="24"/>
        </w:rPr>
        <w:tab/>
      </w:r>
      <w:r>
        <w:rPr>
          <w:rFonts w:ascii="Arial" w:hAnsi="Arial" w:cs="Arial"/>
          <w:b/>
          <w:sz w:val="24"/>
        </w:rPr>
        <w:t>Correction on uplink Tx switching</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RP-201962</w:t>
      </w:r>
      <w:r>
        <w:rPr>
          <w:rFonts w:ascii="Arial" w:hAnsi="Arial" w:cs="Arial"/>
          <w:b/>
          <w:color w:val="0000FF"/>
          <w:sz w:val="24"/>
        </w:rPr>
        <w:tab/>
      </w:r>
      <w:r>
        <w:rPr>
          <w:rFonts w:ascii="Arial" w:hAnsi="Arial" w:cs="Arial"/>
          <w:b/>
          <w:sz w:val="24"/>
        </w:rPr>
        <w:t>RAN2 CRs to RF requirements for NR frequency range 1 (FR1)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RP-201495</w:t>
      </w:r>
      <w:r>
        <w:rPr>
          <w:rFonts w:ascii="Arial" w:hAnsi="Arial" w:cs="Arial"/>
          <w:b/>
          <w:color w:val="0000FF"/>
          <w:sz w:val="24"/>
        </w:rPr>
        <w:tab/>
      </w:r>
      <w:r>
        <w:rPr>
          <w:rFonts w:ascii="Arial" w:hAnsi="Arial" w:cs="Arial"/>
          <w:b/>
          <w:sz w:val="24"/>
        </w:rPr>
        <w:t>RAN4 CRs for RF requirements for NR frequency range 1 (FR1)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RP-201718</w:t>
      </w:r>
      <w:r>
        <w:rPr>
          <w:rFonts w:ascii="Arial" w:hAnsi="Arial" w:cs="Arial"/>
          <w:b/>
          <w:color w:val="0000FF"/>
          <w:sz w:val="24"/>
        </w:rPr>
        <w:tab/>
      </w:r>
      <w:r>
        <w:rPr>
          <w:rFonts w:ascii="Arial" w:hAnsi="Arial" w:cs="Arial"/>
          <w:b/>
          <w:sz w:val="24"/>
        </w:rPr>
        <w:t>WI summary: RF requirements for NR frequency range 1 (FR1)</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09" w:name="_Toc53521803"/>
      <w:bookmarkStart w:id="110" w:name="_Toc54810465"/>
      <w:r>
        <w:t>9.2.12</w:t>
      </w:r>
      <w:r>
        <w:tab/>
        <w:t>Perf. part: Add support of NR DL 256QAM for FR2 [RAN4 WI: NR_DL256QAM_FR2-Perf]</w:t>
      </w:r>
      <w:bookmarkEnd w:id="109"/>
      <w:bookmarkEnd w:id="110"/>
    </w:p>
    <w:p w:rsidR="009D0883" w:rsidRDefault="009D0883" w:rsidP="009D0883">
      <w:pPr>
        <w:rPr>
          <w:rFonts w:ascii="Arial" w:hAnsi="Arial" w:cs="Arial"/>
          <w:b/>
          <w:sz w:val="24"/>
        </w:rPr>
      </w:pPr>
      <w:r>
        <w:rPr>
          <w:rFonts w:ascii="Arial" w:hAnsi="Arial" w:cs="Arial"/>
          <w:b/>
          <w:color w:val="0000FF"/>
          <w:sz w:val="24"/>
        </w:rPr>
        <w:t>RP-201582</w:t>
      </w:r>
      <w:r>
        <w:rPr>
          <w:rFonts w:ascii="Arial" w:hAnsi="Arial" w:cs="Arial"/>
          <w:b/>
          <w:color w:val="0000FF"/>
          <w:sz w:val="24"/>
        </w:rPr>
        <w:tab/>
      </w:r>
      <w:r>
        <w:rPr>
          <w:rFonts w:ascii="Arial" w:hAnsi="Arial" w:cs="Arial"/>
          <w:b/>
          <w:sz w:val="24"/>
        </w:rPr>
        <w:t>Status report of WI: Perf. part: Add support of NR DL 256QAM for FR2;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100% and Perf. 50%, Mar.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11" w:name="_Toc53521804"/>
      <w:bookmarkStart w:id="112" w:name="_Toc54810466"/>
      <w:r>
        <w:t>9.2.13</w:t>
      </w:r>
      <w:r>
        <w:tab/>
        <w:t>NR RF requirement enhancements for FR2 [RAN4 WI: NR_RF_FR2_req_enh]</w:t>
      </w:r>
      <w:bookmarkEnd w:id="111"/>
      <w:bookmarkEnd w:id="112"/>
    </w:p>
    <w:p w:rsidR="009D0883" w:rsidRDefault="009D0883" w:rsidP="009D0883">
      <w:r>
        <w:t>REL-16 exception: RP-200667</w:t>
      </w:r>
    </w:p>
    <w:p w:rsidR="009D0883" w:rsidRDefault="009D0883" w:rsidP="009D0883">
      <w:pPr>
        <w:rPr>
          <w:rFonts w:ascii="Arial" w:hAnsi="Arial" w:cs="Arial"/>
          <w:b/>
          <w:sz w:val="24"/>
        </w:rPr>
      </w:pPr>
      <w:r>
        <w:rPr>
          <w:rFonts w:ascii="Arial" w:hAnsi="Arial" w:cs="Arial"/>
          <w:b/>
          <w:color w:val="0000FF"/>
          <w:sz w:val="24"/>
        </w:rPr>
        <w:t>RP-201607</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conclusion: Core and Perf.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RP-201925</w:t>
      </w:r>
      <w:r>
        <w:rPr>
          <w:rFonts w:ascii="Arial" w:hAnsi="Arial" w:cs="Arial"/>
          <w:b/>
          <w:color w:val="0000FF"/>
          <w:sz w:val="24"/>
        </w:rPr>
        <w:tab/>
      </w:r>
      <w:r>
        <w:rPr>
          <w:rFonts w:ascii="Arial" w:hAnsi="Arial" w:cs="Arial"/>
          <w:b/>
          <w:sz w:val="24"/>
        </w:rPr>
        <w:t>RAN2 CRs to NR RF requirement enhancements for frequency range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RP-201496</w:t>
      </w:r>
      <w:r>
        <w:rPr>
          <w:rFonts w:ascii="Arial" w:hAnsi="Arial" w:cs="Arial"/>
          <w:b/>
          <w:color w:val="0000FF"/>
          <w:sz w:val="24"/>
        </w:rPr>
        <w:tab/>
      </w:r>
      <w:r>
        <w:rPr>
          <w:rFonts w:ascii="Arial" w:hAnsi="Arial" w:cs="Arial"/>
          <w:b/>
          <w:sz w:val="24"/>
        </w:rPr>
        <w:t>RAN4 CRs for NR RF requirement enhancements for frequency range 2 (FR2)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RP-201608</w:t>
      </w:r>
      <w:r>
        <w:rPr>
          <w:rFonts w:ascii="Arial" w:hAnsi="Arial" w:cs="Arial"/>
          <w:b/>
          <w:color w:val="0000FF"/>
          <w:sz w:val="24"/>
        </w:rPr>
        <w:tab/>
      </w:r>
      <w:r>
        <w:rPr>
          <w:rFonts w:ascii="Arial" w:hAnsi="Arial" w:cs="Arial"/>
          <w:b/>
          <w:sz w:val="24"/>
        </w:rPr>
        <w:t>TR 38.831 v1.0.0 on User Equipment (UE) Radio Frequency (RF) requirements for Frequency Range 2 (FR2)</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38.831 v1.0.0</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38.831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empty clauses (4.1, 4.3, 4.5, 4.7, 4.8, 4.9), duplicated clause 4.2, missing abbreviations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RP-201981</w:t>
      </w:r>
      <w:r>
        <w:rPr>
          <w:rFonts w:ascii="Arial" w:hAnsi="Arial" w:cs="Arial"/>
          <w:b/>
          <w:color w:val="0000FF"/>
          <w:sz w:val="24"/>
        </w:rPr>
        <w:tab/>
      </w:r>
      <w:r>
        <w:rPr>
          <w:rFonts w:ascii="Arial" w:hAnsi="Arial" w:cs="Arial"/>
          <w:b/>
          <w:sz w:val="24"/>
        </w:rPr>
        <w:t>TR 38.831 v1.0.1 on User Equipment (UE) Radio Frequency (RF) requirements for Frequency Range 2 (FR2)</w:t>
      </w:r>
    </w:p>
    <w:p w:rsidR="009D0883" w:rsidRDefault="009D0883" w:rsidP="009D088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38.831 v1.0.1</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RP-201608)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RAN4 TR 38.831 is provided for 1-step approval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RP-201606</w:t>
      </w:r>
      <w:r>
        <w:rPr>
          <w:rFonts w:ascii="Arial" w:hAnsi="Arial" w:cs="Arial"/>
          <w:b/>
          <w:color w:val="0000FF"/>
          <w:sz w:val="24"/>
        </w:rPr>
        <w:tab/>
      </w:r>
      <w:r>
        <w:rPr>
          <w:rFonts w:ascii="Arial" w:hAnsi="Arial" w:cs="Arial"/>
          <w:b/>
          <w:sz w:val="24"/>
        </w:rPr>
        <w:t>Revised WID on NR RF Requirement Enhancements for FR2</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RP-201604</w:t>
      </w:r>
      <w:r>
        <w:rPr>
          <w:rFonts w:ascii="Arial" w:hAnsi="Arial" w:cs="Arial"/>
          <w:b/>
          <w:color w:val="0000FF"/>
          <w:sz w:val="24"/>
        </w:rPr>
        <w:tab/>
      </w:r>
      <w:r>
        <w:rPr>
          <w:rFonts w:ascii="Arial" w:hAnsi="Arial" w:cs="Arial"/>
          <w:b/>
          <w:sz w:val="24"/>
        </w:rPr>
        <w:t>WI summary for REL16 WI NR RF Requirement Enhancements for FR2</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w:t>
      </w:r>
    </w:p>
    <w:p w:rsidR="009D0883" w:rsidRDefault="009D0883" w:rsidP="009D0883">
      <w:r>
        <w:t>Some descriptions of the issues for UE  RF FR2 WI are not correct:</w:t>
      </w:r>
    </w:p>
    <w:p w:rsidR="009D0883" w:rsidRDefault="009D0883" w:rsidP="009D0883">
      <w:r>
        <w:t>- "2. Beam correspondence: Requirements for SSB-based and CSI-RS based BC were developed. This allows network  to efficiently deploy different beam widths for SSB  and CSI-RS. This enables e.g. to deploy wider SSB based beams for idle mode UEs and narrower CSI-RS based beams for RRC connected mode UEs."</w:t>
      </w:r>
    </w:p>
    <w:p w:rsidR="009D0883" w:rsidRDefault="009D0883" w:rsidP="009D0883">
      <w:r>
        <w:t>HW: For SSB based BC, the SNR condition is 6dB SNR in which the beam width is not narrowed down compared with Rel-15 SSB SNR. For CSI-RS based BC, the difference between SSB and CSI-RS is not decided, and it may not be embodied by beam width, it is totally the gNB implementation. From the Rel-16 study, we can only conclude that the enhancement enables deployment with SNR difference between SSB and CSI-RS.</w:t>
      </w:r>
    </w:p>
    <w:p w:rsidR="009D0883" w:rsidRDefault="009D0883" w:rsidP="009D0883">
      <w:r>
        <w:t>- "4. DL Intra-band CA BW Enhancement: New frequency separation classes were introduced. FSD Classes &gt; 1400 MHz are only for one sided DL extension."</w:t>
      </w:r>
    </w:p>
    <w:p w:rsidR="009D0883" w:rsidRDefault="009D0883" w:rsidP="009D0883">
      <w:r>
        <w:t>HW: Correction is needed.  Cases of Fs&gt;1400MHz are only for DL separation class.</w:t>
      </w:r>
    </w:p>
    <w:p w:rsidR="009D0883" w:rsidRDefault="009D0883" w:rsidP="009D0883">
      <w:r>
        <w:t>- "7. Output power boost when in-band emissions are suspended: 1 dB boost was introduced for PI/2 PBSK."</w:t>
      </w:r>
    </w:p>
    <w:p w:rsidR="009D0883" w:rsidRDefault="009D0883" w:rsidP="009D0883">
      <w:r>
        <w:t>HW:  Output power boost when in-band emissions are suspended was introduced for QPSK rather than PI/2 PBSK.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RP-201984</w:t>
      </w:r>
      <w:r>
        <w:rPr>
          <w:rFonts w:ascii="Arial" w:hAnsi="Arial" w:cs="Arial"/>
          <w:b/>
          <w:color w:val="0000FF"/>
          <w:sz w:val="24"/>
        </w:rPr>
        <w:tab/>
      </w:r>
      <w:r>
        <w:rPr>
          <w:rFonts w:ascii="Arial" w:hAnsi="Arial" w:cs="Arial"/>
          <w:b/>
          <w:sz w:val="24"/>
        </w:rPr>
        <w:t>WI summary for REL16 WI NR RF Requirement Enhancements for FR2</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RP-201604)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13" w:name="_Toc53521805"/>
      <w:bookmarkStart w:id="114" w:name="_Toc54810467"/>
      <w:r>
        <w:t>9.2.14</w:t>
      </w:r>
      <w:r>
        <w:tab/>
        <w:t>Perf. part: NR support for high speed train scenario [RAN4 WI: NR_HST-Perf]</w:t>
      </w:r>
      <w:bookmarkEnd w:id="113"/>
      <w:bookmarkEnd w:id="114"/>
    </w:p>
    <w:p w:rsidR="009D0883" w:rsidRDefault="009D0883" w:rsidP="009D0883">
      <w:pPr>
        <w:rPr>
          <w:rFonts w:ascii="Arial" w:hAnsi="Arial" w:cs="Arial"/>
          <w:b/>
          <w:sz w:val="24"/>
        </w:rPr>
      </w:pPr>
      <w:r>
        <w:rPr>
          <w:rFonts w:ascii="Arial" w:hAnsi="Arial" w:cs="Arial"/>
          <w:b/>
          <w:color w:val="0000FF"/>
          <w:sz w:val="24"/>
        </w:rPr>
        <w:t>RP-201614</w:t>
      </w:r>
      <w:r>
        <w:rPr>
          <w:rFonts w:ascii="Arial" w:hAnsi="Arial" w:cs="Arial"/>
          <w:b/>
          <w:color w:val="0000FF"/>
          <w:sz w:val="24"/>
        </w:rPr>
        <w:tab/>
      </w:r>
      <w:r>
        <w:rPr>
          <w:rFonts w:ascii="Arial" w:hAnsi="Arial" w:cs="Arial"/>
          <w:b/>
          <w:sz w:val="24"/>
        </w:rPr>
        <w:t>Status report for WI on Perf. part: NR support for high speed train scenario;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RP-201497</w:t>
      </w:r>
      <w:r>
        <w:rPr>
          <w:rFonts w:ascii="Arial" w:hAnsi="Arial" w:cs="Arial"/>
          <w:b/>
          <w:color w:val="0000FF"/>
          <w:sz w:val="24"/>
        </w:rPr>
        <w:tab/>
      </w:r>
      <w:r>
        <w:rPr>
          <w:rFonts w:ascii="Arial" w:hAnsi="Arial" w:cs="Arial"/>
          <w:b/>
          <w:sz w:val="24"/>
        </w:rPr>
        <w:t>RAN4 CRs for Perf. part: NR support for high speed train scenario</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15" w:name="_Toc53521806"/>
      <w:bookmarkStart w:id="116" w:name="_Toc54810468"/>
      <w:r>
        <w:lastRenderedPageBreak/>
        <w:t>9.2.15</w:t>
      </w:r>
      <w:r>
        <w:tab/>
        <w:t>RRM requirement for CSI-RS based L3 measurement in NR [RAN4 WI: NR_CSIRS_L3meas]</w:t>
      </w:r>
      <w:bookmarkEnd w:id="115"/>
      <w:bookmarkEnd w:id="116"/>
    </w:p>
    <w:p w:rsidR="009D0883" w:rsidRDefault="009D0883" w:rsidP="009D0883">
      <w:r>
        <w:t>REL-16 exception: RP-201340</w:t>
      </w:r>
    </w:p>
    <w:p w:rsidR="009D0883" w:rsidRDefault="009D0883" w:rsidP="009D0883">
      <w:pPr>
        <w:rPr>
          <w:rFonts w:ascii="Arial" w:hAnsi="Arial" w:cs="Arial"/>
          <w:b/>
          <w:sz w:val="24"/>
        </w:rPr>
      </w:pPr>
      <w:r>
        <w:rPr>
          <w:rFonts w:ascii="Arial" w:hAnsi="Arial" w:cs="Arial"/>
          <w:b/>
          <w:color w:val="0000FF"/>
          <w:sz w:val="24"/>
        </w:rPr>
        <w:t>RP-201793</w:t>
      </w:r>
      <w:r>
        <w:rPr>
          <w:rFonts w:ascii="Arial" w:hAnsi="Arial" w:cs="Arial"/>
          <w:b/>
          <w:color w:val="0000FF"/>
          <w:sz w:val="24"/>
        </w:rPr>
        <w:tab/>
      </w:r>
      <w:r>
        <w:rPr>
          <w:rFonts w:ascii="Arial" w:hAnsi="Arial" w:cs="Arial"/>
          <w:b/>
          <w:sz w:val="24"/>
        </w:rPr>
        <w:t>Status report for WI on RRM requirement for CSI-RS based L3 measurement in NR;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part: 100% completion;</w:t>
      </w:r>
    </w:p>
    <w:p w:rsidR="009D0883" w:rsidRDefault="009D0883" w:rsidP="009D0883">
      <w:r>
        <w:t>Perf. part: not started.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impact on TS 38.306 and TS 38.331 is unclear; impact on 38.300 is missing in WID; LS R4-2012291 may have further RAN1/RAN2 impact (note: it was decided to have no UE cap. for this feature)</w:t>
      </w:r>
    </w:p>
    <w:p w:rsidR="009D0883" w:rsidRDefault="009D0883" w:rsidP="009D0883">
      <w:r>
        <w:t xml:space="preserve">Note: </w:t>
      </w:r>
    </w:p>
    <w:p w:rsidR="009D0883" w:rsidRDefault="009D0883" w:rsidP="009D0883">
      <w:r>
        <w:t>Originally, it was intended to have multiple MOs (measurement object) before RAN4 meeting in Aug.20</w:t>
      </w:r>
    </w:p>
    <w:p w:rsidR="009D0883" w:rsidRDefault="009D0883" w:rsidP="009D0883">
      <w:r>
        <w:t>(see "Whether multiple MOs can be counted as one frequency layer" in exception request in RP-201340).</w:t>
      </w:r>
    </w:p>
    <w:p w:rsidR="009D0883" w:rsidRDefault="009D0883" w:rsidP="009D0883">
      <w:r>
        <w:t>However due to UE complexity concerns, RAN4 in Aug.20 agreed to allow only one MO per frequency layer and</w:t>
      </w:r>
    </w:p>
    <w:p w:rsidR="009D0883" w:rsidRDefault="009D0883" w:rsidP="009D0883">
      <w:r>
        <w:t>came up with a new proposal to increase the number of configurable  CSI-RS resources per MO from 96 to 192</w:t>
      </w:r>
    </w:p>
    <w:p w:rsidR="009D0883" w:rsidRDefault="009D0883" w:rsidP="009D0883">
      <w:r>
        <w:t>for the case when CSI-RS is configured with associated SSB (LS R4-2012291 to RAN1/RAN2).</w:t>
      </w:r>
    </w:p>
    <w:p w:rsidR="009D0883" w:rsidRDefault="009D0883" w:rsidP="009D0883">
      <w:r>
        <w:t>As the RAN1/RAN2 spec impact is considered to be minor (probably 38.214, 38.306, 38.331), it was accepted to declare WI NR_CSIRS_L3meas-Core as 100% complete at RAN #89e without extra exception sheet and to bring corresponding CRs to RAN #89e as corrections under maintenance.</w:t>
      </w:r>
    </w:p>
    <w:p w:rsidR="009D0883" w:rsidRDefault="009D0883" w:rsidP="009D0883">
      <w:r>
        <w:t>conclusion: Core part WI completed (with the understanding that the LS issue of R4-2012291 will still be solved in Q4/20 as explained in the note above)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RP-201975</w:t>
      </w:r>
      <w:r>
        <w:rPr>
          <w:rFonts w:ascii="Arial" w:hAnsi="Arial" w:cs="Arial"/>
          <w:b/>
          <w:color w:val="0000FF"/>
          <w:sz w:val="24"/>
        </w:rPr>
        <w:tab/>
      </w:r>
      <w:r>
        <w:rPr>
          <w:rFonts w:ascii="Arial" w:hAnsi="Arial" w:cs="Arial"/>
          <w:b/>
          <w:sz w:val="24"/>
        </w:rPr>
        <w:t>Revised WID: RRM requirement for CSI-RS based L3 measurement in NR</w:t>
      </w:r>
    </w:p>
    <w:p w:rsidR="009D0883" w:rsidRDefault="009D0883" w:rsidP="009D0883">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RP-201345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RP-201926</w:t>
      </w:r>
      <w:r>
        <w:rPr>
          <w:rFonts w:ascii="Arial" w:hAnsi="Arial" w:cs="Arial"/>
          <w:b/>
          <w:color w:val="0000FF"/>
          <w:sz w:val="24"/>
        </w:rPr>
        <w:tab/>
      </w:r>
      <w:r>
        <w:rPr>
          <w:rFonts w:ascii="Arial" w:hAnsi="Arial" w:cs="Arial"/>
          <w:b/>
          <w:sz w:val="24"/>
        </w:rPr>
        <w:t>RAN2 CRs to RRM requirement for CSI-RS based L3 measurement in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Acc. to latest WID RP-201345 this WI impacts TS 38.306 and TS 38.331 but not TS 38.300 for which RP-201926 brings CRs here =&gt; WID revision needed before RP-201926 can be approved</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RP-201498</w:t>
      </w:r>
      <w:r>
        <w:rPr>
          <w:rFonts w:ascii="Arial" w:hAnsi="Arial" w:cs="Arial"/>
          <w:b/>
          <w:color w:val="0000FF"/>
          <w:sz w:val="24"/>
        </w:rPr>
        <w:tab/>
      </w:r>
      <w:r>
        <w:rPr>
          <w:rFonts w:ascii="Arial" w:hAnsi="Arial" w:cs="Arial"/>
          <w:b/>
          <w:sz w:val="24"/>
        </w:rPr>
        <w:t>RAN4 CRs for RRM requirement for CSI-RS based L3 measurement in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RP-201942</w:t>
      </w:r>
      <w:r>
        <w:rPr>
          <w:rFonts w:ascii="Arial" w:hAnsi="Arial" w:cs="Arial"/>
          <w:b/>
          <w:color w:val="0000FF"/>
          <w:sz w:val="24"/>
        </w:rPr>
        <w:tab/>
      </w:r>
      <w:r>
        <w:rPr>
          <w:rFonts w:ascii="Arial" w:hAnsi="Arial" w:cs="Arial"/>
          <w:b/>
          <w:sz w:val="24"/>
        </w:rPr>
        <w:t>WI summary on RRM requirement for CSI-RS Based L3 measurement</w:t>
      </w:r>
    </w:p>
    <w:p w:rsidR="009D0883" w:rsidRDefault="009D0883" w:rsidP="009D0883">
      <w:pPr>
        <w:rPr>
          <w:i/>
        </w:rPr>
      </w:pPr>
      <w:r>
        <w:rPr>
          <w:i/>
        </w:rPr>
        <w:tab/>
      </w:r>
      <w:r>
        <w:rPr>
          <w:i/>
        </w:rPr>
        <w:tab/>
      </w:r>
      <w:r>
        <w:rPr>
          <w:i/>
        </w:rPr>
        <w:tab/>
      </w:r>
      <w:r>
        <w:rPr>
          <w:i/>
        </w:rPr>
        <w:tab/>
      </w:r>
      <w:r>
        <w:rPr>
          <w:i/>
        </w:rPr>
        <w:tab/>
        <w:t>Type: WI summary</w:t>
      </w:r>
      <w:r>
        <w:rPr>
          <w:i/>
        </w:rPr>
        <w:tab/>
      </w:r>
      <w:r>
        <w:rPr>
          <w:i/>
        </w:rPr>
        <w:tab/>
        <w:t>For: -</w:t>
      </w:r>
      <w:r>
        <w:rPr>
          <w:i/>
        </w:rPr>
        <w:br/>
      </w:r>
      <w:r>
        <w:rPr>
          <w:i/>
        </w:rPr>
        <w:tab/>
      </w:r>
      <w:r>
        <w:rPr>
          <w:i/>
        </w:rPr>
        <w:tab/>
      </w:r>
      <w:r>
        <w:rPr>
          <w:i/>
        </w:rPr>
        <w:tab/>
      </w:r>
      <w:r>
        <w:rPr>
          <w:i/>
        </w:rPr>
        <w:tab/>
      </w:r>
      <w:r>
        <w:rPr>
          <w:i/>
        </w:rPr>
        <w:tab/>
        <w:t>Source: CATT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17" w:name="_Toc53521807"/>
      <w:bookmarkStart w:id="118" w:name="_Toc54810469"/>
      <w:r>
        <w:t>9.2.16</w:t>
      </w:r>
      <w:r>
        <w:tab/>
        <w:t>Perf. part: NR perf. requirement enh. [RAN4 WI: NR_perf_enh-Perf]</w:t>
      </w:r>
      <w:bookmarkEnd w:id="117"/>
      <w:bookmarkEnd w:id="118"/>
    </w:p>
    <w:p w:rsidR="009D0883" w:rsidRDefault="009D0883" w:rsidP="009D0883">
      <w:pPr>
        <w:rPr>
          <w:rFonts w:ascii="Arial" w:hAnsi="Arial" w:cs="Arial"/>
          <w:b/>
          <w:sz w:val="24"/>
        </w:rPr>
      </w:pPr>
      <w:r>
        <w:rPr>
          <w:rFonts w:ascii="Arial" w:hAnsi="Arial" w:cs="Arial"/>
          <w:b/>
          <w:color w:val="0000FF"/>
          <w:sz w:val="24"/>
        </w:rPr>
        <w:t>RP-201587</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85%, Dec.20; note: This WI has no Core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RP-201499</w:t>
      </w:r>
      <w:r>
        <w:rPr>
          <w:rFonts w:ascii="Arial" w:hAnsi="Arial" w:cs="Arial"/>
          <w:b/>
          <w:color w:val="0000FF"/>
          <w:sz w:val="24"/>
        </w:rPr>
        <w:tab/>
      </w:r>
      <w:r>
        <w:rPr>
          <w:rFonts w:ascii="Arial" w:hAnsi="Arial" w:cs="Arial"/>
          <w:b/>
          <w:sz w:val="24"/>
        </w:rPr>
        <w:t>RAN4 CRs for Perf. part: NR performance requirement enhancement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19" w:name="_Toc53521808"/>
      <w:bookmarkStart w:id="120" w:name="_Toc54810470"/>
      <w:r>
        <w:t>9.2.17</w:t>
      </w:r>
      <w:r>
        <w:tab/>
        <w:t>NR RRM enhancement [RAN4 WI: NR_RRM_enh]</w:t>
      </w:r>
      <w:bookmarkEnd w:id="119"/>
      <w:bookmarkEnd w:id="120"/>
    </w:p>
    <w:p w:rsidR="009D0883" w:rsidRDefault="009D0883" w:rsidP="009D0883">
      <w:r>
        <w:t>REL-16 exception: RP-201341</w:t>
      </w:r>
    </w:p>
    <w:p w:rsidR="009D0883" w:rsidRDefault="009D0883" w:rsidP="009D0883">
      <w:pPr>
        <w:rPr>
          <w:rFonts w:ascii="Arial" w:hAnsi="Arial" w:cs="Arial"/>
          <w:b/>
          <w:sz w:val="24"/>
        </w:rPr>
      </w:pPr>
      <w:r>
        <w:rPr>
          <w:rFonts w:ascii="Arial" w:hAnsi="Arial" w:cs="Arial"/>
          <w:b/>
          <w:color w:val="0000FF"/>
          <w:sz w:val="24"/>
        </w:rPr>
        <w:t>RP-201882</w:t>
      </w:r>
      <w:r>
        <w:rPr>
          <w:rFonts w:ascii="Arial" w:hAnsi="Arial" w:cs="Arial"/>
          <w:b/>
          <w:color w:val="0000FF"/>
          <w:sz w:val="24"/>
        </w:rPr>
        <w:tab/>
      </w:r>
      <w:r>
        <w:rPr>
          <w:rFonts w:ascii="Arial" w:hAnsi="Arial" w:cs="Arial"/>
          <w:b/>
          <w:sz w:val="24"/>
        </w:rPr>
        <w:t>Status report for WI: NR RRM enhancement; rapporteur: Intel Corporation, ZTE Corporation, Apple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 xml:space="preserve">Core. 100% , Sep 20; </w:t>
      </w:r>
    </w:p>
    <w:p w:rsidR="009D0883" w:rsidRDefault="009D0883" w:rsidP="009D0883">
      <w:r>
        <w:t>Perf. 5%, Mar 21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RP-201500</w:t>
      </w:r>
      <w:r>
        <w:rPr>
          <w:rFonts w:ascii="Arial" w:hAnsi="Arial" w:cs="Arial"/>
          <w:b/>
          <w:color w:val="0000FF"/>
          <w:sz w:val="24"/>
        </w:rPr>
        <w:tab/>
      </w:r>
      <w:r>
        <w:rPr>
          <w:rFonts w:ascii="Arial" w:hAnsi="Arial" w:cs="Arial"/>
          <w:b/>
          <w:sz w:val="24"/>
        </w:rPr>
        <w:t>RAN4 CRs for NR RRM enhancement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RP-201883</w:t>
      </w:r>
      <w:r>
        <w:rPr>
          <w:rFonts w:ascii="Arial" w:hAnsi="Arial" w:cs="Arial"/>
          <w:b/>
          <w:color w:val="0000FF"/>
          <w:sz w:val="24"/>
        </w:rPr>
        <w:tab/>
      </w:r>
      <w:r>
        <w:rPr>
          <w:rFonts w:ascii="Arial" w:hAnsi="Arial" w:cs="Arial"/>
          <w:b/>
          <w:sz w:val="24"/>
        </w:rPr>
        <w:t>Revised WID: NR RRM enhancement</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RP-201112; summary of changes: clean up of WI 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RP-201884</w:t>
      </w:r>
      <w:r>
        <w:rPr>
          <w:rFonts w:ascii="Arial" w:hAnsi="Arial" w:cs="Arial"/>
          <w:b/>
          <w:color w:val="0000FF"/>
          <w:sz w:val="24"/>
        </w:rPr>
        <w:tab/>
      </w:r>
      <w:r>
        <w:rPr>
          <w:rFonts w:ascii="Arial" w:hAnsi="Arial" w:cs="Arial"/>
          <w:b/>
          <w:sz w:val="24"/>
        </w:rPr>
        <w:t>WI summary: NR RRM enhancement in R16</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21" w:name="_Toc53521809"/>
      <w:bookmarkStart w:id="122" w:name="_Toc54810471"/>
      <w:r>
        <w:t>9.2.18</w:t>
      </w:r>
      <w:r>
        <w:tab/>
        <w:t>Perf. part: OTA BS testing TR [RAN4 WI: OTA_BS_testing-Perf]</w:t>
      </w:r>
      <w:bookmarkEnd w:id="121"/>
      <w:bookmarkEnd w:id="122"/>
    </w:p>
    <w:p w:rsidR="009D0883" w:rsidRDefault="009D0883" w:rsidP="009D0883">
      <w:pPr>
        <w:rPr>
          <w:rFonts w:ascii="Arial" w:hAnsi="Arial" w:cs="Arial"/>
          <w:b/>
          <w:sz w:val="24"/>
        </w:rPr>
      </w:pPr>
      <w:r>
        <w:rPr>
          <w:rFonts w:ascii="Arial" w:hAnsi="Arial" w:cs="Arial"/>
          <w:b/>
          <w:color w:val="0000FF"/>
          <w:sz w:val="24"/>
        </w:rPr>
        <w:t>RP-201719</w:t>
      </w:r>
      <w:r>
        <w:rPr>
          <w:rFonts w:ascii="Arial" w:hAnsi="Arial" w:cs="Arial"/>
          <w:b/>
          <w:color w:val="0000FF"/>
          <w:sz w:val="24"/>
        </w:rPr>
        <w:tab/>
      </w:r>
      <w:r>
        <w:rPr>
          <w:rFonts w:ascii="Arial" w:hAnsi="Arial" w:cs="Arial"/>
          <w:b/>
          <w:sz w:val="24"/>
        </w:rPr>
        <w:t>Status report for WI: Perf. part: Over the air (OTA) base station (BS) testing TR;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RP-201501</w:t>
      </w:r>
      <w:r>
        <w:rPr>
          <w:rFonts w:ascii="Arial" w:hAnsi="Arial" w:cs="Arial"/>
          <w:b/>
          <w:color w:val="0000FF"/>
          <w:sz w:val="24"/>
        </w:rPr>
        <w:tab/>
      </w:r>
      <w:r>
        <w:rPr>
          <w:rFonts w:ascii="Arial" w:hAnsi="Arial" w:cs="Arial"/>
          <w:b/>
          <w:sz w:val="24"/>
        </w:rPr>
        <w:t>RAN4 CRs for Perf. part: Over the air (OTA) base station (BS) testing TR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23" w:name="_Toc53521810"/>
      <w:bookmarkStart w:id="124" w:name="_Toc54810472"/>
      <w:r>
        <w:t>9.3</w:t>
      </w:r>
      <w:r>
        <w:tab/>
        <w:t>Open REL-16 NR or NR+LTE WIs (spectrum related)</w:t>
      </w:r>
      <w:bookmarkEnd w:id="123"/>
      <w:bookmarkEnd w:id="124"/>
    </w:p>
    <w:p w:rsidR="009D0883" w:rsidRDefault="009D0883" w:rsidP="009D0883">
      <w:pPr>
        <w:pStyle w:val="Heading4"/>
      </w:pPr>
      <w:bookmarkStart w:id="125" w:name="_Toc53521811"/>
      <w:bookmarkStart w:id="126" w:name="_Toc54810473"/>
      <w:r>
        <w:t>9.3.1</w:t>
      </w:r>
      <w:r>
        <w:tab/>
        <w:t>Core part: LTE/NR spectrum sharing in band 48/n48 frequency range [RAN4 WI: NR_n48_LTE_48_coex-Core]</w:t>
      </w:r>
      <w:bookmarkEnd w:id="125"/>
      <w:bookmarkEnd w:id="126"/>
    </w:p>
    <w:p w:rsidR="009D0883" w:rsidRDefault="009D0883" w:rsidP="009D0883">
      <w:r>
        <w:t>REL-16 exception: RP-201325</w:t>
      </w:r>
    </w:p>
    <w:p w:rsidR="009D0883" w:rsidRDefault="009D0883" w:rsidP="009D0883">
      <w:pPr>
        <w:rPr>
          <w:rFonts w:ascii="Arial" w:hAnsi="Arial" w:cs="Arial"/>
          <w:b/>
          <w:sz w:val="24"/>
        </w:rPr>
      </w:pPr>
      <w:r>
        <w:rPr>
          <w:rFonts w:ascii="Arial" w:hAnsi="Arial" w:cs="Arial"/>
          <w:b/>
          <w:color w:val="0000FF"/>
          <w:sz w:val="24"/>
        </w:rPr>
        <w:t>RP-201855</w:t>
      </w:r>
      <w:r>
        <w:rPr>
          <w:rFonts w:ascii="Arial" w:hAnsi="Arial" w:cs="Arial"/>
          <w:b/>
          <w:color w:val="0000FF"/>
          <w:sz w:val="24"/>
        </w:rPr>
        <w:tab/>
      </w:r>
      <w:r>
        <w:rPr>
          <w:rFonts w:ascii="Arial" w:hAnsi="Arial" w:cs="Arial"/>
          <w:b/>
          <w:sz w:val="24"/>
        </w:rPr>
        <w:t>Status report for LTE/NR spectrum sharing in band 48/n48 frequency range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second REL-16 exception?</w:t>
      </w:r>
    </w:p>
    <w:p w:rsidR="009D0883" w:rsidRDefault="009D0883" w:rsidP="009D0883">
      <w:r>
        <w:t>conclusion: Core: 95%, Dec.20 with 2nd exception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RP-201502</w:t>
      </w:r>
      <w:r>
        <w:rPr>
          <w:rFonts w:ascii="Arial" w:hAnsi="Arial" w:cs="Arial"/>
          <w:b/>
          <w:color w:val="0000FF"/>
          <w:sz w:val="24"/>
        </w:rPr>
        <w:tab/>
      </w:r>
      <w:r>
        <w:rPr>
          <w:rFonts w:ascii="Arial" w:hAnsi="Arial" w:cs="Arial"/>
          <w:b/>
          <w:sz w:val="24"/>
        </w:rPr>
        <w:t>RAN4 CRs for Core part: LTE/NR spectrum sharing in band 48/n48 frequency range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RP-201856</w:t>
      </w:r>
      <w:r>
        <w:rPr>
          <w:rFonts w:ascii="Arial" w:hAnsi="Arial" w:cs="Arial"/>
          <w:b/>
          <w:color w:val="0000FF"/>
          <w:sz w:val="24"/>
        </w:rPr>
        <w:tab/>
      </w:r>
      <w:r>
        <w:rPr>
          <w:rFonts w:ascii="Arial" w:hAnsi="Arial" w:cs="Arial"/>
          <w:b/>
          <w:sz w:val="24"/>
        </w:rPr>
        <w:t>Motivation for extending LTE/NR spectrum sharing in band 48/n48 frequency range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Comcast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RP-201857</w:t>
      </w:r>
      <w:r>
        <w:rPr>
          <w:rFonts w:ascii="Arial" w:hAnsi="Arial" w:cs="Arial"/>
          <w:b/>
          <w:color w:val="0000FF"/>
          <w:sz w:val="24"/>
        </w:rPr>
        <w:tab/>
      </w:r>
      <w:r>
        <w:rPr>
          <w:rFonts w:ascii="Arial" w:hAnsi="Arial" w:cs="Arial"/>
          <w:b/>
          <w:sz w:val="24"/>
        </w:rPr>
        <w:t>Exception sheet for LTE/NR spectrum sharing in band 48/n48 frequency range</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 Comcast</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Qualcomm: We agree that exception sheet is needed but further details are needed such as what signaling is needed (gNB-&gt;UE or UE-&gt;gNB) and also MPR/A-MPR might need to be revisited.</w:t>
      </w:r>
    </w:p>
    <w:p w:rsidR="009D0883" w:rsidRDefault="009D0883" w:rsidP="009D0883">
      <w:r>
        <w:t>handled in email discussion [89E][47][flag]RP-201857 [Exception sheet for LTE/NR spectrum sharing in band 48/n48 frequency range]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RP-202071</w:t>
      </w:r>
      <w:r>
        <w:rPr>
          <w:rFonts w:ascii="Arial" w:hAnsi="Arial" w:cs="Arial"/>
          <w:b/>
          <w:color w:val="0000FF"/>
          <w:sz w:val="24"/>
        </w:rPr>
        <w:tab/>
      </w:r>
      <w:r>
        <w:rPr>
          <w:rFonts w:ascii="Arial" w:hAnsi="Arial" w:cs="Arial"/>
          <w:b/>
          <w:sz w:val="24"/>
        </w:rPr>
        <w:t>WI exception sheet for REL-16 WI LTE/NR spectrum sharing in band 48/n48 frequency range</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 Comcast</w:t>
      </w:r>
    </w:p>
    <w:p w:rsidR="009D0883" w:rsidRDefault="009D0883" w:rsidP="009D0883">
      <w:pPr>
        <w:rPr>
          <w:color w:val="808080"/>
        </w:rPr>
      </w:pPr>
      <w:r>
        <w:rPr>
          <w:color w:val="808080"/>
        </w:rPr>
        <w:t>(Replaces RP-201857)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RP-201858</w:t>
      </w:r>
      <w:r>
        <w:rPr>
          <w:rFonts w:ascii="Arial" w:hAnsi="Arial" w:cs="Arial"/>
          <w:b/>
          <w:color w:val="0000FF"/>
          <w:sz w:val="24"/>
        </w:rPr>
        <w:tab/>
      </w:r>
      <w:r>
        <w:rPr>
          <w:rFonts w:ascii="Arial" w:hAnsi="Arial" w:cs="Arial"/>
          <w:b/>
          <w:sz w:val="24"/>
        </w:rPr>
        <w:t>Revised WID for LTE/NR spectrum sharing in band 48/n48 frequency range</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Comcast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27" w:name="_Toc53521812"/>
      <w:bookmarkStart w:id="128" w:name="_Toc54810474"/>
      <w:r>
        <w:t>9.3.2</w:t>
      </w:r>
      <w:r>
        <w:tab/>
        <w:t>Core part: 29 dBm UE Power Class for LTE band 41 and NR Band n41 [RAN4 WI: LTE_NR_B41_Bn41_PC29dBm-Core]</w:t>
      </w:r>
      <w:bookmarkEnd w:id="127"/>
      <w:bookmarkEnd w:id="128"/>
    </w:p>
    <w:p w:rsidR="009D0883" w:rsidRDefault="009D0883" w:rsidP="009D0883">
      <w:r>
        <w:t>REL-16 exception: RP-201135</w:t>
      </w:r>
    </w:p>
    <w:p w:rsidR="009D0883" w:rsidRDefault="009D0883" w:rsidP="009D0883">
      <w:pPr>
        <w:rPr>
          <w:rFonts w:ascii="Arial" w:hAnsi="Arial" w:cs="Arial"/>
          <w:b/>
          <w:sz w:val="24"/>
        </w:rPr>
      </w:pPr>
      <w:r>
        <w:rPr>
          <w:rFonts w:ascii="Arial" w:hAnsi="Arial" w:cs="Arial"/>
          <w:b/>
          <w:color w:val="0000FF"/>
          <w:sz w:val="24"/>
        </w:rPr>
        <w:t>RP-201904</w:t>
      </w:r>
      <w:r>
        <w:rPr>
          <w:rFonts w:ascii="Arial" w:hAnsi="Arial" w:cs="Arial"/>
          <w:b/>
          <w:color w:val="0000FF"/>
          <w:sz w:val="24"/>
        </w:rPr>
        <w:tab/>
      </w:r>
      <w:r>
        <w:rPr>
          <w:rFonts w:ascii="Arial" w:hAnsi="Arial" w:cs="Arial"/>
          <w:b/>
          <w:sz w:val="24"/>
        </w:rPr>
        <w:t>Status Report for WI: 29 dBm UE Power Class for LTE band 41 and NR Band n41; Rapporteur: T-Mobile USA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RP-201503</w:t>
      </w:r>
      <w:r>
        <w:rPr>
          <w:rFonts w:ascii="Arial" w:hAnsi="Arial" w:cs="Arial"/>
          <w:b/>
          <w:color w:val="0000FF"/>
          <w:sz w:val="24"/>
        </w:rPr>
        <w:tab/>
      </w:r>
      <w:r>
        <w:rPr>
          <w:rFonts w:ascii="Arial" w:hAnsi="Arial" w:cs="Arial"/>
          <w:b/>
          <w:sz w:val="24"/>
        </w:rPr>
        <w:t>RAN4 CRs for Core part: 29 dBm UE Power Class for LTE band 41 and NR Band n41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RP-201905</w:t>
      </w:r>
      <w:r>
        <w:rPr>
          <w:rFonts w:ascii="Arial" w:hAnsi="Arial" w:cs="Arial"/>
          <w:b/>
          <w:color w:val="0000FF"/>
          <w:sz w:val="24"/>
        </w:rPr>
        <w:tab/>
      </w:r>
      <w:r>
        <w:rPr>
          <w:rFonts w:ascii="Arial" w:hAnsi="Arial" w:cs="Arial"/>
          <w:b/>
          <w:sz w:val="24"/>
        </w:rPr>
        <w:t>WI Summary for 29 dBm UE Power Class for LTE Band 41and NR Band n41</w:t>
      </w:r>
    </w:p>
    <w:p w:rsidR="009D0883" w:rsidRDefault="009D0883" w:rsidP="009D088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T-Mobile USA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29" w:name="_Toc53521813"/>
      <w:bookmarkStart w:id="130" w:name="_Toc54810475"/>
      <w:r>
        <w:t>9.3.3</w:t>
      </w:r>
      <w:r>
        <w:tab/>
        <w:t>Core part: High power UE (PC2) for EN-DC (1 LTE FDD band + 1 NR TDD band) [RAN4 WI: ENDC_UE_PC2_FDD_TDD-Core]</w:t>
      </w:r>
      <w:bookmarkEnd w:id="129"/>
      <w:bookmarkEnd w:id="130"/>
    </w:p>
    <w:p w:rsidR="009D0883" w:rsidRDefault="009D0883" w:rsidP="009D0883">
      <w:r>
        <w:t>REL-16 exception: RP-200995</w:t>
      </w:r>
    </w:p>
    <w:p w:rsidR="009D0883" w:rsidRDefault="009D0883" w:rsidP="009D0883">
      <w:pPr>
        <w:rPr>
          <w:rFonts w:ascii="Arial" w:hAnsi="Arial" w:cs="Arial"/>
          <w:b/>
          <w:sz w:val="24"/>
        </w:rPr>
      </w:pPr>
      <w:r>
        <w:rPr>
          <w:rFonts w:ascii="Arial" w:hAnsi="Arial" w:cs="Arial"/>
          <w:b/>
          <w:color w:val="0000FF"/>
          <w:sz w:val="24"/>
        </w:rPr>
        <w:t>RP-201577</w:t>
      </w:r>
      <w:r>
        <w:rPr>
          <w:rFonts w:ascii="Arial" w:hAnsi="Arial" w:cs="Arial"/>
          <w:b/>
          <w:color w:val="0000FF"/>
          <w:sz w:val="24"/>
        </w:rPr>
        <w:tab/>
      </w:r>
      <w:r>
        <w:rPr>
          <w:rFonts w:ascii="Arial" w:hAnsi="Arial" w:cs="Arial"/>
          <w:b/>
          <w:sz w:val="24"/>
        </w:rPr>
        <w:t>Status Report for WI Core part: High power UE (PC2) for EN-DC (1 LTE FDD band + 1 NR TDD band);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Core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RP-201504</w:t>
      </w:r>
      <w:r>
        <w:rPr>
          <w:rFonts w:ascii="Arial" w:hAnsi="Arial" w:cs="Arial"/>
          <w:b/>
          <w:color w:val="0000FF"/>
          <w:sz w:val="24"/>
        </w:rPr>
        <w:tab/>
      </w:r>
      <w:r>
        <w:rPr>
          <w:rFonts w:ascii="Arial" w:hAnsi="Arial" w:cs="Arial"/>
          <w:b/>
          <w:sz w:val="24"/>
        </w:rPr>
        <w:t>RAN4 CRs for Core part: High power UE (power class 2) for EN-DC (1 LTE FDD band + 1 NR TDD band)</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RP-201578</w:t>
      </w:r>
      <w:r>
        <w:rPr>
          <w:rFonts w:ascii="Arial" w:hAnsi="Arial" w:cs="Arial"/>
          <w:b/>
          <w:color w:val="0000FF"/>
          <w:sz w:val="24"/>
        </w:rPr>
        <w:tab/>
      </w:r>
      <w:r>
        <w:rPr>
          <w:rFonts w:ascii="Arial" w:hAnsi="Arial" w:cs="Arial"/>
          <w:b/>
          <w:sz w:val="24"/>
        </w:rPr>
        <w:t>Revised WID on High power UE (power class 2) for EN-DC (1 LTE FDD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RP-193244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RP-201749</w:t>
      </w:r>
      <w:r>
        <w:rPr>
          <w:rFonts w:ascii="Arial" w:hAnsi="Arial" w:cs="Arial"/>
          <w:b/>
          <w:color w:val="0000FF"/>
          <w:sz w:val="24"/>
        </w:rPr>
        <w:tab/>
      </w:r>
      <w:r>
        <w:rPr>
          <w:rFonts w:ascii="Arial" w:hAnsi="Arial" w:cs="Arial"/>
          <w:b/>
          <w:sz w:val="24"/>
        </w:rPr>
        <w:t>CR to TS 38.101-3 PC2 ENDC 3+n41</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v16.4.0</w:t>
      </w:r>
      <w:r>
        <w:rPr>
          <w:i/>
        </w:rPr>
        <w:tab/>
        <w:t xml:space="preserve">  CR-0334  rev 3 Cat: B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company CR; revision of R4-2011924 (38.101-3 REL-16 CR0334 rev 2) which was only endorsed in RAN4#96e in Aug.20 because WID ENDC_UE_PC2_FDD_TDD-Core (latest: RP-193244) needs to be revised first to include the 3+n41 combination;</w:t>
      </w:r>
    </w:p>
    <w:p w:rsidR="009D0883" w:rsidRDefault="009D0883" w:rsidP="009D0883">
      <w:r>
        <w:t>Note: RP-201749 replaces no CR of any of the RAN4 CRpacks of RAN #89e (due to a misunderstanding this RAN4 endorsed CR was provided as company CR instead of being included in a CRpack) and the contents of RP-201749 is the same as the one from R4-2011924.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31" w:name="_Toc53521814"/>
      <w:bookmarkStart w:id="132" w:name="_Toc54810476"/>
      <w:r>
        <w:t>9.4</w:t>
      </w:r>
      <w:r>
        <w:tab/>
        <w:t>Closed REL-16 NR or NR+LTE SIs</w:t>
      </w:r>
      <w:bookmarkEnd w:id="131"/>
      <w:bookmarkEnd w:id="132"/>
    </w:p>
    <w:p w:rsidR="009D0883" w:rsidRDefault="009D0883" w:rsidP="009D0883">
      <w:pPr>
        <w:rPr>
          <w:rFonts w:ascii="Arial" w:hAnsi="Arial" w:cs="Arial"/>
          <w:b/>
          <w:sz w:val="24"/>
        </w:rPr>
      </w:pPr>
      <w:r>
        <w:rPr>
          <w:rFonts w:ascii="Arial" w:hAnsi="Arial" w:cs="Arial"/>
          <w:b/>
          <w:color w:val="0000FF"/>
          <w:sz w:val="24"/>
        </w:rPr>
        <w:t>RP-201505</w:t>
      </w:r>
      <w:r>
        <w:rPr>
          <w:rFonts w:ascii="Arial" w:hAnsi="Arial" w:cs="Arial"/>
          <w:b/>
          <w:color w:val="0000FF"/>
          <w:sz w:val="24"/>
        </w:rPr>
        <w:tab/>
      </w:r>
      <w:r>
        <w:rPr>
          <w:rFonts w:ascii="Arial" w:hAnsi="Arial" w:cs="Arial"/>
          <w:b/>
          <w:sz w:val="24"/>
        </w:rPr>
        <w:t>RAN4 CRs for Closed REL-16 NR or NR+LTE SIs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33" w:name="_Toc53521815"/>
      <w:bookmarkStart w:id="134" w:name="_Toc54810477"/>
      <w:r>
        <w:t>9.5</w:t>
      </w:r>
      <w:r>
        <w:tab/>
        <w:t>Closed REL-16 NR or NR+LTE WIs</w:t>
      </w:r>
      <w:bookmarkEnd w:id="133"/>
      <w:bookmarkEnd w:id="134"/>
    </w:p>
    <w:p w:rsidR="009D0883" w:rsidRDefault="009D0883" w:rsidP="009D0883">
      <w:pPr>
        <w:rPr>
          <w:rFonts w:ascii="Arial" w:hAnsi="Arial" w:cs="Arial"/>
          <w:b/>
          <w:sz w:val="24"/>
        </w:rPr>
      </w:pPr>
      <w:r>
        <w:rPr>
          <w:rFonts w:ascii="Arial" w:hAnsi="Arial" w:cs="Arial"/>
          <w:b/>
          <w:color w:val="0000FF"/>
          <w:sz w:val="24"/>
        </w:rPr>
        <w:t>RP-201804</w:t>
      </w:r>
      <w:r>
        <w:rPr>
          <w:rFonts w:ascii="Arial" w:hAnsi="Arial" w:cs="Arial"/>
          <w:b/>
          <w:color w:val="0000FF"/>
          <w:sz w:val="24"/>
        </w:rPr>
        <w:tab/>
      </w:r>
      <w:r>
        <w:rPr>
          <w:rFonts w:ascii="Arial" w:hAnsi="Arial" w:cs="Arial"/>
          <w:b/>
          <w:sz w:val="24"/>
        </w:rPr>
        <w:t>Corrections on two-step RACH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RP-201807</w:t>
      </w:r>
      <w:r>
        <w:rPr>
          <w:rFonts w:ascii="Arial" w:hAnsi="Arial" w:cs="Arial"/>
          <w:b/>
          <w:color w:val="0000FF"/>
          <w:sz w:val="24"/>
        </w:rPr>
        <w:tab/>
      </w:r>
      <w:r>
        <w:rPr>
          <w:rFonts w:ascii="Arial" w:hAnsi="Arial" w:cs="Arial"/>
          <w:b/>
          <w:sz w:val="24"/>
        </w:rPr>
        <w:t>Corrections on NR V2X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RP-201808</w:t>
      </w:r>
      <w:r>
        <w:rPr>
          <w:rFonts w:ascii="Arial" w:hAnsi="Arial" w:cs="Arial"/>
          <w:b/>
          <w:color w:val="0000FF"/>
          <w:sz w:val="24"/>
        </w:rPr>
        <w:tab/>
      </w:r>
      <w:r>
        <w:rPr>
          <w:rFonts w:ascii="Arial" w:hAnsi="Arial" w:cs="Arial"/>
          <w:b/>
          <w:sz w:val="24"/>
        </w:rPr>
        <w:t>Corrections for URLLC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RP-201810</w:t>
      </w:r>
      <w:r>
        <w:rPr>
          <w:rFonts w:ascii="Arial" w:hAnsi="Arial" w:cs="Arial"/>
          <w:b/>
          <w:color w:val="0000FF"/>
          <w:sz w:val="24"/>
        </w:rPr>
        <w:tab/>
      </w:r>
      <w:r>
        <w:rPr>
          <w:rFonts w:ascii="Arial" w:hAnsi="Arial" w:cs="Arial"/>
          <w:b/>
          <w:sz w:val="24"/>
        </w:rPr>
        <w:t>Corrections for power saving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RP-201812</w:t>
      </w:r>
      <w:r>
        <w:rPr>
          <w:rFonts w:ascii="Arial" w:hAnsi="Arial" w:cs="Arial"/>
          <w:b/>
          <w:color w:val="0000FF"/>
          <w:sz w:val="24"/>
        </w:rPr>
        <w:tab/>
      </w:r>
      <w:r>
        <w:rPr>
          <w:rFonts w:ascii="Arial" w:hAnsi="Arial" w:cs="Arial"/>
          <w:b/>
          <w:sz w:val="24"/>
        </w:rPr>
        <w:t>Corrections on Mobility Enhancements - outcomes of RAN1#102-e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RP-201824</w:t>
      </w:r>
      <w:r>
        <w:rPr>
          <w:rFonts w:ascii="Arial" w:hAnsi="Arial" w:cs="Arial"/>
          <w:b/>
          <w:color w:val="0000FF"/>
          <w:sz w:val="24"/>
        </w:rPr>
        <w:tab/>
      </w:r>
      <w:r>
        <w:rPr>
          <w:rFonts w:ascii="Arial" w:hAnsi="Arial" w:cs="Arial"/>
          <w:b/>
          <w:sz w:val="24"/>
        </w:rPr>
        <w:t>Correction of SS-RSARP definition</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RP-201927</w:t>
      </w:r>
      <w:r>
        <w:rPr>
          <w:rFonts w:ascii="Arial" w:hAnsi="Arial" w:cs="Arial"/>
          <w:b/>
          <w:color w:val="0000FF"/>
          <w:sz w:val="24"/>
        </w:rPr>
        <w:tab/>
      </w:r>
      <w:r>
        <w:rPr>
          <w:rFonts w:ascii="Arial" w:hAnsi="Arial" w:cs="Arial"/>
          <w:b/>
          <w:sz w:val="24"/>
        </w:rPr>
        <w:t>RAN2 CRs to Closed REL-16 NR or NR+LTE WIs, set 1</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RP-201928</w:t>
      </w:r>
      <w:r>
        <w:rPr>
          <w:rFonts w:ascii="Arial" w:hAnsi="Arial" w:cs="Arial"/>
          <w:b/>
          <w:color w:val="0000FF"/>
          <w:sz w:val="24"/>
        </w:rPr>
        <w:tab/>
      </w:r>
      <w:r>
        <w:rPr>
          <w:rFonts w:ascii="Arial" w:hAnsi="Arial" w:cs="Arial"/>
          <w:b/>
          <w:sz w:val="24"/>
        </w:rPr>
        <w:t>RAN2 CRs to Closed REL-16 NR or NR+LTE WIs,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RP-201929</w:t>
      </w:r>
      <w:r>
        <w:rPr>
          <w:rFonts w:ascii="Arial" w:hAnsi="Arial" w:cs="Arial"/>
          <w:b/>
          <w:color w:val="0000FF"/>
          <w:sz w:val="24"/>
        </w:rPr>
        <w:tab/>
      </w:r>
      <w:r>
        <w:rPr>
          <w:rFonts w:ascii="Arial" w:hAnsi="Arial" w:cs="Arial"/>
          <w:b/>
          <w:sz w:val="24"/>
        </w:rPr>
        <w:t>RAN2 CRs to Closed REL-16 NR or NR+LTE WIs,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RP-201930</w:t>
      </w:r>
      <w:r>
        <w:rPr>
          <w:rFonts w:ascii="Arial" w:hAnsi="Arial" w:cs="Arial"/>
          <w:b/>
          <w:color w:val="0000FF"/>
          <w:sz w:val="24"/>
        </w:rPr>
        <w:tab/>
      </w:r>
      <w:r>
        <w:rPr>
          <w:rFonts w:ascii="Arial" w:hAnsi="Arial" w:cs="Arial"/>
          <w:b/>
          <w:sz w:val="24"/>
        </w:rPr>
        <w:t>RAN2 CRs to Closed REL-16 NR or NR+LTE WIs, set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RP-201931</w:t>
      </w:r>
      <w:r>
        <w:rPr>
          <w:rFonts w:ascii="Arial" w:hAnsi="Arial" w:cs="Arial"/>
          <w:b/>
          <w:color w:val="0000FF"/>
          <w:sz w:val="24"/>
        </w:rPr>
        <w:tab/>
      </w:r>
      <w:r>
        <w:rPr>
          <w:rFonts w:ascii="Arial" w:hAnsi="Arial" w:cs="Arial"/>
          <w:b/>
          <w:sz w:val="24"/>
        </w:rPr>
        <w:t>RAN2 CRs to Closed REL-16 NR or NR+LTE WIs, set 5</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11 CRs of this CRpack RP-201931 are for WI NR_pos-Core and they are therefore resubmitted in CRpack RP-201989</w:t>
      </w:r>
    </w:p>
    <w:p w:rsidR="009D0883" w:rsidRDefault="009D0883" w:rsidP="009D0883">
      <w:r>
        <w:t>conclusion: all CRs of CRpack RP-201931 are approved except:</w:t>
      </w:r>
    </w:p>
    <w:p w:rsidR="009D0883" w:rsidRDefault="009D0883" w:rsidP="009D0883">
      <w:r>
        <w:t>- R2-2008260, R2-2007630, R2-2008493, R2-2008494, R2-2008495, R2-2008658, R2-2008688, R2-2008258, R2-2007076, R2-2008273, R2-2008647 which are all reissued in CRpack RP-201989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RP-201554</w:t>
      </w:r>
      <w:r>
        <w:rPr>
          <w:rFonts w:ascii="Arial" w:hAnsi="Arial" w:cs="Arial"/>
          <w:b/>
          <w:color w:val="0000FF"/>
          <w:sz w:val="24"/>
        </w:rPr>
        <w:tab/>
      </w:r>
      <w:r>
        <w:rPr>
          <w:rFonts w:ascii="Arial" w:hAnsi="Arial" w:cs="Arial"/>
          <w:b/>
          <w:sz w:val="24"/>
        </w:rPr>
        <w:t>RAN3 CRs for Closed REL-16 NR or NR+LTE WIs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RP-201948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RP-201948</w:t>
      </w:r>
      <w:r>
        <w:rPr>
          <w:rFonts w:ascii="Arial" w:hAnsi="Arial" w:cs="Arial"/>
          <w:b/>
          <w:color w:val="0000FF"/>
          <w:sz w:val="24"/>
        </w:rPr>
        <w:tab/>
      </w:r>
      <w:r>
        <w:rPr>
          <w:rFonts w:ascii="Arial" w:hAnsi="Arial" w:cs="Arial"/>
          <w:b/>
          <w:sz w:val="24"/>
        </w:rPr>
        <w:t>RAN3 CRs for Closed REL-16 NR or NR+LTE WIs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RP-201556</w:t>
      </w:r>
      <w:r>
        <w:rPr>
          <w:rFonts w:ascii="Arial" w:hAnsi="Arial" w:cs="Arial"/>
          <w:b/>
          <w:color w:val="0000FF"/>
          <w:sz w:val="24"/>
        </w:rPr>
        <w:tab/>
      </w:r>
      <w:r>
        <w:rPr>
          <w:rFonts w:ascii="Arial" w:hAnsi="Arial" w:cs="Arial"/>
          <w:b/>
          <w:sz w:val="24"/>
        </w:rPr>
        <w:t>RAN3 CRs for Closed REL-16 NR or NR+LTE WIs - Set 2</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RP-201949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RP-201949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RP-201949</w:t>
      </w:r>
      <w:r>
        <w:rPr>
          <w:rFonts w:ascii="Arial" w:hAnsi="Arial" w:cs="Arial"/>
          <w:b/>
          <w:color w:val="0000FF"/>
          <w:sz w:val="24"/>
        </w:rPr>
        <w:tab/>
      </w:r>
      <w:r>
        <w:rPr>
          <w:rFonts w:ascii="Arial" w:hAnsi="Arial" w:cs="Arial"/>
          <w:b/>
          <w:sz w:val="24"/>
        </w:rPr>
        <w:t>RAN3 CRs for Closed REL-16 NR or NR+LTE WIs -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 R3-205801 is written for TS 38.473 but uses a CR number of TS 38.423, therefore R3-205801 cannot be approved</w:t>
      </w:r>
    </w:p>
    <w:p w:rsidR="009D0883" w:rsidRDefault="009D0883" w:rsidP="009D0883">
      <w:r>
        <w:t>conclusion: All CRs of RP-201949 are approved except:</w:t>
      </w:r>
    </w:p>
    <w:p w:rsidR="009D0883" w:rsidRDefault="009D0883" w:rsidP="009D0883">
      <w:r>
        <w:t>- R3-205801 which is withdrawn (wrong CR number)</w:t>
      </w:r>
    </w:p>
    <w:p w:rsidR="009D0883" w:rsidRDefault="009D0883" w:rsidP="009D0883">
      <w:r>
        <w:t xml:space="preserve">   instead we will consider company CR RP-201982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RP-201982</w:t>
      </w:r>
      <w:r>
        <w:rPr>
          <w:rFonts w:ascii="Arial" w:hAnsi="Arial" w:cs="Arial"/>
          <w:b/>
          <w:color w:val="0000FF"/>
          <w:sz w:val="24"/>
        </w:rPr>
        <w:tab/>
      </w:r>
      <w:r>
        <w:rPr>
          <w:rFonts w:ascii="Arial" w:hAnsi="Arial" w:cs="Arial"/>
          <w:b/>
          <w:sz w:val="24"/>
        </w:rPr>
        <w:t>CR for TS38.473 on Unsuccessful Operation and Abnormal Conditions of MLB</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v16.2.0</w:t>
      </w:r>
      <w:r>
        <w:rPr>
          <w:i/>
        </w:rPr>
        <w:tab/>
        <w:t xml:space="preserve">  CR-0671  Cat: F (Rel-16)</w:t>
      </w:r>
      <w:r>
        <w:rPr>
          <w:i/>
        </w:rPr>
        <w:br/>
      </w:r>
      <w:r>
        <w:rPr>
          <w:i/>
        </w:rPr>
        <w:br/>
      </w:r>
      <w:r>
        <w:rPr>
          <w:i/>
        </w:rPr>
        <w:tab/>
      </w:r>
      <w:r>
        <w:rPr>
          <w:i/>
        </w:rPr>
        <w:tab/>
      </w:r>
      <w:r>
        <w:rPr>
          <w:i/>
        </w:rPr>
        <w:tab/>
      </w:r>
      <w:r>
        <w:rPr>
          <w:i/>
        </w:rPr>
        <w:tab/>
      </w:r>
      <w:r>
        <w:rPr>
          <w:i/>
        </w:rPr>
        <w:tab/>
        <w:t>Source: ZTE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R3-205801 of RP-201949 which uses a wrong CR number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RP-201506</w:t>
      </w:r>
      <w:r>
        <w:rPr>
          <w:rFonts w:ascii="Arial" w:hAnsi="Arial" w:cs="Arial"/>
          <w:b/>
          <w:color w:val="0000FF"/>
          <w:sz w:val="24"/>
        </w:rPr>
        <w:tab/>
      </w:r>
      <w:r>
        <w:rPr>
          <w:rFonts w:ascii="Arial" w:hAnsi="Arial" w:cs="Arial"/>
          <w:b/>
          <w:sz w:val="24"/>
        </w:rPr>
        <w:t>RAN4 CRs for Closed REL-16 NR or NR+LTE Wis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Note: R4-2011921, R4-2010702 were by mistake packed into RP-201512, they should have been packed here in this CRpack instead.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RP-201869</w:t>
      </w:r>
      <w:r>
        <w:rPr>
          <w:rFonts w:ascii="Arial" w:hAnsi="Arial" w:cs="Arial"/>
          <w:b/>
          <w:color w:val="0000FF"/>
          <w:sz w:val="24"/>
        </w:rPr>
        <w:tab/>
      </w:r>
      <w:r>
        <w:rPr>
          <w:rFonts w:ascii="Arial" w:hAnsi="Arial" w:cs="Arial"/>
          <w:b/>
          <w:sz w:val="24"/>
        </w:rPr>
        <w:t>Issue on Rel-16 DAPS with CA and mTRP</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[89E][37][DAPS_CA_mTRP]</w:t>
      </w:r>
    </w:p>
    <w:p w:rsidR="009D0883" w:rsidRDefault="009D0883" w:rsidP="009D0883">
      <w:r>
        <w:lastRenderedPageBreak/>
        <w:t>Proposal 1: UE is not expected to operate in both mTRP and DAPS at the same time.</w:t>
      </w:r>
    </w:p>
    <w:p w:rsidR="009D0883" w:rsidRDefault="009D0883" w:rsidP="009D0883">
      <w:r>
        <w:t>Proposal 2: RAN tasks RAN1/RAN2 to specify a mechanism that does not rely on explicit RRC de-configuration of CA or mTRP for a UE when configuring DAPS HO for the UE.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RP-202020</w:t>
      </w:r>
      <w:r>
        <w:rPr>
          <w:rFonts w:ascii="Arial" w:hAnsi="Arial" w:cs="Arial"/>
          <w:b/>
          <w:color w:val="0000FF"/>
          <w:sz w:val="24"/>
        </w:rPr>
        <w:tab/>
      </w:r>
      <w:r>
        <w:rPr>
          <w:rFonts w:ascii="Arial" w:hAnsi="Arial" w:cs="Arial"/>
          <w:b/>
          <w:sz w:val="24"/>
        </w:rPr>
        <w:t>Moderator's summary for email discussion [89E][37][DAPS_CA_mTRP]</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1869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proposals 1 &amp; 2 were updated in email discussion [89E][37][DAPS_CA_mTRP] to</w:t>
      </w:r>
    </w:p>
    <w:p w:rsidR="009D0883" w:rsidRDefault="009D0883" w:rsidP="009D0883">
      <w:r>
        <w:t xml:space="preserve">Proposal 1 (final2): UE is not required to support simultaneous operation of multi-DCI/single-DCI mTRP and DAPS in Rel-16. No UE capability is defined for this in Rel-16. </w:t>
      </w:r>
    </w:p>
    <w:p w:rsidR="009D0883" w:rsidRDefault="009D0883" w:rsidP="009D0883">
      <w:r>
        <w:t>Proposal 2 (final): Task RAN2 to decide on solution(s) to avoid that a Rel-16 UE operates simultaneously with multi-DCI/single-DCI mTRP and DAPS. RAN2 should strive to conclude in 2020/Q4.</w:t>
      </w:r>
    </w:p>
    <w:p w:rsidR="009D0883" w:rsidRDefault="009D0883" w:rsidP="009D0883">
      <w:r>
        <w:t>and these proposals are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RP-201963</w:t>
      </w:r>
      <w:r>
        <w:rPr>
          <w:rFonts w:ascii="Arial" w:hAnsi="Arial" w:cs="Arial"/>
          <w:b/>
          <w:color w:val="0000FF"/>
          <w:sz w:val="24"/>
        </w:rPr>
        <w:tab/>
      </w:r>
      <w:r>
        <w:rPr>
          <w:rFonts w:ascii="Arial" w:hAnsi="Arial" w:cs="Arial"/>
          <w:b/>
          <w:sz w:val="24"/>
        </w:rPr>
        <w:t>RAN2 CRs to Closed REL-16 NR or NR+LTE WIs, set 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includes CRs on closed REL-16 WI NR_IIOT-Core that got by accident included in RP-201924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35" w:name="_Toc53521816"/>
      <w:bookmarkStart w:id="136" w:name="_Toc54810478"/>
      <w:r>
        <w:t>9.6</w:t>
      </w:r>
      <w:r>
        <w:tab/>
        <w:t>Small Technical Enhancements and Improvements for REL-16 [TEI16]</w:t>
      </w:r>
      <w:bookmarkEnd w:id="135"/>
      <w:bookmarkEnd w:id="136"/>
    </w:p>
    <w:p w:rsidR="009D0883" w:rsidRDefault="009D0883" w:rsidP="009D0883">
      <w:pPr>
        <w:rPr>
          <w:rFonts w:ascii="Arial" w:hAnsi="Arial" w:cs="Arial"/>
          <w:b/>
          <w:sz w:val="24"/>
        </w:rPr>
      </w:pPr>
      <w:r>
        <w:rPr>
          <w:rFonts w:ascii="Arial" w:hAnsi="Arial" w:cs="Arial"/>
          <w:b/>
          <w:color w:val="0000FF"/>
          <w:sz w:val="24"/>
        </w:rPr>
        <w:t>RP-201814</w:t>
      </w:r>
      <w:r>
        <w:rPr>
          <w:rFonts w:ascii="Arial" w:hAnsi="Arial" w:cs="Arial"/>
          <w:b/>
          <w:color w:val="0000FF"/>
          <w:sz w:val="24"/>
        </w:rPr>
        <w:tab/>
      </w:r>
      <w:r>
        <w:rPr>
          <w:rFonts w:ascii="Arial" w:hAnsi="Arial" w:cs="Arial"/>
          <w:b/>
          <w:sz w:val="24"/>
        </w:rPr>
        <w:t>Miscellaneous corrections to Rel-16 specs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RP-201932</w:t>
      </w:r>
      <w:r>
        <w:rPr>
          <w:rFonts w:ascii="Arial" w:hAnsi="Arial" w:cs="Arial"/>
          <w:b/>
          <w:color w:val="0000FF"/>
          <w:sz w:val="24"/>
        </w:rPr>
        <w:tab/>
      </w:r>
      <w:r>
        <w:rPr>
          <w:rFonts w:ascii="Arial" w:hAnsi="Arial" w:cs="Arial"/>
          <w:b/>
          <w:sz w:val="24"/>
        </w:rPr>
        <w:t>RAN2 CRs to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company CR in RP-201986 to replace R2-2008689 of CRpack RP-201932</w:t>
      </w:r>
    </w:p>
    <w:p w:rsidR="009D0883" w:rsidRDefault="009D0883" w:rsidP="009D0883">
      <w:r>
        <w:t>conclusion:</w:t>
      </w:r>
    </w:p>
    <w:p w:rsidR="009D0883" w:rsidRDefault="009D0883" w:rsidP="009D0883">
      <w:r>
        <w:t>all CRs of RP-201932 are approved except</w:t>
      </w:r>
    </w:p>
    <w:p w:rsidR="009D0883" w:rsidRDefault="009D0883" w:rsidP="009D0883">
      <w:r>
        <w:lastRenderedPageBreak/>
        <w:t>- R2-2008689 is revised in RP-201932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RP-201986</w:t>
      </w:r>
      <w:r>
        <w:rPr>
          <w:rFonts w:ascii="Arial" w:hAnsi="Arial" w:cs="Arial"/>
          <w:b/>
          <w:color w:val="0000FF"/>
          <w:sz w:val="24"/>
        </w:rPr>
        <w:tab/>
      </w:r>
      <w:r>
        <w:rPr>
          <w:rFonts w:ascii="Arial" w:hAnsi="Arial" w:cs="Arial"/>
          <w:b/>
          <w:sz w:val="24"/>
        </w:rPr>
        <w:t>Release-16 UE capabilities based on RAN1, RAN4 feature lists and RAN2</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v16.1.0</w:t>
      </w:r>
      <w:r>
        <w:rPr>
          <w:i/>
        </w:rPr>
        <w:tab/>
        <w:t xml:space="preserve">  CR-1756  rev 4 Cat: B (Rel-16)</w:t>
      </w:r>
      <w:r>
        <w:rPr>
          <w:i/>
        </w:rPr>
        <w:br/>
      </w:r>
      <w:r>
        <w:rPr>
          <w:i/>
        </w:rPr>
        <w:br/>
      </w:r>
      <w:r>
        <w:rPr>
          <w:i/>
        </w:rPr>
        <w:tab/>
      </w:r>
      <w:r>
        <w:rPr>
          <w:i/>
        </w:rPr>
        <w:tab/>
      </w:r>
      <w:r>
        <w:rPr>
          <w:i/>
        </w:rPr>
        <w:tab/>
      </w:r>
      <w:r>
        <w:rPr>
          <w:i/>
        </w:rPr>
        <w:tab/>
      </w:r>
      <w:r>
        <w:rPr>
          <w:i/>
        </w:rPr>
        <w:tab/>
        <w:t>Source: Intel Corporation, NTT DOCOMO,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to replace R2-2008689 of CRpack RP-201932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RP-201557</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RP-201950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RP-201950</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RP-201507</w:t>
      </w:r>
      <w:r>
        <w:rPr>
          <w:rFonts w:ascii="Arial" w:hAnsi="Arial" w:cs="Arial"/>
          <w:b/>
          <w:color w:val="0000FF"/>
          <w:sz w:val="24"/>
        </w:rPr>
        <w:tab/>
      </w:r>
      <w:r>
        <w:rPr>
          <w:rFonts w:ascii="Arial" w:hAnsi="Arial" w:cs="Arial"/>
          <w:b/>
          <w:sz w:val="24"/>
        </w:rPr>
        <w:t>RAN4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RP-201798</w:t>
      </w:r>
      <w:r>
        <w:rPr>
          <w:rFonts w:ascii="Arial" w:hAnsi="Arial" w:cs="Arial"/>
          <w:b/>
          <w:color w:val="0000FF"/>
          <w:sz w:val="24"/>
        </w:rPr>
        <w:tab/>
      </w:r>
      <w:r>
        <w:rPr>
          <w:rFonts w:ascii="Arial" w:hAnsi="Arial" w:cs="Arial"/>
          <w:b/>
          <w:sz w:val="24"/>
        </w:rPr>
        <w:t>Draft LS to TSG SA on Relaxation of mini-WID requirement for Cat.B/C TEIs (to: SA; cc: -; contact: NEC)</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NEC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RAN#88e endorsed RP-200720, a draft CR to TR 21.900 on Relaxation of Relaxation of mini-WID requirement for Cat. B/C TEIs. This LSout intends to explain the background to TSG SA, with the CR as attachment, to show it was endorsed by TSG RAN. It is request</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email discussion [05 - RAN_TEI]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RP-202001</w:t>
      </w:r>
      <w:r>
        <w:rPr>
          <w:rFonts w:ascii="Arial" w:hAnsi="Arial" w:cs="Arial"/>
          <w:b/>
          <w:color w:val="0000FF"/>
          <w:sz w:val="24"/>
        </w:rPr>
        <w:tab/>
      </w:r>
      <w:r>
        <w:rPr>
          <w:rFonts w:ascii="Arial" w:hAnsi="Arial" w:cs="Arial"/>
          <w:b/>
          <w:sz w:val="24"/>
        </w:rPr>
        <w:t>LS on Relaxation of mini-WID requirement for Cat.B/C TEIs (to: SA; cc: -; contact: NEC)</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RP-201798)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sent to SA #89e on Thu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RP-202023</w:t>
      </w:r>
      <w:r>
        <w:rPr>
          <w:rFonts w:ascii="Arial" w:hAnsi="Arial" w:cs="Arial"/>
          <w:b/>
          <w:color w:val="0000FF"/>
          <w:sz w:val="24"/>
        </w:rPr>
        <w:tab/>
      </w:r>
      <w:r>
        <w:rPr>
          <w:rFonts w:ascii="Arial" w:hAnsi="Arial" w:cs="Arial"/>
          <w:b/>
          <w:sz w:val="24"/>
        </w:rPr>
        <w:t>Moderator's summary for email discussion [89E][05][RAN_TEI]</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1798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 1): Approve updated LS (accepting revision marks &amp; cleaned up); final version to be provided in RP-202001</w:t>
      </w:r>
    </w:p>
    <w:p w:rsidR="009D0883" w:rsidRDefault="009D0883" w:rsidP="009D0883">
      <w:r>
        <w:t>Proposal 2): RAN Chairman to allocate official RAN email discussion, to take place between RAN#89e and RAN#90(e), to identify pragmatic, workable ways to improve visibility/traceability of TEI work</w:t>
      </w:r>
    </w:p>
    <w:p w:rsidR="009D0883" w:rsidRDefault="009D0883" w:rsidP="009D0883">
      <w:r>
        <w:t>conclusion: Both proposals are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RP-202074</w:t>
      </w:r>
      <w:r>
        <w:rPr>
          <w:rFonts w:ascii="Arial" w:hAnsi="Arial" w:cs="Arial"/>
          <w:b/>
          <w:color w:val="0000FF"/>
          <w:sz w:val="24"/>
        </w:rPr>
        <w:tab/>
      </w:r>
      <w:r>
        <w:rPr>
          <w:rFonts w:ascii="Arial" w:hAnsi="Arial" w:cs="Arial"/>
          <w:b/>
          <w:sz w:val="24"/>
        </w:rPr>
        <w:t>Moderator's summary for email discussion [89E][05][RAN_TEI]</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rsidR="009D0883" w:rsidRDefault="009D0883" w:rsidP="009D0883">
      <w:pPr>
        <w:rPr>
          <w:color w:val="808080"/>
        </w:rPr>
      </w:pPr>
      <w:r>
        <w:rPr>
          <w:color w:val="808080"/>
        </w:rPr>
        <w:t>(Replaces RP-202023)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proposals:</w:t>
      </w:r>
    </w:p>
    <w:p w:rsidR="009D0883" w:rsidRDefault="009D0883" w:rsidP="009D0883">
      <w:r>
        <w:t>(1) Review of RP-201798</w:t>
      </w:r>
    </w:p>
    <w:p w:rsidR="009D0883" w:rsidRDefault="009D0883" w:rsidP="009D0883">
      <w:r>
        <w:t>Proposal 1): Approve updated LS (accepting revision marks &amp; cleaned up); final version to be provided in RP-202001</w:t>
      </w:r>
    </w:p>
    <w:p w:rsidR="009D0883" w:rsidRDefault="009D0883" w:rsidP="009D0883">
      <w:r>
        <w:t>(2) Formal RAN mailing list discussion between RAN#89e and RAN#90(e)</w:t>
      </w:r>
    </w:p>
    <w:p w:rsidR="009D0883" w:rsidRDefault="009D0883" w:rsidP="009D0883">
      <w:r>
        <w:t>Proposal 2): RAN Chairman to allocate official RAN email discussion, to take place between RAN#89e and RAN#90(e), to identify pragmatic, workable ways to improve visibility/traceability of TEI work</w:t>
      </w:r>
    </w:p>
    <w:p w:rsidR="009D0883" w:rsidRDefault="009D0883" w:rsidP="009D0883">
      <w:r>
        <w:t>conclusion: both proposals are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RP-201746</w:t>
      </w:r>
      <w:r>
        <w:rPr>
          <w:rFonts w:ascii="Arial" w:hAnsi="Arial" w:cs="Arial"/>
          <w:b/>
          <w:color w:val="0000FF"/>
          <w:sz w:val="24"/>
        </w:rPr>
        <w:tab/>
      </w:r>
      <w:r>
        <w:rPr>
          <w:rFonts w:ascii="Arial" w:hAnsi="Arial" w:cs="Arial"/>
          <w:b/>
          <w:sz w:val="24"/>
        </w:rPr>
        <w:t>On DC location reporting for intra-band UL CA</w:t>
      </w:r>
    </w:p>
    <w:p w:rsidR="009D0883" w:rsidRDefault="009D0883" w:rsidP="009D088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[89E][08][DC_location reporting_UL-CA]</w:t>
      </w:r>
    </w:p>
    <w:p w:rsidR="009D0883" w:rsidRDefault="009D0883" w:rsidP="009D0883">
      <w:r>
        <w:t xml:space="preserve">Proposal 1: The mechanism of Additional DC location reporting for intra-band UL CA should be fulfilled in Rel-16. </w:t>
      </w:r>
    </w:p>
    <w:p w:rsidR="009D0883" w:rsidRDefault="009D0883" w:rsidP="009D0883">
      <w:r>
        <w:t>Proposal 2: Adopt solution 2 for intra-band UL CA DC location reporting in Rel-16, target RAN2 to complete in #112-e meeting.</w:t>
      </w:r>
    </w:p>
    <w:p w:rsidR="009D0883" w:rsidRDefault="009D0883" w:rsidP="009D0883">
      <w:r>
        <w:t>Proposal 3: DC location reporting enhancement can be further discuss in Rel-17.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RP-202018</w:t>
      </w:r>
      <w:r>
        <w:rPr>
          <w:rFonts w:ascii="Arial" w:hAnsi="Arial" w:cs="Arial"/>
          <w:b/>
          <w:color w:val="0000FF"/>
          <w:sz w:val="24"/>
        </w:rPr>
        <w:tab/>
      </w:r>
      <w:r>
        <w:rPr>
          <w:rFonts w:ascii="Arial" w:hAnsi="Arial" w:cs="Arial"/>
          <w:b/>
          <w:sz w:val="24"/>
        </w:rPr>
        <w:t>Moderator's summary for email discussion [89E][08][DC_location reporting_UL-CA]</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1746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 a mechanism of DC location reporting for intra-band UL CA should be specified in Rel-16</w:t>
      </w:r>
    </w:p>
    <w:p w:rsidR="009D0883" w:rsidRDefault="009D0883" w:rsidP="009D0883">
      <w:r>
        <w:t>•</w:t>
      </w:r>
      <w:r>
        <w:tab/>
        <w:t xml:space="preserve">RAN2 is tasked to provide at least one RAN2-based signalling solution for at least 2 UL CCs of intra-band UL CA in FR1 to RAN#90, considering forward compatibility to other combinations (more than 2 UL CCs and/or FR2) </w:t>
      </w:r>
    </w:p>
    <w:p w:rsidR="009D0883" w:rsidRDefault="009D0883" w:rsidP="009D0883">
      <w:r>
        <w:t>•</w:t>
      </w:r>
      <w:r>
        <w:tab/>
        <w:t>Other solutions are not precluded and can be discussed in RAN1, RAN2 and RAN4. Selection between solutions can be discussed at RAN#90 or later (if possible).</w:t>
      </w:r>
    </w:p>
    <w:p w:rsidR="009D0883" w:rsidRDefault="009D0883" w:rsidP="009D0883">
      <w:r>
        <w:t>conclusion: proposal is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RP-201750</w:t>
      </w:r>
      <w:r>
        <w:rPr>
          <w:rFonts w:ascii="Arial" w:hAnsi="Arial" w:cs="Arial"/>
          <w:b/>
          <w:color w:val="0000FF"/>
          <w:sz w:val="24"/>
        </w:rPr>
        <w:tab/>
      </w:r>
      <w:r>
        <w:rPr>
          <w:rFonts w:ascii="Arial" w:hAnsi="Arial" w:cs="Arial"/>
          <w:b/>
          <w:sz w:val="24"/>
        </w:rPr>
        <w:t>Introduce NR SUL bands n80, n84, n95 to UL-MIMO configuration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CR-0487  Cat: B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bands n80 and n84 were introduced in REL-15 WI NR_newRAT-Core and n95 was introduced in REL-16 WI NR_SUL_band_2010_2025MHz-Core; RP-201750 was not submitted to RAN4 (originally it was planned to do the same change for bands n97 and band n98 of REL-17 WIs NR_SUL_band_1880_1920MHz and NR_SUL_band_2300_2400MHz; however as these bands are not yet completely introduced no CR was submitted overlooking that for n80/n84/n95 the change should be made already)</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[89E][13][SUL_MIMO]</w:t>
      </w:r>
    </w:p>
    <w:p w:rsidR="009D0883" w:rsidRDefault="009D0883" w:rsidP="009D0883">
      <w:r>
        <w:t>UL-MIMO with SUL will be handled in new REL-17 FR1 RF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RP-201751</w:t>
      </w:r>
      <w:r>
        <w:rPr>
          <w:rFonts w:ascii="Arial" w:hAnsi="Arial" w:cs="Arial"/>
          <w:b/>
          <w:color w:val="0000FF"/>
          <w:sz w:val="24"/>
        </w:rPr>
        <w:tab/>
      </w:r>
      <w:r>
        <w:rPr>
          <w:rFonts w:ascii="Arial" w:hAnsi="Arial" w:cs="Arial"/>
          <w:b/>
          <w:sz w:val="24"/>
        </w:rPr>
        <w:t>Remove the maximum number of MIMO layers configuration restrictions for SUL</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v16.1.0</w:t>
      </w:r>
      <w:r>
        <w:rPr>
          <w:i/>
        </w:rPr>
        <w:tab/>
        <w:t xml:space="preserve">  CR-2012  Cat: F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RP-201750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[89E][13][SUL_MIMO]</w:t>
      </w:r>
    </w:p>
    <w:p w:rsidR="009D0883" w:rsidRDefault="009D0883" w:rsidP="009D0883">
      <w:r>
        <w:t>UL-MIMO with SUL will be handled in new REL-17 FR1 RF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RP-201752</w:t>
      </w:r>
      <w:r>
        <w:rPr>
          <w:rFonts w:ascii="Arial" w:hAnsi="Arial" w:cs="Arial"/>
          <w:b/>
          <w:color w:val="0000FF"/>
          <w:sz w:val="24"/>
        </w:rPr>
        <w:tab/>
      </w:r>
      <w:r>
        <w:rPr>
          <w:rFonts w:ascii="Arial" w:hAnsi="Arial" w:cs="Arial"/>
          <w:b/>
          <w:sz w:val="24"/>
        </w:rPr>
        <w:t>Remove the maximum number of MIMO layers restrictions for SUL</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v16.1.0</w:t>
      </w:r>
      <w:r>
        <w:rPr>
          <w:i/>
        </w:rPr>
        <w:tab/>
        <w:t xml:space="preserve">  CR-0410  Cat: F (Rel-16)</w:t>
      </w:r>
      <w:r>
        <w:rPr>
          <w:i/>
        </w:rPr>
        <w:br/>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RP-201750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[89E][13][SUL_MIMO]</w:t>
      </w:r>
    </w:p>
    <w:p w:rsidR="009D0883" w:rsidRDefault="009D0883" w:rsidP="009D0883">
      <w:r>
        <w:t>UL-MIMO with SUL will be handled in new REL-17 FR1 RF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pStyle w:val="Heading3"/>
      </w:pPr>
      <w:bookmarkStart w:id="137" w:name="_Toc53521817"/>
      <w:bookmarkStart w:id="138" w:name="_Toc54810479"/>
      <w:r>
        <w:t>9.7</w:t>
      </w:r>
      <w:r>
        <w:tab/>
        <w:t>Open REL-17 NR or NR+LTE SIs</w:t>
      </w:r>
      <w:bookmarkEnd w:id="137"/>
      <w:bookmarkEnd w:id="138"/>
    </w:p>
    <w:p w:rsidR="009D0883" w:rsidRDefault="009D0883" w:rsidP="009D0883">
      <w:pPr>
        <w:pStyle w:val="Heading4"/>
      </w:pPr>
      <w:bookmarkStart w:id="139" w:name="_Toc53521818"/>
      <w:bookmarkStart w:id="140" w:name="_Toc54810480"/>
      <w:r>
        <w:t>9.7.1</w:t>
      </w:r>
      <w:r>
        <w:tab/>
        <w:t>Feasibility Study on 6 GHz for LTE and NR in Licensed and Unlicensed Operations [RAN SI: FS_6GHz_LTE_NR]</w:t>
      </w:r>
      <w:bookmarkEnd w:id="139"/>
      <w:bookmarkEnd w:id="140"/>
    </w:p>
    <w:p w:rsidR="009D0883" w:rsidRDefault="009D0883" w:rsidP="009D0883">
      <w:pPr>
        <w:rPr>
          <w:rFonts w:ascii="Arial" w:hAnsi="Arial" w:cs="Arial"/>
          <w:b/>
          <w:sz w:val="24"/>
        </w:rPr>
      </w:pPr>
      <w:r>
        <w:rPr>
          <w:rFonts w:ascii="Arial" w:hAnsi="Arial" w:cs="Arial"/>
          <w:b/>
          <w:color w:val="0000FF"/>
          <w:sz w:val="24"/>
        </w:rPr>
        <w:t>RP-201544</w:t>
      </w:r>
      <w:r>
        <w:rPr>
          <w:rFonts w:ascii="Arial" w:hAnsi="Arial" w:cs="Arial"/>
          <w:b/>
          <w:color w:val="0000FF"/>
          <w:sz w:val="24"/>
        </w:rPr>
        <w:tab/>
      </w:r>
      <w:r>
        <w:rPr>
          <w:rFonts w:ascii="Arial" w:hAnsi="Arial" w:cs="Arial"/>
          <w:b/>
          <w:sz w:val="24"/>
        </w:rPr>
        <w:t>Regulatory updates on 5.925-7.125 GHz frequency range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gives the latest information from on going activities on frequency range 5.925-7.125GHz within the regulatory organisations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RP-201859</w:t>
      </w:r>
      <w:r>
        <w:rPr>
          <w:rFonts w:ascii="Arial" w:hAnsi="Arial" w:cs="Arial"/>
          <w:b/>
          <w:color w:val="0000FF"/>
          <w:sz w:val="24"/>
        </w:rPr>
        <w:tab/>
      </w:r>
      <w:r>
        <w:rPr>
          <w:rFonts w:ascii="Arial" w:hAnsi="Arial" w:cs="Arial"/>
          <w:b/>
          <w:sz w:val="24"/>
        </w:rPr>
        <w:t>Regulatory update for the 6GHz frequency range</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w:t>
      </w:r>
    </w:p>
    <w:p w:rsidR="009D0883" w:rsidRDefault="009D0883" w:rsidP="009D0883">
      <w:r>
        <w:t>The draft EC mandate should not be mentioned in the TP since it has been superseded by the final EC mandate limited to the lower 6 GHz.</w:t>
      </w:r>
    </w:p>
    <w:p w:rsidR="009D0883" w:rsidRDefault="009D0883" w:rsidP="009D0883">
      <w:r>
        <w:lastRenderedPageBreak/>
        <w:t>This sentence should not be included on pages 4-5, as it is not an agreed position in CEPT but an interpretation of views expressed in CEPT: “Currently, no WAS/RLAN coexistence studies have been undertaken within CEPT for the 6425-7125MHz range, but it is generally accepted that the incumbents are similar for both the lower 6 GHz (5925-6425 MHz) and upper 6 GHz (6425-7125 MHz)”.</w:t>
      </w:r>
    </w:p>
    <w:p w:rsidR="009D0883" w:rsidRDefault="009D0883" w:rsidP="009D0883">
      <w:r>
        <w:t>SRDocs as such should not be assumed to indicate anything regarding the direction of regulation in Europe. CEPT may or may not take such requests into consideration. Corresponding revisions of the TP should be considered.</w:t>
      </w:r>
    </w:p>
    <w:p w:rsidR="009D0883" w:rsidRDefault="009D0883" w:rsidP="009D0883">
      <w:r>
        <w:t>Ericsson:</w:t>
      </w:r>
    </w:p>
    <w:p w:rsidR="009D0883" w:rsidRDefault="009D0883" w:rsidP="009D0883">
      <w:r>
        <w:t>There are some redundancies and unclear statements that would need to be fixed, e.g. 2 TRs are listed twice in the list of ETSI documents, the conclusions on Report 302 were already captured in existing text, …</w:t>
      </w:r>
    </w:p>
    <w:p w:rsidR="009D0883" w:rsidRDefault="009D0883" w:rsidP="009D0883">
      <w:r>
        <w:t>Some propositions are either not relevant or not fully accurate,  e.g. the reference to “a draft original EC mandate” in figure 4..1.1.1a-1 has no real added value here, the request for additional frequencies up to 6 725MHz mentioned with the ETSI SRDoc was opposed by some Administrations, the statement on services’ similarity in between lower 6 GHz and upper 6 GHz has not been concluded in any study, …</w:t>
      </w:r>
    </w:p>
    <w:p w:rsidR="009D0883" w:rsidRDefault="009D0883" w:rsidP="009D0883">
      <w:r>
        <w:t>Also, if the CEPT Report 75 could be mentioned, it might still be better to wait for its publication (most likely before next RAN meeting) to consider all concrete outcomes. Similarly, the ECC Decision 20(01) would have to be captured as well, once it’s active (end of 2020).</w:t>
      </w:r>
    </w:p>
    <w:p w:rsidR="009D0883" w:rsidRDefault="009D0883" w:rsidP="009D0883">
      <w:r>
        <w:t>handled in email discussion [89E][41][Flag] RP-101859 (Regulatory update for the 6GHz frequency range)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RP-202072</w:t>
      </w:r>
      <w:r>
        <w:rPr>
          <w:rFonts w:ascii="Arial" w:hAnsi="Arial" w:cs="Arial"/>
          <w:b/>
          <w:color w:val="0000FF"/>
          <w:sz w:val="24"/>
        </w:rPr>
        <w:tab/>
      </w:r>
      <w:r>
        <w:rPr>
          <w:rFonts w:ascii="Arial" w:hAnsi="Arial" w:cs="Arial"/>
          <w:b/>
          <w:sz w:val="24"/>
        </w:rPr>
        <w:t>Regulatory update for the 6GHz frequency range</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Apple Inc.</w:t>
      </w:r>
    </w:p>
    <w:p w:rsidR="009D0883" w:rsidRDefault="009D0883" w:rsidP="009D0883">
      <w:pPr>
        <w:rPr>
          <w:color w:val="808080"/>
        </w:rPr>
      </w:pPr>
      <w:r>
        <w:rPr>
          <w:color w:val="808080"/>
        </w:rPr>
        <w:t>(Replaces RP-201859)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RP-201943</w:t>
      </w:r>
      <w:r>
        <w:rPr>
          <w:rFonts w:ascii="Arial" w:hAnsi="Arial" w:cs="Arial"/>
          <w:b/>
          <w:color w:val="0000FF"/>
          <w:sz w:val="24"/>
        </w:rPr>
        <w:tab/>
      </w:r>
      <w:r>
        <w:rPr>
          <w:rFonts w:ascii="Arial" w:hAnsi="Arial" w:cs="Arial"/>
          <w:b/>
          <w:sz w:val="24"/>
        </w:rPr>
        <w:tab/>
        <w:t>TP to TR 37.890 capturing information from RCC LS</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LSin RP-201438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Apple: We need to discuss what exactly we can/should capture from the RCC LS. TR 37.890 aims at capturing regulatory related decisions, whereupon it is not entirely clear whether RCC position for WRC23 fits the 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RP-202027</w:t>
      </w:r>
      <w:r>
        <w:rPr>
          <w:rFonts w:ascii="Arial" w:hAnsi="Arial" w:cs="Arial"/>
          <w:b/>
          <w:color w:val="0000FF"/>
          <w:sz w:val="24"/>
        </w:rPr>
        <w:tab/>
      </w:r>
      <w:r>
        <w:rPr>
          <w:rFonts w:ascii="Arial" w:hAnsi="Arial" w:cs="Arial"/>
          <w:b/>
          <w:sz w:val="24"/>
        </w:rPr>
        <w:tab/>
        <w:t>TP to TR 37.890 capturing information from RCC LS</w:t>
      </w:r>
    </w:p>
    <w:p w:rsidR="009D0883" w:rsidRDefault="009D0883" w:rsidP="009D088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v0.8.0</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RP-201943)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RP-201944</w:t>
      </w:r>
      <w:r>
        <w:rPr>
          <w:rFonts w:ascii="Arial" w:hAnsi="Arial" w:cs="Arial"/>
          <w:b/>
          <w:color w:val="0000FF"/>
          <w:sz w:val="24"/>
        </w:rPr>
        <w:tab/>
      </w:r>
      <w:r>
        <w:rPr>
          <w:rFonts w:ascii="Arial" w:hAnsi="Arial" w:cs="Arial"/>
          <w:b/>
          <w:sz w:val="24"/>
        </w:rPr>
        <w:t>TR 37.890 v0.9.0 on Feasibility Study on 6 GHz for LTE and NR in Licensed and Unlicensed Operations</w:t>
      </w:r>
    </w:p>
    <w:p w:rsidR="009D0883" w:rsidRDefault="009D0883" w:rsidP="009D0883">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led TR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RP-201543</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led SI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70%, Dec.20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41" w:name="_Toc53521819"/>
      <w:bookmarkStart w:id="142" w:name="_Toc54810481"/>
      <w:r>
        <w:t>9.7.2</w:t>
      </w:r>
      <w:r>
        <w:tab/>
        <w:t>Study on supporting NR from 52.6 GHz to 71 GHz [RAN1 SI: FS_NR_52_to_71GHz]</w:t>
      </w:r>
      <w:bookmarkEnd w:id="141"/>
      <w:bookmarkEnd w:id="142"/>
    </w:p>
    <w:p w:rsidR="009D0883" w:rsidRDefault="009D0883" w:rsidP="009D0883">
      <w:pPr>
        <w:rPr>
          <w:rFonts w:ascii="Arial" w:hAnsi="Arial" w:cs="Arial"/>
          <w:b/>
          <w:sz w:val="24"/>
        </w:rPr>
      </w:pPr>
      <w:r>
        <w:rPr>
          <w:rFonts w:ascii="Arial" w:hAnsi="Arial" w:cs="Arial"/>
          <w:b/>
          <w:color w:val="0000FF"/>
          <w:sz w:val="24"/>
        </w:rPr>
        <w:t>RP-201837</w:t>
      </w:r>
      <w:r>
        <w:rPr>
          <w:rFonts w:ascii="Arial" w:hAnsi="Arial" w:cs="Arial"/>
          <w:b/>
          <w:color w:val="0000FF"/>
          <w:sz w:val="24"/>
        </w:rPr>
        <w:tab/>
      </w:r>
      <w:r>
        <w:rPr>
          <w:rFonts w:ascii="Arial" w:hAnsi="Arial" w:cs="Arial"/>
          <w:b/>
          <w:sz w:val="24"/>
        </w:rPr>
        <w:t>Status report of SI: Study on supporting NR from 52.6GHz to 71 GHz: Intel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 xml:space="preserve">RAN1-led SI; </w:t>
      </w:r>
    </w:p>
    <w:p w:rsidR="009D0883" w:rsidRDefault="009D0883" w:rsidP="009D0883">
      <w:r>
        <w:t>50% completn; ssggests to move completion date from 12/2020 to 03/2021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RP-201838</w:t>
      </w:r>
      <w:r>
        <w:rPr>
          <w:rFonts w:ascii="Arial" w:hAnsi="Arial" w:cs="Arial"/>
          <w:b/>
          <w:color w:val="0000FF"/>
          <w:sz w:val="24"/>
        </w:rPr>
        <w:tab/>
      </w:r>
      <w:r>
        <w:rPr>
          <w:rFonts w:ascii="Arial" w:hAnsi="Arial" w:cs="Arial"/>
          <w:b/>
          <w:sz w:val="24"/>
        </w:rPr>
        <w:t>Revised SID: Study on supporting NR from 52.6GHz to 71 GHz</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Update of RAN4 rapporteur and completion date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43" w:name="_Toc53521820"/>
      <w:bookmarkStart w:id="144" w:name="_Toc54810482"/>
      <w:r>
        <w:t>9.7.3</w:t>
      </w:r>
      <w:r>
        <w:tab/>
        <w:t>Study on NR positioning enhancements [RAN1 SI: FS_NR_pos_enh]</w:t>
      </w:r>
      <w:bookmarkEnd w:id="143"/>
      <w:bookmarkEnd w:id="144"/>
    </w:p>
    <w:p w:rsidR="009D0883" w:rsidRDefault="009D0883" w:rsidP="009D0883">
      <w:pPr>
        <w:rPr>
          <w:rFonts w:ascii="Arial" w:hAnsi="Arial" w:cs="Arial"/>
          <w:b/>
          <w:sz w:val="24"/>
        </w:rPr>
      </w:pPr>
      <w:r>
        <w:rPr>
          <w:rFonts w:ascii="Arial" w:hAnsi="Arial" w:cs="Arial"/>
          <w:b/>
          <w:color w:val="0000FF"/>
          <w:sz w:val="24"/>
        </w:rPr>
        <w:t>RP-201440</w:t>
      </w:r>
      <w:r>
        <w:rPr>
          <w:rFonts w:ascii="Arial" w:hAnsi="Arial" w:cs="Arial"/>
          <w:b/>
          <w:color w:val="0000FF"/>
          <w:sz w:val="24"/>
        </w:rPr>
        <w:tab/>
      </w:r>
      <w:r>
        <w:rPr>
          <w:rFonts w:ascii="Arial" w:hAnsi="Arial" w:cs="Arial"/>
          <w:b/>
          <w:sz w:val="24"/>
        </w:rPr>
        <w:t>LS on the error source for RAT-dependent positioning (R2-2008649; to: RAN1; cc: RAN; conclusion: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R2-2008649, to RAN1, cc RAN</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RP-201780</w:t>
      </w:r>
      <w:r>
        <w:rPr>
          <w:rFonts w:ascii="Arial" w:hAnsi="Arial" w:cs="Arial"/>
          <w:b/>
          <w:color w:val="0000FF"/>
          <w:sz w:val="24"/>
        </w:rPr>
        <w:tab/>
      </w:r>
      <w:r>
        <w:rPr>
          <w:rFonts w:ascii="Arial" w:hAnsi="Arial" w:cs="Arial"/>
          <w:b/>
          <w:sz w:val="24"/>
        </w:rPr>
        <w:t>Status Report for SI: Study on NR positioning enhancements;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SI: 50%, Target: Dec., 2020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RP-201960</w:t>
      </w:r>
      <w:r>
        <w:rPr>
          <w:rFonts w:ascii="Arial" w:hAnsi="Arial" w:cs="Arial"/>
          <w:b/>
          <w:color w:val="0000FF"/>
          <w:sz w:val="24"/>
        </w:rPr>
        <w:tab/>
      </w:r>
      <w:r>
        <w:rPr>
          <w:rFonts w:ascii="Arial" w:hAnsi="Arial" w:cs="Arial"/>
          <w:b/>
          <w:sz w:val="24"/>
        </w:rPr>
        <w:t>Discussion of the SI scope for Study on NR positioning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RAN2 approved LSout R2-2008649 after RAN submission deadline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[89E][25][R17_positioning_scope]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RP-201959</w:t>
      </w:r>
      <w:r>
        <w:rPr>
          <w:rFonts w:ascii="Arial" w:hAnsi="Arial" w:cs="Arial"/>
          <w:b/>
          <w:color w:val="0000FF"/>
          <w:sz w:val="24"/>
        </w:rPr>
        <w:tab/>
      </w:r>
      <w:r>
        <w:rPr>
          <w:rFonts w:ascii="Arial" w:hAnsi="Arial" w:cs="Arial"/>
          <w:b/>
          <w:sz w:val="24"/>
        </w:rPr>
        <w:t>Revised SID: Study on NR positioning enhancements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SID: RP-200928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[89E][25][R17_positioning_scope]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RP-202094</w:t>
      </w:r>
      <w:r>
        <w:rPr>
          <w:rFonts w:ascii="Arial" w:hAnsi="Arial" w:cs="Arial"/>
          <w:b/>
          <w:color w:val="0000FF"/>
          <w:sz w:val="24"/>
        </w:rPr>
        <w:tab/>
      </w:r>
      <w:r>
        <w:rPr>
          <w:rFonts w:ascii="Arial" w:hAnsi="Arial" w:cs="Arial"/>
          <w:b/>
          <w:sz w:val="24"/>
        </w:rPr>
        <w:t>Revised SID: Study on NR positioning enhancements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 Intel</w:t>
      </w:r>
    </w:p>
    <w:p w:rsidR="009D0883" w:rsidRDefault="009D0883" w:rsidP="009D0883">
      <w:pPr>
        <w:rPr>
          <w:color w:val="808080"/>
        </w:rPr>
      </w:pPr>
      <w:r>
        <w:rPr>
          <w:color w:val="808080"/>
        </w:rPr>
        <w:t>(Replaces RP-201959)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RP-202003</w:t>
      </w:r>
      <w:r>
        <w:rPr>
          <w:rFonts w:ascii="Arial" w:hAnsi="Arial" w:cs="Arial"/>
          <w:b/>
          <w:color w:val="0000FF"/>
          <w:sz w:val="24"/>
        </w:rPr>
        <w:tab/>
      </w:r>
      <w:r>
        <w:rPr>
          <w:rFonts w:ascii="Arial" w:hAnsi="Arial" w:cs="Arial"/>
          <w:b/>
          <w:sz w:val="24"/>
        </w:rPr>
        <w:t>Moderator's summary for email discussion [89E][25][R17_positioning_scope]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covering Tdocs 1960, 1959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RP-202080</w:t>
      </w:r>
      <w:r>
        <w:rPr>
          <w:rFonts w:ascii="Arial" w:hAnsi="Arial" w:cs="Arial"/>
          <w:b/>
          <w:color w:val="0000FF"/>
          <w:sz w:val="24"/>
        </w:rPr>
        <w:tab/>
      </w:r>
      <w:r>
        <w:rPr>
          <w:rFonts w:ascii="Arial" w:hAnsi="Arial" w:cs="Arial"/>
          <w:b/>
          <w:sz w:val="24"/>
        </w:rPr>
        <w:t>Moderator's summary for email discussion [89E][25][R17_positioning_scope]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9D0883" w:rsidRDefault="009D0883" w:rsidP="009D0883">
      <w:pPr>
        <w:rPr>
          <w:color w:val="808080"/>
        </w:rPr>
      </w:pPr>
      <w:r>
        <w:rPr>
          <w:color w:val="808080"/>
        </w:rPr>
        <w:t>(Replaces RP-202003)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45" w:name="_Toc53521821"/>
      <w:bookmarkStart w:id="146" w:name="_Toc54810483"/>
      <w:r>
        <w:t>9.7.4</w:t>
      </w:r>
      <w:r>
        <w:tab/>
        <w:t>Study on on NR coverage enhancements [RAN1 SI: FS_NR_cov_enh]</w:t>
      </w:r>
      <w:bookmarkEnd w:id="145"/>
      <w:bookmarkEnd w:id="146"/>
    </w:p>
    <w:p w:rsidR="009D0883" w:rsidRDefault="009D0883" w:rsidP="009D0883">
      <w:pPr>
        <w:rPr>
          <w:rFonts w:ascii="Arial" w:hAnsi="Arial" w:cs="Arial"/>
          <w:b/>
          <w:sz w:val="24"/>
        </w:rPr>
      </w:pPr>
      <w:r>
        <w:rPr>
          <w:rFonts w:ascii="Arial" w:hAnsi="Arial" w:cs="Arial"/>
          <w:b/>
          <w:color w:val="0000FF"/>
          <w:sz w:val="24"/>
        </w:rPr>
        <w:t>RP-201591</w:t>
      </w:r>
      <w:r>
        <w:rPr>
          <w:rFonts w:ascii="Arial" w:hAnsi="Arial" w:cs="Arial"/>
          <w:b/>
          <w:color w:val="0000FF"/>
          <w:sz w:val="24"/>
        </w:rPr>
        <w:tab/>
      </w:r>
      <w:r>
        <w:rPr>
          <w:rFonts w:ascii="Arial" w:hAnsi="Arial" w:cs="Arial"/>
          <w:b/>
          <w:sz w:val="24"/>
        </w:rPr>
        <w:t>Status report of SI: Study on NR coverage enhancements;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SI 50%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RP-201770</w:t>
      </w:r>
      <w:r>
        <w:rPr>
          <w:rFonts w:ascii="Arial" w:hAnsi="Arial" w:cs="Arial"/>
          <w:b/>
          <w:color w:val="0000FF"/>
          <w:sz w:val="24"/>
        </w:rPr>
        <w:tab/>
      </w:r>
      <w:r>
        <w:rPr>
          <w:rFonts w:ascii="Arial" w:hAnsi="Arial" w:cs="Arial"/>
          <w:b/>
          <w:sz w:val="24"/>
        </w:rPr>
        <w:t>Views on Rel-17 NR coverage enhancements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4"/>
      </w:pPr>
      <w:bookmarkStart w:id="147" w:name="_Toc53521822"/>
      <w:bookmarkStart w:id="148" w:name="_Toc54810484"/>
      <w:r>
        <w:t>9.7.5</w:t>
      </w:r>
      <w:r>
        <w:tab/>
        <w:t>Study on support of reduced capability NR devices [RAN1 SI: FS_NR_redcap]</w:t>
      </w:r>
      <w:bookmarkEnd w:id="147"/>
      <w:bookmarkEnd w:id="148"/>
    </w:p>
    <w:p w:rsidR="009D0883" w:rsidRDefault="009D0883" w:rsidP="009D0883">
      <w:pPr>
        <w:rPr>
          <w:rFonts w:ascii="Arial" w:hAnsi="Arial" w:cs="Arial"/>
          <w:b/>
          <w:sz w:val="24"/>
        </w:rPr>
      </w:pPr>
      <w:r>
        <w:rPr>
          <w:rFonts w:ascii="Arial" w:hAnsi="Arial" w:cs="Arial"/>
          <w:b/>
          <w:color w:val="0000FF"/>
          <w:sz w:val="24"/>
        </w:rPr>
        <w:t>RP-201676</w:t>
      </w:r>
      <w:r>
        <w:rPr>
          <w:rFonts w:ascii="Arial" w:hAnsi="Arial" w:cs="Arial"/>
          <w:b/>
          <w:color w:val="0000FF"/>
          <w:sz w:val="24"/>
        </w:rPr>
        <w:tab/>
      </w:r>
      <w:r>
        <w:rPr>
          <w:rFonts w:ascii="Arial" w:hAnsi="Arial" w:cs="Arial"/>
          <w:b/>
          <w:sz w:val="24"/>
        </w:rPr>
        <w:t>Status report for Study on support of reduced capability NR devices;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RP-201562</w:t>
      </w:r>
      <w:r>
        <w:rPr>
          <w:rFonts w:ascii="Arial" w:hAnsi="Arial" w:cs="Arial"/>
          <w:b/>
          <w:color w:val="0000FF"/>
          <w:sz w:val="24"/>
        </w:rPr>
        <w:tab/>
      </w:r>
      <w:r>
        <w:rPr>
          <w:rFonts w:ascii="Arial" w:hAnsi="Arial" w:cs="Arial"/>
          <w:b/>
          <w:sz w:val="24"/>
        </w:rPr>
        <w:t>Use Case and deployment scenarios for REDCAP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Use Case and deployment scenarios for REDCAP</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RP-201636</w:t>
      </w:r>
      <w:r>
        <w:rPr>
          <w:rFonts w:ascii="Arial" w:hAnsi="Arial" w:cs="Arial"/>
          <w:b/>
          <w:color w:val="0000FF"/>
          <w:sz w:val="24"/>
        </w:rPr>
        <w:tab/>
      </w:r>
      <w:r>
        <w:rPr>
          <w:rFonts w:ascii="Arial" w:hAnsi="Arial" w:cs="Arial"/>
          <w:b/>
          <w:sz w:val="24"/>
        </w:rPr>
        <w:t>Clarification on the understanding of peak data rate for wearable in Redcap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This contribution try to clarify the understanding of the peak data rate for wearables   to avoid the ambiguity understanding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[89E][24][R17_REDCAP_scope]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RP-201766</w:t>
      </w:r>
      <w:r>
        <w:rPr>
          <w:rFonts w:ascii="Arial" w:hAnsi="Arial" w:cs="Arial"/>
          <w:b/>
          <w:color w:val="0000FF"/>
          <w:sz w:val="24"/>
        </w:rPr>
        <w:tab/>
      </w:r>
      <w:r>
        <w:rPr>
          <w:rFonts w:ascii="Arial" w:hAnsi="Arial" w:cs="Arial"/>
          <w:b/>
          <w:sz w:val="24"/>
        </w:rPr>
        <w:t>Discussion of study on support of reduced capability NR devices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[89E][24][R17_REDCAP_scope]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RP-201677</w:t>
      </w:r>
      <w:r>
        <w:rPr>
          <w:rFonts w:ascii="Arial" w:hAnsi="Arial" w:cs="Arial"/>
          <w:b/>
          <w:color w:val="0000FF"/>
          <w:sz w:val="24"/>
        </w:rPr>
        <w:tab/>
      </w:r>
      <w:r>
        <w:rPr>
          <w:rFonts w:ascii="Arial" w:hAnsi="Arial" w:cs="Arial"/>
          <w:b/>
          <w:sz w:val="24"/>
        </w:rPr>
        <w:t>Revised SID on Study on support of reduced capability NR devices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Just adding more supporting companies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[89E][24][R17_REDCAP_scope]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RP-202075</w:t>
      </w:r>
      <w:r>
        <w:rPr>
          <w:rFonts w:ascii="Arial" w:hAnsi="Arial" w:cs="Arial"/>
          <w:b/>
          <w:color w:val="0000FF"/>
          <w:sz w:val="24"/>
        </w:rPr>
        <w:tab/>
      </w:r>
      <w:r>
        <w:rPr>
          <w:rFonts w:ascii="Arial" w:hAnsi="Arial" w:cs="Arial"/>
          <w:b/>
          <w:sz w:val="24"/>
        </w:rPr>
        <w:t>Moderator's summary for email discussion [89E][24][R17_REDCAP_scope]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1562, 1636, 1677, 1766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49" w:name="_Toc53521823"/>
      <w:bookmarkStart w:id="150" w:name="_Toc54810485"/>
      <w:r>
        <w:t>9.7.6</w:t>
      </w:r>
      <w:r>
        <w:tab/>
        <w:t>Study on XR (Extended Reality) evaluations for NR [RAN1 SI: FS_NR_XR_eval]</w:t>
      </w:r>
      <w:bookmarkEnd w:id="149"/>
      <w:bookmarkEnd w:id="150"/>
    </w:p>
    <w:p w:rsidR="009D0883" w:rsidRDefault="009D0883" w:rsidP="009D0883">
      <w:pPr>
        <w:rPr>
          <w:rFonts w:ascii="Arial" w:hAnsi="Arial" w:cs="Arial"/>
          <w:b/>
          <w:sz w:val="24"/>
        </w:rPr>
      </w:pPr>
      <w:r>
        <w:rPr>
          <w:rFonts w:ascii="Arial" w:hAnsi="Arial" w:cs="Arial"/>
          <w:b/>
          <w:color w:val="0000FF"/>
          <w:sz w:val="24"/>
        </w:rPr>
        <w:t>RP-201841</w:t>
      </w:r>
      <w:r>
        <w:rPr>
          <w:rFonts w:ascii="Arial" w:hAnsi="Arial" w:cs="Arial"/>
          <w:b/>
          <w:color w:val="0000FF"/>
          <w:sz w:val="24"/>
        </w:rPr>
        <w:tab/>
      </w:r>
      <w:r>
        <w:rPr>
          <w:rFonts w:ascii="Arial" w:hAnsi="Arial" w:cs="Arial"/>
          <w:b/>
          <w:sz w:val="24"/>
        </w:rPr>
        <w:t>Status report for SI Study on XR (Extended Reality) evaluations for NR;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51" w:name="_Toc53521824"/>
      <w:bookmarkStart w:id="152" w:name="_Toc54810486"/>
      <w:r>
        <w:t>9.7.7</w:t>
      </w:r>
      <w:r>
        <w:tab/>
        <w:t>Study on NR Sidelink relay [RAN2 SI: FS_NR_SL_relay]</w:t>
      </w:r>
      <w:bookmarkEnd w:id="151"/>
      <w:bookmarkEnd w:id="152"/>
    </w:p>
    <w:p w:rsidR="009D0883" w:rsidRDefault="009D0883" w:rsidP="009D0883">
      <w:pPr>
        <w:rPr>
          <w:rFonts w:ascii="Arial" w:hAnsi="Arial" w:cs="Arial"/>
          <w:b/>
          <w:sz w:val="24"/>
        </w:rPr>
      </w:pPr>
      <w:r>
        <w:rPr>
          <w:rFonts w:ascii="Arial" w:hAnsi="Arial" w:cs="Arial"/>
          <w:b/>
          <w:color w:val="0000FF"/>
          <w:sz w:val="24"/>
        </w:rPr>
        <w:t>RP-201473</w:t>
      </w:r>
      <w:r>
        <w:rPr>
          <w:rFonts w:ascii="Arial" w:hAnsi="Arial" w:cs="Arial"/>
          <w:b/>
          <w:color w:val="0000FF"/>
          <w:sz w:val="24"/>
        </w:rPr>
        <w:tab/>
      </w:r>
      <w:r>
        <w:rPr>
          <w:rFonts w:ascii="Arial" w:hAnsi="Arial" w:cs="Arial"/>
          <w:b/>
          <w:sz w:val="24"/>
        </w:rPr>
        <w:t>Status report of SI: NR Sidelink relay; rapporteur: OPPO</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RP-201773</w:t>
      </w:r>
      <w:r>
        <w:rPr>
          <w:rFonts w:ascii="Arial" w:hAnsi="Arial" w:cs="Arial"/>
          <w:b/>
          <w:color w:val="0000FF"/>
          <w:sz w:val="24"/>
        </w:rPr>
        <w:tab/>
      </w:r>
      <w:r>
        <w:rPr>
          <w:rFonts w:ascii="Arial" w:hAnsi="Arial" w:cs="Arial"/>
          <w:b/>
          <w:sz w:val="24"/>
        </w:rPr>
        <w:t>Discussion on Rel-17 Sidelink Relay</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RP-201474</w:t>
      </w:r>
      <w:r>
        <w:rPr>
          <w:rFonts w:ascii="Arial" w:hAnsi="Arial" w:cs="Arial"/>
          <w:b/>
          <w:color w:val="0000FF"/>
          <w:sz w:val="24"/>
        </w:rPr>
        <w:tab/>
      </w:r>
      <w:r>
        <w:rPr>
          <w:rFonts w:ascii="Arial" w:hAnsi="Arial" w:cs="Arial"/>
          <w:b/>
          <w:sz w:val="24"/>
        </w:rPr>
        <w:t>Revised SID: Study on NR Sidelink Relay</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53" w:name="_Toc53521825"/>
      <w:bookmarkStart w:id="154" w:name="_Toc54810487"/>
      <w:r>
        <w:t>9.7.8</w:t>
      </w:r>
      <w:r>
        <w:tab/>
        <w:t>Study on enhancement of RAN slicing for NR [RAN2 SI: FS_NR_slice]</w:t>
      </w:r>
      <w:bookmarkEnd w:id="153"/>
      <w:bookmarkEnd w:id="154"/>
    </w:p>
    <w:p w:rsidR="009D0883" w:rsidRDefault="009D0883" w:rsidP="009D0883">
      <w:pPr>
        <w:rPr>
          <w:rFonts w:ascii="Arial" w:hAnsi="Arial" w:cs="Arial"/>
          <w:b/>
          <w:sz w:val="24"/>
        </w:rPr>
      </w:pPr>
      <w:r>
        <w:rPr>
          <w:rFonts w:ascii="Arial" w:hAnsi="Arial" w:cs="Arial"/>
          <w:b/>
          <w:color w:val="0000FF"/>
          <w:sz w:val="24"/>
        </w:rPr>
        <w:t>RP-201422</w:t>
      </w:r>
      <w:r>
        <w:rPr>
          <w:rFonts w:ascii="Arial" w:hAnsi="Arial" w:cs="Arial"/>
          <w:b/>
          <w:color w:val="0000FF"/>
          <w:sz w:val="24"/>
        </w:rPr>
        <w:tab/>
      </w:r>
      <w:r>
        <w:rPr>
          <w:rFonts w:ascii="Arial" w:hAnsi="Arial" w:cs="Arial"/>
          <w:b/>
          <w:sz w:val="24"/>
        </w:rPr>
        <w:t>LS about Draft Standard MEF 84 Draft (Release 1) on Network Slicing (MEF_LS200805; to: RAN, CT, BBF, ETSI ISG ENI, ETSI ISG NFV, ETSI ISG ZSM, GSMA, IETF, ITU-T SG13, ITU-T SG15, NGMN, ONF, TMF; cc: -; contact: President MEF)</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MEF_LS200805, to RAN, CT, BBF, ETSI ISG ENI, ETSI ISG NFV, ETSI ISG ZSM, GSMA, IETF, ITU-T SG13, ITU-T SG15, NGMN, ONF, TMF, cc -</w:t>
      </w:r>
      <w:r>
        <w:rPr>
          <w:i/>
        </w:rPr>
        <w:br/>
      </w:r>
      <w:r>
        <w:rPr>
          <w:i/>
        </w:rPr>
        <w:tab/>
      </w:r>
      <w:r>
        <w:rPr>
          <w:i/>
        </w:rPr>
        <w:tab/>
      </w:r>
      <w:r>
        <w:rPr>
          <w:i/>
        </w:rPr>
        <w:tab/>
      </w:r>
      <w:r>
        <w:rPr>
          <w:i/>
        </w:rPr>
        <w:tab/>
      </w:r>
      <w:r>
        <w:rPr>
          <w:i/>
        </w:rPr>
        <w:tab/>
        <w:t>Source: Metro Ethernet Forum (MEF)</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no explicit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9.7.8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RP-201613</w:t>
      </w:r>
      <w:r>
        <w:rPr>
          <w:rFonts w:ascii="Arial" w:hAnsi="Arial" w:cs="Arial"/>
          <w:b/>
          <w:color w:val="0000FF"/>
          <w:sz w:val="24"/>
        </w:rPr>
        <w:tab/>
      </w:r>
      <w:r>
        <w:rPr>
          <w:rFonts w:ascii="Arial" w:hAnsi="Arial" w:cs="Arial"/>
          <w:b/>
          <w:sz w:val="24"/>
        </w:rPr>
        <w:t>Status report for study on enhancement of RAN slicing for NR;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RP-201612</w:t>
      </w:r>
      <w:r>
        <w:rPr>
          <w:rFonts w:ascii="Arial" w:hAnsi="Arial" w:cs="Arial"/>
          <w:b/>
          <w:color w:val="0000FF"/>
          <w:sz w:val="24"/>
        </w:rPr>
        <w:tab/>
      </w:r>
      <w:r>
        <w:rPr>
          <w:rFonts w:ascii="Arial" w:hAnsi="Arial" w:cs="Arial"/>
          <w:b/>
          <w:sz w:val="24"/>
        </w:rPr>
        <w:t>Revised SID: Study on enhancement of RAN Slicing for NR</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t>(Replaces RP-193254)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The SID was approved in RP-193254.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55" w:name="_Toc53521826"/>
      <w:bookmarkStart w:id="156" w:name="_Toc54810488"/>
      <w:r>
        <w:lastRenderedPageBreak/>
        <w:t>9.7.9</w:t>
      </w:r>
      <w:r>
        <w:tab/>
        <w:t>Study on NR QoE management and optimizations for diverse services [RAN3 SI: FS_NR_QoE]</w:t>
      </w:r>
      <w:bookmarkEnd w:id="155"/>
      <w:bookmarkEnd w:id="156"/>
    </w:p>
    <w:p w:rsidR="009D0883" w:rsidRDefault="009D0883" w:rsidP="009D0883">
      <w:pPr>
        <w:rPr>
          <w:rFonts w:ascii="Arial" w:hAnsi="Arial" w:cs="Arial"/>
          <w:b/>
          <w:sz w:val="24"/>
        </w:rPr>
      </w:pPr>
      <w:r>
        <w:rPr>
          <w:rFonts w:ascii="Arial" w:hAnsi="Arial" w:cs="Arial"/>
          <w:b/>
          <w:color w:val="0000FF"/>
          <w:sz w:val="24"/>
        </w:rPr>
        <w:t>RP-201521</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57" w:name="_Toc53521827"/>
      <w:bookmarkStart w:id="158" w:name="_Toc54810489"/>
      <w:r>
        <w:t>9.7.10</w:t>
      </w:r>
      <w:r>
        <w:tab/>
        <w:t>Study on enhanced test methods for FR2 NR UEs [RAN4 SI: FS_FR2_enhTestMethods]</w:t>
      </w:r>
      <w:bookmarkEnd w:id="157"/>
      <w:bookmarkEnd w:id="158"/>
    </w:p>
    <w:p w:rsidR="009D0883" w:rsidRDefault="009D0883" w:rsidP="009D0883">
      <w:pPr>
        <w:rPr>
          <w:rFonts w:ascii="Arial" w:hAnsi="Arial" w:cs="Arial"/>
          <w:b/>
          <w:sz w:val="24"/>
        </w:rPr>
      </w:pPr>
      <w:r>
        <w:rPr>
          <w:rFonts w:ascii="Arial" w:hAnsi="Arial" w:cs="Arial"/>
          <w:b/>
          <w:color w:val="0000FF"/>
          <w:sz w:val="24"/>
        </w:rPr>
        <w:t>RP-201861</w:t>
      </w:r>
      <w:r>
        <w:rPr>
          <w:rFonts w:ascii="Arial" w:hAnsi="Arial" w:cs="Arial"/>
          <w:b/>
          <w:color w:val="0000FF"/>
          <w:sz w:val="24"/>
        </w:rPr>
        <w:tab/>
      </w:r>
      <w:r>
        <w:rPr>
          <w:rFonts w:ascii="Arial" w:hAnsi="Arial" w:cs="Arial"/>
          <w:b/>
          <w:sz w:val="24"/>
        </w:rPr>
        <w:t>Status report for the Study on enhanced test methods for FR2; rapporteur: Apple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target changed by +9 months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RP-201654</w:t>
      </w:r>
      <w:r>
        <w:rPr>
          <w:rFonts w:ascii="Arial" w:hAnsi="Arial" w:cs="Arial"/>
          <w:b/>
          <w:color w:val="0000FF"/>
          <w:sz w:val="24"/>
        </w:rPr>
        <w:tab/>
      </w:r>
      <w:r>
        <w:rPr>
          <w:rFonts w:ascii="Arial" w:hAnsi="Arial" w:cs="Arial"/>
          <w:b/>
          <w:sz w:val="24"/>
        </w:rPr>
        <w:t>On Rel-17 enhanced test methods SID</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RP-201860</w:t>
      </w:r>
      <w:r>
        <w:rPr>
          <w:rFonts w:ascii="Arial" w:hAnsi="Arial" w:cs="Arial"/>
          <w:b/>
          <w:color w:val="0000FF"/>
          <w:sz w:val="24"/>
        </w:rPr>
        <w:tab/>
      </w:r>
      <w:r>
        <w:rPr>
          <w:rFonts w:ascii="Arial" w:hAnsi="Arial" w:cs="Arial"/>
          <w:b/>
          <w:sz w:val="24"/>
        </w:rPr>
        <w:t>Motivation for extending study on enhanced test methods for FR2</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Apple: 1860 is a companion paper to motivate the revisions in the SID:  all proposals in the paper are implemented in 1862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RP-201862</w:t>
      </w:r>
      <w:r>
        <w:rPr>
          <w:rFonts w:ascii="Arial" w:hAnsi="Arial" w:cs="Arial"/>
          <w:b/>
          <w:color w:val="0000FF"/>
          <w:sz w:val="24"/>
        </w:rPr>
        <w:tab/>
      </w:r>
      <w:r>
        <w:rPr>
          <w:rFonts w:ascii="Arial" w:hAnsi="Arial" w:cs="Arial"/>
          <w:b/>
          <w:sz w:val="24"/>
        </w:rPr>
        <w:t>Revised SID for the Study on enhanced test methods for FR2</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SID: RP-201110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Vivo: The revised SID scope is well aligned with the proposals in our paper RP-201654, so we support this revision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RP-201863</w:t>
      </w:r>
      <w:r>
        <w:rPr>
          <w:rFonts w:ascii="Arial" w:hAnsi="Arial" w:cs="Arial"/>
          <w:b/>
          <w:color w:val="0000FF"/>
          <w:sz w:val="24"/>
        </w:rPr>
        <w:tab/>
      </w:r>
      <w:r>
        <w:rPr>
          <w:rFonts w:ascii="Arial" w:hAnsi="Arial" w:cs="Arial"/>
          <w:b/>
          <w:sz w:val="24"/>
        </w:rPr>
        <w:t>Exception sheet for the study on enhanced test methods for FR2</w:t>
      </w:r>
    </w:p>
    <w:p w:rsidR="009D0883" w:rsidRDefault="009D0883" w:rsidP="009D088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MCC: exceptions are at the moment only considered for REL-16 Core part WIs that are not yet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4"/>
      </w:pPr>
      <w:bookmarkStart w:id="159" w:name="_Toc53521828"/>
      <w:bookmarkStart w:id="160" w:name="_Toc54810490"/>
      <w:r>
        <w:t>9.7.11</w:t>
      </w:r>
      <w:r>
        <w:tab/>
        <w:t>Study on IMT parameters for 6.425-7.025GHz, 7.025-7.125GHz and 10.0-10.5GHz [RAN4 SI: FS_NR_IMT_param]</w:t>
      </w:r>
      <w:bookmarkEnd w:id="159"/>
      <w:bookmarkEnd w:id="160"/>
    </w:p>
    <w:p w:rsidR="009D0883" w:rsidRDefault="009D0883" w:rsidP="009D0883">
      <w:pPr>
        <w:rPr>
          <w:rFonts w:ascii="Arial" w:hAnsi="Arial" w:cs="Arial"/>
          <w:b/>
          <w:sz w:val="24"/>
        </w:rPr>
      </w:pPr>
      <w:r>
        <w:rPr>
          <w:rFonts w:ascii="Arial" w:hAnsi="Arial" w:cs="Arial"/>
          <w:b/>
          <w:color w:val="0000FF"/>
          <w:sz w:val="24"/>
        </w:rPr>
        <w:t>RP-201545</w:t>
      </w:r>
      <w:r>
        <w:rPr>
          <w:rFonts w:ascii="Arial" w:hAnsi="Arial" w:cs="Arial"/>
          <w:b/>
          <w:color w:val="0000FF"/>
          <w:sz w:val="24"/>
        </w:rPr>
        <w:tab/>
      </w:r>
      <w:r>
        <w:rPr>
          <w:rFonts w:ascii="Arial" w:hAnsi="Arial" w:cs="Arial"/>
          <w:b/>
          <w:sz w:val="24"/>
        </w:rPr>
        <w:t>Status Report for the SI on RF requirements for NR FR1 frequency range 6.425-7.125GHz</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SI is preparing answers to ITU-R's requests after WRC-19 identified this frequency range for IMT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61" w:name="_Toc53521829"/>
      <w:bookmarkStart w:id="162" w:name="_Toc54810491"/>
      <w:r>
        <w:t>9.7.12</w:t>
      </w:r>
      <w:r>
        <w:tab/>
        <w:t>Study on scenarios and req. of in-coverage, partial coverage, and out-of-coverage NR pos. use cases [new RAN SI: FS_NR_pos_cov]</w:t>
      </w:r>
      <w:bookmarkEnd w:id="161"/>
      <w:bookmarkEnd w:id="162"/>
    </w:p>
    <w:p w:rsidR="009D0883" w:rsidRDefault="009D0883" w:rsidP="009D0883">
      <w:pPr>
        <w:rPr>
          <w:rFonts w:ascii="Arial" w:hAnsi="Arial" w:cs="Arial"/>
          <w:b/>
          <w:sz w:val="24"/>
        </w:rPr>
      </w:pPr>
      <w:r>
        <w:rPr>
          <w:rFonts w:ascii="Arial" w:hAnsi="Arial" w:cs="Arial"/>
          <w:b/>
          <w:color w:val="0000FF"/>
          <w:sz w:val="24"/>
        </w:rPr>
        <w:t>RP-201518</w:t>
      </w:r>
      <w:r>
        <w:rPr>
          <w:rFonts w:ascii="Arial" w:hAnsi="Arial" w:cs="Arial"/>
          <w:b/>
          <w:color w:val="0000FF"/>
          <w:sz w:val="24"/>
        </w:rPr>
        <w:tab/>
      </w:r>
      <w:r>
        <w:rPr>
          <w:rFonts w:ascii="Arial" w:hAnsi="Arial" w:cs="Arial"/>
          <w:b/>
          <w:sz w:val="24"/>
        </w:rPr>
        <w:t>Revised SID on Study on scenarios and requirements of in-coverage, partial coverage, and out-of-coverage NR positioning use cases</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RP-201484</w:t>
      </w:r>
      <w:r>
        <w:rPr>
          <w:rFonts w:ascii="Arial" w:hAnsi="Arial" w:cs="Arial"/>
          <w:b/>
          <w:color w:val="0000FF"/>
          <w:sz w:val="24"/>
        </w:rPr>
        <w:tab/>
      </w:r>
      <w:r>
        <w:rPr>
          <w:rFonts w:ascii="Arial" w:hAnsi="Arial" w:cs="Arial"/>
          <w:b/>
          <w:sz w:val="24"/>
        </w:rPr>
        <w:t>Positioning use cases and requirements for public safety</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 AT&amp;T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Positioning use cases and requirements for public safety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RP-201519</w:t>
      </w:r>
      <w:r>
        <w:rPr>
          <w:rFonts w:ascii="Arial" w:hAnsi="Arial" w:cs="Arial"/>
          <w:b/>
          <w:color w:val="0000FF"/>
          <w:sz w:val="24"/>
        </w:rPr>
        <w:tab/>
      </w:r>
      <w:r>
        <w:rPr>
          <w:rFonts w:ascii="Arial" w:hAnsi="Arial" w:cs="Arial"/>
          <w:b/>
          <w:sz w:val="24"/>
        </w:rPr>
        <w:t>Proposed TR structure for Study on scenarios and requirements of in-coverage, partial coverage, and out-of-coverage NR positioning use cases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for TR 38.845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RP-201781</w:t>
      </w:r>
      <w:r>
        <w:rPr>
          <w:rFonts w:ascii="Arial" w:hAnsi="Arial" w:cs="Arial"/>
          <w:b/>
          <w:color w:val="0000FF"/>
          <w:sz w:val="24"/>
        </w:rPr>
        <w:tab/>
      </w:r>
      <w:r>
        <w:rPr>
          <w:rFonts w:ascii="Arial" w:hAnsi="Arial" w:cs="Arial"/>
          <w:b/>
          <w:sz w:val="24"/>
        </w:rPr>
        <w:t>Discussion of use cases and requirements for V2X positioning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Discussion of scenarios and requirements of in-/partial/out-of-coverage NR positioning use cases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RP-201867</w:t>
      </w:r>
      <w:r>
        <w:rPr>
          <w:rFonts w:ascii="Arial" w:hAnsi="Arial" w:cs="Arial"/>
          <w:b/>
          <w:color w:val="0000FF"/>
          <w:sz w:val="24"/>
        </w:rPr>
        <w:tab/>
      </w:r>
      <w:r>
        <w:rPr>
          <w:rFonts w:ascii="Arial" w:hAnsi="Arial" w:cs="Arial"/>
          <w:b/>
          <w:sz w:val="24"/>
        </w:rPr>
        <w:t>Discussions on positioning use cases and requirements for V2X</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RP-201517</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led SI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0%, Sep.21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63" w:name="_Toc53521830"/>
      <w:bookmarkStart w:id="164" w:name="_Toc54810492"/>
      <w:r>
        <w:t>9.7.13</w:t>
      </w:r>
      <w:r>
        <w:tab/>
        <w:t>Study on enh. for data collection for NR and ENDC [new RAN3 SI: FS_NR_ENDC_data_collect]</w:t>
      </w:r>
      <w:bookmarkEnd w:id="163"/>
      <w:bookmarkEnd w:id="164"/>
    </w:p>
    <w:p w:rsidR="009D0883" w:rsidRDefault="009D0883" w:rsidP="009D0883">
      <w:pPr>
        <w:rPr>
          <w:rFonts w:ascii="Arial" w:hAnsi="Arial" w:cs="Arial"/>
          <w:b/>
          <w:sz w:val="24"/>
        </w:rPr>
      </w:pPr>
      <w:r>
        <w:rPr>
          <w:rFonts w:ascii="Arial" w:hAnsi="Arial" w:cs="Arial"/>
          <w:b/>
          <w:color w:val="0000FF"/>
          <w:sz w:val="24"/>
        </w:rPr>
        <w:t>RP-201619</w:t>
      </w:r>
      <w:r>
        <w:rPr>
          <w:rFonts w:ascii="Arial" w:hAnsi="Arial" w:cs="Arial"/>
          <w:b/>
          <w:color w:val="0000FF"/>
          <w:sz w:val="24"/>
        </w:rPr>
        <w:tab/>
      </w:r>
      <w:r>
        <w:rPr>
          <w:rFonts w:ascii="Arial" w:hAnsi="Arial" w:cs="Arial"/>
          <w:b/>
          <w:sz w:val="24"/>
        </w:rPr>
        <w:t>Status report for study on enhancement for data collection for NR and ENDC;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RP-201620</w:t>
      </w:r>
      <w:r>
        <w:rPr>
          <w:rFonts w:ascii="Arial" w:hAnsi="Arial" w:cs="Arial"/>
          <w:b/>
          <w:color w:val="0000FF"/>
          <w:sz w:val="24"/>
        </w:rPr>
        <w:tab/>
      </w:r>
      <w:r>
        <w:rPr>
          <w:rFonts w:ascii="Arial" w:hAnsi="Arial" w:cs="Arial"/>
          <w:b/>
          <w:sz w:val="24"/>
        </w:rPr>
        <w:t>Revised SID:  Study on enhancement for data collection for NR and ENDC</w:t>
      </w:r>
    </w:p>
    <w:p w:rsidR="009D0883" w:rsidRDefault="009D0883" w:rsidP="009D088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65" w:name="_Toc53521831"/>
      <w:bookmarkStart w:id="166" w:name="_Toc54810493"/>
      <w:r>
        <w:t>9.7.14</w:t>
      </w:r>
      <w:r>
        <w:tab/>
        <w:t>Study on high-power UE operation for fixed-wireless/vehicle-mounted use cases in LTE bands 5 and 12 and NR band n71 [new RAN4 SI: FS_LTE_NR_HPUE_FWVM]</w:t>
      </w:r>
      <w:bookmarkEnd w:id="165"/>
      <w:bookmarkEnd w:id="166"/>
    </w:p>
    <w:p w:rsidR="009D0883" w:rsidRDefault="009D0883" w:rsidP="009D0883">
      <w:pPr>
        <w:rPr>
          <w:rFonts w:ascii="Arial" w:hAnsi="Arial" w:cs="Arial"/>
          <w:b/>
          <w:sz w:val="24"/>
        </w:rPr>
      </w:pPr>
      <w:r>
        <w:rPr>
          <w:rFonts w:ascii="Arial" w:hAnsi="Arial" w:cs="Arial"/>
          <w:b/>
          <w:color w:val="0000FF"/>
          <w:sz w:val="24"/>
        </w:rPr>
        <w:t>RP-201485</w:t>
      </w:r>
      <w:r>
        <w:rPr>
          <w:rFonts w:ascii="Arial" w:hAnsi="Arial" w:cs="Arial"/>
          <w:b/>
          <w:color w:val="0000FF"/>
          <w:sz w:val="24"/>
        </w:rPr>
        <w:tab/>
      </w:r>
      <w:r>
        <w:rPr>
          <w:rFonts w:ascii="Arial" w:hAnsi="Arial" w:cs="Arial"/>
          <w:b/>
          <w:sz w:val="24"/>
        </w:rPr>
        <w:t>Status Report for Study on high-power UE operation for fixed-wireless/vehicle-mounted use cases in LTE bands 5 and 12 and NR band n71;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167" w:name="_Toc53521832"/>
      <w:bookmarkStart w:id="168" w:name="_Toc54810494"/>
      <w:r>
        <w:lastRenderedPageBreak/>
        <w:t>9.8</w:t>
      </w:r>
      <w:r>
        <w:tab/>
        <w:t>Open REL-17 NR or NR+LTE WIs (not spectrum related)</w:t>
      </w:r>
      <w:bookmarkEnd w:id="167"/>
      <w:bookmarkEnd w:id="168"/>
    </w:p>
    <w:p w:rsidR="009D0883" w:rsidRDefault="009D0883" w:rsidP="009D0883">
      <w:pPr>
        <w:pStyle w:val="Heading4"/>
      </w:pPr>
      <w:bookmarkStart w:id="169" w:name="_Toc53521833"/>
      <w:bookmarkStart w:id="170" w:name="_Toc54810495"/>
      <w:r>
        <w:t>9.8.1</w:t>
      </w:r>
      <w:r>
        <w:tab/>
        <w:t>Further enh. on MIMO for NR [RAN1 WI: NR_feMIMO]</w:t>
      </w:r>
      <w:bookmarkEnd w:id="169"/>
      <w:bookmarkEnd w:id="170"/>
    </w:p>
    <w:p w:rsidR="009D0883" w:rsidRDefault="009D0883" w:rsidP="009D0883">
      <w:pPr>
        <w:rPr>
          <w:rFonts w:ascii="Arial" w:hAnsi="Arial" w:cs="Arial"/>
          <w:b/>
          <w:sz w:val="24"/>
        </w:rPr>
      </w:pPr>
      <w:r>
        <w:rPr>
          <w:rFonts w:ascii="Arial" w:hAnsi="Arial" w:cs="Arial"/>
          <w:b/>
          <w:color w:val="0000FF"/>
          <w:sz w:val="24"/>
        </w:rPr>
        <w:t>RP-201469</w:t>
      </w:r>
      <w:r>
        <w:rPr>
          <w:rFonts w:ascii="Arial" w:hAnsi="Arial" w:cs="Arial"/>
          <w:b/>
          <w:color w:val="0000FF"/>
          <w:sz w:val="24"/>
        </w:rPr>
        <w:tab/>
      </w:r>
      <w:r>
        <w:rPr>
          <w:rFonts w:ascii="Arial" w:hAnsi="Arial" w:cs="Arial"/>
          <w:b/>
          <w:sz w:val="24"/>
        </w:rPr>
        <w:t>Status Report for WI Further Enhancements on MIMO for NR;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RP-201839</w:t>
      </w:r>
      <w:r>
        <w:rPr>
          <w:rFonts w:ascii="Arial" w:hAnsi="Arial" w:cs="Arial"/>
          <w:b/>
          <w:color w:val="0000FF"/>
          <w:sz w:val="24"/>
        </w:rPr>
        <w:tab/>
      </w:r>
      <w:r>
        <w:rPr>
          <w:rFonts w:ascii="Arial" w:hAnsi="Arial" w:cs="Arial"/>
          <w:b/>
          <w:sz w:val="24"/>
        </w:rPr>
        <w:t>MIMO multi-TRP timing constraints for inter-cell operation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Clarification to Rel-17 MIMO scope for inter-cell multi-TRP objective.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[89E][26][R17_MIMO_scope]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RP-201895</w:t>
      </w:r>
      <w:r>
        <w:rPr>
          <w:rFonts w:ascii="Arial" w:hAnsi="Arial" w:cs="Arial"/>
          <w:b/>
          <w:color w:val="0000FF"/>
          <w:sz w:val="24"/>
        </w:rPr>
        <w:tab/>
      </w:r>
      <w:r>
        <w:rPr>
          <w:rFonts w:ascii="Arial" w:hAnsi="Arial" w:cs="Arial"/>
          <w:b/>
          <w:sz w:val="24"/>
        </w:rPr>
        <w:t>Clarification of synchronization aspect for inter-cell multi-TRP in Rel-17 FeMIMO WI</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[89E][26][R17_MIMO_scope]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RP-201470</w:t>
      </w:r>
      <w:r>
        <w:rPr>
          <w:rFonts w:ascii="Arial" w:hAnsi="Arial" w:cs="Arial"/>
          <w:b/>
          <w:color w:val="0000FF"/>
          <w:sz w:val="24"/>
        </w:rPr>
        <w:tab/>
      </w:r>
      <w:r>
        <w:rPr>
          <w:rFonts w:ascii="Arial" w:hAnsi="Arial" w:cs="Arial"/>
          <w:b/>
          <w:sz w:val="24"/>
        </w:rPr>
        <w:t>Revised WID: Further Enhancements on MIMO for NR</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RP-193133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[89E][26][R17_MIMO_scope]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RP-202024</w:t>
      </w:r>
      <w:r>
        <w:rPr>
          <w:rFonts w:ascii="Arial" w:hAnsi="Arial" w:cs="Arial"/>
          <w:b/>
          <w:color w:val="0000FF"/>
          <w:sz w:val="24"/>
        </w:rPr>
        <w:tab/>
      </w:r>
      <w:r>
        <w:rPr>
          <w:rFonts w:ascii="Arial" w:hAnsi="Arial" w:cs="Arial"/>
          <w:b/>
          <w:sz w:val="24"/>
        </w:rPr>
        <w:t>Revised WID: Further Enhancements on MIMO for NR</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RP-201470)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RP-193133</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RP-202017</w:t>
      </w:r>
      <w:r>
        <w:rPr>
          <w:rFonts w:ascii="Arial" w:hAnsi="Arial" w:cs="Arial"/>
          <w:b/>
          <w:color w:val="0000FF"/>
          <w:sz w:val="24"/>
        </w:rPr>
        <w:tab/>
      </w:r>
      <w:r>
        <w:rPr>
          <w:rFonts w:ascii="Arial" w:hAnsi="Arial" w:cs="Arial"/>
          <w:b/>
          <w:sz w:val="24"/>
        </w:rPr>
        <w:t>Moderator's summary for email discussion [89E][26][R17_MIMO_scope]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1470, 1839, 1895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RP-202073</w:t>
      </w:r>
      <w:r>
        <w:rPr>
          <w:rFonts w:ascii="Arial" w:hAnsi="Arial" w:cs="Arial"/>
          <w:b/>
          <w:color w:val="0000FF"/>
          <w:sz w:val="24"/>
        </w:rPr>
        <w:tab/>
      </w:r>
      <w:r>
        <w:rPr>
          <w:rFonts w:ascii="Arial" w:hAnsi="Arial" w:cs="Arial"/>
          <w:b/>
          <w:sz w:val="24"/>
        </w:rPr>
        <w:t>Moderator's summary for email discussion [89E][26][R17_MIMO_scope]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RP-202017)</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result of fine tuning round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RP-202096</w:t>
      </w:r>
      <w:r>
        <w:rPr>
          <w:rFonts w:ascii="Arial" w:hAnsi="Arial" w:cs="Arial"/>
          <w:b/>
          <w:color w:val="0000FF"/>
          <w:sz w:val="24"/>
        </w:rPr>
        <w:tab/>
      </w:r>
      <w:r>
        <w:rPr>
          <w:rFonts w:ascii="Arial" w:hAnsi="Arial" w:cs="Arial"/>
          <w:b/>
          <w:sz w:val="24"/>
        </w:rPr>
        <w:t>Moderator's summary for email discussion [89E][26][R17_MIMO_scope]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RP-202073)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71" w:name="_Toc53521834"/>
      <w:bookmarkStart w:id="172" w:name="_Toc54810496"/>
      <w:r>
        <w:t>9.8.2</w:t>
      </w:r>
      <w:r>
        <w:tab/>
        <w:t>Extending current NR operation to 71GHz [RAN1 WI: NR_ext_to_71GHz]</w:t>
      </w:r>
      <w:bookmarkEnd w:id="171"/>
      <w:bookmarkEnd w:id="172"/>
    </w:p>
    <w:p w:rsidR="009D0883" w:rsidRDefault="009D0883" w:rsidP="009D0883">
      <w:pPr>
        <w:rPr>
          <w:rFonts w:ascii="Arial" w:hAnsi="Arial" w:cs="Arial"/>
          <w:b/>
          <w:sz w:val="24"/>
        </w:rPr>
      </w:pPr>
      <w:r>
        <w:rPr>
          <w:rFonts w:ascii="Arial" w:hAnsi="Arial" w:cs="Arial"/>
          <w:b/>
          <w:color w:val="0000FF"/>
          <w:sz w:val="24"/>
        </w:rPr>
        <w:t>RP-201843</w:t>
      </w:r>
      <w:r>
        <w:rPr>
          <w:rFonts w:ascii="Arial" w:hAnsi="Arial" w:cs="Arial"/>
          <w:b/>
          <w:color w:val="0000FF"/>
          <w:sz w:val="24"/>
        </w:rPr>
        <w:tab/>
      </w:r>
      <w:r>
        <w:rPr>
          <w:rFonts w:ascii="Arial" w:hAnsi="Arial" w:cs="Arial"/>
          <w:b/>
          <w:sz w:val="24"/>
        </w:rPr>
        <w:t>Status report for WI on Extending current NR operation to 71GHz;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RP-201845</w:t>
      </w:r>
      <w:r>
        <w:rPr>
          <w:rFonts w:ascii="Arial" w:hAnsi="Arial" w:cs="Arial"/>
          <w:b/>
          <w:color w:val="0000FF"/>
          <w:sz w:val="24"/>
        </w:rPr>
        <w:tab/>
      </w:r>
      <w:r>
        <w:rPr>
          <w:rFonts w:ascii="Arial" w:hAnsi="Arial" w:cs="Arial"/>
          <w:b/>
          <w:sz w:val="24"/>
        </w:rPr>
        <w:t>Revised WID on Extending current NR operation to 71GHz</w:t>
      </w:r>
    </w:p>
    <w:p w:rsidR="009D0883" w:rsidRDefault="009D0883" w:rsidP="009D088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Europe Inc. - Spain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RP-193229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73" w:name="_Toc53521835"/>
      <w:bookmarkStart w:id="174" w:name="_Toc54810497"/>
      <w:r>
        <w:t>9.8.3</w:t>
      </w:r>
      <w:r>
        <w:tab/>
        <w:t>NR Sidelink enh. [RAN1 WI: NR_SL_enh]</w:t>
      </w:r>
      <w:bookmarkEnd w:id="173"/>
      <w:bookmarkEnd w:id="174"/>
    </w:p>
    <w:p w:rsidR="009D0883" w:rsidRDefault="009D0883" w:rsidP="009D0883">
      <w:pPr>
        <w:rPr>
          <w:rFonts w:ascii="Arial" w:hAnsi="Arial" w:cs="Arial"/>
          <w:b/>
          <w:sz w:val="24"/>
        </w:rPr>
      </w:pPr>
      <w:r>
        <w:rPr>
          <w:rFonts w:ascii="Arial" w:hAnsi="Arial" w:cs="Arial"/>
          <w:b/>
          <w:color w:val="0000FF"/>
          <w:sz w:val="24"/>
        </w:rPr>
        <w:t>RP-201515</w:t>
      </w:r>
      <w:r>
        <w:rPr>
          <w:rFonts w:ascii="Arial" w:hAnsi="Arial" w:cs="Arial"/>
          <w:b/>
          <w:color w:val="0000FF"/>
          <w:sz w:val="24"/>
        </w:rPr>
        <w:tab/>
      </w:r>
      <w:r>
        <w:rPr>
          <w:rFonts w:ascii="Arial" w:hAnsi="Arial" w:cs="Arial"/>
          <w:b/>
          <w:sz w:val="24"/>
        </w:rPr>
        <w:t>Status report of WI: NR Sidelink enhancement;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RP-201516</w:t>
      </w:r>
      <w:r>
        <w:rPr>
          <w:rFonts w:ascii="Arial" w:hAnsi="Arial" w:cs="Arial"/>
          <w:b/>
          <w:color w:val="0000FF"/>
          <w:sz w:val="24"/>
        </w:rPr>
        <w:tab/>
      </w:r>
      <w:r>
        <w:rPr>
          <w:rFonts w:ascii="Arial" w:hAnsi="Arial" w:cs="Arial"/>
          <w:b/>
          <w:sz w:val="24"/>
        </w:rPr>
        <w:t>Revised WID on NR Sidelink enhancement</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RP-201385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175" w:name="_Toc53521836"/>
      <w:bookmarkStart w:id="176" w:name="_Toc54810498"/>
      <w:r>
        <w:t>9.8.4</w:t>
      </w:r>
      <w:r>
        <w:tab/>
        <w:t>Core part: NR DSS [RAN1 WI: NR_DSS-Core]</w:t>
      </w:r>
      <w:bookmarkEnd w:id="175"/>
      <w:bookmarkEnd w:id="176"/>
    </w:p>
    <w:p w:rsidR="009D0883" w:rsidRDefault="009D0883" w:rsidP="009D0883">
      <w:pPr>
        <w:rPr>
          <w:rFonts w:ascii="Arial" w:hAnsi="Arial" w:cs="Arial"/>
          <w:b/>
          <w:sz w:val="24"/>
        </w:rPr>
      </w:pPr>
      <w:r>
        <w:rPr>
          <w:rFonts w:ascii="Arial" w:hAnsi="Arial" w:cs="Arial"/>
          <w:b/>
          <w:color w:val="0000FF"/>
          <w:sz w:val="24"/>
        </w:rPr>
        <w:t>RP-201763</w:t>
      </w:r>
      <w:r>
        <w:rPr>
          <w:rFonts w:ascii="Arial" w:hAnsi="Arial" w:cs="Arial"/>
          <w:b/>
          <w:color w:val="0000FF"/>
          <w:sz w:val="24"/>
        </w:rPr>
        <w:tab/>
      </w:r>
      <w:r>
        <w:rPr>
          <w:rFonts w:ascii="Arial" w:hAnsi="Arial" w:cs="Arial"/>
          <w:b/>
          <w:sz w:val="24"/>
        </w:rPr>
        <w:t>Status report for WI: Core part: NR Dynamic spectrum sharing (DSS);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RP-201761</w:t>
      </w:r>
      <w:r>
        <w:rPr>
          <w:rFonts w:ascii="Arial" w:hAnsi="Arial" w:cs="Arial"/>
          <w:b/>
          <w:color w:val="0000FF"/>
          <w:sz w:val="24"/>
        </w:rPr>
        <w:tab/>
      </w:r>
      <w:r>
        <w:rPr>
          <w:rFonts w:ascii="Arial" w:hAnsi="Arial" w:cs="Arial"/>
          <w:b/>
          <w:sz w:val="24"/>
        </w:rPr>
        <w:t>Extension of the Dynamic Spectrum Sharing (DSS) WID to allow CRS and PDCCH overlap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[89E][27][R17_DSS_scope]</w:t>
      </w:r>
    </w:p>
    <w:p w:rsidR="009D0883" w:rsidRDefault="009D0883" w:rsidP="009D0883">
      <w:r>
        <w:t>Proposal 1: Adapt the DSS WID to include support for PDCCH to be transmitted in the same symbols as the LTE CRS as proposed in RP-201762.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RP-201762</w:t>
      </w:r>
      <w:r>
        <w:rPr>
          <w:rFonts w:ascii="Arial" w:hAnsi="Arial" w:cs="Arial"/>
          <w:b/>
          <w:color w:val="0000FF"/>
          <w:sz w:val="24"/>
        </w:rPr>
        <w:tab/>
      </w:r>
      <w:r>
        <w:rPr>
          <w:rFonts w:ascii="Arial" w:hAnsi="Arial" w:cs="Arial"/>
          <w:b/>
          <w:sz w:val="24"/>
        </w:rPr>
        <w:t>Revised WID: NR Dyamic spectrum sharing (DSS)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RP-193260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The proposed addition of an objective to the DSS work item should be discussed considering the additional workload and UE complexity. Discussion is needed to better understand the applicable scenario and verify the potential benefits.</w:t>
      </w:r>
    </w:p>
    <w:p w:rsidR="009D0883" w:rsidRDefault="009D0883" w:rsidP="009D0883">
      <w:r>
        <w:t>handled in email discussion [89E][27][R17_DSS_scope]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RP-202077</w:t>
      </w:r>
      <w:r>
        <w:rPr>
          <w:rFonts w:ascii="Arial" w:hAnsi="Arial" w:cs="Arial"/>
          <w:b/>
          <w:color w:val="0000FF"/>
          <w:sz w:val="24"/>
        </w:rPr>
        <w:tab/>
      </w:r>
      <w:r>
        <w:rPr>
          <w:rFonts w:ascii="Arial" w:hAnsi="Arial" w:cs="Arial"/>
          <w:b/>
          <w:sz w:val="24"/>
        </w:rPr>
        <w:t>Moderator's summary of email discussion [89E][27][R17_DSS_scope]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1761, 1762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 xml:space="preserve">conclusion: </w:t>
      </w:r>
    </w:p>
    <w:p w:rsidR="009D0883" w:rsidRDefault="009D0883" w:rsidP="009D0883">
      <w:r>
        <w:t>Revisit the proposal later once progress has been made on the current DSS WID objectives and TU become available for the WID, assuming better progress than expected on the current 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77" w:name="_Toc53521837"/>
      <w:bookmarkStart w:id="178" w:name="_Toc54810499"/>
      <w:r>
        <w:t>9.8.5</w:t>
      </w:r>
      <w:r>
        <w:tab/>
        <w:t>Enhanced IoT and URLLC support for NR [RAN2 WI: NR_IIOT_URLLC_enh]</w:t>
      </w:r>
      <w:bookmarkEnd w:id="177"/>
      <w:bookmarkEnd w:id="178"/>
    </w:p>
    <w:p w:rsidR="009D0883" w:rsidRDefault="009D0883" w:rsidP="009D0883">
      <w:pPr>
        <w:rPr>
          <w:rFonts w:ascii="Arial" w:hAnsi="Arial" w:cs="Arial"/>
          <w:b/>
          <w:sz w:val="24"/>
        </w:rPr>
      </w:pPr>
      <w:r>
        <w:rPr>
          <w:rFonts w:ascii="Arial" w:hAnsi="Arial" w:cs="Arial"/>
          <w:b/>
          <w:color w:val="0000FF"/>
          <w:sz w:val="24"/>
        </w:rPr>
        <w:t>RP-201533</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RP-201658</w:t>
      </w:r>
      <w:r>
        <w:rPr>
          <w:rFonts w:ascii="Arial" w:hAnsi="Arial" w:cs="Arial"/>
          <w:b/>
          <w:color w:val="0000FF"/>
          <w:sz w:val="24"/>
        </w:rPr>
        <w:tab/>
      </w:r>
      <w:r>
        <w:rPr>
          <w:rFonts w:ascii="Arial" w:hAnsi="Arial" w:cs="Arial"/>
          <w:b/>
          <w:sz w:val="24"/>
        </w:rPr>
        <w:t>Handling of overlapping discussion across WI/SIs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9.11 to AI 9.8.5</w:t>
      </w:r>
    </w:p>
    <w:p w:rsidR="009D0883" w:rsidRDefault="009D0883" w:rsidP="009D0883">
      <w:r>
        <w:t>handled in email discussion [89E][36][Overlapping_objectives]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RP-201760</w:t>
      </w:r>
      <w:r>
        <w:rPr>
          <w:rFonts w:ascii="Arial" w:hAnsi="Arial" w:cs="Arial"/>
          <w:b/>
          <w:color w:val="0000FF"/>
          <w:sz w:val="24"/>
        </w:rPr>
        <w:tab/>
      </w:r>
      <w:r>
        <w:rPr>
          <w:rFonts w:ascii="Arial" w:hAnsi="Arial" w:cs="Arial"/>
          <w:b/>
          <w:sz w:val="24"/>
        </w:rPr>
        <w:t>On overlapping focus of PUCCH repetition enhancements across Rel-17 SI/WIs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[89E][36][Overlapping_objectives]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RP-202110</w:t>
      </w:r>
      <w:r>
        <w:rPr>
          <w:rFonts w:ascii="Arial" w:hAnsi="Arial" w:cs="Arial"/>
          <w:b/>
          <w:color w:val="0000FF"/>
          <w:sz w:val="24"/>
        </w:rPr>
        <w:tab/>
      </w:r>
      <w:r>
        <w:rPr>
          <w:rFonts w:ascii="Arial" w:hAnsi="Arial" w:cs="Arial"/>
          <w:b/>
          <w:sz w:val="24"/>
        </w:rPr>
        <w:t>Moderator's summary for email discussion [89E][36][Overlapping_objectives]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(RAN1 chairman)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1658, 1760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proposals:</w:t>
      </w:r>
    </w:p>
    <w:p w:rsidR="009D0883" w:rsidRDefault="009D0883" w:rsidP="009D0883">
      <w:r>
        <w:t>•</w:t>
      </w:r>
      <w:r>
        <w:tab/>
        <w:t>Handling of overlapped objectives involving Rel-17 feMIMO, Rel-17 IIoT/URLLC and Rel-17 Coverage Enhancements is to be discussed in RAN#90-e.</w:t>
      </w:r>
    </w:p>
    <w:p w:rsidR="009D0883" w:rsidRDefault="009D0883" w:rsidP="009D0883">
      <w:r>
        <w:t xml:space="preserve">     </w:t>
      </w:r>
      <w:r>
        <w:tab/>
        <w:t>Note: discussion in RAN1#103-e for each of the above items is based on the respective WID or SID. In particular, PUCCH aspects under feMIMO should focus on multi-TRP only.</w:t>
      </w:r>
    </w:p>
    <w:p w:rsidR="009D0883" w:rsidRDefault="009D0883" w:rsidP="009D0883">
      <w:r>
        <w:t>•</w:t>
      </w:r>
      <w:r>
        <w:tab/>
        <w:t>No need to further discuss overlapped coverage enhancement features involving Rel-17 RedCap SI and Rel-17 CovEnh SI at this stage.</w:t>
      </w:r>
    </w:p>
    <w:p w:rsidR="009D0883" w:rsidRDefault="009D0883" w:rsidP="009D0883">
      <w:r>
        <w:lastRenderedPageBreak/>
        <w:t>conclusion: proposals endorsed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79" w:name="_Toc53521838"/>
      <w:bookmarkStart w:id="180" w:name="_Toc54810500"/>
      <w:r>
        <w:t>9.8.6</w:t>
      </w:r>
      <w:r>
        <w:tab/>
        <w:t>Solutions for NR to support NTN [RAN2 WI: NR_NTN_solutions]</w:t>
      </w:r>
      <w:bookmarkEnd w:id="179"/>
      <w:bookmarkEnd w:id="180"/>
    </w:p>
    <w:p w:rsidR="009D0883" w:rsidRDefault="009D0883" w:rsidP="009D0883">
      <w:pPr>
        <w:rPr>
          <w:rFonts w:ascii="Arial" w:hAnsi="Arial" w:cs="Arial"/>
          <w:b/>
          <w:sz w:val="24"/>
        </w:rPr>
      </w:pPr>
      <w:r>
        <w:rPr>
          <w:rFonts w:ascii="Arial" w:hAnsi="Arial" w:cs="Arial"/>
          <w:b/>
          <w:color w:val="0000FF"/>
          <w:sz w:val="24"/>
        </w:rPr>
        <w:t>RP-201513</w:t>
      </w:r>
      <w:r>
        <w:rPr>
          <w:rFonts w:ascii="Arial" w:hAnsi="Arial" w:cs="Arial"/>
          <w:b/>
          <w:color w:val="0000FF"/>
          <w:sz w:val="24"/>
        </w:rPr>
        <w:tab/>
      </w:r>
      <w:r>
        <w:rPr>
          <w:rFonts w:ascii="Arial" w:hAnsi="Arial" w:cs="Arial"/>
          <w:b/>
          <w:sz w:val="24"/>
        </w:rPr>
        <w:t>Status report WI  Solutions for NR to support non-terrestrial networks (NTN); rapporteur: Thales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RP-201561</w:t>
      </w:r>
      <w:r>
        <w:rPr>
          <w:rFonts w:ascii="Arial" w:hAnsi="Arial" w:cs="Arial"/>
          <w:b/>
          <w:color w:val="0000FF"/>
          <w:sz w:val="24"/>
        </w:rPr>
        <w:tab/>
      </w:r>
      <w:r>
        <w:rPr>
          <w:rFonts w:ascii="Arial" w:hAnsi="Arial" w:cs="Arial"/>
          <w:b/>
          <w:sz w:val="24"/>
        </w:rPr>
        <w:t>Prioritizing In-flight connectivity services under NTN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Prioritizing In-flight connectivity services under NTN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RP-201675</w:t>
      </w:r>
      <w:r>
        <w:rPr>
          <w:rFonts w:ascii="Arial" w:hAnsi="Arial" w:cs="Arial"/>
          <w:b/>
          <w:color w:val="0000FF"/>
          <w:sz w:val="24"/>
        </w:rPr>
        <w:tab/>
      </w:r>
      <w:r>
        <w:rPr>
          <w:rFonts w:ascii="Arial" w:hAnsi="Arial" w:cs="Arial"/>
          <w:b/>
          <w:sz w:val="24"/>
        </w:rPr>
        <w:t>Handling of satellite bands in 3GPP</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[89E][28][Satellite_bands]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RP-201696</w:t>
      </w:r>
      <w:r>
        <w:rPr>
          <w:rFonts w:ascii="Arial" w:hAnsi="Arial" w:cs="Arial"/>
          <w:b/>
          <w:color w:val="0000FF"/>
          <w:sz w:val="24"/>
        </w:rPr>
        <w:tab/>
      </w:r>
      <w:r>
        <w:rPr>
          <w:rFonts w:ascii="Arial" w:hAnsi="Arial" w:cs="Arial"/>
          <w:b/>
          <w:sz w:val="24"/>
        </w:rPr>
        <w:t xml:space="preserve">Regarding possible bands for NR based satellite networks </w:t>
      </w:r>
    </w:p>
    <w:p w:rsidR="009D0883" w:rsidRDefault="009D0883" w:rsidP="009D088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Eutelsat S.A.</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9.1.1 to AI 9.8.6</w:t>
      </w:r>
    </w:p>
    <w:p w:rsidR="009D0883" w:rsidRDefault="009D0883" w:rsidP="009D0883">
      <w:r>
        <w:t>handled in email discussion [89E][28][Satellite_bands]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RP-202005</w:t>
      </w:r>
      <w:r>
        <w:rPr>
          <w:rFonts w:ascii="Arial" w:hAnsi="Arial" w:cs="Arial"/>
          <w:b/>
          <w:color w:val="0000FF"/>
          <w:sz w:val="24"/>
        </w:rPr>
        <w:tab/>
      </w:r>
      <w:r>
        <w:rPr>
          <w:rFonts w:ascii="Arial" w:hAnsi="Arial" w:cs="Arial"/>
          <w:b/>
          <w:sz w:val="24"/>
        </w:rPr>
        <w:t>Moderator's summary for email discussion [89E][28][Satellite_bands]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1675, 1696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Thales: last sentence of proposal 4 (Satellite bands introduced in 3GPP for NTN deployment shall not impact the existing specifications and deployment of 3GPP specified terrestrial bands.) still under discussion; maybe we can agree on proposal 1/2/3 already</w:t>
      </w:r>
    </w:p>
    <w:p w:rsidR="009D0883" w:rsidRDefault="009D0883" w:rsidP="009D0883">
      <w:r>
        <w:t>Dish: we would not be able to agree just on proposal 1/2/3 if proposal 4 can not be agreed as like the moderator indicated it comes as a set</w:t>
      </w:r>
    </w:p>
    <w:p w:rsidR="009D0883" w:rsidRDefault="009D0883" w:rsidP="009D0883">
      <w:r>
        <w:lastRenderedPageBreak/>
        <w:t>T-Mobile: supports Dish</w:t>
      </w:r>
    </w:p>
    <w:p w:rsidR="009D0883" w:rsidRDefault="009D0883" w:rsidP="009D0883">
      <w:r>
        <w:t>Ligado: agrees with Dish and T-Mobile</w:t>
      </w:r>
    </w:p>
    <w:p w:rsidR="009D0883" w:rsidRDefault="009D0883" w:rsidP="009D0883">
      <w:r>
        <w:t>RAN chair: maybe the word "deployment" is the tricky part here as this is not part of 3GPP work</w:t>
      </w:r>
    </w:p>
    <w:p w:rsidR="009D0883" w:rsidRDefault="009D0883" w:rsidP="009D0883">
      <w:r>
        <w:t>Eutelsat: correct, also what degradation means</w:t>
      </w:r>
    </w:p>
    <w:p w:rsidR="009D0883" w:rsidRDefault="009D0883" w:rsidP="009D0883">
      <w:r>
        <w:t>Ericsson: we could replace deployment by degradation</w:t>
      </w:r>
    </w:p>
    <w:p w:rsidR="009D0883" w:rsidRDefault="009D0883" w:rsidP="009D0883">
      <w:r>
        <w:t>neither impact the existing specs</w:t>
      </w:r>
    </w:p>
    <w:p w:rsidR="009D0883" w:rsidRDefault="009D0883" w:rsidP="009D0883">
      <w:r>
        <w:t>RAN chair: what about "Satellite bands introduced in 3GPP for NTN shall neither impact the existing specifications  nor cause degradation to networks in 3GPP specified terrestrial bands."</w:t>
      </w:r>
    </w:p>
    <w:p w:rsidR="009D0883" w:rsidRDefault="009D0883" w:rsidP="009D0883">
      <w:r>
        <w:t>Eutelsat: still wondering what degradation means</w:t>
      </w:r>
    </w:p>
    <w:p w:rsidR="009D0883" w:rsidRDefault="009D0883" w:rsidP="009D0883">
      <w:r>
        <w:t>Ligado: would add present and future networks</w:t>
      </w:r>
    </w:p>
    <w:p w:rsidR="009D0883" w:rsidRDefault="009D0883" w:rsidP="009D0883">
      <w:r>
        <w:t>Thales: maybe we can refer to some specs where degradations are described as Ericsson indicated</w:t>
      </w:r>
    </w:p>
    <w:p w:rsidR="009D0883" w:rsidRDefault="009D0883" w:rsidP="009D0883">
      <w:r>
        <w:t>Ericsson: RAN4 has some coexistence studies</w:t>
      </w:r>
    </w:p>
    <w:p w:rsidR="009D0883" w:rsidRDefault="009D0883" w:rsidP="009D0883">
      <w:r>
        <w:t>Inmarsat: main point is that satellite bands should not cause harmful interference to terrestrial bands</w:t>
      </w:r>
    </w:p>
    <w:p w:rsidR="009D0883" w:rsidRDefault="009D0883" w:rsidP="009D0883">
      <w:r>
        <w:t>Eutelsat: also current or future non-terrestrial networks should not be affected</w:t>
      </w:r>
    </w:p>
    <w:p w:rsidR="009D0883" w:rsidRDefault="009D0883" w:rsidP="009D0883">
      <w:r>
        <w:t>RAN chair: could we agree that we will revisit the text at RAN #90e</w:t>
      </w:r>
    </w:p>
    <w:p w:rsidR="009D0883" w:rsidRDefault="009D0883" w:rsidP="009D0883">
      <w:r>
        <w:t>Eutelsat: this would be a compromise for us allowing more checking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RP-202120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RP-202120</w:t>
      </w:r>
      <w:r>
        <w:rPr>
          <w:rFonts w:ascii="Arial" w:hAnsi="Arial" w:cs="Arial"/>
          <w:b/>
          <w:color w:val="0000FF"/>
          <w:sz w:val="24"/>
        </w:rPr>
        <w:tab/>
      </w:r>
      <w:r>
        <w:rPr>
          <w:rFonts w:ascii="Arial" w:hAnsi="Arial" w:cs="Arial"/>
          <w:b/>
          <w:sz w:val="24"/>
        </w:rPr>
        <w:t>Moderator's summary for email discussion [89E][28][Satellite_bands]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color w:val="808080"/>
        </w:rPr>
      </w:pPr>
      <w:r>
        <w:rPr>
          <w:color w:val="808080"/>
        </w:rPr>
        <w:t>(Replaces RP-202005)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proposal 1-4 are endorsed and further development of these proposals is planned for the next RAN #90e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1" w:name="_Toc53521839"/>
      <w:bookmarkStart w:id="182" w:name="_Toc54810501"/>
      <w:r>
        <w:t>9.8.7</w:t>
      </w:r>
      <w:r>
        <w:tab/>
        <w:t>UE power saving enhancements for NR [RAN2 WI: NR_UE_pow_sav_enh]</w:t>
      </w:r>
      <w:bookmarkEnd w:id="181"/>
      <w:bookmarkEnd w:id="182"/>
    </w:p>
    <w:p w:rsidR="009D0883" w:rsidRDefault="009D0883" w:rsidP="009D0883">
      <w:pPr>
        <w:rPr>
          <w:rFonts w:ascii="Arial" w:hAnsi="Arial" w:cs="Arial"/>
          <w:b/>
          <w:sz w:val="24"/>
        </w:rPr>
      </w:pPr>
      <w:r>
        <w:rPr>
          <w:rFonts w:ascii="Arial" w:hAnsi="Arial" w:cs="Arial"/>
          <w:b/>
          <w:color w:val="0000FF"/>
          <w:sz w:val="24"/>
        </w:rPr>
        <w:t>RP-201701</w:t>
      </w:r>
      <w:r>
        <w:rPr>
          <w:rFonts w:ascii="Arial" w:hAnsi="Arial" w:cs="Arial"/>
          <w:b/>
          <w:color w:val="0000FF"/>
          <w:sz w:val="24"/>
        </w:rPr>
        <w:tab/>
      </w:r>
      <w:r>
        <w:rPr>
          <w:rFonts w:ascii="Arial" w:hAnsi="Arial" w:cs="Arial"/>
          <w:b/>
          <w:sz w:val="24"/>
        </w:rPr>
        <w:t>Status report for WI: UE Power Saving Enhancements; contact: Mediatek</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RP-201595</w:t>
      </w:r>
      <w:r>
        <w:rPr>
          <w:rFonts w:ascii="Arial" w:hAnsi="Arial" w:cs="Arial"/>
          <w:b/>
          <w:color w:val="0000FF"/>
          <w:sz w:val="24"/>
        </w:rPr>
        <w:tab/>
      </w:r>
      <w:r>
        <w:rPr>
          <w:rFonts w:ascii="Arial" w:hAnsi="Arial" w:cs="Arial"/>
          <w:b/>
          <w:sz w:val="24"/>
        </w:rPr>
        <w:t>DRX group and other R16 power saving features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Ericsson, Samsung, Verizon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in [89E][29][R17_secondary_DRX]</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RP-201657</w:t>
      </w:r>
      <w:r>
        <w:rPr>
          <w:rFonts w:ascii="Arial" w:hAnsi="Arial" w:cs="Arial"/>
          <w:b/>
          <w:color w:val="0000FF"/>
          <w:sz w:val="24"/>
        </w:rPr>
        <w:tab/>
      </w:r>
      <w:r>
        <w:rPr>
          <w:rFonts w:ascii="Arial" w:hAnsi="Arial" w:cs="Arial"/>
          <w:b/>
          <w:sz w:val="24"/>
        </w:rPr>
        <w:t>Discussion on enhancements for secondary DRX in Rel-17</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moved from AI 9.11 to AI 9.8.7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in [89E][29][R17_secondary_DRX]</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RP-202032</w:t>
      </w:r>
      <w:r>
        <w:rPr>
          <w:rFonts w:ascii="Arial" w:hAnsi="Arial" w:cs="Arial"/>
          <w:b/>
          <w:color w:val="0000FF"/>
          <w:sz w:val="24"/>
        </w:rPr>
        <w:tab/>
      </w:r>
      <w:r>
        <w:rPr>
          <w:rFonts w:ascii="Arial" w:hAnsi="Arial" w:cs="Arial"/>
          <w:b/>
          <w:sz w:val="24"/>
        </w:rPr>
        <w:t>Moderator's summary for email discussion [89E][29][R17_secondary_DRX]</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1595, 1657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will come back on this at RAN #90e in Dec.20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3" w:name="_Toc53521840"/>
      <w:bookmarkStart w:id="184" w:name="_Toc54810502"/>
      <w:r>
        <w:t>9.8.8</w:t>
      </w:r>
      <w:r>
        <w:tab/>
        <w:t>Core part: NR multicast and broadcast services [RAN2 WI: NR_MBS-Core]</w:t>
      </w:r>
      <w:bookmarkEnd w:id="183"/>
      <w:bookmarkEnd w:id="184"/>
    </w:p>
    <w:p w:rsidR="009D0883" w:rsidRDefault="009D0883" w:rsidP="009D0883">
      <w:pPr>
        <w:rPr>
          <w:rFonts w:ascii="Arial" w:hAnsi="Arial" w:cs="Arial"/>
          <w:b/>
          <w:sz w:val="24"/>
        </w:rPr>
      </w:pPr>
      <w:r>
        <w:rPr>
          <w:rFonts w:ascii="Arial" w:hAnsi="Arial" w:cs="Arial"/>
          <w:b/>
          <w:color w:val="0000FF"/>
          <w:sz w:val="24"/>
        </w:rPr>
        <w:t>RP-201437</w:t>
      </w:r>
      <w:r>
        <w:rPr>
          <w:rFonts w:ascii="Arial" w:hAnsi="Arial" w:cs="Arial"/>
          <w:b/>
          <w:color w:val="0000FF"/>
          <w:sz w:val="24"/>
        </w:rPr>
        <w:tab/>
      </w:r>
      <w:r>
        <w:rPr>
          <w:rFonts w:ascii="Arial" w:hAnsi="Arial" w:cs="Arial"/>
          <w:b/>
          <w:sz w:val="24"/>
        </w:rPr>
        <w:t>LS on RAN impact of FS_5MBS Study (S2-2006044; to: SA, RAN, RAN2, RAN3; cc: -; contact: Huawei)</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S2-2006044, to SA, RAN, RAN2, RAN3, cc -</w:t>
      </w:r>
      <w:r>
        <w:rPr>
          <w:i/>
        </w:rPr>
        <w:br/>
      </w:r>
      <w:r>
        <w:rPr>
          <w:i/>
        </w:rPr>
        <w:tab/>
      </w:r>
      <w:r>
        <w:rPr>
          <w:i/>
        </w:rPr>
        <w:tab/>
      </w:r>
      <w:r>
        <w:rPr>
          <w:i/>
        </w:rPr>
        <w:tab/>
      </w:r>
      <w:r>
        <w:rPr>
          <w:i/>
        </w:rPr>
        <w:tab/>
      </w:r>
      <w:r>
        <w:rPr>
          <w:i/>
        </w:rPr>
        <w:tab/>
        <w:t>Source: SA2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draft reply LS in RP-201870</w:t>
      </w:r>
    </w:p>
    <w:p w:rsidR="009D0883" w:rsidRDefault="009D0883" w:rsidP="009D0883">
      <w:r>
        <w:t>handled in email discussion [89E][18][R17_NR_MBMS_scope]</w:t>
      </w:r>
    </w:p>
    <w:p w:rsidR="009D0883" w:rsidRDefault="009D0883" w:rsidP="009D0883">
      <w:r>
        <w:t>conclusion: final reply LS in RP-202086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RP-202086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RP-201870</w:t>
      </w:r>
      <w:r>
        <w:rPr>
          <w:rFonts w:ascii="Arial" w:hAnsi="Arial" w:cs="Arial"/>
          <w:b/>
          <w:color w:val="0000FF"/>
          <w:sz w:val="24"/>
        </w:rPr>
        <w:tab/>
      </w:r>
      <w:r>
        <w:rPr>
          <w:rFonts w:ascii="Arial" w:hAnsi="Arial" w:cs="Arial"/>
          <w:b/>
          <w:sz w:val="24"/>
        </w:rPr>
        <w:t>Draft reply LS to S2-2006044 = RP-201437 on RAN impact of FS_5MBS Study (to: SA, SA2; cc: RAN2, RAN3;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RAN3</w:t>
      </w:r>
      <w:r>
        <w:rPr>
          <w:i/>
        </w:rPr>
        <w:br/>
      </w:r>
      <w:r>
        <w:rPr>
          <w:i/>
        </w:rPr>
        <w:tab/>
      </w:r>
      <w:r>
        <w:rPr>
          <w:i/>
        </w:rPr>
        <w:tab/>
      </w:r>
      <w:r>
        <w:rPr>
          <w:i/>
        </w:rPr>
        <w:tab/>
      </w:r>
      <w:r>
        <w:rPr>
          <w:i/>
        </w:rPr>
        <w:tab/>
      </w:r>
      <w:r>
        <w:rPr>
          <w:i/>
        </w:rPr>
        <w:tab/>
        <w:t>Source: Huawei</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RP-202012</w:t>
      </w:r>
      <w:r>
        <w:rPr>
          <w:rFonts w:ascii="Arial" w:hAnsi="Arial" w:cs="Arial"/>
          <w:b/>
          <w:color w:val="0000FF"/>
          <w:sz w:val="24"/>
        </w:rPr>
        <w:tab/>
      </w:r>
      <w:r>
        <w:rPr>
          <w:rFonts w:ascii="Arial" w:hAnsi="Arial" w:cs="Arial"/>
          <w:b/>
          <w:sz w:val="24"/>
        </w:rPr>
        <w:t>Draft reply LS to S2-2006044 = RP-201437 on RAN impact of FS_5MBS Study (to: SA, SA2; cc: RAN2, RAN3;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RAN3</w:t>
      </w:r>
      <w:r>
        <w:rPr>
          <w:i/>
        </w:rPr>
        <w:br/>
      </w:r>
      <w:r>
        <w:rPr>
          <w:i/>
        </w:rPr>
        <w:tab/>
      </w:r>
      <w:r>
        <w:rPr>
          <w:i/>
        </w:rPr>
        <w:tab/>
      </w:r>
      <w:r>
        <w:rPr>
          <w:i/>
        </w:rPr>
        <w:tab/>
      </w:r>
      <w:r>
        <w:rPr>
          <w:i/>
        </w:rPr>
        <w:tab/>
      </w:r>
      <w:r>
        <w:rPr>
          <w:i/>
        </w:rPr>
        <w:tab/>
        <w:t>Source: Huawei</w:t>
      </w:r>
    </w:p>
    <w:p w:rsidR="009D0883" w:rsidRDefault="009D0883" w:rsidP="009D0883">
      <w:pPr>
        <w:rPr>
          <w:color w:val="808080"/>
        </w:rPr>
      </w:pPr>
      <w:r>
        <w:rPr>
          <w:color w:val="808080"/>
        </w:rPr>
        <w:t>(Replaces RP-201870)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RP-202086</w:t>
      </w:r>
      <w:r>
        <w:rPr>
          <w:rFonts w:ascii="Arial" w:hAnsi="Arial" w:cs="Arial"/>
          <w:b/>
          <w:color w:val="0000FF"/>
          <w:sz w:val="24"/>
        </w:rPr>
        <w:tab/>
      </w:r>
      <w:r>
        <w:rPr>
          <w:rFonts w:ascii="Arial" w:hAnsi="Arial" w:cs="Arial"/>
          <w:b/>
          <w:sz w:val="24"/>
        </w:rPr>
        <w:t>Reply LS to S2-2006044 = RP-201437 on RAN impact of FS_5MBS Study (to: SA, SA2; cc: RAN2, RAN3; contact: Huawei)</w:t>
      </w:r>
    </w:p>
    <w:p w:rsidR="009D0883" w:rsidRDefault="009D0883" w:rsidP="009D088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RAN3</w:t>
      </w:r>
      <w:r>
        <w:rPr>
          <w:i/>
        </w:rPr>
        <w:br/>
      </w:r>
      <w:r>
        <w:rPr>
          <w:i/>
        </w:rPr>
        <w:tab/>
      </w:r>
      <w:r>
        <w:rPr>
          <w:i/>
        </w:rPr>
        <w:tab/>
      </w:r>
      <w:r>
        <w:rPr>
          <w:i/>
        </w:rPr>
        <w:tab/>
      </w:r>
      <w:r>
        <w:rPr>
          <w:i/>
        </w:rPr>
        <w:tab/>
      </w:r>
      <w:r>
        <w:rPr>
          <w:i/>
        </w:rPr>
        <w:tab/>
        <w:t>Source: RAN</w:t>
      </w:r>
    </w:p>
    <w:p w:rsidR="009D0883" w:rsidRDefault="009D0883" w:rsidP="009D0883">
      <w:pPr>
        <w:rPr>
          <w:color w:val="808080"/>
        </w:rPr>
      </w:pPr>
      <w:r>
        <w:rPr>
          <w:color w:val="808080"/>
        </w:rPr>
        <w:t>(Replaces RP-202012)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sent to SA #89e on Fri of RAN #89e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RP-201868</w:t>
      </w:r>
      <w:r>
        <w:rPr>
          <w:rFonts w:ascii="Arial" w:hAnsi="Arial" w:cs="Arial"/>
          <w:b/>
          <w:color w:val="0000FF"/>
          <w:sz w:val="24"/>
        </w:rPr>
        <w:tab/>
      </w:r>
      <w:r>
        <w:rPr>
          <w:rFonts w:ascii="Arial" w:hAnsi="Arial" w:cs="Arial"/>
          <w:b/>
          <w:sz w:val="24"/>
        </w:rPr>
        <w:t>Status report for WI: Revised WI on NR Multicast and Broadcast Services;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808080"/>
        </w:rPr>
      </w:pPr>
      <w:r>
        <w:rPr>
          <w:color w:val="808080"/>
        </w:rPr>
        <w:t>(Replaces RP-201039)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RP-201563</w:t>
      </w:r>
      <w:r>
        <w:rPr>
          <w:rFonts w:ascii="Arial" w:hAnsi="Arial" w:cs="Arial"/>
          <w:b/>
          <w:color w:val="0000FF"/>
          <w:sz w:val="24"/>
        </w:rPr>
        <w:tab/>
      </w:r>
      <w:r>
        <w:rPr>
          <w:rFonts w:ascii="Arial" w:hAnsi="Arial" w:cs="Arial"/>
          <w:b/>
          <w:sz w:val="24"/>
        </w:rPr>
        <w:t>Prioritizing the right feature set in MBS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RP-201765</w:t>
      </w:r>
      <w:r>
        <w:rPr>
          <w:rFonts w:ascii="Arial" w:hAnsi="Arial" w:cs="Arial"/>
          <w:b/>
          <w:color w:val="0000FF"/>
          <w:sz w:val="24"/>
        </w:rPr>
        <w:tab/>
      </w:r>
      <w:r>
        <w:rPr>
          <w:rFonts w:ascii="Arial" w:hAnsi="Arial" w:cs="Arial"/>
          <w:b/>
          <w:sz w:val="24"/>
        </w:rPr>
        <w:t xml:space="preserve">Discussion on supporting broadcast </w:t>
      </w:r>
    </w:p>
    <w:p w:rsidR="009D0883" w:rsidRDefault="009D0883" w:rsidP="009D0883">
      <w:pPr>
        <w:rPr>
          <w:rFonts w:ascii="Arial" w:hAnsi="Arial" w:cs="Arial"/>
          <w:b/>
          <w:sz w:val="24"/>
        </w:rPr>
      </w:pPr>
      <w:r>
        <w:rPr>
          <w:rFonts w:ascii="Arial" w:hAnsi="Arial" w:cs="Arial"/>
          <w:b/>
          <w:sz w:val="24"/>
        </w:rPr>
        <w:t>services in Rel-17 NR MBS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CBN, ABS, ABP</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RP-201784</w:t>
      </w:r>
      <w:r>
        <w:rPr>
          <w:rFonts w:ascii="Arial" w:hAnsi="Arial" w:cs="Arial"/>
          <w:b/>
          <w:color w:val="0000FF"/>
          <w:sz w:val="24"/>
        </w:rPr>
        <w:tab/>
      </w:r>
      <w:r>
        <w:rPr>
          <w:rFonts w:ascii="Arial" w:hAnsi="Arial" w:cs="Arial"/>
          <w:b/>
          <w:sz w:val="24"/>
        </w:rPr>
        <w:t>Discussions on NR MBS work scope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Discussion paper on NR MBS work scope</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RP-201842</w:t>
      </w:r>
      <w:r>
        <w:rPr>
          <w:rFonts w:ascii="Arial" w:hAnsi="Arial" w:cs="Arial"/>
          <w:b/>
          <w:color w:val="0000FF"/>
          <w:sz w:val="24"/>
        </w:rPr>
        <w:tab/>
      </w:r>
      <w:r>
        <w:rPr>
          <w:rFonts w:ascii="Arial" w:hAnsi="Arial" w:cs="Arial"/>
          <w:b/>
          <w:sz w:val="24"/>
        </w:rPr>
        <w:t>Scope of NR multicast</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RP-201871</w:t>
      </w:r>
      <w:r>
        <w:rPr>
          <w:rFonts w:ascii="Arial" w:hAnsi="Arial" w:cs="Arial"/>
          <w:b/>
          <w:color w:val="0000FF"/>
          <w:sz w:val="24"/>
        </w:rPr>
        <w:tab/>
      </w:r>
      <w:r>
        <w:rPr>
          <w:rFonts w:ascii="Arial" w:hAnsi="Arial" w:cs="Arial"/>
          <w:b/>
          <w:sz w:val="24"/>
        </w:rPr>
        <w:t>Discussion on support for broadcast in Rel-17 MBS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[89E][18][R17_NR_MBMS_scope]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5" w:name="_Toc53521841"/>
      <w:bookmarkStart w:id="186" w:name="_Toc54810503"/>
      <w:r>
        <w:t>9.8.9</w:t>
      </w:r>
      <w:r>
        <w:tab/>
        <w:t>Further Multi-RAT Dual-Connectivity enh. [RAN2 WI: LTE_NR_DC_enh2]</w:t>
      </w:r>
      <w:bookmarkEnd w:id="185"/>
      <w:bookmarkEnd w:id="186"/>
    </w:p>
    <w:p w:rsidR="009D0883" w:rsidRDefault="009D0883" w:rsidP="009D0883">
      <w:pPr>
        <w:rPr>
          <w:rFonts w:ascii="Arial" w:hAnsi="Arial" w:cs="Arial"/>
          <w:b/>
          <w:sz w:val="24"/>
        </w:rPr>
      </w:pPr>
      <w:r>
        <w:rPr>
          <w:rFonts w:ascii="Arial" w:hAnsi="Arial" w:cs="Arial"/>
          <w:b/>
          <w:color w:val="0000FF"/>
          <w:sz w:val="24"/>
        </w:rPr>
        <w:t>RP-201866</w:t>
      </w:r>
      <w:r>
        <w:rPr>
          <w:rFonts w:ascii="Arial" w:hAnsi="Arial" w:cs="Arial"/>
          <w:b/>
          <w:color w:val="0000FF"/>
          <w:sz w:val="24"/>
        </w:rPr>
        <w:tab/>
      </w:r>
      <w:r>
        <w:rPr>
          <w:rFonts w:ascii="Arial" w:hAnsi="Arial" w:cs="Arial"/>
          <w:b/>
          <w:sz w:val="24"/>
        </w:rPr>
        <w:t>Status report for WI: Further Multi-Radio Dual-Connectivity enhancements;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808080"/>
        </w:rPr>
      </w:pPr>
      <w:r>
        <w:rPr>
          <w:color w:val="808080"/>
        </w:rPr>
        <w:t>(Replaces RP-201041)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RP-201655</w:t>
      </w:r>
      <w:r>
        <w:rPr>
          <w:rFonts w:ascii="Arial" w:hAnsi="Arial" w:cs="Arial"/>
          <w:b/>
          <w:color w:val="0000FF"/>
          <w:sz w:val="24"/>
        </w:rPr>
        <w:tab/>
      </w:r>
      <w:r>
        <w:rPr>
          <w:rFonts w:ascii="Arial" w:hAnsi="Arial" w:cs="Arial"/>
          <w:b/>
          <w:sz w:val="24"/>
        </w:rPr>
        <w:t>Clarification on Rel-17 MRDC WID scope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[89E][30][R17_MRDC_scope]</w:t>
      </w:r>
    </w:p>
    <w:p w:rsidR="009D0883" w:rsidRDefault="009D0883" w:rsidP="009D0883">
      <w:r>
        <w:t>no consensus on the Proposal around “Long Periodicity P-SRS for dormant BWP”</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RP-201894</w:t>
      </w:r>
      <w:r>
        <w:rPr>
          <w:rFonts w:ascii="Arial" w:hAnsi="Arial" w:cs="Arial"/>
          <w:b/>
          <w:color w:val="0000FF"/>
          <w:sz w:val="24"/>
        </w:rPr>
        <w:tab/>
      </w:r>
      <w:r>
        <w:rPr>
          <w:rFonts w:ascii="Arial" w:hAnsi="Arial" w:cs="Arial"/>
          <w:b/>
          <w:sz w:val="24"/>
        </w:rPr>
        <w:t>Clarification of supporting SRS transmission in Scell Dormancy in Rel-17 further MR-DC enhancements WI</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MediaTek</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dscussion [89E][30][R17_MRDC_scope]</w:t>
      </w:r>
    </w:p>
    <w:p w:rsidR="009D0883" w:rsidRDefault="009D0883" w:rsidP="009D0883">
      <w:r>
        <w:t>no consensus on the Proposal around “Long Periodicity P-SRS for dormant BWP”</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7" w:name="_Toc53521842"/>
      <w:bookmarkStart w:id="188" w:name="_Toc54810504"/>
      <w:r>
        <w:lastRenderedPageBreak/>
        <w:t>9.8.10</w:t>
      </w:r>
      <w:r>
        <w:tab/>
        <w:t>Enhancements to IAB for NR [RAN2 WI: NR_IAB_enh]</w:t>
      </w:r>
      <w:bookmarkEnd w:id="187"/>
      <w:bookmarkEnd w:id="188"/>
    </w:p>
    <w:p w:rsidR="009D0883" w:rsidRDefault="009D0883" w:rsidP="009D0883">
      <w:pPr>
        <w:rPr>
          <w:rFonts w:ascii="Arial" w:hAnsi="Arial" w:cs="Arial"/>
          <w:b/>
          <w:sz w:val="24"/>
        </w:rPr>
      </w:pPr>
      <w:r>
        <w:rPr>
          <w:rFonts w:ascii="Arial" w:hAnsi="Arial" w:cs="Arial"/>
          <w:b/>
          <w:color w:val="0000FF"/>
          <w:sz w:val="24"/>
        </w:rPr>
        <w:t>RP-201758</w:t>
      </w:r>
      <w:r>
        <w:rPr>
          <w:rFonts w:ascii="Arial" w:hAnsi="Arial" w:cs="Arial"/>
          <w:b/>
          <w:color w:val="0000FF"/>
          <w:sz w:val="24"/>
        </w:rPr>
        <w:tab/>
      </w:r>
      <w:r>
        <w:rPr>
          <w:rFonts w:ascii="Arial" w:hAnsi="Arial" w:cs="Arial"/>
          <w:b/>
          <w:sz w:val="24"/>
        </w:rPr>
        <w:t>Status report for Rel-17 WI NR_IAB_enh;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RP-201759</w:t>
      </w:r>
      <w:r>
        <w:rPr>
          <w:rFonts w:ascii="Arial" w:hAnsi="Arial" w:cs="Arial"/>
          <w:b/>
          <w:color w:val="0000FF"/>
          <w:sz w:val="24"/>
        </w:rPr>
        <w:tab/>
      </w:r>
      <w:r>
        <w:rPr>
          <w:rFonts w:ascii="Arial" w:hAnsi="Arial" w:cs="Arial"/>
          <w:b/>
          <w:sz w:val="24"/>
        </w:rPr>
        <w:t>Discussion on resource multiplexing and RAN sharing for Rel-17 IAB</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[89E][31][R17_IAB_scope]</w:t>
      </w:r>
    </w:p>
    <w:p w:rsidR="009D0883" w:rsidRDefault="009D0883" w:rsidP="009D0883">
      <w:r>
        <w:t>no consensus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RP-201772</w:t>
      </w:r>
      <w:r>
        <w:rPr>
          <w:rFonts w:ascii="Arial" w:hAnsi="Arial" w:cs="Arial"/>
          <w:b/>
          <w:color w:val="0000FF"/>
          <w:sz w:val="24"/>
        </w:rPr>
        <w:tab/>
      </w:r>
      <w:r>
        <w:rPr>
          <w:rFonts w:ascii="Arial" w:hAnsi="Arial" w:cs="Arial"/>
          <w:b/>
          <w:sz w:val="24"/>
        </w:rPr>
        <w:t>Discussion on intra-frequency NR DC operation for IAB</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[89E][31][R17_IAB_scope]</w:t>
      </w:r>
    </w:p>
    <w:p w:rsidR="009D0883" w:rsidRDefault="009D0883" w:rsidP="009D0883">
      <w:r>
        <w:t>no consensus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RP-202083</w:t>
      </w:r>
      <w:r>
        <w:rPr>
          <w:rFonts w:ascii="Arial" w:hAnsi="Arial" w:cs="Arial"/>
          <w:b/>
          <w:color w:val="0000FF"/>
          <w:sz w:val="24"/>
        </w:rPr>
        <w:tab/>
      </w:r>
      <w:r>
        <w:rPr>
          <w:rFonts w:ascii="Arial" w:hAnsi="Arial" w:cs="Arial"/>
          <w:b/>
          <w:sz w:val="24"/>
        </w:rPr>
        <w:t>Moderator's summary for email discussion [89E][31][R17_IAB_scope]</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1759, 1772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89" w:name="_Toc53521843"/>
      <w:bookmarkStart w:id="190" w:name="_Toc54810505"/>
      <w:r>
        <w:t>9.8.11</w:t>
      </w:r>
      <w:r>
        <w:tab/>
        <w:t>NR small data transmissions in INACTIVE state [RAN2 WI: NR_SmallData_INACTIVE]</w:t>
      </w:r>
      <w:bookmarkEnd w:id="189"/>
      <w:bookmarkEnd w:id="190"/>
    </w:p>
    <w:p w:rsidR="009D0883" w:rsidRDefault="009D0883" w:rsidP="009D0883">
      <w:pPr>
        <w:rPr>
          <w:rFonts w:ascii="Arial" w:hAnsi="Arial" w:cs="Arial"/>
          <w:b/>
          <w:sz w:val="24"/>
        </w:rPr>
      </w:pPr>
      <w:r>
        <w:rPr>
          <w:rFonts w:ascii="Arial" w:hAnsi="Arial" w:cs="Arial"/>
          <w:b/>
          <w:color w:val="0000FF"/>
          <w:sz w:val="24"/>
        </w:rPr>
        <w:t>RP-201537</w:t>
      </w:r>
      <w:r>
        <w:rPr>
          <w:rFonts w:ascii="Arial" w:hAnsi="Arial" w:cs="Arial"/>
          <w:b/>
          <w:color w:val="0000FF"/>
          <w:sz w:val="24"/>
        </w:rPr>
        <w:tab/>
      </w:r>
      <w:r>
        <w:rPr>
          <w:rFonts w:ascii="Arial" w:hAnsi="Arial" w:cs="Arial"/>
          <w:b/>
          <w:sz w:val="24"/>
        </w:rPr>
        <w:t>Status Report to TSG: NR small data transmissions in INACTIVE state; rapporteur: ZTE</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 complete &amp; target date of Perf. part missing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RP-202061</w:t>
      </w:r>
      <w:r>
        <w:rPr>
          <w:rFonts w:ascii="Arial" w:hAnsi="Arial" w:cs="Arial"/>
          <w:b/>
          <w:color w:val="0000FF"/>
          <w:sz w:val="24"/>
        </w:rPr>
        <w:tab/>
      </w:r>
      <w:r>
        <w:rPr>
          <w:rFonts w:ascii="Arial" w:hAnsi="Arial" w:cs="Arial"/>
          <w:b/>
          <w:sz w:val="24"/>
        </w:rPr>
        <w:t>Status Report to TSG: NR small data transmissions in INACTIVE state; rapporteur: ZTE</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9D0883" w:rsidRDefault="009D0883" w:rsidP="009D0883">
      <w:pPr>
        <w:rPr>
          <w:color w:val="808080"/>
        </w:rPr>
      </w:pPr>
      <w:r>
        <w:rPr>
          <w:color w:val="808080"/>
        </w:rPr>
        <w:t>(Replaces RP-201537)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1" w:name="_Toc53521844"/>
      <w:bookmarkStart w:id="192" w:name="_Toc54810506"/>
      <w:r>
        <w:t>9.8.12</w:t>
      </w:r>
      <w:r>
        <w:tab/>
        <w:t>Core part: Support for Multi-SIM devices for LTE/NR [RAN2 WI: LTE_NR_MUSIM-Core]</w:t>
      </w:r>
      <w:bookmarkEnd w:id="191"/>
      <w:bookmarkEnd w:id="192"/>
    </w:p>
    <w:p w:rsidR="009D0883" w:rsidRDefault="009D0883" w:rsidP="009D0883">
      <w:pPr>
        <w:rPr>
          <w:rFonts w:ascii="Arial" w:hAnsi="Arial" w:cs="Arial"/>
          <w:b/>
          <w:sz w:val="24"/>
        </w:rPr>
      </w:pPr>
      <w:r>
        <w:rPr>
          <w:rFonts w:ascii="Arial" w:hAnsi="Arial" w:cs="Arial"/>
          <w:b/>
          <w:color w:val="0000FF"/>
          <w:sz w:val="24"/>
        </w:rPr>
        <w:t>RP-201656</w:t>
      </w:r>
      <w:r>
        <w:rPr>
          <w:rFonts w:ascii="Arial" w:hAnsi="Arial" w:cs="Arial"/>
          <w:b/>
          <w:color w:val="0000FF"/>
          <w:sz w:val="24"/>
        </w:rPr>
        <w:tab/>
      </w:r>
      <w:r>
        <w:rPr>
          <w:rFonts w:ascii="Arial" w:hAnsi="Arial" w:cs="Arial"/>
          <w:b/>
          <w:sz w:val="24"/>
        </w:rPr>
        <w:t>Status report for WI Core part: Support for Multi-SIM devices for LTE/NR; rapporteur: vivo</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3" w:name="_Toc53521845"/>
      <w:bookmarkStart w:id="194" w:name="_Toc54810507"/>
      <w:r>
        <w:t>9.8.13</w:t>
      </w:r>
      <w:r>
        <w:tab/>
        <w:t>Core part: Enhanced eNB(s) architecture evolution for E-UTRAN and NG-RAN [RAN3 WI: LTE_NR_arch_evo_enh-Core]</w:t>
      </w:r>
      <w:bookmarkEnd w:id="193"/>
      <w:bookmarkEnd w:id="194"/>
    </w:p>
    <w:p w:rsidR="009D0883" w:rsidRDefault="009D0883" w:rsidP="009D0883">
      <w:pPr>
        <w:rPr>
          <w:rFonts w:ascii="Arial" w:hAnsi="Arial" w:cs="Arial"/>
          <w:b/>
          <w:sz w:val="24"/>
        </w:rPr>
      </w:pPr>
      <w:r>
        <w:rPr>
          <w:rFonts w:ascii="Arial" w:hAnsi="Arial" w:cs="Arial"/>
          <w:b/>
          <w:color w:val="0000FF"/>
          <w:sz w:val="24"/>
        </w:rPr>
        <w:t>RP-201522</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5" w:name="_Toc53521846"/>
      <w:bookmarkStart w:id="196" w:name="_Toc54810508"/>
      <w:r>
        <w:t>9.8.14</w:t>
      </w:r>
      <w:r>
        <w:tab/>
        <w:t>Core part: Enh. of data collection for SON/MDT in NR and EN-DC [RAN3 WI: NR_ENDC_SON_MDT_enh-Core]</w:t>
      </w:r>
      <w:bookmarkEnd w:id="195"/>
      <w:bookmarkEnd w:id="196"/>
    </w:p>
    <w:p w:rsidR="009D0883" w:rsidRDefault="009D0883" w:rsidP="009D0883">
      <w:pPr>
        <w:rPr>
          <w:rFonts w:ascii="Arial" w:hAnsi="Arial" w:cs="Arial"/>
          <w:b/>
          <w:sz w:val="24"/>
        </w:rPr>
      </w:pPr>
      <w:r>
        <w:rPr>
          <w:rFonts w:ascii="Arial" w:hAnsi="Arial" w:cs="Arial"/>
          <w:b/>
          <w:color w:val="0000FF"/>
          <w:sz w:val="24"/>
        </w:rPr>
        <w:t>RP-201618</w:t>
      </w:r>
      <w:r>
        <w:rPr>
          <w:rFonts w:ascii="Arial" w:hAnsi="Arial" w:cs="Arial"/>
          <w:b/>
          <w:color w:val="0000FF"/>
          <w:sz w:val="24"/>
        </w:rPr>
        <w:tab/>
      </w:r>
      <w:r>
        <w:rPr>
          <w:rFonts w:ascii="Arial" w:hAnsi="Arial" w:cs="Arial"/>
          <w:b/>
          <w:sz w:val="24"/>
        </w:rPr>
        <w:t>Status report for WI on Core part: Enhancement of data collection for SON/MDT in NR and EN-DC;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Actually the Core part target is unchanged: Sep.21.</w:t>
      </w:r>
    </w:p>
    <w:p w:rsidR="009D0883" w:rsidRDefault="009D0883" w:rsidP="009D0883">
      <w:r>
        <w:t>Matrixx: referenced Tdocs R3-205535, R3-205536, R3-205537 on PCI were actually not submitted to RAN3 #109e and withdrawn</w:t>
      </w:r>
    </w:p>
    <w:p w:rsidR="009D0883" w:rsidRDefault="009D0883" w:rsidP="009D0883">
      <w:r>
        <w:t>MCC: correct, no need to reference not existing documents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197" w:name="_Toc53521847"/>
      <w:bookmarkStart w:id="198" w:name="_Toc54810509"/>
      <w:r>
        <w:t>9.8.15</w:t>
      </w:r>
      <w:r>
        <w:tab/>
        <w:t>MIMO OTA req. for NR UEs [new RAN4 WI: NR_MIMO_OTA]</w:t>
      </w:r>
      <w:bookmarkEnd w:id="197"/>
      <w:bookmarkEnd w:id="198"/>
    </w:p>
    <w:p w:rsidR="009D0883" w:rsidRDefault="009D0883" w:rsidP="009D0883">
      <w:pPr>
        <w:rPr>
          <w:rFonts w:ascii="Arial" w:hAnsi="Arial" w:cs="Arial"/>
          <w:b/>
          <w:sz w:val="24"/>
        </w:rPr>
      </w:pPr>
      <w:r>
        <w:rPr>
          <w:rFonts w:ascii="Arial" w:hAnsi="Arial" w:cs="Arial"/>
          <w:b/>
          <w:color w:val="0000FF"/>
          <w:sz w:val="24"/>
        </w:rPr>
        <w:t>RP-201419</w:t>
      </w:r>
      <w:r>
        <w:rPr>
          <w:rFonts w:ascii="Arial" w:hAnsi="Arial" w:cs="Arial"/>
          <w:b/>
          <w:color w:val="0000FF"/>
          <w:sz w:val="24"/>
        </w:rPr>
        <w:tab/>
      </w:r>
      <w:r>
        <w:rPr>
          <w:rFonts w:ascii="Arial" w:hAnsi="Arial" w:cs="Arial"/>
          <w:b/>
          <w:sz w:val="24"/>
        </w:rPr>
        <w:t>Reply LS to NGMN_LS200617 = R4-2009502 = RP-201096 on 5G NR Over The Air test methodologies and performance requirements (R4-2012708; to: NGMN; cc: RAN5, RAN; contact: Vivo)</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R4-2012708, to NGMN, cc RAN5, RAN</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no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RAN chairman: only for information in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RP-201827</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part: completion level 10%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Core and Perf. part targets were Sep.21 and are now in contradiction with RP-201800 and the rule that the Perf. part has to complete max. 3-6 months after the Core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RP-201998</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RP-201827)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r>
        <w:t>conclusion: Core part: 10%, Sep.21; Perf. part: 0%, Sep.21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RP-201800</w:t>
      </w:r>
      <w:r>
        <w:rPr>
          <w:rFonts w:ascii="Arial" w:hAnsi="Arial" w:cs="Arial"/>
          <w:b/>
          <w:color w:val="0000FF"/>
          <w:sz w:val="24"/>
        </w:rPr>
        <w:tab/>
      </w:r>
      <w:r>
        <w:rPr>
          <w:rFonts w:ascii="Arial" w:hAnsi="Arial" w:cs="Arial"/>
          <w:b/>
          <w:sz w:val="24"/>
        </w:rPr>
        <w:t>Revised WID: Multiple Input Multiple Output (MIMO) Over-the-Air (OTA) requirements for NR UEs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CAICT,OPPO</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RP-201302; WID Update based on suggestion of RAN 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in contradiction with RP-201827 ?</w:t>
      </w:r>
    </w:p>
    <w:p w:rsidR="009D0883" w:rsidRDefault="009D0883" w:rsidP="009D0883">
      <w:r>
        <w:t>CAICT: error is in status report and therefore RP-201827 was revised in RP-201998.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199" w:name="_Toc53521848"/>
      <w:bookmarkStart w:id="200" w:name="_Toc54810510"/>
      <w:r>
        <w:t>9.9</w:t>
      </w:r>
      <w:r>
        <w:tab/>
        <w:t>Open REL-17 NR or NR+LTE WIs (spectrum related)</w:t>
      </w:r>
      <w:bookmarkEnd w:id="199"/>
      <w:bookmarkEnd w:id="200"/>
    </w:p>
    <w:p w:rsidR="009D0883" w:rsidRDefault="009D0883" w:rsidP="009D0883">
      <w:pPr>
        <w:pStyle w:val="Heading4"/>
      </w:pPr>
      <w:bookmarkStart w:id="201" w:name="_Toc53521849"/>
      <w:bookmarkStart w:id="202" w:name="_Toc54810511"/>
      <w:r>
        <w:t>9.9.1</w:t>
      </w:r>
      <w:r>
        <w:tab/>
        <w:t>Introduction of NR band n13 [RAN4 WI: NR_n13]</w:t>
      </w:r>
      <w:bookmarkEnd w:id="201"/>
      <w:bookmarkEnd w:id="202"/>
    </w:p>
    <w:p w:rsidR="009D0883" w:rsidRDefault="009D0883" w:rsidP="009D0883">
      <w:pPr>
        <w:rPr>
          <w:rFonts w:ascii="Arial" w:hAnsi="Arial" w:cs="Arial"/>
          <w:b/>
          <w:sz w:val="24"/>
        </w:rPr>
      </w:pPr>
      <w:r>
        <w:rPr>
          <w:rFonts w:ascii="Arial" w:hAnsi="Arial" w:cs="Arial"/>
          <w:b/>
          <w:color w:val="0000FF"/>
          <w:sz w:val="24"/>
        </w:rPr>
        <w:t>RP-201720</w:t>
      </w:r>
      <w:r>
        <w:rPr>
          <w:rFonts w:ascii="Arial" w:hAnsi="Arial" w:cs="Arial"/>
          <w:b/>
          <w:color w:val="0000FF"/>
          <w:sz w:val="24"/>
        </w:rPr>
        <w:tab/>
      </w:r>
      <w:r>
        <w:rPr>
          <w:rFonts w:ascii="Arial" w:hAnsi="Arial" w:cs="Arial"/>
          <w:b/>
          <w:sz w:val="24"/>
        </w:rPr>
        <w:t>Status report for WI: Introduction of NR band n13; rapporteur: Huawei</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03" w:name="_Toc53521850"/>
      <w:bookmarkStart w:id="204" w:name="_Toc54810512"/>
      <w:r>
        <w:t>9.9.2</w:t>
      </w:r>
      <w:r>
        <w:tab/>
        <w:t>Introduction of FR2 FWA UE with maximum TRP of 23dBm for band n257 and n258 [RAN4 WI: NR_FR2_FWA_Bn257_Bn258]</w:t>
      </w:r>
      <w:bookmarkEnd w:id="203"/>
      <w:bookmarkEnd w:id="204"/>
    </w:p>
    <w:p w:rsidR="009D0883" w:rsidRDefault="009D0883" w:rsidP="009D0883">
      <w:pPr>
        <w:rPr>
          <w:rFonts w:ascii="Arial" w:hAnsi="Arial" w:cs="Arial"/>
          <w:b/>
          <w:sz w:val="24"/>
        </w:rPr>
      </w:pPr>
      <w:r>
        <w:rPr>
          <w:rFonts w:ascii="Arial" w:hAnsi="Arial" w:cs="Arial"/>
          <w:b/>
          <w:color w:val="0000FF"/>
          <w:sz w:val="24"/>
        </w:rPr>
        <w:t>RP-201597</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RP-201598</w:t>
      </w:r>
      <w:r>
        <w:rPr>
          <w:rFonts w:ascii="Arial" w:hAnsi="Arial" w:cs="Arial"/>
          <w:b/>
          <w:color w:val="0000FF"/>
          <w:sz w:val="24"/>
        </w:rPr>
        <w:tab/>
      </w:r>
      <w:r>
        <w:rPr>
          <w:rFonts w:ascii="Arial" w:hAnsi="Arial" w:cs="Arial"/>
          <w:b/>
          <w:sz w:val="24"/>
        </w:rPr>
        <w:t>Revised WID: Introduction of FR2 FWA UE with maximum TRP of 23dBm for band n257 and n258</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05" w:name="_Toc53521851"/>
      <w:bookmarkStart w:id="206" w:name="_Toc54810513"/>
      <w:r>
        <w:t>9.9.3</w:t>
      </w:r>
      <w:r>
        <w:tab/>
        <w:t>Band combinations for concurrent operation of NR/LTE Uu bands/band combinations and one NR/LTE V2X PC5 band [new RAN4 WI: NR_LTE_V2X_PC5_combos]</w:t>
      </w:r>
      <w:bookmarkEnd w:id="205"/>
      <w:bookmarkEnd w:id="206"/>
    </w:p>
    <w:p w:rsidR="009D0883" w:rsidRDefault="009D0883" w:rsidP="009D0883">
      <w:pPr>
        <w:rPr>
          <w:rFonts w:ascii="Arial" w:hAnsi="Arial" w:cs="Arial"/>
          <w:b/>
          <w:sz w:val="24"/>
        </w:rPr>
      </w:pPr>
      <w:r>
        <w:rPr>
          <w:rFonts w:ascii="Arial" w:hAnsi="Arial" w:cs="Arial"/>
          <w:b/>
          <w:color w:val="0000FF"/>
          <w:sz w:val="24"/>
        </w:rPr>
        <w:t>RP-201790</w:t>
      </w:r>
      <w:r>
        <w:rPr>
          <w:rFonts w:ascii="Arial" w:hAnsi="Arial" w:cs="Arial"/>
          <w:b/>
          <w:color w:val="0000FF"/>
          <w:sz w:val="24"/>
        </w:rPr>
        <w:tab/>
      </w:r>
      <w:r>
        <w:rPr>
          <w:rFonts w:ascii="Arial" w:hAnsi="Arial" w:cs="Arial"/>
          <w:b/>
          <w:sz w:val="24"/>
        </w:rPr>
        <w:t>Status report fot WI Band combinations for Uu and V2X con-current operation;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RP-201789</w:t>
      </w:r>
      <w:r>
        <w:rPr>
          <w:rFonts w:ascii="Arial" w:hAnsi="Arial" w:cs="Arial"/>
          <w:b/>
          <w:color w:val="0000FF"/>
          <w:sz w:val="24"/>
        </w:rPr>
        <w:tab/>
      </w:r>
      <w:r>
        <w:rPr>
          <w:rFonts w:ascii="Arial" w:hAnsi="Arial" w:cs="Arial"/>
          <w:b/>
          <w:sz w:val="24"/>
        </w:rPr>
        <w:t>Revised WID: Band combinations for Uu and V2X con-current operation</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RP-200924; according to MCC guidance, to do some clean up changes for the WID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07" w:name="_Toc53521852"/>
      <w:bookmarkStart w:id="208" w:name="_Toc54810514"/>
      <w:r>
        <w:t>9.9.4</w:t>
      </w:r>
      <w:r>
        <w:tab/>
        <w:t>Introduction of NR 47GHz band [new RAN4 WI: NR_47GHz_band]</w:t>
      </w:r>
      <w:bookmarkEnd w:id="207"/>
      <w:bookmarkEnd w:id="208"/>
    </w:p>
    <w:p w:rsidR="009D0883" w:rsidRDefault="009D0883" w:rsidP="009D0883">
      <w:pPr>
        <w:rPr>
          <w:rFonts w:ascii="Arial" w:hAnsi="Arial" w:cs="Arial"/>
          <w:b/>
          <w:sz w:val="24"/>
        </w:rPr>
      </w:pPr>
      <w:r>
        <w:rPr>
          <w:rFonts w:ascii="Arial" w:hAnsi="Arial" w:cs="Arial"/>
          <w:b/>
          <w:color w:val="0000FF"/>
          <w:sz w:val="24"/>
        </w:rPr>
        <w:t>RP-201560</w:t>
      </w:r>
      <w:r>
        <w:rPr>
          <w:rFonts w:ascii="Arial" w:hAnsi="Arial" w:cs="Arial"/>
          <w:b/>
          <w:color w:val="0000FF"/>
          <w:sz w:val="24"/>
        </w:rPr>
        <w:tab/>
      </w:r>
      <w:r>
        <w:rPr>
          <w:rFonts w:ascii="Arial" w:hAnsi="Arial" w:cs="Arial"/>
          <w:b/>
          <w:sz w:val="24"/>
        </w:rPr>
        <w:t>Status report for WI Introduction of NR 47GHz band; rapporteur: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20% completed; Perf 20%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09" w:name="_Toc53521853"/>
      <w:bookmarkStart w:id="210" w:name="_Toc54810515"/>
      <w:r>
        <w:lastRenderedPageBreak/>
        <w:t>9.9.5</w:t>
      </w:r>
      <w:r>
        <w:tab/>
        <w:t>Introduction of 1.6 GHz NR SUL band with same UL frequency range of Band 24 [new RAN4 WI: NR_SUL_UL_n24]</w:t>
      </w:r>
      <w:bookmarkEnd w:id="209"/>
      <w:bookmarkEnd w:id="210"/>
    </w:p>
    <w:p w:rsidR="009D0883" w:rsidRDefault="009D0883" w:rsidP="009D0883">
      <w:pPr>
        <w:rPr>
          <w:rFonts w:ascii="Arial" w:hAnsi="Arial" w:cs="Arial"/>
          <w:b/>
          <w:sz w:val="24"/>
        </w:rPr>
      </w:pPr>
      <w:r>
        <w:rPr>
          <w:rFonts w:ascii="Arial" w:hAnsi="Arial" w:cs="Arial"/>
          <w:b/>
          <w:color w:val="0000FF"/>
          <w:sz w:val="24"/>
        </w:rPr>
        <w:t>RP-201826</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1" w:name="_Toc53521854"/>
      <w:bookmarkStart w:id="212" w:name="_Toc54810516"/>
      <w:r>
        <w:t>9.9.6</w:t>
      </w:r>
      <w:r>
        <w:tab/>
        <w:t>Introduction of NR band 24 [new RAN4 WI: NR_band_n24]</w:t>
      </w:r>
      <w:bookmarkEnd w:id="211"/>
      <w:bookmarkEnd w:id="212"/>
    </w:p>
    <w:p w:rsidR="009D0883" w:rsidRDefault="009D0883" w:rsidP="009D0883">
      <w:pPr>
        <w:rPr>
          <w:rFonts w:ascii="Arial" w:hAnsi="Arial" w:cs="Arial"/>
          <w:b/>
          <w:sz w:val="24"/>
        </w:rPr>
      </w:pPr>
      <w:r>
        <w:rPr>
          <w:rFonts w:ascii="Arial" w:hAnsi="Arial" w:cs="Arial"/>
          <w:b/>
          <w:color w:val="0000FF"/>
          <w:sz w:val="24"/>
        </w:rPr>
        <w:t>RP-201825</w:t>
      </w:r>
      <w:r>
        <w:rPr>
          <w:rFonts w:ascii="Arial" w:hAnsi="Arial" w:cs="Arial"/>
          <w:b/>
          <w:color w:val="0000FF"/>
          <w:sz w:val="24"/>
        </w:rPr>
        <w:tab/>
      </w:r>
      <w:r>
        <w:rPr>
          <w:rFonts w:ascii="Arial" w:hAnsi="Arial" w:cs="Arial"/>
          <w:b/>
          <w:sz w:val="24"/>
        </w:rPr>
        <w:t>Status report for WI Introduction of NR band 24; Rapporteur: Ligado Networks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3" w:name="_Toc53521855"/>
      <w:bookmarkStart w:id="214" w:name="_Toc54810517"/>
      <w:r>
        <w:t>9.9.7</w:t>
      </w:r>
      <w:r>
        <w:tab/>
        <w:t>Introduction of NR SUL band 1880-1920MHz [new RAN4 WI: NR_SUL_band_1880_1920MHz]</w:t>
      </w:r>
      <w:bookmarkEnd w:id="213"/>
      <w:bookmarkEnd w:id="214"/>
    </w:p>
    <w:p w:rsidR="009D0883" w:rsidRDefault="009D0883" w:rsidP="009D0883">
      <w:pPr>
        <w:rPr>
          <w:rFonts w:ascii="Arial" w:hAnsi="Arial" w:cs="Arial"/>
          <w:b/>
          <w:sz w:val="24"/>
        </w:rPr>
      </w:pPr>
      <w:r>
        <w:rPr>
          <w:rFonts w:ascii="Arial" w:hAnsi="Arial" w:cs="Arial"/>
          <w:b/>
          <w:color w:val="0000FF"/>
          <w:sz w:val="24"/>
        </w:rPr>
        <w:t>RP-201631</w:t>
      </w:r>
      <w:r>
        <w:rPr>
          <w:rFonts w:ascii="Arial" w:hAnsi="Arial" w:cs="Arial"/>
          <w:b/>
          <w:color w:val="0000FF"/>
          <w:sz w:val="24"/>
        </w:rPr>
        <w:tab/>
      </w:r>
      <w:r>
        <w:rPr>
          <w:rFonts w:ascii="Arial" w:hAnsi="Arial" w:cs="Arial"/>
          <w:b/>
          <w:sz w:val="24"/>
        </w:rPr>
        <w:t>Status report for WI 1880-1920 MHz SUL band for NR;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completion level jumping by 80% without any CR/TR/TS submitted to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5" w:name="_Toc53521856"/>
      <w:bookmarkStart w:id="216" w:name="_Toc54810518"/>
      <w:r>
        <w:t>9.9.8</w:t>
      </w:r>
      <w:r>
        <w:tab/>
        <w:t>Introduction of NR SUL band 2300-2400MHz [new RAN4 WI: NR_SUL_band_2300_2400MHz]</w:t>
      </w:r>
      <w:bookmarkEnd w:id="215"/>
      <w:bookmarkEnd w:id="216"/>
    </w:p>
    <w:p w:rsidR="009D0883" w:rsidRDefault="009D0883" w:rsidP="009D0883">
      <w:pPr>
        <w:rPr>
          <w:rFonts w:ascii="Arial" w:hAnsi="Arial" w:cs="Arial"/>
          <w:b/>
          <w:sz w:val="24"/>
        </w:rPr>
      </w:pPr>
      <w:r>
        <w:rPr>
          <w:rFonts w:ascii="Arial" w:hAnsi="Arial" w:cs="Arial"/>
          <w:b/>
          <w:color w:val="0000FF"/>
          <w:sz w:val="24"/>
        </w:rPr>
        <w:t>RP-201632</w:t>
      </w:r>
      <w:r>
        <w:rPr>
          <w:rFonts w:ascii="Arial" w:hAnsi="Arial" w:cs="Arial"/>
          <w:b/>
          <w:color w:val="0000FF"/>
          <w:sz w:val="24"/>
        </w:rPr>
        <w:tab/>
      </w:r>
      <w:r>
        <w:rPr>
          <w:rFonts w:ascii="Arial" w:hAnsi="Arial" w:cs="Arial"/>
          <w:b/>
          <w:sz w:val="24"/>
        </w:rPr>
        <w:t>Status report for 2300-2400MHz SUL band for NR;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completion level jumping by 80% without any CR/TR/TS submitted to RAN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217" w:name="_Toc53521857"/>
      <w:bookmarkStart w:id="218" w:name="_Toc54810519"/>
      <w:r>
        <w:t>9.9.9</w:t>
      </w:r>
      <w:r>
        <w:tab/>
        <w:t>Core part: Rel-17 Adding channel BW support to existing NR bands [new RAN4 WI: NR_bands_R17_BWs-Core]</w:t>
      </w:r>
      <w:bookmarkEnd w:id="217"/>
      <w:bookmarkEnd w:id="218"/>
    </w:p>
    <w:p w:rsidR="009D0883" w:rsidRDefault="009D0883" w:rsidP="009D0883">
      <w:pPr>
        <w:rPr>
          <w:rFonts w:ascii="Arial" w:hAnsi="Arial" w:cs="Arial"/>
          <w:b/>
          <w:sz w:val="24"/>
        </w:rPr>
      </w:pPr>
      <w:r>
        <w:rPr>
          <w:rFonts w:ascii="Arial" w:hAnsi="Arial" w:cs="Arial"/>
          <w:b/>
          <w:color w:val="0000FF"/>
          <w:sz w:val="24"/>
        </w:rPr>
        <w:t>RP-201547</w:t>
      </w:r>
      <w:r>
        <w:rPr>
          <w:rFonts w:ascii="Arial" w:hAnsi="Arial" w:cs="Arial"/>
          <w:b/>
          <w:color w:val="0000FF"/>
          <w:sz w:val="24"/>
        </w:rPr>
        <w:tab/>
      </w:r>
      <w:r>
        <w:rPr>
          <w:rFonts w:ascii="Arial" w:hAnsi="Arial" w:cs="Arial"/>
          <w:b/>
          <w:sz w:val="24"/>
        </w:rPr>
        <w:t>Status Report for the basket WI - adding new channel bandwidth(s) support to existing NR bands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RP-201546</w:t>
      </w:r>
      <w:r>
        <w:rPr>
          <w:rFonts w:ascii="Arial" w:hAnsi="Arial" w:cs="Arial"/>
          <w:b/>
          <w:color w:val="0000FF"/>
          <w:sz w:val="24"/>
        </w:rPr>
        <w:tab/>
      </w:r>
      <w:r>
        <w:rPr>
          <w:rFonts w:ascii="Arial" w:hAnsi="Arial" w:cs="Arial"/>
          <w:b/>
          <w:sz w:val="24"/>
        </w:rPr>
        <w:t>Revised WID: Core part: Rel-17 Adding channel bandwidth support to existing NR bands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RP-201294; adding channel bandwidth(s) support in existing NR bands - Updates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revised to update acronym and WI title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RP-202062</w:t>
      </w:r>
      <w:r>
        <w:rPr>
          <w:rFonts w:ascii="Arial" w:hAnsi="Arial" w:cs="Arial"/>
          <w:b/>
          <w:color w:val="0000FF"/>
          <w:sz w:val="24"/>
        </w:rPr>
        <w:tab/>
      </w:r>
      <w:r>
        <w:rPr>
          <w:rFonts w:ascii="Arial" w:hAnsi="Arial" w:cs="Arial"/>
          <w:b/>
          <w:sz w:val="24"/>
        </w:rPr>
        <w:t>Revised WID: Core part: Rel-17 Adding channel bandwidth support to existing NR bands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color w:val="808080"/>
        </w:rPr>
      </w:pPr>
      <w:r>
        <w:rPr>
          <w:color w:val="808080"/>
        </w:rPr>
        <w:t>(Replaces RP-201546)</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RP-201294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19" w:name="_Toc53521858"/>
      <w:bookmarkStart w:id="220" w:name="_Toc54810520"/>
      <w:r>
        <w:t>9.9.10</w:t>
      </w:r>
      <w:r>
        <w:tab/>
        <w:t>Introduction of channel bandwidths 35MHz and 45MHz for NR FR1 [new RAN4 WI: NR_FR1_35MHz_45MHz_BW]</w:t>
      </w:r>
      <w:bookmarkEnd w:id="219"/>
      <w:bookmarkEnd w:id="220"/>
    </w:p>
    <w:p w:rsidR="009D0883" w:rsidRDefault="009D0883" w:rsidP="009D0883">
      <w:pPr>
        <w:rPr>
          <w:rFonts w:ascii="Arial" w:hAnsi="Arial" w:cs="Arial"/>
          <w:b/>
          <w:sz w:val="24"/>
        </w:rPr>
      </w:pPr>
      <w:r>
        <w:rPr>
          <w:rFonts w:ascii="Arial" w:hAnsi="Arial" w:cs="Arial"/>
          <w:b/>
          <w:color w:val="0000FF"/>
          <w:sz w:val="24"/>
        </w:rPr>
        <w:t>RP-201721</w:t>
      </w:r>
      <w:r>
        <w:rPr>
          <w:rFonts w:ascii="Arial" w:hAnsi="Arial" w:cs="Arial"/>
          <w:b/>
          <w:color w:val="0000FF"/>
          <w:sz w:val="24"/>
        </w:rPr>
        <w:tab/>
      </w:r>
      <w:r>
        <w:rPr>
          <w:rFonts w:ascii="Arial" w:hAnsi="Arial" w:cs="Arial"/>
          <w:b/>
          <w:sz w:val="24"/>
        </w:rPr>
        <w:t>Status report for WI: Introduction of channel bandwidths 35MHz and 45MHz for NR;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RP-201722</w:t>
      </w:r>
      <w:r>
        <w:rPr>
          <w:rFonts w:ascii="Arial" w:hAnsi="Arial" w:cs="Arial"/>
          <w:b/>
          <w:color w:val="0000FF"/>
          <w:sz w:val="24"/>
        </w:rPr>
        <w:tab/>
      </w:r>
      <w:r>
        <w:rPr>
          <w:rFonts w:ascii="Arial" w:hAnsi="Arial" w:cs="Arial"/>
          <w:b/>
          <w:sz w:val="24"/>
        </w:rPr>
        <w:t>Revised WID on Introduction of channel bandwidths 35MHz and 45MHz for NR; rapporteur Huawei</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1" w:name="_Toc53521859"/>
      <w:bookmarkStart w:id="222" w:name="_Toc54810521"/>
      <w:r>
        <w:t>9.9.11</w:t>
      </w:r>
      <w:r>
        <w:tab/>
        <w:t>Rel-17 High power UE (PC2) for EN-DC with 1 LTE band + 1 NR TDD band [new RAN4 WI: ENDC_UE_PC2_R17_NR_TDD]</w:t>
      </w:r>
      <w:bookmarkEnd w:id="221"/>
      <w:bookmarkEnd w:id="222"/>
    </w:p>
    <w:p w:rsidR="009D0883" w:rsidRDefault="009D0883" w:rsidP="009D0883">
      <w:pPr>
        <w:rPr>
          <w:rFonts w:ascii="Arial" w:hAnsi="Arial" w:cs="Arial"/>
          <w:b/>
          <w:sz w:val="24"/>
        </w:rPr>
      </w:pPr>
      <w:r>
        <w:rPr>
          <w:rFonts w:ascii="Arial" w:hAnsi="Arial" w:cs="Arial"/>
          <w:b/>
          <w:color w:val="0000FF"/>
          <w:sz w:val="24"/>
        </w:rPr>
        <w:t>RP-201579</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MCC: % complete missing for Core and Perf.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RP-202011</w:t>
      </w:r>
      <w:r>
        <w:rPr>
          <w:rFonts w:ascii="Arial" w:hAnsi="Arial" w:cs="Arial"/>
          <w:b/>
          <w:color w:val="0000FF"/>
          <w:sz w:val="24"/>
        </w:rPr>
        <w:tab/>
      </w:r>
      <w:r>
        <w:rPr>
          <w:rFonts w:ascii="Arial" w:hAnsi="Arial" w:cs="Arial"/>
          <w:b/>
          <w:sz w:val="24"/>
        </w:rPr>
        <w:t>Status Report for WI Rel-17 High power UE (power class 2) for EN-DC with 1 LTE band + 1 NR TDD band; rapporteur: China Unicom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RP-201579)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RP-201580</w:t>
      </w:r>
      <w:r>
        <w:rPr>
          <w:rFonts w:ascii="Arial" w:hAnsi="Arial" w:cs="Arial"/>
          <w:b/>
          <w:color w:val="0000FF"/>
          <w:sz w:val="24"/>
        </w:rPr>
        <w:tab/>
      </w:r>
      <w:r>
        <w:rPr>
          <w:rFonts w:ascii="Arial" w:hAnsi="Arial" w:cs="Arial"/>
          <w:b/>
          <w:sz w:val="24"/>
        </w:rPr>
        <w:t>Revised WID on High power UE (power class 2) for EN-DC with 1 LTE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target date for new TR is in contradiction to status report RP-202011 and the new TR is missing an indication that it is related to the Core part</w:t>
      </w:r>
    </w:p>
    <w:p w:rsidR="009D0883" w:rsidRDefault="009D0883" w:rsidP="009D0883">
      <w:r>
        <w:t>conclusion: revised to indicate that new TR is created by Core part and targets Sep.21 (as in the status report)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RP-202063</w:t>
      </w:r>
      <w:r>
        <w:rPr>
          <w:rFonts w:ascii="Arial" w:hAnsi="Arial" w:cs="Arial"/>
          <w:b/>
          <w:color w:val="0000FF"/>
          <w:sz w:val="24"/>
        </w:rPr>
        <w:tab/>
      </w:r>
      <w:r>
        <w:rPr>
          <w:rFonts w:ascii="Arial" w:hAnsi="Arial" w:cs="Arial"/>
          <w:b/>
          <w:sz w:val="24"/>
        </w:rPr>
        <w:t>Revised WID on High power UE (power class 2) for EN-DC with 1 LTE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color w:val="808080"/>
        </w:rPr>
      </w:pPr>
      <w:r>
        <w:rPr>
          <w:color w:val="808080"/>
        </w:rPr>
        <w:t>(Replaces RP-201580)</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revision marks shown compared to RP-201580 and not compared to last approved WID RP-201328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RP-202079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RP-202079</w:t>
      </w:r>
      <w:r>
        <w:rPr>
          <w:rFonts w:ascii="Arial" w:hAnsi="Arial" w:cs="Arial"/>
          <w:b/>
          <w:color w:val="0000FF"/>
          <w:sz w:val="24"/>
        </w:rPr>
        <w:tab/>
      </w:r>
      <w:r>
        <w:rPr>
          <w:rFonts w:ascii="Arial" w:hAnsi="Arial" w:cs="Arial"/>
          <w:b/>
          <w:sz w:val="24"/>
        </w:rPr>
        <w:t>Revised WID on High power UE (power class 2) for EN-DC with 1 LTE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color w:val="808080"/>
        </w:rPr>
      </w:pPr>
      <w:r>
        <w:rPr>
          <w:color w:val="808080"/>
        </w:rPr>
        <w:t>(Replaces RP-202063)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RP-201328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3" w:name="_Toc53521860"/>
      <w:bookmarkStart w:id="224" w:name="_Toc54810522"/>
      <w:r>
        <w:lastRenderedPageBreak/>
        <w:t>9.9.12</w:t>
      </w:r>
      <w:r>
        <w:tab/>
        <w:t>Core part: LTE/NR spectrum sharing in Band 38/n38 [new RAN4 WI: DSS_LTE_B38_NR_Bn38-Core]</w:t>
      </w:r>
      <w:bookmarkEnd w:id="223"/>
      <w:bookmarkEnd w:id="224"/>
    </w:p>
    <w:p w:rsidR="009D0883" w:rsidRDefault="009D0883" w:rsidP="009D0883">
      <w:pPr>
        <w:rPr>
          <w:rFonts w:ascii="Arial" w:hAnsi="Arial" w:cs="Arial"/>
          <w:b/>
          <w:sz w:val="24"/>
        </w:rPr>
      </w:pPr>
      <w:r>
        <w:rPr>
          <w:rFonts w:ascii="Arial" w:hAnsi="Arial" w:cs="Arial"/>
          <w:b/>
          <w:color w:val="0000FF"/>
          <w:sz w:val="24"/>
        </w:rPr>
        <w:t>RP-201891</w:t>
      </w:r>
      <w:r>
        <w:rPr>
          <w:rFonts w:ascii="Arial" w:hAnsi="Arial" w:cs="Arial"/>
          <w:b/>
          <w:color w:val="0000FF"/>
          <w:sz w:val="24"/>
        </w:rPr>
        <w:tab/>
      </w:r>
      <w:r>
        <w:rPr>
          <w:rFonts w:ascii="Arial" w:hAnsi="Arial" w:cs="Arial"/>
          <w:b/>
          <w:sz w:val="24"/>
        </w:rPr>
        <w:t>Status Report for WI: LTE/NR spectrum sharing in Band 38/n38</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95%, Sep.20 is a request to stop this WI, is this intended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RP-202064</w:t>
      </w:r>
      <w:r>
        <w:rPr>
          <w:rFonts w:ascii="Arial" w:hAnsi="Arial" w:cs="Arial"/>
          <w:b/>
          <w:color w:val="0000FF"/>
          <w:sz w:val="24"/>
        </w:rPr>
        <w:tab/>
      </w:r>
      <w:r>
        <w:rPr>
          <w:rFonts w:ascii="Arial" w:hAnsi="Arial" w:cs="Arial"/>
          <w:b/>
          <w:sz w:val="24"/>
        </w:rPr>
        <w:t>Status Report for WI: LTE/NR spectrum sharing in Band 38/n38</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RP-201891)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95%, Sep.20; REL-17 WI DSS_LTE_B38_NR_Bn38-Core is stopped at RAN #89e, as instead RAN #89e agreed to modify REL-15/REL-16 specs in CRs: RP-202093, RP-202098, RP-202100, RP-202101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RP-201892</w:t>
      </w:r>
      <w:r>
        <w:rPr>
          <w:rFonts w:ascii="Arial" w:hAnsi="Arial" w:cs="Arial"/>
          <w:b/>
          <w:color w:val="0000FF"/>
          <w:sz w:val="24"/>
        </w:rPr>
        <w:tab/>
      </w:r>
      <w:r>
        <w:rPr>
          <w:rFonts w:ascii="Arial" w:hAnsi="Arial" w:cs="Arial"/>
          <w:b/>
          <w:sz w:val="24"/>
        </w:rPr>
        <w:t>CR to introduce 7.5 kHz UL shift for LTE/NR spectrum sharing in Band 38/n38 (Rel-15)</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v15.10.0</w:t>
      </w:r>
      <w:r>
        <w:rPr>
          <w:i/>
        </w:rPr>
        <w:tab/>
        <w:t xml:space="preserve">  CR-0488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R4-2011825 was not pursued at RAN4#96e. This CR is based on R4-2011825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RP-201897</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CR-0489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R4-2011826 was not provided at RAN4#96e; this CR is the mirror CR for RP-201892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RP-201898</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v15.10.0</w:t>
      </w:r>
      <w:r>
        <w:rPr>
          <w:i/>
        </w:rPr>
        <w:tab/>
        <w:t xml:space="preserve">  CR-0237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R4-2011898 was not pursued at RAN4#96e; this CR is based on R4-2011898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RP-202100</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v15.10.0</w:t>
      </w:r>
      <w:r>
        <w:rPr>
          <w:i/>
        </w:rPr>
        <w:tab/>
        <w:t xml:space="preserve">  CR-0237  rev 1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RP-201898)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RP-201899</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CR-0238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R4-2011899 was not provided for RAN4#96e; this CR is the mirror CR for RP-201898</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RP-202101</w:t>
      </w:r>
      <w:r>
        <w:rPr>
          <w:rFonts w:ascii="Arial" w:hAnsi="Arial" w:cs="Arial"/>
          <w:b/>
          <w:color w:val="0000FF"/>
          <w:sz w:val="24"/>
        </w:rPr>
        <w:tab/>
      </w:r>
      <w:r>
        <w:rPr>
          <w:rFonts w:ascii="Arial" w:hAnsi="Arial" w:cs="Arial"/>
          <w:b/>
          <w:sz w:val="24"/>
        </w:rPr>
        <w:t>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v16.4.0</w:t>
      </w:r>
      <w:r>
        <w:rPr>
          <w:i/>
        </w:rPr>
        <w:tab/>
        <w:t xml:space="preserve">  CR-0238  rev 1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RP-201899)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RP-201900</w:t>
      </w:r>
      <w:r>
        <w:rPr>
          <w:rFonts w:ascii="Arial" w:hAnsi="Arial" w:cs="Arial"/>
          <w:b/>
          <w:color w:val="0000FF"/>
          <w:sz w:val="24"/>
        </w:rPr>
        <w:tab/>
      </w:r>
      <w:r>
        <w:rPr>
          <w:rFonts w:ascii="Arial" w:hAnsi="Arial" w:cs="Arial"/>
          <w:b/>
          <w:sz w:val="24"/>
        </w:rPr>
        <w:t>[Alternative] CR to refer to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v15.10.0</w:t>
      </w:r>
      <w:r>
        <w:rPr>
          <w:i/>
        </w:rPr>
        <w:tab/>
        <w:t xml:space="preserve">  CR-0490  Cat: F (Rel-15)</w:t>
      </w:r>
      <w:r>
        <w:rPr>
          <w:i/>
        </w:rPr>
        <w:br/>
      </w:r>
      <w:r>
        <w:rPr>
          <w:i/>
        </w:rPr>
        <w:lastRenderedPageBreak/>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intention is to approve RP-201892/1897/1898/1899; if this is not possible RP-201900/1901/1902 provide an alternative CR set; this CR was not submitted to RAN4 before;</w:t>
      </w:r>
    </w:p>
    <w:p w:rsidR="009D0883" w:rsidRDefault="009D0883" w:rsidP="009D0883">
      <w:r>
        <w:t>CR to add an informative Note, indicating the consequences of not implementing the Rel-independent feature in a Rel-15 device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RP-202093</w:t>
      </w:r>
      <w:r>
        <w:rPr>
          <w:rFonts w:ascii="Arial" w:hAnsi="Arial" w:cs="Arial"/>
          <w:b/>
          <w:color w:val="0000FF"/>
          <w:sz w:val="24"/>
        </w:rPr>
        <w:tab/>
      </w:r>
      <w:r>
        <w:rPr>
          <w:rFonts w:ascii="Arial" w:hAnsi="Arial" w:cs="Arial"/>
          <w:b/>
          <w:sz w:val="24"/>
        </w:rPr>
        <w:t>[Alternative] CR to refer to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v15.10.0</w:t>
      </w:r>
      <w:r>
        <w:rPr>
          <w:i/>
        </w:rPr>
        <w:tab/>
        <w:t xml:space="preserve">  CR-0490  rev 1 Cat: C (Rel-15)</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RP-201900)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RP-201901</w:t>
      </w:r>
      <w:r>
        <w:rPr>
          <w:rFonts w:ascii="Arial" w:hAnsi="Arial" w:cs="Arial"/>
          <w:b/>
          <w:color w:val="0000FF"/>
          <w:sz w:val="24"/>
        </w:rPr>
        <w:tab/>
      </w:r>
      <w:r>
        <w:rPr>
          <w:rFonts w:ascii="Arial" w:hAnsi="Arial" w:cs="Arial"/>
          <w:b/>
          <w:sz w:val="24"/>
        </w:rPr>
        <w:t>[Alternative] 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CR-0491  Cat: A (Rel-16)</w:t>
      </w:r>
      <w:r>
        <w:rPr>
          <w:i/>
        </w:rPr>
        <w:br/>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intention is to approve RP-201892/1897/1898/1899; if this is not possible RP-201900/1901/1902 provide an alternative CR set; this CR was not submitted to RAN4 before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RP-202098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RP-202098</w:t>
      </w:r>
      <w:r>
        <w:rPr>
          <w:rFonts w:ascii="Arial" w:hAnsi="Arial" w:cs="Arial"/>
          <w:b/>
          <w:color w:val="0000FF"/>
          <w:sz w:val="24"/>
        </w:rPr>
        <w:tab/>
      </w:r>
      <w:r>
        <w:rPr>
          <w:rFonts w:ascii="Arial" w:hAnsi="Arial" w:cs="Arial"/>
          <w:b/>
          <w:sz w:val="24"/>
        </w:rPr>
        <w:t>[Alternative] CR to introduce 7.5 kHz UL shift for LTE/NR spectrum sharing in Band 38/n38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v16.4.0</w:t>
      </w:r>
      <w:r>
        <w:rPr>
          <w:i/>
        </w:rPr>
        <w:tab/>
        <w:t xml:space="preserve">  CR-0491  rev 1 Cat: C (Rel-16)</w:t>
      </w:r>
      <w:r>
        <w:rPr>
          <w:i/>
        </w:rPr>
        <w:br/>
      </w:r>
      <w:r>
        <w:rPr>
          <w:i/>
        </w:rPr>
        <w:br/>
      </w:r>
      <w:r>
        <w:rPr>
          <w:i/>
        </w:rPr>
        <w:tab/>
      </w:r>
      <w:r>
        <w:rPr>
          <w:i/>
        </w:rPr>
        <w:tab/>
      </w:r>
      <w:r>
        <w:rPr>
          <w:i/>
        </w:rPr>
        <w:tab/>
      </w:r>
      <w:r>
        <w:rPr>
          <w:i/>
        </w:rPr>
        <w:tab/>
      </w:r>
      <w:r>
        <w:rPr>
          <w:i/>
        </w:rPr>
        <w:tab/>
        <w:t>Source: VODAFONE Group Plc</w:t>
      </w:r>
    </w:p>
    <w:p w:rsidR="009D0883" w:rsidRDefault="009D0883" w:rsidP="009D0883">
      <w:pPr>
        <w:rPr>
          <w:color w:val="808080"/>
        </w:rPr>
      </w:pPr>
      <w:r>
        <w:rPr>
          <w:color w:val="808080"/>
        </w:rPr>
        <w:t>(Replaces RP-201901)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RP-201906</w:t>
      </w:r>
      <w:r>
        <w:rPr>
          <w:rFonts w:ascii="Arial" w:hAnsi="Arial" w:cs="Arial"/>
          <w:b/>
          <w:color w:val="0000FF"/>
          <w:sz w:val="24"/>
        </w:rPr>
        <w:tab/>
      </w:r>
      <w:r>
        <w:rPr>
          <w:rFonts w:ascii="Arial" w:hAnsi="Arial" w:cs="Arial"/>
          <w:b/>
          <w:sz w:val="24"/>
        </w:rPr>
        <w:t>[Alternative] CR to TS38.307 : LTE/NR spectrum sharing band 38 / n38</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38.307 v16.3.0</w:t>
      </w:r>
      <w:r>
        <w:rPr>
          <w:i/>
        </w:rPr>
        <w:tab/>
        <w:t xml:space="preserve">  CR-0030  Cat: F (Rel-16)</w:t>
      </w:r>
      <w:r>
        <w:rPr>
          <w:i/>
        </w:rPr>
        <w:br/>
      </w:r>
      <w:r>
        <w:rPr>
          <w:i/>
        </w:rPr>
        <w:lastRenderedPageBreak/>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intention is to approve RP-201892/1897/1898/1899; if this is not possible RP-201900/1901/1902 provide an alternative CR set; it is unclear whether this CR was provided to RAN4 #96e before (R4-2011944 is not related to this topic)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RP-201907</w:t>
      </w:r>
      <w:r>
        <w:rPr>
          <w:rFonts w:ascii="Arial" w:hAnsi="Arial" w:cs="Arial"/>
          <w:b/>
          <w:color w:val="0000FF"/>
          <w:sz w:val="24"/>
        </w:rPr>
        <w:tab/>
      </w:r>
      <w:r>
        <w:rPr>
          <w:rFonts w:ascii="Arial" w:hAnsi="Arial" w:cs="Arial"/>
          <w:b/>
          <w:sz w:val="24"/>
        </w:rPr>
        <w:t>Completing the b38/n38 spectrum sharing work item</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RP-201908</w:t>
      </w:r>
      <w:r>
        <w:rPr>
          <w:rFonts w:ascii="Arial" w:hAnsi="Arial" w:cs="Arial"/>
          <w:b/>
          <w:color w:val="0000FF"/>
          <w:sz w:val="24"/>
        </w:rPr>
        <w:tab/>
      </w:r>
      <w:r>
        <w:rPr>
          <w:rFonts w:ascii="Arial" w:hAnsi="Arial" w:cs="Arial"/>
          <w:b/>
          <w:sz w:val="24"/>
        </w:rPr>
        <w:t>Revised WID: Spectrum sharing in b38/n38</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Group Plc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RP-201314; revised WID to explain that CRs were approved to previous Releases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RP-201864</w:t>
      </w:r>
      <w:r>
        <w:rPr>
          <w:rFonts w:ascii="Arial" w:hAnsi="Arial" w:cs="Arial"/>
          <w:b/>
          <w:color w:val="0000FF"/>
          <w:sz w:val="24"/>
        </w:rPr>
        <w:tab/>
      </w:r>
      <w:r>
        <w:rPr>
          <w:rFonts w:ascii="Arial" w:hAnsi="Arial" w:cs="Arial"/>
          <w:b/>
          <w:sz w:val="24"/>
        </w:rPr>
        <w:t>DSS and UL shift for NR TDD bands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moved from AI 9.10 to AI 9.9.12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[89E][32][38_n38_sharing]</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RP-202002</w:t>
      </w:r>
      <w:r>
        <w:rPr>
          <w:rFonts w:ascii="Arial" w:hAnsi="Arial" w:cs="Arial"/>
          <w:b/>
          <w:color w:val="0000FF"/>
          <w:sz w:val="24"/>
        </w:rPr>
        <w:tab/>
      </w:r>
      <w:r>
        <w:rPr>
          <w:rFonts w:ascii="Arial" w:hAnsi="Arial" w:cs="Arial"/>
          <w:b/>
          <w:sz w:val="24"/>
        </w:rPr>
        <w:t>Moderator's summary for email discussion [89E][32][38_n38_sharing]</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covering Tdocs 1892, 1897, 1898, 1899, 1900, 1901, 1906, 1907, 1908, 1864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RP-202029</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RP-202029</w:t>
      </w:r>
      <w:r>
        <w:rPr>
          <w:rFonts w:ascii="Arial" w:hAnsi="Arial" w:cs="Arial"/>
          <w:b/>
          <w:color w:val="0000FF"/>
          <w:sz w:val="24"/>
        </w:rPr>
        <w:tab/>
      </w:r>
      <w:r>
        <w:rPr>
          <w:rFonts w:ascii="Arial" w:hAnsi="Arial" w:cs="Arial"/>
          <w:b/>
          <w:sz w:val="24"/>
        </w:rPr>
        <w:t>Moderator's summary for email discussion [89E][32][38_n38_sharing]</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rsidR="009D0883" w:rsidRDefault="009D0883" w:rsidP="009D0883">
      <w:pPr>
        <w:rPr>
          <w:color w:val="808080"/>
        </w:rPr>
      </w:pPr>
      <w:r>
        <w:rPr>
          <w:color w:val="808080"/>
        </w:rPr>
        <w:t>(Replaces RP-202002)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RP-202105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RP-202105</w:t>
      </w:r>
      <w:r>
        <w:rPr>
          <w:rFonts w:ascii="Arial" w:hAnsi="Arial" w:cs="Arial"/>
          <w:b/>
          <w:color w:val="0000FF"/>
          <w:sz w:val="24"/>
        </w:rPr>
        <w:tab/>
      </w:r>
      <w:r>
        <w:rPr>
          <w:rFonts w:ascii="Arial" w:hAnsi="Arial" w:cs="Arial"/>
          <w:b/>
          <w:sz w:val="24"/>
        </w:rPr>
        <w:t>Moderator's summary for email discussion [89E][32][38_n38_sharing]</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rsidR="009D0883" w:rsidRDefault="009D0883" w:rsidP="009D0883">
      <w:pPr>
        <w:rPr>
          <w:color w:val="808080"/>
        </w:rPr>
      </w:pPr>
      <w:r>
        <w:rPr>
          <w:color w:val="808080"/>
        </w:rPr>
        <w:t>(Replaces RP-202029)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RP-202004</w:t>
      </w:r>
      <w:r>
        <w:rPr>
          <w:rFonts w:ascii="Arial" w:hAnsi="Arial" w:cs="Arial"/>
          <w:b/>
          <w:color w:val="0000FF"/>
          <w:sz w:val="24"/>
        </w:rPr>
        <w:tab/>
      </w:r>
      <w:r>
        <w:rPr>
          <w:rFonts w:ascii="Arial" w:hAnsi="Arial" w:cs="Arial"/>
          <w:b/>
          <w:sz w:val="24"/>
        </w:rPr>
        <w:t>NS signalling for barring UEs that don’t support the 7.5 kHz uplink shift</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4"/>
      </w:pPr>
      <w:bookmarkStart w:id="225" w:name="_Toc53521861"/>
      <w:bookmarkStart w:id="226" w:name="_Toc54810523"/>
      <w:r>
        <w:t>9.9.13</w:t>
      </w:r>
      <w:r>
        <w:tab/>
        <w:t>LTE/NR spectrum sharing in Band 40/n40 [new RAN4 WI: DSS_LTE_B40_NR_Bn40]</w:t>
      </w:r>
      <w:bookmarkEnd w:id="225"/>
      <w:bookmarkEnd w:id="226"/>
    </w:p>
    <w:p w:rsidR="009D0883" w:rsidRDefault="009D0883" w:rsidP="009D0883">
      <w:pPr>
        <w:rPr>
          <w:rFonts w:ascii="Arial" w:hAnsi="Arial" w:cs="Arial"/>
          <w:b/>
          <w:sz w:val="24"/>
        </w:rPr>
      </w:pPr>
      <w:r>
        <w:rPr>
          <w:rFonts w:ascii="Arial" w:hAnsi="Arial" w:cs="Arial"/>
          <w:b/>
          <w:color w:val="0000FF"/>
          <w:sz w:val="24"/>
        </w:rPr>
        <w:t>RP-201530</w:t>
      </w:r>
      <w:r>
        <w:rPr>
          <w:rFonts w:ascii="Arial" w:hAnsi="Arial" w:cs="Arial"/>
          <w:b/>
          <w:color w:val="0000FF"/>
          <w:sz w:val="24"/>
        </w:rPr>
        <w:tab/>
      </w:r>
      <w:r>
        <w:rPr>
          <w:rFonts w:ascii="Arial" w:hAnsi="Arial" w:cs="Arial"/>
          <w:b/>
          <w:sz w:val="24"/>
        </w:rPr>
        <w:t>Status report for WI: LTE/NR spectrum sharing in Band 40/n40; rapporteur: Reliance Jio</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Perf. part reporting missing and 100% for Core part without any CR is doubtful</w:t>
      </w:r>
    </w:p>
    <w:p w:rsidR="009D0883" w:rsidRDefault="009D0883" w:rsidP="009D0883">
      <w:r>
        <w:t>Reliance Jio: Perf. part is stopped at RAN #89e, REL-17 CRs were only endorsed in RAN4 to not yet introduce REL-17 specs</w:t>
      </w:r>
    </w:p>
    <w:p w:rsidR="009D0883" w:rsidRDefault="009D0883" w:rsidP="009D0883">
      <w:r>
        <w:t xml:space="preserve">conclusion: Core: 95%, Dec.20, Perf.: 0%, Sep.20; Perf. part is stopped at RAN #89e, </w:t>
      </w:r>
    </w:p>
    <w:p w:rsidR="009D0883" w:rsidRDefault="009D0883" w:rsidP="009D0883">
      <w:r>
        <w:t xml:space="preserve">                     RAN4 endorsed CRs will be provided to RAN #90e</w:t>
      </w:r>
    </w:p>
    <w:p w:rsidR="009D0883" w:rsidRDefault="009D0883" w:rsidP="009D0883">
      <w:r>
        <w:t xml:space="preserve">                    (not presented here as REL-17 specs will not yet be introduced)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RP-201529</w:t>
      </w:r>
      <w:r>
        <w:rPr>
          <w:rFonts w:ascii="Arial" w:hAnsi="Arial" w:cs="Arial"/>
          <w:b/>
          <w:color w:val="0000FF"/>
          <w:sz w:val="24"/>
        </w:rPr>
        <w:tab/>
      </w:r>
      <w:r>
        <w:rPr>
          <w:rFonts w:ascii="Arial" w:hAnsi="Arial" w:cs="Arial"/>
          <w:b/>
          <w:sz w:val="24"/>
        </w:rPr>
        <w:t>Revised WID: LTE/NR spectrum sharing in Band 40/n40</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9D0883" w:rsidRDefault="009D0883" w:rsidP="009D0883">
      <w:pPr>
        <w:rPr>
          <w:color w:val="808080"/>
        </w:rPr>
      </w:pPr>
      <w:r>
        <w:rPr>
          <w:color w:val="808080"/>
        </w:rPr>
        <w:t>(Replaces RP-201362)</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RP-201362; update to correct errors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revised WID removes the Perf,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RP-202084</w:t>
      </w:r>
      <w:r>
        <w:rPr>
          <w:rFonts w:ascii="Arial" w:hAnsi="Arial" w:cs="Arial"/>
          <w:b/>
          <w:color w:val="0000FF"/>
          <w:sz w:val="24"/>
        </w:rPr>
        <w:tab/>
      </w:r>
      <w:r>
        <w:rPr>
          <w:rFonts w:ascii="Arial" w:hAnsi="Arial" w:cs="Arial"/>
          <w:b/>
          <w:sz w:val="24"/>
        </w:rPr>
        <w:t>Revised WID: LTE/NR spectrum sharing in Band 40/n40</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9D0883" w:rsidRDefault="009D0883" w:rsidP="009D0883">
      <w:pPr>
        <w:rPr>
          <w:color w:val="808080"/>
        </w:rPr>
      </w:pPr>
      <w:r>
        <w:rPr>
          <w:color w:val="808080"/>
        </w:rPr>
        <w:t>(Replaces RP-201529)</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last approved WID: RP-201362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7" w:name="_Toc53521862"/>
      <w:bookmarkStart w:id="228" w:name="_Toc54810524"/>
      <w:r>
        <w:t>9.9.14</w:t>
      </w:r>
      <w:r>
        <w:tab/>
        <w:t>SAR schemes for UE PC2 for NR inter-band CA and SUL configurations with 2 bands UL [new RAN4 WI: NR_SAR_PC2_interB_SUL_2BUL]</w:t>
      </w:r>
      <w:bookmarkEnd w:id="227"/>
      <w:bookmarkEnd w:id="228"/>
    </w:p>
    <w:p w:rsidR="009D0883" w:rsidRDefault="009D0883" w:rsidP="009D0883">
      <w:pPr>
        <w:rPr>
          <w:rFonts w:ascii="Arial" w:hAnsi="Arial" w:cs="Arial"/>
          <w:b/>
          <w:sz w:val="24"/>
        </w:rPr>
      </w:pPr>
      <w:r>
        <w:rPr>
          <w:rFonts w:ascii="Arial" w:hAnsi="Arial" w:cs="Arial"/>
          <w:b/>
          <w:color w:val="0000FF"/>
          <w:sz w:val="24"/>
        </w:rPr>
        <w:t>RP-201583</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10% and Perf. 0%, Mar.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RP-201584</w:t>
      </w:r>
      <w:r>
        <w:rPr>
          <w:rFonts w:ascii="Arial" w:hAnsi="Arial" w:cs="Arial"/>
          <w:b/>
          <w:color w:val="0000FF"/>
          <w:sz w:val="24"/>
        </w:rPr>
        <w:tab/>
      </w:r>
      <w:r>
        <w:rPr>
          <w:rFonts w:ascii="Arial" w:hAnsi="Arial" w:cs="Arial"/>
          <w:b/>
          <w:sz w:val="24"/>
        </w:rPr>
        <w:t>Revised WID: SAR schemes for UE power class 2 (PC2) for NR inter-band Carrier Aggregation and supplemental uplink (SUL) configurations with 2 bands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RP-201337; background for revising this WID: a generic part and basket WI aspects shall not be mixed in one WI; therefore WID RP-201337 (approved at RAN #88e) is split into a generic WI NR_SAR_PC2_interB_SUL_2BUL (this Tdoc RP-201584) and a new basket WI RP-201586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29" w:name="_Toc53521863"/>
      <w:bookmarkStart w:id="230" w:name="_Toc54810525"/>
      <w:r>
        <w:t>9.9.15</w:t>
      </w:r>
      <w:r>
        <w:tab/>
        <w:t>LTE/NR DC related basket WIs for Rel-17</w:t>
      </w:r>
      <w:bookmarkEnd w:id="229"/>
      <w:bookmarkEnd w:id="230"/>
    </w:p>
    <w:p w:rsidR="009D0883" w:rsidRDefault="009D0883" w:rsidP="009D0883">
      <w:pPr>
        <w:pStyle w:val="Heading5"/>
      </w:pPr>
      <w:bookmarkStart w:id="231" w:name="_Toc53521864"/>
      <w:bookmarkStart w:id="232" w:name="_Toc54810526"/>
      <w:r>
        <w:t>9.9.15.1</w:t>
      </w:r>
      <w:r>
        <w:tab/>
        <w:t>Rel-17 DC of 1 LTE band (1DL/1UL) and 1 NR band (1DL/1UL) [new RAN4 WI: DC_R17_1BLTE_1BNR_2DL2UL]</w:t>
      </w:r>
      <w:bookmarkEnd w:id="231"/>
      <w:bookmarkEnd w:id="232"/>
    </w:p>
    <w:p w:rsidR="009D0883" w:rsidRDefault="009D0883" w:rsidP="009D0883">
      <w:pPr>
        <w:rPr>
          <w:rFonts w:ascii="Arial" w:hAnsi="Arial" w:cs="Arial"/>
          <w:b/>
          <w:sz w:val="24"/>
        </w:rPr>
      </w:pPr>
      <w:r>
        <w:rPr>
          <w:rFonts w:ascii="Arial" w:hAnsi="Arial" w:cs="Arial"/>
          <w:b/>
          <w:color w:val="0000FF"/>
          <w:sz w:val="24"/>
        </w:rPr>
        <w:t>RP-201555</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RP-201553</w:t>
      </w:r>
      <w:r>
        <w:rPr>
          <w:rFonts w:ascii="Arial" w:hAnsi="Arial" w:cs="Arial"/>
          <w:b/>
          <w:color w:val="0000FF"/>
          <w:sz w:val="24"/>
        </w:rPr>
        <w:tab/>
      </w:r>
      <w:r>
        <w:rPr>
          <w:rFonts w:ascii="Arial" w:hAnsi="Arial" w:cs="Arial"/>
          <w:b/>
          <w:sz w:val="24"/>
        </w:rPr>
        <w:t>Revised WID on Rel-17 Dual Connectivity (DC) of 1 band LTE (1DL/1UL)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3" w:name="_Toc53521865"/>
      <w:bookmarkStart w:id="234" w:name="_Toc54810527"/>
      <w:r>
        <w:lastRenderedPageBreak/>
        <w:t>9.9.15.2</w:t>
      </w:r>
      <w:r>
        <w:tab/>
        <w:t>Core part: Rel-17 DC of 2 bands LTE inter-band CA (2DL/1UL) and 1 NR band (1DL/1UL) [new RAN4 WI: DC_R17_2BLTE_1BNR_3DL2UL-Core]</w:t>
      </w:r>
      <w:bookmarkEnd w:id="233"/>
      <w:bookmarkEnd w:id="234"/>
    </w:p>
    <w:p w:rsidR="009D0883" w:rsidRDefault="009D0883" w:rsidP="009D0883">
      <w:pPr>
        <w:rPr>
          <w:rFonts w:ascii="Arial" w:hAnsi="Arial" w:cs="Arial"/>
          <w:b/>
          <w:sz w:val="24"/>
        </w:rPr>
      </w:pPr>
      <w:r>
        <w:rPr>
          <w:rFonts w:ascii="Arial" w:hAnsi="Arial" w:cs="Arial"/>
          <w:b/>
          <w:color w:val="0000FF"/>
          <w:sz w:val="24"/>
        </w:rPr>
        <w:t>RP-201727</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WI has no Perf. part yet, so it can not be 10% complete</w:t>
      </w:r>
    </w:p>
    <w:p w:rsidR="009D0883" w:rsidRDefault="009D0883" w:rsidP="009D0883">
      <w:r>
        <w:t>conclusion: Core part: 10%, Sep.21; no Perf. part yet; but Perf. part is created at RAN #89e via revised WID RP-202060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RP-201728</w:t>
      </w:r>
      <w:r>
        <w:rPr>
          <w:rFonts w:ascii="Arial" w:hAnsi="Arial" w:cs="Arial"/>
          <w:b/>
          <w:color w:val="0000FF"/>
          <w:sz w:val="24"/>
        </w:rPr>
        <w:tab/>
      </w:r>
      <w:r>
        <w:rPr>
          <w:rFonts w:ascii="Arial" w:hAnsi="Arial" w:cs="Arial"/>
          <w:b/>
          <w:sz w:val="24"/>
        </w:rPr>
        <w:t>WID revision: Dual Connectivity (DC) of 2 bands LTE inter-band CA  (2DL/1UL)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WID tries to introduce a new Perf. part WI but there are no objectives for the Perf. part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RP-201997</w:t>
      </w:r>
      <w:r>
        <w:rPr>
          <w:rFonts w:ascii="Arial" w:hAnsi="Arial" w:cs="Arial"/>
          <w:b/>
          <w:color w:val="0000FF"/>
          <w:sz w:val="24"/>
        </w:rPr>
        <w:tab/>
      </w:r>
      <w:r>
        <w:rPr>
          <w:rFonts w:ascii="Arial" w:hAnsi="Arial" w:cs="Arial"/>
          <w:b/>
          <w:sz w:val="24"/>
        </w:rPr>
        <w:t>WID revision: Dual Connectivity (DC) of 2 bands LTE inter-band CA  (2DL/1UL)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RP-201728)</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r>
        <w:t>MCC: revised WID does not show all changes compared to last approved WID RP-201369 with rev marks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RP-202060</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RP-202060</w:t>
      </w:r>
      <w:r>
        <w:rPr>
          <w:rFonts w:ascii="Arial" w:hAnsi="Arial" w:cs="Arial"/>
          <w:b/>
          <w:color w:val="0000FF"/>
          <w:sz w:val="24"/>
        </w:rPr>
        <w:tab/>
      </w:r>
      <w:r>
        <w:rPr>
          <w:rFonts w:ascii="Arial" w:hAnsi="Arial" w:cs="Arial"/>
          <w:b/>
          <w:sz w:val="24"/>
        </w:rPr>
        <w:t>Revised WID on Rel-17 Dual Connectivity (DC) of 2 bands LTE inter-band CA  (2DL/1UL)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808080"/>
        </w:rPr>
      </w:pPr>
      <w:r>
        <w:rPr>
          <w:color w:val="808080"/>
        </w:rPr>
        <w:t>(Replaces RP-201997)</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RP-201369</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5" w:name="_Toc53521866"/>
      <w:bookmarkStart w:id="236" w:name="_Toc54810528"/>
      <w:r>
        <w:t>9.9.15.3</w:t>
      </w:r>
      <w:r>
        <w:tab/>
        <w:t>Rel-17 DC of 3 bands LTE inter-band CA (3DL/1UL) and 1 NR band (1DL/1UL) [new RAN4 WI: DC_R17_3BLTE_1BNR_4DL2UL]</w:t>
      </w:r>
      <w:bookmarkEnd w:id="235"/>
      <w:bookmarkEnd w:id="236"/>
    </w:p>
    <w:p w:rsidR="009D0883" w:rsidRDefault="009D0883" w:rsidP="009D0883">
      <w:pPr>
        <w:rPr>
          <w:rFonts w:ascii="Arial" w:hAnsi="Arial" w:cs="Arial"/>
          <w:b/>
          <w:sz w:val="24"/>
        </w:rPr>
      </w:pPr>
      <w:r>
        <w:rPr>
          <w:rFonts w:ascii="Arial" w:hAnsi="Arial" w:cs="Arial"/>
          <w:b/>
          <w:color w:val="0000FF"/>
          <w:sz w:val="24"/>
        </w:rPr>
        <w:t>RP-201569</w:t>
      </w:r>
      <w:r>
        <w:rPr>
          <w:rFonts w:ascii="Arial" w:hAnsi="Arial" w:cs="Arial"/>
          <w:b/>
          <w:color w:val="0000FF"/>
          <w:sz w:val="24"/>
        </w:rPr>
        <w:tab/>
      </w:r>
      <w:r>
        <w:rPr>
          <w:rFonts w:ascii="Arial" w:hAnsi="Arial" w:cs="Arial"/>
          <w:b/>
          <w:sz w:val="24"/>
        </w:rPr>
        <w:t>Status report of WI DC_R17_3BLTE_1BNR_4DL2UL;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Huawei: The status about DC_2A-7C-28A_n66A is missing. DC_2A-7C-28A_n66A was approved in TP R4-2010898.</w:t>
      </w:r>
    </w:p>
    <w:p w:rsidR="009D0883" w:rsidRDefault="009D0883" w:rsidP="009D0883">
      <w:r>
        <w:t>MCC: there are 500 combinations in this WI, none is completed but the Core part is 56% complete?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RP-201991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RP-201991</w:t>
      </w:r>
      <w:r>
        <w:rPr>
          <w:rFonts w:ascii="Arial" w:hAnsi="Arial" w:cs="Arial"/>
          <w:b/>
          <w:color w:val="0000FF"/>
          <w:sz w:val="24"/>
        </w:rPr>
        <w:tab/>
      </w:r>
      <w:r>
        <w:rPr>
          <w:rFonts w:ascii="Arial" w:hAnsi="Arial" w:cs="Arial"/>
          <w:b/>
          <w:sz w:val="24"/>
        </w:rPr>
        <w:t>Status report of WI DC_R17_3BLTE_1BNR_4DL2UL;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RP-201569)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late submission</w:t>
      </w:r>
    </w:p>
    <w:p w:rsidR="009D0883" w:rsidRDefault="009D0883" w:rsidP="009D0883">
      <w:r>
        <w:t>Ericsson: need to revise RP-201991 as wrong version was uploaded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RP-202026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RP-202026</w:t>
      </w:r>
      <w:r>
        <w:rPr>
          <w:rFonts w:ascii="Arial" w:hAnsi="Arial" w:cs="Arial"/>
          <w:b/>
          <w:color w:val="0000FF"/>
          <w:sz w:val="24"/>
        </w:rPr>
        <w:tab/>
      </w:r>
      <w:r>
        <w:rPr>
          <w:rFonts w:ascii="Arial" w:hAnsi="Arial" w:cs="Arial"/>
          <w:b/>
          <w:sz w:val="24"/>
        </w:rPr>
        <w:t>Status report of WI DC_R17_3BLTE_1BNR_4DL2UL;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RP-201991)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RP-201572</w:t>
      </w:r>
      <w:r>
        <w:rPr>
          <w:rFonts w:ascii="Arial" w:hAnsi="Arial" w:cs="Arial"/>
          <w:b/>
          <w:color w:val="0000FF"/>
          <w:sz w:val="24"/>
        </w:rPr>
        <w:tab/>
      </w:r>
      <w:r>
        <w:rPr>
          <w:rFonts w:ascii="Arial" w:hAnsi="Arial" w:cs="Arial"/>
          <w:b/>
          <w:sz w:val="24"/>
        </w:rPr>
        <w:t>Revised WID on Rel-17 Dual Connectivity (DC) of 3 bands LTE inter-band CA (3DL/1UL) and 1 NR band (1DL/1UL)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7" w:name="_Toc53521867"/>
      <w:bookmarkStart w:id="238" w:name="_Toc54810529"/>
      <w:r>
        <w:t>9.9.15.4</w:t>
      </w:r>
      <w:r>
        <w:tab/>
        <w:t>Rel-17 DC of 4 bands LTE inter-band CA (4DL/1UL) and 1 NR band (1DL/1UL) [new RAN4 WI: DC_R17_4BLTE_1BNR_5DL2UL]</w:t>
      </w:r>
      <w:bookmarkEnd w:id="237"/>
      <w:bookmarkEnd w:id="238"/>
    </w:p>
    <w:p w:rsidR="009D0883" w:rsidRDefault="009D0883" w:rsidP="009D0883">
      <w:pPr>
        <w:rPr>
          <w:rFonts w:ascii="Arial" w:hAnsi="Arial" w:cs="Arial"/>
          <w:b/>
          <w:sz w:val="24"/>
        </w:rPr>
      </w:pPr>
      <w:r>
        <w:rPr>
          <w:rFonts w:ascii="Arial" w:hAnsi="Arial" w:cs="Arial"/>
          <w:b/>
          <w:color w:val="0000FF"/>
          <w:sz w:val="24"/>
        </w:rPr>
        <w:t>RP-201482</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RP-201483</w:t>
      </w:r>
      <w:r>
        <w:rPr>
          <w:rFonts w:ascii="Arial" w:hAnsi="Arial" w:cs="Arial"/>
          <w:b/>
          <w:color w:val="0000FF"/>
          <w:sz w:val="24"/>
        </w:rPr>
        <w:tab/>
      </w:r>
      <w:r>
        <w:rPr>
          <w:rFonts w:ascii="Arial" w:hAnsi="Arial" w:cs="Arial"/>
          <w:b/>
          <w:sz w:val="24"/>
        </w:rPr>
        <w:t>Revised WID on Rel-17 Dual Connectivity (DC) of 4 bands LTE inter-band CA (4DL1UL) and 1 NR band (1DL1U)</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39" w:name="_Toc53521868"/>
      <w:bookmarkStart w:id="240" w:name="_Toc54810530"/>
      <w:r>
        <w:t>9.9.15.5</w:t>
      </w:r>
      <w:r>
        <w:tab/>
        <w:t>Rel-17 DC of x bands (x=1,2,3,4) LTE inter-band CA (xDL/1UL) and 2 bands NR inter-band CA (2DL/1UL) [new RAN4 WI: DC_R17_xBLTE_2BNR_yDL2UL]</w:t>
      </w:r>
      <w:bookmarkEnd w:id="239"/>
      <w:bookmarkEnd w:id="240"/>
    </w:p>
    <w:p w:rsidR="009D0883" w:rsidRDefault="009D0883" w:rsidP="009D0883">
      <w:pPr>
        <w:rPr>
          <w:rFonts w:ascii="Arial" w:hAnsi="Arial" w:cs="Arial"/>
          <w:b/>
          <w:sz w:val="24"/>
        </w:rPr>
      </w:pPr>
      <w:r>
        <w:rPr>
          <w:rFonts w:ascii="Arial" w:hAnsi="Arial" w:cs="Arial"/>
          <w:b/>
          <w:color w:val="0000FF"/>
          <w:sz w:val="24"/>
        </w:rPr>
        <w:t>RP-201478</w:t>
      </w:r>
      <w:r>
        <w:rPr>
          <w:rFonts w:ascii="Arial" w:hAnsi="Arial" w:cs="Arial"/>
          <w:b/>
          <w:color w:val="0000FF"/>
          <w:sz w:val="24"/>
        </w:rPr>
        <w:tab/>
      </w:r>
      <w:r>
        <w:rPr>
          <w:rFonts w:ascii="Arial" w:hAnsi="Arial" w:cs="Arial"/>
          <w:b/>
          <w:sz w:val="24"/>
        </w:rPr>
        <w:t xml:space="preserve">Status report on Rel-17 Dual Connectivity (DC) of x bands (x=1,2,3,4) LTE inter-band CA (xDL/1UL) and 2 bands NR inter-band CA (2DL/1UL) ; Rapporteur: LG Electronics </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Polska</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RP-201477</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rsidR="009D0883" w:rsidRDefault="009D0883" w:rsidP="009D088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Polska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41" w:name="_Toc53521869"/>
      <w:bookmarkStart w:id="242" w:name="_Toc54810531"/>
      <w:r>
        <w:t>9.9.15.6</w:t>
      </w:r>
      <w:r>
        <w:tab/>
        <w:t>Rel-17 DC of x bands (x=1,2) LTE inter-band CA (xDL/xUL) and y bands (y=3-x) NR inter-band CA (yDL/yUL) [new RAN4 WI: DC_R17_xBLTE_yBNR_3DL3UL]</w:t>
      </w:r>
      <w:bookmarkEnd w:id="241"/>
      <w:bookmarkEnd w:id="242"/>
    </w:p>
    <w:p w:rsidR="009D0883" w:rsidRDefault="009D0883" w:rsidP="009D0883">
      <w:pPr>
        <w:rPr>
          <w:rFonts w:ascii="Arial" w:hAnsi="Arial" w:cs="Arial"/>
          <w:b/>
          <w:sz w:val="24"/>
        </w:rPr>
      </w:pPr>
      <w:r>
        <w:rPr>
          <w:rFonts w:ascii="Arial" w:hAnsi="Arial" w:cs="Arial"/>
          <w:b/>
          <w:color w:val="0000FF"/>
          <w:sz w:val="24"/>
        </w:rPr>
        <w:t>RP-201711</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RP-201710</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RP-201373</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43" w:name="_Toc53521870"/>
      <w:bookmarkStart w:id="244" w:name="_Toc54810532"/>
      <w:r>
        <w:t>9.9.15.7</w:t>
      </w:r>
      <w:r>
        <w:tab/>
        <w:t>Rel-17 DC of x bands (x=1,2,3) LTE inter-band CA (xDL/1UL) and 3 bands NR inter-band CA (3DL/1UL) [new RAN4 WI: DC_R17_xBLTE_3BNR_yDL2UL]</w:t>
      </w:r>
      <w:bookmarkEnd w:id="243"/>
      <w:bookmarkEnd w:id="244"/>
    </w:p>
    <w:p w:rsidR="009D0883" w:rsidRDefault="009D0883" w:rsidP="009D0883">
      <w:pPr>
        <w:rPr>
          <w:rFonts w:ascii="Arial" w:hAnsi="Arial" w:cs="Arial"/>
          <w:b/>
          <w:sz w:val="24"/>
        </w:rPr>
      </w:pPr>
      <w:r>
        <w:rPr>
          <w:rFonts w:ascii="Arial" w:hAnsi="Arial" w:cs="Arial"/>
          <w:b/>
          <w:color w:val="0000FF"/>
          <w:sz w:val="24"/>
        </w:rPr>
        <w:t>RP-201713</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RP-201712</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RP-200715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45" w:name="_Toc53521871"/>
      <w:bookmarkStart w:id="246" w:name="_Toc54810533"/>
      <w:r>
        <w:t>9.9.16</w:t>
      </w:r>
      <w:r>
        <w:tab/>
        <w:t>NR CA/DC/SUL related basket WIs for Rel-17</w:t>
      </w:r>
      <w:bookmarkEnd w:id="245"/>
      <w:bookmarkEnd w:id="246"/>
    </w:p>
    <w:p w:rsidR="009D0883" w:rsidRDefault="009D0883" w:rsidP="009D0883">
      <w:pPr>
        <w:pStyle w:val="Heading5"/>
      </w:pPr>
      <w:bookmarkStart w:id="247" w:name="_Toc53521872"/>
      <w:bookmarkStart w:id="248" w:name="_Toc54810534"/>
      <w:r>
        <w:t>9.9.16.1</w:t>
      </w:r>
      <w:r>
        <w:tab/>
        <w:t>Rel-17 NR intra band CA for xCC DL/yCC UL including contiguous and non-contiguous spectrum (x&gt;=y) [new RAN4 WI: NR_CA_R17_Intra]</w:t>
      </w:r>
      <w:bookmarkEnd w:id="247"/>
      <w:bookmarkEnd w:id="248"/>
    </w:p>
    <w:p w:rsidR="009D0883" w:rsidRDefault="009D0883" w:rsidP="009D0883">
      <w:pPr>
        <w:rPr>
          <w:rFonts w:ascii="Arial" w:hAnsi="Arial" w:cs="Arial"/>
          <w:b/>
          <w:sz w:val="24"/>
        </w:rPr>
      </w:pPr>
      <w:r>
        <w:rPr>
          <w:rFonts w:ascii="Arial" w:hAnsi="Arial" w:cs="Arial"/>
          <w:b/>
          <w:color w:val="0000FF"/>
          <w:sz w:val="24"/>
        </w:rPr>
        <w:t>RP-201568</w:t>
      </w:r>
      <w:r>
        <w:rPr>
          <w:rFonts w:ascii="Arial" w:hAnsi="Arial" w:cs="Arial"/>
          <w:b/>
          <w:color w:val="0000FF"/>
          <w:sz w:val="24"/>
        </w:rPr>
        <w:tab/>
      </w:r>
      <w:r>
        <w:rPr>
          <w:rFonts w:ascii="Arial" w:hAnsi="Arial" w:cs="Arial"/>
          <w:b/>
          <w:sz w:val="24"/>
        </w:rPr>
        <w:t>Status report of WI NR_CA_R17_Intra;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Status Report: Rel-17 NR intra band Carrier Aggregation for xCC DL/yCC UL including contiguous and non-contiguous spectrum (x&gt;=y)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RP-202007</w:t>
      </w:r>
      <w:r>
        <w:rPr>
          <w:rFonts w:ascii="Arial" w:hAnsi="Arial" w:cs="Arial"/>
          <w:b/>
          <w:color w:val="0000FF"/>
          <w:sz w:val="24"/>
        </w:rPr>
        <w:tab/>
      </w:r>
      <w:r>
        <w:rPr>
          <w:rFonts w:ascii="Arial" w:hAnsi="Arial" w:cs="Arial"/>
          <w:b/>
          <w:sz w:val="24"/>
        </w:rPr>
        <w:t>Status report of WI NR_CA_R17_Intra;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RP-201568)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RP-201571</w:t>
      </w:r>
      <w:r>
        <w:rPr>
          <w:rFonts w:ascii="Arial" w:hAnsi="Arial" w:cs="Arial"/>
          <w:b/>
          <w:color w:val="0000FF"/>
          <w:sz w:val="24"/>
        </w:rPr>
        <w:tab/>
      </w:r>
      <w:r>
        <w:rPr>
          <w:rFonts w:ascii="Arial" w:hAnsi="Arial" w:cs="Arial"/>
          <w:b/>
          <w:sz w:val="24"/>
        </w:rPr>
        <w:t>Revised WID: Basket Rel-17 WID NR_CA_R17_Intra</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RP-200663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49" w:name="_Toc53521873"/>
      <w:bookmarkStart w:id="250" w:name="_Toc54810535"/>
      <w:r>
        <w:lastRenderedPageBreak/>
        <w:t>9.9.16.2</w:t>
      </w:r>
      <w:r>
        <w:tab/>
        <w:t>Rel-17 NR Inter-band CA/DC for 2 bands DL with x bands UL (x=1,2) [new RAN4 WI: NR_CADC_R17_2BDL_xBUL]</w:t>
      </w:r>
      <w:bookmarkEnd w:id="249"/>
      <w:bookmarkEnd w:id="250"/>
    </w:p>
    <w:p w:rsidR="009D0883" w:rsidRDefault="009D0883" w:rsidP="009D0883">
      <w:pPr>
        <w:rPr>
          <w:rFonts w:ascii="Arial" w:hAnsi="Arial" w:cs="Arial"/>
          <w:b/>
          <w:sz w:val="24"/>
        </w:rPr>
      </w:pPr>
      <w:r>
        <w:rPr>
          <w:rFonts w:ascii="Arial" w:hAnsi="Arial" w:cs="Arial"/>
          <w:b/>
          <w:color w:val="0000FF"/>
          <w:sz w:val="24"/>
        </w:rPr>
        <w:t>RP-201540</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RP-200672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1" w:name="_Toc53521874"/>
      <w:bookmarkStart w:id="252" w:name="_Toc54810536"/>
      <w:r>
        <w:t>9.9.16.3</w:t>
      </w:r>
      <w:r>
        <w:tab/>
        <w:t>Rel-17 NR inter-band CA for 3 bands DL with 1 band UL [new RAN4 WI: NR_CA_R17_3BDL_1BUL]</w:t>
      </w:r>
      <w:bookmarkEnd w:id="251"/>
      <w:bookmarkEnd w:id="252"/>
    </w:p>
    <w:p w:rsidR="009D0883" w:rsidRDefault="009D0883" w:rsidP="009D0883">
      <w:pPr>
        <w:rPr>
          <w:rFonts w:ascii="Arial" w:hAnsi="Arial" w:cs="Arial"/>
          <w:b/>
          <w:sz w:val="24"/>
        </w:rPr>
      </w:pPr>
      <w:r>
        <w:rPr>
          <w:rFonts w:ascii="Arial" w:hAnsi="Arial" w:cs="Arial"/>
          <w:b/>
          <w:color w:val="0000FF"/>
          <w:sz w:val="24"/>
        </w:rPr>
        <w:t>RP-201788</w:t>
      </w:r>
      <w:r>
        <w:rPr>
          <w:rFonts w:ascii="Arial" w:hAnsi="Arial" w:cs="Arial"/>
          <w:b/>
          <w:color w:val="0000FF"/>
          <w:sz w:val="24"/>
        </w:rPr>
        <w:tab/>
      </w:r>
      <w:r>
        <w:rPr>
          <w:rFonts w:ascii="Arial" w:hAnsi="Arial" w:cs="Arial"/>
          <w:b/>
          <w:sz w:val="24"/>
        </w:rPr>
        <w:t>Status report on Rel-17 NR inter-band CA for 3 bands DL with 1 band UL;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Core part completion: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RP-201787</w:t>
      </w:r>
      <w:r>
        <w:rPr>
          <w:rFonts w:ascii="Arial" w:hAnsi="Arial" w:cs="Arial"/>
          <w:b/>
          <w:color w:val="0000FF"/>
          <w:sz w:val="24"/>
        </w:rPr>
        <w:tab/>
      </w:r>
      <w:r>
        <w:rPr>
          <w:rFonts w:ascii="Arial" w:hAnsi="Arial" w:cs="Arial"/>
          <w:b/>
          <w:sz w:val="24"/>
        </w:rPr>
        <w:t>Revised WID: Rel-17 NR inter-band CA for 3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RP-200922; to include more combinations requested by operators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3" w:name="_Toc53521875"/>
      <w:bookmarkStart w:id="254" w:name="_Toc54810537"/>
      <w:r>
        <w:t>9.9.16.4</w:t>
      </w:r>
      <w:r>
        <w:tab/>
        <w:t>Rel-17 NR inter-band CA/DC for 3 bands DL with 2 bands UL [new RAN4 WI: NR_CADC_R17_3BDL_2BUL]</w:t>
      </w:r>
      <w:bookmarkEnd w:id="253"/>
      <w:bookmarkEnd w:id="254"/>
    </w:p>
    <w:p w:rsidR="009D0883" w:rsidRDefault="009D0883" w:rsidP="009D0883">
      <w:pPr>
        <w:rPr>
          <w:rFonts w:ascii="Arial" w:hAnsi="Arial" w:cs="Arial"/>
          <w:b/>
          <w:sz w:val="24"/>
        </w:rPr>
      </w:pPr>
      <w:r>
        <w:rPr>
          <w:rFonts w:ascii="Arial" w:hAnsi="Arial" w:cs="Arial"/>
          <w:b/>
          <w:color w:val="0000FF"/>
          <w:sz w:val="24"/>
        </w:rPr>
        <w:t>RP-201542</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RP-201541</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rsidR="009D0883" w:rsidRDefault="009D0883" w:rsidP="009D088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RP-201374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5" w:name="_Toc53521876"/>
      <w:bookmarkStart w:id="256" w:name="_Toc54810538"/>
      <w:r>
        <w:t>9.9.16.5</w:t>
      </w:r>
      <w:r>
        <w:tab/>
        <w:t>Rel-17 NR inter-band CA for 4 bands DL with 1 band UL [new RAN4 WI: NR_CA_R17_4BDL_1BUL]</w:t>
      </w:r>
      <w:bookmarkEnd w:id="255"/>
      <w:bookmarkEnd w:id="256"/>
    </w:p>
    <w:p w:rsidR="009D0883" w:rsidRDefault="009D0883" w:rsidP="009D0883">
      <w:pPr>
        <w:rPr>
          <w:rFonts w:ascii="Arial" w:hAnsi="Arial" w:cs="Arial"/>
          <w:b/>
          <w:sz w:val="24"/>
        </w:rPr>
      </w:pPr>
      <w:r>
        <w:rPr>
          <w:rFonts w:ascii="Arial" w:hAnsi="Arial" w:cs="Arial"/>
          <w:b/>
          <w:color w:val="0000FF"/>
          <w:sz w:val="24"/>
        </w:rPr>
        <w:t>RP-201570</w:t>
      </w:r>
      <w:r>
        <w:rPr>
          <w:rFonts w:ascii="Arial" w:hAnsi="Arial" w:cs="Arial"/>
          <w:b/>
          <w:color w:val="0000FF"/>
          <w:sz w:val="24"/>
        </w:rPr>
        <w:tab/>
      </w:r>
      <w:r>
        <w:rPr>
          <w:rFonts w:ascii="Arial" w:hAnsi="Arial" w:cs="Arial"/>
          <w:b/>
          <w:sz w:val="24"/>
        </w:rPr>
        <w:t>Status report of WI Rel-17 NR inter-band Carrier Aggregation for 4 bands DL with 1 band ULL;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Status report: Rel-17 NR inter-band Carrier Aggregation for 4 bands DL with 1 band UL.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RP-202008</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RP-202008</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9D0883" w:rsidRDefault="009D0883" w:rsidP="009D0883">
      <w:pPr>
        <w:rPr>
          <w:color w:val="808080"/>
        </w:rPr>
      </w:pPr>
      <w:r>
        <w:rPr>
          <w:color w:val="808080"/>
        </w:rPr>
        <w:t>(Replaces RP-201570)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RP-201573</w:t>
      </w:r>
      <w:r>
        <w:rPr>
          <w:rFonts w:ascii="Arial" w:hAnsi="Arial" w:cs="Arial"/>
          <w:b/>
          <w:color w:val="0000FF"/>
          <w:sz w:val="24"/>
        </w:rPr>
        <w:tab/>
      </w:r>
      <w:r>
        <w:rPr>
          <w:rFonts w:ascii="Arial" w:hAnsi="Arial" w:cs="Arial"/>
          <w:b/>
          <w:sz w:val="24"/>
        </w:rPr>
        <w:t>Revised WID: Rel-17 NR inter-band Carrier Aggregation for 4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RP-200665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7" w:name="_Toc53521877"/>
      <w:bookmarkStart w:id="258" w:name="_Toc54810539"/>
      <w:r>
        <w:t>9.9.16.6</w:t>
      </w:r>
      <w:r>
        <w:tab/>
        <w:t>Rel-17 NR inter-band CA/DC for DL 4 bands and 2UL bands [new RAN4 WI: NR_CADC_R17_4BDL_2BUL]</w:t>
      </w:r>
      <w:bookmarkEnd w:id="257"/>
      <w:bookmarkEnd w:id="258"/>
    </w:p>
    <w:p w:rsidR="009D0883" w:rsidRDefault="009D0883" w:rsidP="009D0883">
      <w:pPr>
        <w:rPr>
          <w:rFonts w:ascii="Arial" w:hAnsi="Arial" w:cs="Arial"/>
          <w:b/>
          <w:sz w:val="24"/>
        </w:rPr>
      </w:pPr>
      <w:r>
        <w:rPr>
          <w:rFonts w:ascii="Arial" w:hAnsi="Arial" w:cs="Arial"/>
          <w:b/>
          <w:color w:val="0000FF"/>
          <w:sz w:val="24"/>
        </w:rPr>
        <w:t>RP-201639</w:t>
      </w:r>
      <w:r>
        <w:rPr>
          <w:rFonts w:ascii="Arial" w:hAnsi="Arial" w:cs="Arial"/>
          <w:b/>
          <w:color w:val="0000FF"/>
          <w:sz w:val="24"/>
        </w:rPr>
        <w:tab/>
      </w:r>
      <w:r>
        <w:rPr>
          <w:rFonts w:ascii="Arial" w:hAnsi="Arial" w:cs="Arial"/>
          <w:b/>
          <w:sz w:val="24"/>
        </w:rPr>
        <w:t>Status report for WI Rel-17 NR inter-band Carrier Aggregation/Dual connectivity for DL 4 bands and 2UL bands; rapporteur: Samsung</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RP-201640</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lastRenderedPageBreak/>
        <w:t>last approved WID: RP-200869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59" w:name="_Toc53521878"/>
      <w:bookmarkStart w:id="260" w:name="_Toc54810540"/>
      <w:r>
        <w:t>9.9.16.7</w:t>
      </w:r>
      <w:r>
        <w:tab/>
        <w:t>Rel-17 NR inter-band CA for 5 bands DL with x bands UL (x=1, 2) [new RAN4 WI: NR_CADC_R17_5BDL_xBUL]</w:t>
      </w:r>
      <w:bookmarkEnd w:id="259"/>
      <w:bookmarkEnd w:id="260"/>
    </w:p>
    <w:p w:rsidR="009D0883" w:rsidRDefault="009D0883" w:rsidP="009D0883">
      <w:pPr>
        <w:rPr>
          <w:rFonts w:ascii="Arial" w:hAnsi="Arial" w:cs="Arial"/>
          <w:b/>
          <w:sz w:val="24"/>
        </w:rPr>
      </w:pPr>
      <w:r>
        <w:rPr>
          <w:rFonts w:ascii="Arial" w:hAnsi="Arial" w:cs="Arial"/>
          <w:b/>
          <w:color w:val="0000FF"/>
          <w:sz w:val="24"/>
        </w:rPr>
        <w:t>RP-201723</w:t>
      </w:r>
      <w:r>
        <w:rPr>
          <w:rFonts w:ascii="Arial" w:hAnsi="Arial" w:cs="Arial"/>
          <w:b/>
          <w:color w:val="0000FF"/>
          <w:sz w:val="24"/>
        </w:rPr>
        <w:tab/>
      </w:r>
      <w:r>
        <w:rPr>
          <w:rFonts w:ascii="Arial" w:hAnsi="Arial" w:cs="Arial"/>
          <w:b/>
          <w:sz w:val="24"/>
        </w:rPr>
        <w:t>Status report for WI: Rel-17 NR inter-band CA for 5 bands DL with x  bands UL (x=1, 2);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RP-201724</w:t>
      </w:r>
      <w:r>
        <w:rPr>
          <w:rFonts w:ascii="Arial" w:hAnsi="Arial" w:cs="Arial"/>
          <w:b/>
          <w:color w:val="0000FF"/>
          <w:sz w:val="24"/>
        </w:rPr>
        <w:tab/>
      </w:r>
      <w:r>
        <w:rPr>
          <w:rFonts w:ascii="Arial" w:hAnsi="Arial" w:cs="Arial"/>
          <w:b/>
          <w:sz w:val="24"/>
        </w:rPr>
        <w:t>WID revision: Rel-17 NR inter-band CA for 5 bands DL with x  bands UL (x=1, 2)</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RP-201027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261" w:name="_Toc53521879"/>
      <w:bookmarkStart w:id="262" w:name="_Toc54810541"/>
      <w:r>
        <w:t>9.9.16.8</w:t>
      </w:r>
      <w:r>
        <w:tab/>
        <w:t>Rel-17 band combinations for SA NR SUL, NSA NR SUL, NSA NR SUL with ULSUP [new RAN4 WI: NR_SUL_combos_R17]</w:t>
      </w:r>
      <w:bookmarkEnd w:id="261"/>
      <w:bookmarkEnd w:id="262"/>
    </w:p>
    <w:p w:rsidR="009D0883" w:rsidRDefault="009D0883" w:rsidP="009D0883">
      <w:pPr>
        <w:rPr>
          <w:rFonts w:ascii="Arial" w:hAnsi="Arial" w:cs="Arial"/>
          <w:b/>
          <w:sz w:val="24"/>
        </w:rPr>
      </w:pPr>
      <w:r>
        <w:rPr>
          <w:rFonts w:ascii="Arial" w:hAnsi="Arial" w:cs="Arial"/>
          <w:b/>
          <w:color w:val="0000FF"/>
          <w:sz w:val="24"/>
        </w:rPr>
        <w:t>RP-201725</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RP-201726</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RP-201026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63" w:name="_Toc53521880"/>
      <w:bookmarkStart w:id="264" w:name="_Toc54810542"/>
      <w:r>
        <w:t>9.10</w:t>
      </w:r>
      <w:r>
        <w:tab/>
        <w:t>NR UE capabilities</w:t>
      </w:r>
      <w:bookmarkEnd w:id="263"/>
      <w:bookmarkEnd w:id="264"/>
    </w:p>
    <w:p w:rsidR="009D0883" w:rsidRDefault="009D0883" w:rsidP="009D0883">
      <w:pPr>
        <w:rPr>
          <w:rFonts w:ascii="Arial" w:hAnsi="Arial" w:cs="Arial"/>
          <w:b/>
          <w:sz w:val="24"/>
        </w:rPr>
      </w:pPr>
      <w:r>
        <w:rPr>
          <w:rFonts w:ascii="Arial" w:hAnsi="Arial" w:cs="Arial"/>
          <w:b/>
          <w:color w:val="0000FF"/>
          <w:sz w:val="24"/>
        </w:rPr>
        <w:t>RP-201525</w:t>
      </w:r>
      <w:r>
        <w:rPr>
          <w:rFonts w:ascii="Arial" w:hAnsi="Arial" w:cs="Arial"/>
          <w:b/>
          <w:color w:val="0000FF"/>
          <w:sz w:val="24"/>
        </w:rPr>
        <w:tab/>
      </w:r>
      <w:r>
        <w:rPr>
          <w:rFonts w:ascii="Arial" w:hAnsi="Arial" w:cs="Arial"/>
          <w:b/>
          <w:sz w:val="24"/>
        </w:rPr>
        <w:t>NR Licensed-Unlicensed capability differentiation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communications-France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RP-201768</w:t>
      </w:r>
      <w:r>
        <w:rPr>
          <w:rFonts w:ascii="Arial" w:hAnsi="Arial" w:cs="Arial"/>
          <w:b/>
          <w:color w:val="0000FF"/>
          <w:sz w:val="24"/>
        </w:rPr>
        <w:tab/>
      </w:r>
      <w:r>
        <w:rPr>
          <w:rFonts w:ascii="Arial" w:hAnsi="Arial" w:cs="Arial"/>
          <w:b/>
          <w:sz w:val="24"/>
        </w:rPr>
        <w:t>Discussion on NR UE Features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r>
        <w:t>conclusion: The discussion of this topic should take place within RAN1. No further discussion will take place in RAN#89e.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RP-201877</w:t>
      </w:r>
      <w:r>
        <w:rPr>
          <w:rFonts w:ascii="Arial" w:hAnsi="Arial" w:cs="Arial"/>
          <w:b/>
          <w:color w:val="0000FF"/>
          <w:sz w:val="24"/>
        </w:rPr>
        <w:tab/>
      </w:r>
      <w:r>
        <w:rPr>
          <w:rFonts w:ascii="Arial" w:hAnsi="Arial" w:cs="Arial"/>
          <w:b/>
          <w:sz w:val="24"/>
        </w:rPr>
        <w:t>New UE FG for CBG-based PUSCH retransmission with cancelled initial transmission</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r>
        <w:t>conclusion: Introduce a new FG "Out-of-order CBG-based re-transmission(s) with cancelled initial PUSCH transmission". Details are to be finalised by RAN1 and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RP-201878</w:t>
      </w:r>
      <w:r>
        <w:rPr>
          <w:rFonts w:ascii="Arial" w:hAnsi="Arial" w:cs="Arial"/>
          <w:b/>
          <w:color w:val="0000FF"/>
          <w:sz w:val="24"/>
        </w:rPr>
        <w:tab/>
      </w:r>
      <w:r>
        <w:rPr>
          <w:rFonts w:ascii="Arial" w:hAnsi="Arial" w:cs="Arial"/>
          <w:b/>
          <w:sz w:val="24"/>
        </w:rPr>
        <w:t>UE capability for CBG-based PUSCH retransmission with cancelled initial transmission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v16.1.0</w:t>
      </w:r>
      <w:r>
        <w:rPr>
          <w:i/>
        </w:rPr>
        <w:tab/>
        <w:t xml:space="preserve">  CR-0409  Cat: F (Rel-16)</w:t>
      </w:r>
      <w:r>
        <w:rPr>
          <w:i/>
        </w:rPr>
        <w:br/>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discussion Tdoc R1-2006491 (not treated at RAN1 #102e); topic was discussed in RAN1 with the conclusion to add a new UE feature group; CR is provided to RAN to avoid potential non-backward compatibility issue later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RP-201879</w:t>
      </w:r>
      <w:r>
        <w:rPr>
          <w:rFonts w:ascii="Arial" w:hAnsi="Arial" w:cs="Arial"/>
          <w:b/>
          <w:color w:val="0000FF"/>
          <w:sz w:val="24"/>
        </w:rPr>
        <w:tab/>
      </w:r>
      <w:r>
        <w:rPr>
          <w:rFonts w:ascii="Arial" w:hAnsi="Arial" w:cs="Arial"/>
          <w:b/>
          <w:sz w:val="24"/>
        </w:rPr>
        <w:t>UE capability for CBG-based PUSCH retransmission with cancelled initial transmission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v16.1.0</w:t>
      </w:r>
      <w:r>
        <w:rPr>
          <w:i/>
        </w:rPr>
        <w:tab/>
        <w:t xml:space="preserve">  CR-2011  Cat: F (Rel-16)</w:t>
      </w:r>
      <w:r>
        <w:rPr>
          <w:i/>
        </w:rPr>
        <w:br/>
      </w:r>
      <w:r>
        <w:rPr>
          <w:i/>
        </w:rPr>
        <w:br/>
      </w:r>
      <w:r>
        <w:rPr>
          <w:i/>
        </w:rPr>
        <w:tab/>
      </w:r>
      <w:r>
        <w:rPr>
          <w:i/>
        </w:rPr>
        <w:tab/>
      </w:r>
      <w:r>
        <w:rPr>
          <w:i/>
        </w:rPr>
        <w:tab/>
      </w:r>
      <w:r>
        <w:rPr>
          <w:i/>
        </w:rPr>
        <w:tab/>
      </w:r>
      <w:r>
        <w:rPr>
          <w:i/>
        </w:rPr>
        <w:tab/>
        <w:t>Source: Apple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related to R1-2006491; discussed in RAN1 with the conclusion to add a new UE feature group; CR is provided to RAN to avoid potential non-backward compatibility issue later</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[89E][15][UE_features]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RP-202045</w:t>
      </w:r>
      <w:r>
        <w:rPr>
          <w:rFonts w:ascii="Arial" w:hAnsi="Arial" w:cs="Arial"/>
          <w:b/>
          <w:color w:val="0000FF"/>
          <w:sz w:val="24"/>
        </w:rPr>
        <w:tab/>
      </w:r>
      <w:r>
        <w:rPr>
          <w:rFonts w:ascii="Arial" w:hAnsi="Arial" w:cs="Arial"/>
          <w:b/>
          <w:sz w:val="24"/>
        </w:rPr>
        <w:t>Moderator's summary for email discussion [89E][15][UE_features]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1525, 1768, 1877, 1878, 1879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endorsed is</w:t>
      </w:r>
    </w:p>
    <w:p w:rsidR="009D0883" w:rsidRDefault="009D0883" w:rsidP="009D0883">
      <w:r>
        <w:t>- 1.: Discuss feature by feature the applicability of the features developed for unlicensed to licensed.</w:t>
      </w:r>
    </w:p>
    <w:p w:rsidR="009D0883" w:rsidRDefault="009D0883" w:rsidP="009D0883">
      <w:r>
        <w:t>- 2: All features developed under a WI not specifically targeting unlicensed operation are assumed to be applicable to unlicensed operation. (For a feature developed for a specific frequency range, then this assumption applies within that frequency range) . Exceptions where some of these features are proposed to be not applicable to unlicensed may be discussed case by case based on company input that describes how the feature is impacted by operation in unlicensed bands.</w:t>
      </w:r>
    </w:p>
    <w:p w:rsidR="009D0883" w:rsidRDefault="009D0883" w:rsidP="009D0883">
      <w:r>
        <w:t>- 3.: For features (including Rel-15 features) that are applicable to both licensed and unlicensed operation, it may be discussed case by case based on company input whether to introduce licensed/unlicensed differentiation in the UE capability signalling. The company input must describe how the feature is impacted by operation in unlicensed bands, and why licensed/unlicensed differentiation is justified. If licensed/unlicensed differentiation is agreed to be applicable for Rel-15 features, the additional capability signalling if needed is introduced from Rel-16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RP-201695</w:t>
      </w:r>
      <w:r>
        <w:rPr>
          <w:rFonts w:ascii="Arial" w:hAnsi="Arial" w:cs="Arial"/>
          <w:b/>
          <w:color w:val="0000FF"/>
          <w:sz w:val="24"/>
        </w:rPr>
        <w:tab/>
      </w:r>
      <w:r>
        <w:rPr>
          <w:rFonts w:ascii="Arial" w:hAnsi="Arial" w:cs="Arial"/>
          <w:b/>
          <w:sz w:val="24"/>
        </w:rPr>
        <w:t>On mandatory UE features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265" w:name="_Toc53521881"/>
      <w:bookmarkStart w:id="266" w:name="_Toc54810543"/>
      <w:r>
        <w:t>9.11</w:t>
      </w:r>
      <w:r>
        <w:tab/>
        <w:t>Other NR documents</w:t>
      </w:r>
      <w:bookmarkEnd w:id="265"/>
      <w:bookmarkEnd w:id="266"/>
    </w:p>
    <w:p w:rsidR="009D0883" w:rsidRDefault="009D0883" w:rsidP="009D0883">
      <w:pPr>
        <w:rPr>
          <w:rFonts w:ascii="Arial" w:hAnsi="Arial" w:cs="Arial"/>
          <w:b/>
          <w:sz w:val="24"/>
        </w:rPr>
      </w:pPr>
      <w:r>
        <w:rPr>
          <w:rFonts w:ascii="Arial" w:hAnsi="Arial" w:cs="Arial"/>
          <w:b/>
          <w:color w:val="0000FF"/>
          <w:sz w:val="24"/>
        </w:rPr>
        <w:t>RP-201526</w:t>
      </w:r>
      <w:r>
        <w:rPr>
          <w:rFonts w:ascii="Arial" w:hAnsi="Arial" w:cs="Arial"/>
          <w:b/>
          <w:color w:val="0000FF"/>
          <w:sz w:val="24"/>
        </w:rPr>
        <w:tab/>
      </w:r>
      <w:r>
        <w:rPr>
          <w:rFonts w:ascii="Arial" w:hAnsi="Arial" w:cs="Arial"/>
          <w:b/>
          <w:sz w:val="24"/>
        </w:rPr>
        <w:t>Rel-16 specification freeze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communications-France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[89E][14][R16_backwards_compatibility]</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RP-202109</w:t>
      </w:r>
      <w:r>
        <w:rPr>
          <w:rFonts w:ascii="Arial" w:hAnsi="Arial" w:cs="Arial"/>
          <w:b/>
          <w:color w:val="0000FF"/>
          <w:sz w:val="24"/>
        </w:rPr>
        <w:tab/>
      </w:r>
      <w:r>
        <w:rPr>
          <w:rFonts w:ascii="Arial" w:hAnsi="Arial" w:cs="Arial"/>
          <w:b/>
          <w:sz w:val="24"/>
        </w:rPr>
        <w:t>Moderator's summary for email discussion [89E][14][R16_backwards_compatibility]</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(RAN1 chairman)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 1526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Fri GTW</w:t>
      </w:r>
    </w:p>
    <w:p w:rsidR="009D0883" w:rsidRDefault="009D0883" w:rsidP="009D0883">
      <w:r>
        <w:lastRenderedPageBreak/>
        <w:t>proposal:</w:t>
      </w:r>
    </w:p>
    <w:p w:rsidR="009D0883" w:rsidRDefault="009D0883" w:rsidP="009D0883">
      <w:r>
        <w:t xml:space="preserve">- On the 38.331 specification webpage, add "A UE or network vendor wishing to support Rel-16 must use version 16.2.0 or later of TS 38.331". </w:t>
      </w:r>
    </w:p>
    <w:p w:rsidR="009D0883" w:rsidRDefault="009D0883" w:rsidP="009D0883">
      <w:r>
        <w:t>- On the 36.331 specification webpage, add "A UE or network vendor wishing to support Rel-16 must use version 16.2.0 or later of TS 36.331"</w:t>
      </w:r>
    </w:p>
    <w:p w:rsidR="009D0883" w:rsidRDefault="009D0883" w:rsidP="009D0883">
      <w:r>
        <w:t>T-Mobile: if we do not raise the bar, we are worried about the stability of the standard</w:t>
      </w:r>
    </w:p>
    <w:p w:rsidR="009D0883" w:rsidRDefault="009D0883" w:rsidP="009D0883">
      <w:r>
        <w:t>RAN chair: it is clear the bar is high now</w:t>
      </w:r>
    </w:p>
    <w:p w:rsidR="009D0883" w:rsidRDefault="009D0883" w:rsidP="009D0883">
      <w:r>
        <w:t>AT&amp;T: we would agree to keep the bar high for non-backward compatible changes (NBC)</w:t>
      </w:r>
    </w:p>
    <w:p w:rsidR="009D0883" w:rsidRDefault="009D0883" w:rsidP="009D0883">
      <w:r>
        <w:t>RAN chair: suggests to endorse the proposal and asks MCC to add it to 3GPP web pages and in RAN #90e if there are any non-backward compatible changes we will apply the high bar for NBC (it will be difficult to phrase the rule in a statement)</w:t>
      </w:r>
    </w:p>
    <w:p w:rsidR="009D0883" w:rsidRDefault="009D0883" w:rsidP="009D0883">
      <w:r>
        <w:t>RAN2 chair: when a feature really does not work, then we allow NBC to the signalling</w:t>
      </w:r>
    </w:p>
    <w:p w:rsidR="009D0883" w:rsidRDefault="009D0883" w:rsidP="009D0883">
      <w:r>
        <w:t>conclusion: endorsed, MCC will update webpages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RP-201527</w:t>
      </w:r>
      <w:r>
        <w:rPr>
          <w:rFonts w:ascii="Arial" w:hAnsi="Arial" w:cs="Arial"/>
          <w:b/>
          <w:color w:val="0000FF"/>
          <w:sz w:val="24"/>
        </w:rPr>
        <w:tab/>
      </w:r>
      <w:r>
        <w:rPr>
          <w:rFonts w:ascii="Arial" w:hAnsi="Arial" w:cs="Arial"/>
          <w:b/>
          <w:sz w:val="24"/>
        </w:rPr>
        <w:t>Motivation of sidelink with unlicensed spectrum</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9D0883" w:rsidRDefault="009D0883" w:rsidP="009D0883">
      <w:pPr>
        <w:rPr>
          <w:color w:val="808080"/>
        </w:rPr>
      </w:pPr>
      <w:r>
        <w:rPr>
          <w:color w:val="808080"/>
        </w:rPr>
        <w:t>(Replaces RP-200911)</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Motivation of SL-U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RP-201771</w:t>
      </w:r>
      <w:r>
        <w:rPr>
          <w:rFonts w:ascii="Arial" w:hAnsi="Arial" w:cs="Arial"/>
          <w:b/>
          <w:color w:val="0000FF"/>
          <w:sz w:val="24"/>
        </w:rPr>
        <w:tab/>
      </w:r>
      <w:r>
        <w:rPr>
          <w:rFonts w:ascii="Arial" w:hAnsi="Arial" w:cs="Arial"/>
          <w:b/>
          <w:sz w:val="24"/>
        </w:rPr>
        <w:t>Applications of Artificial Intelligence in MIMO Networks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2"/>
      </w:pPr>
      <w:bookmarkStart w:id="267" w:name="_Toc53521882"/>
      <w:bookmarkStart w:id="268" w:name="_Toc54810544"/>
      <w:r>
        <w:t>10</w:t>
      </w:r>
      <w:r>
        <w:tab/>
        <w:t>LTE</w:t>
      </w:r>
      <w:bookmarkEnd w:id="267"/>
      <w:bookmarkEnd w:id="268"/>
    </w:p>
    <w:p w:rsidR="009D0883" w:rsidRDefault="009D0883" w:rsidP="009D0883">
      <w:r>
        <w:t>NOTE: This agenda item covers open REL-16 and new REL-17 LTE WIs/SIs. LTE UE conformance aspects are covered under AI 13 and maintenance of closed REL-8 to REL-15 WIs/SIs is covered under AI 14.</w:t>
      </w:r>
    </w:p>
    <w:p w:rsidR="009D0883" w:rsidRDefault="009D0883" w:rsidP="009D0883">
      <w:r>
        <w:t>Open/new WIs/SIs that affect LTE and NR are covered under AI 9.</w:t>
      </w:r>
    </w:p>
    <w:p w:rsidR="009D0883" w:rsidRDefault="009D0883" w:rsidP="009D0883">
      <w:pPr>
        <w:pStyle w:val="Heading3"/>
      </w:pPr>
      <w:bookmarkStart w:id="269" w:name="_Toc53521883"/>
      <w:bookmarkStart w:id="270" w:name="_Toc54810545"/>
      <w:r>
        <w:t>10.1</w:t>
      </w:r>
      <w:r>
        <w:tab/>
        <w:t>New WI/SI proposals for LTE</w:t>
      </w:r>
      <w:bookmarkEnd w:id="269"/>
      <w:bookmarkEnd w:id="270"/>
    </w:p>
    <w:p w:rsidR="009D0883" w:rsidRDefault="009D0883" w:rsidP="009D0883">
      <w:r>
        <w:t>NOTE: Only new RAN4 WIs/SIs are considered here. Please refrain from submitting other new WIs/SIs.</w:t>
      </w:r>
    </w:p>
    <w:p w:rsidR="009D0883" w:rsidRDefault="009D0883" w:rsidP="009D0883">
      <w:pPr>
        <w:pStyle w:val="Heading4"/>
      </w:pPr>
      <w:bookmarkStart w:id="271" w:name="_Toc53521884"/>
      <w:bookmarkStart w:id="272" w:name="_Toc54810546"/>
      <w:r>
        <w:t>10.1.1</w:t>
      </w:r>
      <w:r>
        <w:tab/>
        <w:t>Proposals led by RAN4 (spectrum related)</w:t>
      </w:r>
      <w:bookmarkEnd w:id="271"/>
      <w:bookmarkEnd w:id="272"/>
    </w:p>
    <w:p w:rsidR="009D0883" w:rsidRDefault="009D0883" w:rsidP="009D0883">
      <w:pPr>
        <w:pStyle w:val="Heading4"/>
      </w:pPr>
      <w:bookmarkStart w:id="273" w:name="_Toc53521885"/>
      <w:bookmarkStart w:id="274" w:name="_Toc54810547"/>
      <w:r>
        <w:t>10.1.2</w:t>
      </w:r>
      <w:r>
        <w:tab/>
        <w:t>Proposals led by RAN4 (not spectrum related)</w:t>
      </w:r>
      <w:bookmarkEnd w:id="273"/>
      <w:bookmarkEnd w:id="274"/>
    </w:p>
    <w:p w:rsidR="009D0883" w:rsidRDefault="009D0883" w:rsidP="009D0883">
      <w:pPr>
        <w:rPr>
          <w:rFonts w:ascii="Arial" w:hAnsi="Arial" w:cs="Arial"/>
          <w:b/>
          <w:sz w:val="24"/>
        </w:rPr>
      </w:pPr>
      <w:r>
        <w:rPr>
          <w:rFonts w:ascii="Arial" w:hAnsi="Arial" w:cs="Arial"/>
          <w:b/>
          <w:color w:val="0000FF"/>
          <w:sz w:val="24"/>
        </w:rPr>
        <w:t>RP-201739</w:t>
      </w:r>
      <w:r>
        <w:rPr>
          <w:rFonts w:ascii="Arial" w:hAnsi="Arial" w:cs="Arial"/>
          <w:b/>
          <w:color w:val="0000FF"/>
          <w:sz w:val="24"/>
        </w:rPr>
        <w:tab/>
      </w:r>
      <w:r>
        <w:rPr>
          <w:rFonts w:ascii="Arial" w:hAnsi="Arial" w:cs="Arial"/>
          <w:b/>
          <w:sz w:val="24"/>
        </w:rPr>
        <w:t>Motivation for new WI on supporting overlapping CA for LTE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RP-201738</w:t>
      </w:r>
      <w:r>
        <w:rPr>
          <w:rFonts w:ascii="Arial" w:hAnsi="Arial" w:cs="Arial"/>
          <w:b/>
          <w:color w:val="0000FF"/>
          <w:sz w:val="24"/>
        </w:rPr>
        <w:tab/>
      </w:r>
      <w:r>
        <w:rPr>
          <w:rFonts w:ascii="Arial" w:hAnsi="Arial" w:cs="Arial"/>
          <w:b/>
          <w:sz w:val="24"/>
        </w:rPr>
        <w:t>New WID proposal: supporting overlapping CA for LTE</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D0883" w:rsidRDefault="009D0883" w:rsidP="009D0883">
      <w:pPr>
        <w:pStyle w:val="Heading3"/>
      </w:pPr>
      <w:bookmarkStart w:id="275" w:name="_Toc53521886"/>
      <w:bookmarkStart w:id="276" w:name="_Toc54810548"/>
      <w:r>
        <w:t>10.2</w:t>
      </w:r>
      <w:r>
        <w:tab/>
        <w:t>Open REL-16 LTE WIs (non-spectrum)</w:t>
      </w:r>
      <w:bookmarkEnd w:id="275"/>
      <w:bookmarkEnd w:id="276"/>
    </w:p>
    <w:p w:rsidR="009D0883" w:rsidRDefault="009D0883" w:rsidP="009D0883">
      <w:pPr>
        <w:pStyle w:val="Heading4"/>
      </w:pPr>
      <w:bookmarkStart w:id="277" w:name="_Toc53521887"/>
      <w:bookmarkStart w:id="278" w:name="_Toc54810549"/>
      <w:r>
        <w:t>10.2.1</w:t>
      </w:r>
      <w:r>
        <w:tab/>
        <w:t>Perf. part: Additional MTC enh. for LTE [RAN1 WI: LTE_eMTC5-Perf]</w:t>
      </w:r>
      <w:bookmarkEnd w:id="277"/>
      <w:bookmarkEnd w:id="278"/>
    </w:p>
    <w:p w:rsidR="009D0883" w:rsidRDefault="009D0883" w:rsidP="009D0883">
      <w:pPr>
        <w:rPr>
          <w:rFonts w:ascii="Arial" w:hAnsi="Arial" w:cs="Arial"/>
          <w:b/>
          <w:sz w:val="24"/>
        </w:rPr>
      </w:pPr>
      <w:r>
        <w:rPr>
          <w:rFonts w:ascii="Arial" w:hAnsi="Arial" w:cs="Arial"/>
          <w:b/>
          <w:color w:val="0000FF"/>
          <w:sz w:val="24"/>
        </w:rPr>
        <w:t>RP-201520</w:t>
      </w:r>
      <w:r>
        <w:rPr>
          <w:rFonts w:ascii="Arial" w:hAnsi="Arial" w:cs="Arial"/>
          <w:b/>
          <w:color w:val="0000FF"/>
          <w:sz w:val="24"/>
        </w:rPr>
        <w:tab/>
      </w:r>
      <w:r>
        <w:rPr>
          <w:rFonts w:ascii="Arial" w:hAnsi="Arial" w:cs="Arial"/>
          <w:b/>
          <w:sz w:val="24"/>
        </w:rPr>
        <w:t>Status report for WI Perf. part: Additional MTC enhancements for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RP-201508</w:t>
      </w:r>
      <w:r>
        <w:rPr>
          <w:rFonts w:ascii="Arial" w:hAnsi="Arial" w:cs="Arial"/>
          <w:b/>
          <w:color w:val="0000FF"/>
          <w:sz w:val="24"/>
        </w:rPr>
        <w:tab/>
      </w:r>
      <w:r>
        <w:rPr>
          <w:rFonts w:ascii="Arial" w:hAnsi="Arial" w:cs="Arial"/>
          <w:b/>
          <w:sz w:val="24"/>
        </w:rPr>
        <w:t>RAN4 CRs for Perf. part: Additional MTC enhancements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79" w:name="_Toc53521888"/>
      <w:bookmarkStart w:id="280" w:name="_Toc54810550"/>
      <w:r>
        <w:t>10.2.2</w:t>
      </w:r>
      <w:r>
        <w:tab/>
        <w:t>Perf. part: Additional enh. for NB-IoT [RAN1 WI: NB_IOTenh3-Perf]</w:t>
      </w:r>
      <w:bookmarkEnd w:id="279"/>
      <w:bookmarkEnd w:id="280"/>
    </w:p>
    <w:p w:rsidR="009D0883" w:rsidRDefault="009D0883" w:rsidP="009D0883">
      <w:pPr>
        <w:rPr>
          <w:rFonts w:ascii="Arial" w:hAnsi="Arial" w:cs="Arial"/>
          <w:b/>
          <w:sz w:val="24"/>
        </w:rPr>
      </w:pPr>
      <w:r>
        <w:rPr>
          <w:rFonts w:ascii="Arial" w:hAnsi="Arial" w:cs="Arial"/>
          <w:b/>
          <w:color w:val="0000FF"/>
          <w:sz w:val="24"/>
        </w:rPr>
        <w:t>RP-201548</w:t>
      </w:r>
      <w:r>
        <w:rPr>
          <w:rFonts w:ascii="Arial" w:hAnsi="Arial" w:cs="Arial"/>
          <w:b/>
          <w:color w:val="0000FF"/>
          <w:sz w:val="24"/>
        </w:rPr>
        <w:tab/>
      </w:r>
      <w:r>
        <w:rPr>
          <w:rFonts w:ascii="Arial" w:hAnsi="Arial" w:cs="Arial"/>
          <w:b/>
          <w:sz w:val="24"/>
        </w:rPr>
        <w:t>Status report for WI Perf. part: Additional enhancements for NB-IoT; rapporteur: FUTUREWEI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RP-201509</w:t>
      </w:r>
      <w:r>
        <w:rPr>
          <w:rFonts w:ascii="Arial" w:hAnsi="Arial" w:cs="Arial"/>
          <w:b/>
          <w:color w:val="0000FF"/>
          <w:sz w:val="24"/>
        </w:rPr>
        <w:tab/>
      </w:r>
      <w:r>
        <w:rPr>
          <w:rFonts w:ascii="Arial" w:hAnsi="Arial" w:cs="Arial"/>
          <w:b/>
          <w:sz w:val="24"/>
        </w:rPr>
        <w:t>RAN4 CRs for Perf. part: Additional enhancements for NB-IoT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81" w:name="_Toc53521889"/>
      <w:bookmarkStart w:id="282" w:name="_Toc54810551"/>
      <w:r>
        <w:t>10.2.3</w:t>
      </w:r>
      <w:r>
        <w:tab/>
        <w:t>Perf. part: LTE-based 5G terrestrial broadcast [RAN1 WI: LTE_terr_bcast-Perf]</w:t>
      </w:r>
      <w:bookmarkEnd w:id="281"/>
      <w:bookmarkEnd w:id="282"/>
    </w:p>
    <w:p w:rsidR="009D0883" w:rsidRDefault="009D0883" w:rsidP="009D0883">
      <w:pPr>
        <w:rPr>
          <w:rFonts w:ascii="Arial" w:hAnsi="Arial" w:cs="Arial"/>
          <w:b/>
          <w:sz w:val="24"/>
        </w:rPr>
      </w:pPr>
      <w:r>
        <w:rPr>
          <w:rFonts w:ascii="Arial" w:hAnsi="Arial" w:cs="Arial"/>
          <w:b/>
          <w:color w:val="0000FF"/>
          <w:sz w:val="24"/>
        </w:rPr>
        <w:t>RP-201844</w:t>
      </w:r>
      <w:r>
        <w:rPr>
          <w:rFonts w:ascii="Arial" w:hAnsi="Arial" w:cs="Arial"/>
          <w:b/>
          <w:color w:val="0000FF"/>
          <w:sz w:val="24"/>
        </w:rPr>
        <w:tab/>
      </w:r>
      <w:r>
        <w:rPr>
          <w:rFonts w:ascii="Arial" w:hAnsi="Arial" w:cs="Arial"/>
          <w:b/>
          <w:sz w:val="24"/>
        </w:rPr>
        <w:t>Status report for W Perf. part: LTE-based 5G terrestrial broadcast ;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Perf. part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RP-201510</w:t>
      </w:r>
      <w:r>
        <w:rPr>
          <w:rFonts w:ascii="Arial" w:hAnsi="Arial" w:cs="Arial"/>
          <w:b/>
          <w:color w:val="0000FF"/>
          <w:sz w:val="24"/>
        </w:rPr>
        <w:tab/>
      </w:r>
      <w:r>
        <w:rPr>
          <w:rFonts w:ascii="Arial" w:hAnsi="Arial" w:cs="Arial"/>
          <w:b/>
          <w:sz w:val="24"/>
        </w:rPr>
        <w:t>RAN4 CRs for Perf. part: LTE-based 5G terrestrial broadcast</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283" w:name="_Toc53521890"/>
      <w:bookmarkStart w:id="284" w:name="_Toc54810552"/>
      <w:r>
        <w:t>10.2.4</w:t>
      </w:r>
      <w:r>
        <w:tab/>
        <w:t>Perf. part: Even further Mobility enh. in E-UTRAN [RAN2 WI: LTE_feMob-Perf]</w:t>
      </w:r>
      <w:bookmarkEnd w:id="283"/>
      <w:bookmarkEnd w:id="284"/>
    </w:p>
    <w:p w:rsidR="009D0883" w:rsidRDefault="009D0883" w:rsidP="009D0883">
      <w:pPr>
        <w:rPr>
          <w:rFonts w:ascii="Arial" w:hAnsi="Arial" w:cs="Arial"/>
          <w:b/>
          <w:sz w:val="24"/>
        </w:rPr>
      </w:pPr>
      <w:r>
        <w:rPr>
          <w:rFonts w:ascii="Arial" w:hAnsi="Arial" w:cs="Arial"/>
          <w:b/>
          <w:color w:val="0000FF"/>
          <w:sz w:val="24"/>
        </w:rPr>
        <w:t>RP-201592</w:t>
      </w:r>
      <w:r>
        <w:rPr>
          <w:rFonts w:ascii="Arial" w:hAnsi="Arial" w:cs="Arial"/>
          <w:b/>
          <w:color w:val="0000FF"/>
          <w:sz w:val="24"/>
        </w:rPr>
        <w:tab/>
      </w:r>
      <w:r>
        <w:rPr>
          <w:rFonts w:ascii="Arial" w:hAnsi="Arial" w:cs="Arial"/>
          <w:b/>
          <w:sz w:val="24"/>
        </w:rPr>
        <w:t>Status report of WI: Perf. part: Even further mobility enhancement in E-UTRAN;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Perf part 50% ,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RP-201511</w:t>
      </w:r>
      <w:r>
        <w:rPr>
          <w:rFonts w:ascii="Arial" w:hAnsi="Arial" w:cs="Arial"/>
          <w:b/>
          <w:color w:val="0000FF"/>
          <w:sz w:val="24"/>
        </w:rPr>
        <w:tab/>
      </w:r>
      <w:r>
        <w:rPr>
          <w:rFonts w:ascii="Arial" w:hAnsi="Arial" w:cs="Arial"/>
          <w:b/>
          <w:sz w:val="24"/>
        </w:rPr>
        <w:t>RAN4 CRs for Perf. part: Even further Mobility enhancement in E-UTRAN</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85" w:name="_Toc53521891"/>
      <w:bookmarkStart w:id="286" w:name="_Toc54810553"/>
      <w:r>
        <w:t>10.3</w:t>
      </w:r>
      <w:r>
        <w:tab/>
        <w:t>Closed REL-16 LTE SIs</w:t>
      </w:r>
      <w:bookmarkEnd w:id="285"/>
      <w:bookmarkEnd w:id="286"/>
    </w:p>
    <w:p w:rsidR="009D0883" w:rsidRDefault="009D0883" w:rsidP="009D0883">
      <w:pPr>
        <w:pStyle w:val="Heading3"/>
      </w:pPr>
      <w:bookmarkStart w:id="287" w:name="_Toc53521892"/>
      <w:bookmarkStart w:id="288" w:name="_Toc54810554"/>
      <w:r>
        <w:t>10.4</w:t>
      </w:r>
      <w:r>
        <w:tab/>
        <w:t>Closed REL-16 LTE WIs</w:t>
      </w:r>
      <w:bookmarkEnd w:id="287"/>
      <w:bookmarkEnd w:id="288"/>
    </w:p>
    <w:p w:rsidR="009D0883" w:rsidRDefault="009D0883" w:rsidP="009D0883">
      <w:pPr>
        <w:rPr>
          <w:rFonts w:ascii="Arial" w:hAnsi="Arial" w:cs="Arial"/>
          <w:b/>
          <w:sz w:val="24"/>
        </w:rPr>
      </w:pPr>
      <w:r>
        <w:rPr>
          <w:rFonts w:ascii="Arial" w:hAnsi="Arial" w:cs="Arial"/>
          <w:b/>
          <w:color w:val="0000FF"/>
          <w:sz w:val="24"/>
        </w:rPr>
        <w:t>RP-201815</w:t>
      </w:r>
      <w:r>
        <w:rPr>
          <w:rFonts w:ascii="Arial" w:hAnsi="Arial" w:cs="Arial"/>
          <w:b/>
          <w:color w:val="0000FF"/>
          <w:sz w:val="24"/>
        </w:rPr>
        <w:tab/>
      </w:r>
      <w:r>
        <w:rPr>
          <w:rFonts w:ascii="Arial" w:hAnsi="Arial" w:cs="Arial"/>
          <w:b/>
          <w:sz w:val="24"/>
        </w:rPr>
        <w:t>Corrections to Additional MTC Enhancements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RP-201816</w:t>
      </w:r>
      <w:r>
        <w:rPr>
          <w:rFonts w:ascii="Arial" w:hAnsi="Arial" w:cs="Arial"/>
          <w:b/>
          <w:color w:val="0000FF"/>
          <w:sz w:val="24"/>
        </w:rPr>
        <w:tab/>
      </w:r>
      <w:r>
        <w:rPr>
          <w:rFonts w:ascii="Arial" w:hAnsi="Arial" w:cs="Arial"/>
          <w:b/>
          <w:sz w:val="24"/>
        </w:rPr>
        <w:t>Corrections to Additional enhancements for NB-IoT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RP-201817</w:t>
      </w:r>
      <w:r>
        <w:rPr>
          <w:rFonts w:ascii="Arial" w:hAnsi="Arial" w:cs="Arial"/>
          <w:b/>
          <w:color w:val="0000FF"/>
          <w:sz w:val="24"/>
        </w:rPr>
        <w:tab/>
      </w:r>
      <w:r>
        <w:rPr>
          <w:rFonts w:ascii="Arial" w:hAnsi="Arial" w:cs="Arial"/>
          <w:b/>
          <w:sz w:val="24"/>
        </w:rPr>
        <w:t>Corrections to DL MIMO efficiency enhancements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RP-201818</w:t>
      </w:r>
      <w:r>
        <w:rPr>
          <w:rFonts w:ascii="Arial" w:hAnsi="Arial" w:cs="Arial"/>
          <w:b/>
          <w:color w:val="0000FF"/>
          <w:sz w:val="24"/>
        </w:rPr>
        <w:tab/>
      </w:r>
      <w:r>
        <w:rPr>
          <w:rFonts w:ascii="Arial" w:hAnsi="Arial" w:cs="Arial"/>
          <w:b/>
          <w:sz w:val="24"/>
        </w:rPr>
        <w:t>Corrections to LTE terrestrial broadcast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RP-201933</w:t>
      </w:r>
      <w:r>
        <w:rPr>
          <w:rFonts w:ascii="Arial" w:hAnsi="Arial" w:cs="Arial"/>
          <w:b/>
          <w:color w:val="0000FF"/>
          <w:sz w:val="24"/>
        </w:rPr>
        <w:tab/>
      </w:r>
      <w:r>
        <w:rPr>
          <w:rFonts w:ascii="Arial" w:hAnsi="Arial" w:cs="Arial"/>
          <w:b/>
          <w:sz w:val="24"/>
        </w:rPr>
        <w:t>RAN2 CRs to Closed REL-16 LTE WIs</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RP-201558</w:t>
      </w:r>
      <w:r>
        <w:rPr>
          <w:rFonts w:ascii="Arial" w:hAnsi="Arial" w:cs="Arial"/>
          <w:b/>
          <w:color w:val="0000FF"/>
          <w:sz w:val="24"/>
        </w:rPr>
        <w:tab/>
      </w:r>
      <w:r>
        <w:rPr>
          <w:rFonts w:ascii="Arial" w:hAnsi="Arial" w:cs="Arial"/>
          <w:b/>
          <w:sz w:val="24"/>
        </w:rPr>
        <w:t>RAN3 CRs for Closed REL-16 LTE WIs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RP-201951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RP-201951</w:t>
      </w:r>
      <w:r>
        <w:rPr>
          <w:rFonts w:ascii="Arial" w:hAnsi="Arial" w:cs="Arial"/>
          <w:b/>
          <w:color w:val="0000FF"/>
          <w:sz w:val="24"/>
        </w:rPr>
        <w:tab/>
      </w:r>
      <w:r>
        <w:rPr>
          <w:rFonts w:ascii="Arial" w:hAnsi="Arial" w:cs="Arial"/>
          <w:b/>
          <w:sz w:val="24"/>
        </w:rPr>
        <w:t>RAN3 CRs for Closed REL-16 LTE WIs</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89" w:name="_Toc53521893"/>
      <w:bookmarkStart w:id="290" w:name="_Toc54810555"/>
      <w:r>
        <w:t>10.5</w:t>
      </w:r>
      <w:r>
        <w:tab/>
        <w:t>Small Technical Enhancements and Improvements for REL-16 [TEI16]</w:t>
      </w:r>
      <w:bookmarkEnd w:id="289"/>
      <w:bookmarkEnd w:id="290"/>
    </w:p>
    <w:p w:rsidR="009D0883" w:rsidRDefault="009D0883" w:rsidP="009D0883">
      <w:pPr>
        <w:rPr>
          <w:rFonts w:ascii="Arial" w:hAnsi="Arial" w:cs="Arial"/>
          <w:b/>
          <w:sz w:val="24"/>
        </w:rPr>
      </w:pPr>
      <w:r>
        <w:rPr>
          <w:rFonts w:ascii="Arial" w:hAnsi="Arial" w:cs="Arial"/>
          <w:b/>
          <w:color w:val="0000FF"/>
          <w:sz w:val="24"/>
        </w:rPr>
        <w:t>RP-201934</w:t>
      </w:r>
      <w:r>
        <w:rPr>
          <w:rFonts w:ascii="Arial" w:hAnsi="Arial" w:cs="Arial"/>
          <w:b/>
          <w:color w:val="0000FF"/>
          <w:sz w:val="24"/>
        </w:rPr>
        <w:tab/>
      </w:r>
      <w:r>
        <w:rPr>
          <w:rFonts w:ascii="Arial" w:hAnsi="Arial" w:cs="Arial"/>
          <w:b/>
          <w:sz w:val="24"/>
        </w:rPr>
        <w:t>RAN2 CRs to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RP-201559</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RP-201952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RP-201952</w:t>
      </w:r>
      <w:r>
        <w:rPr>
          <w:rFonts w:ascii="Arial" w:hAnsi="Arial" w:cs="Arial"/>
          <w:b/>
          <w:color w:val="0000FF"/>
          <w:sz w:val="24"/>
        </w:rPr>
        <w:tab/>
      </w:r>
      <w:r>
        <w:rPr>
          <w:rFonts w:ascii="Arial" w:hAnsi="Arial" w:cs="Arial"/>
          <w:b/>
          <w:sz w:val="24"/>
        </w:rPr>
        <w:t>RAN3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RP-201559)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RP-201535</w:t>
      </w:r>
      <w:r>
        <w:rPr>
          <w:rFonts w:ascii="Arial" w:hAnsi="Arial" w:cs="Arial"/>
          <w:b/>
          <w:color w:val="0000FF"/>
          <w:sz w:val="24"/>
        </w:rPr>
        <w:tab/>
      </w:r>
      <w:r>
        <w:rPr>
          <w:rFonts w:ascii="Arial" w:hAnsi="Arial" w:cs="Arial"/>
          <w:b/>
          <w:sz w:val="24"/>
        </w:rPr>
        <w:t>RAN4 CRs for Small Technical Enhancements and Improvements for REL-16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291" w:name="_Toc53521894"/>
      <w:bookmarkStart w:id="292" w:name="_Toc54810556"/>
      <w:r>
        <w:t>10.6</w:t>
      </w:r>
      <w:r>
        <w:tab/>
        <w:t>Open REL-17 LTE SIs</w:t>
      </w:r>
      <w:bookmarkEnd w:id="291"/>
      <w:bookmarkEnd w:id="292"/>
    </w:p>
    <w:p w:rsidR="009D0883" w:rsidRDefault="009D0883" w:rsidP="009D0883">
      <w:pPr>
        <w:pStyle w:val="Heading4"/>
      </w:pPr>
      <w:bookmarkStart w:id="293" w:name="_Toc53521895"/>
      <w:bookmarkStart w:id="294" w:name="_Toc54810557"/>
      <w:r>
        <w:t>10.6.1</w:t>
      </w:r>
      <w:r>
        <w:tab/>
        <w:t>Study on NB-IoT/eMTC support for NTN [RAN1 SI: FS_LTE_NBIOT_eMTC_NTN]</w:t>
      </w:r>
      <w:bookmarkEnd w:id="293"/>
      <w:bookmarkEnd w:id="294"/>
    </w:p>
    <w:p w:rsidR="009D0883" w:rsidRDefault="009D0883" w:rsidP="009D0883">
      <w:pPr>
        <w:rPr>
          <w:rFonts w:ascii="Arial" w:hAnsi="Arial" w:cs="Arial"/>
          <w:b/>
          <w:sz w:val="24"/>
        </w:rPr>
      </w:pPr>
      <w:r>
        <w:rPr>
          <w:rFonts w:ascii="Arial" w:hAnsi="Arial" w:cs="Arial"/>
          <w:b/>
          <w:color w:val="0000FF"/>
          <w:sz w:val="24"/>
        </w:rPr>
        <w:t>RP-201441</w:t>
      </w:r>
      <w:r>
        <w:rPr>
          <w:rFonts w:ascii="Arial" w:hAnsi="Arial" w:cs="Arial"/>
          <w:b/>
          <w:color w:val="0000FF"/>
          <w:sz w:val="24"/>
        </w:rPr>
        <w:tab/>
      </w:r>
      <w:r>
        <w:rPr>
          <w:rFonts w:ascii="Arial" w:hAnsi="Arial" w:cs="Arial"/>
          <w:b/>
          <w:sz w:val="24"/>
        </w:rPr>
        <w:t>LS on ESOA recommendation to consider starting NTN IoT work in Q4’20 (ESOA_LS200905; to: RAN; cc: -; contact: Secretary General ESOA)</w:t>
      </w:r>
    </w:p>
    <w:p w:rsidR="009D0883" w:rsidRDefault="009D0883" w:rsidP="009D088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ESOA_LS200905, to RAN, cc -</w:t>
      </w:r>
      <w:r>
        <w:rPr>
          <w:i/>
        </w:rPr>
        <w:br/>
      </w:r>
      <w:r>
        <w:rPr>
          <w:i/>
        </w:rPr>
        <w:tab/>
      </w:r>
      <w:r>
        <w:rPr>
          <w:i/>
        </w:rPr>
        <w:tab/>
      </w:r>
      <w:r>
        <w:rPr>
          <w:i/>
        </w:rPr>
        <w:tab/>
      </w:r>
      <w:r>
        <w:rPr>
          <w:i/>
        </w:rPr>
        <w:tab/>
      </w:r>
      <w:r>
        <w:rPr>
          <w:i/>
        </w:rPr>
        <w:tab/>
        <w:t>Source: EMEA Satellite Operators Association (ESOA)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EMEA = Europe Middle East Africa; RAN action requested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7 to AI 10.6.1</w:t>
      </w:r>
    </w:p>
    <w:p w:rsidR="009D0883" w:rsidRDefault="009D0883" w:rsidP="009D0883">
      <w:r>
        <w:t>handled under email discussion [01 - Release_meeting_TU]</w:t>
      </w:r>
    </w:p>
    <w:p w:rsidR="009D0883" w:rsidRDefault="009D0883" w:rsidP="009D0883">
      <w:r>
        <w:t>conclusion: no LS answer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RP-201703</w:t>
      </w:r>
      <w:r>
        <w:rPr>
          <w:rFonts w:ascii="Arial" w:hAnsi="Arial" w:cs="Arial"/>
          <w:b/>
          <w:color w:val="0000FF"/>
          <w:sz w:val="24"/>
        </w:rPr>
        <w:tab/>
      </w:r>
      <w:r>
        <w:rPr>
          <w:rFonts w:ascii="Arial" w:hAnsi="Arial" w:cs="Arial"/>
          <w:b/>
          <w:sz w:val="24"/>
        </w:rPr>
        <w:t>Status Report on Study on NB-IoT/eMTC support for Non-Terrestrial Networks; rapporteur: Mediatek</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RP-201550</w:t>
      </w:r>
      <w:r>
        <w:rPr>
          <w:rFonts w:ascii="Arial" w:hAnsi="Arial" w:cs="Arial"/>
          <w:b/>
          <w:color w:val="0000FF"/>
          <w:sz w:val="24"/>
        </w:rPr>
        <w:tab/>
      </w:r>
      <w:r>
        <w:rPr>
          <w:rFonts w:ascii="Arial" w:hAnsi="Arial" w:cs="Arial"/>
          <w:b/>
          <w:sz w:val="24"/>
        </w:rPr>
        <w:t>IoT NTN handling</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MediaTek Inc., Inmarsat, Ligado, EchoStar, Hughes, Thales, ESA, Intelsat , CMCC, KT Corp., KT Sat, Qualcomm, OQ technology, Vodafone, ACER, ASUS, III, ITRI, NCCUNTU, Lockheed Martin Co.</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[01 - 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RP-201702</w:t>
      </w:r>
      <w:r>
        <w:rPr>
          <w:rFonts w:ascii="Arial" w:hAnsi="Arial" w:cs="Arial"/>
          <w:b/>
          <w:color w:val="0000FF"/>
          <w:sz w:val="24"/>
        </w:rPr>
        <w:tab/>
      </w:r>
      <w:r>
        <w:rPr>
          <w:rFonts w:ascii="Arial" w:hAnsi="Arial" w:cs="Arial"/>
          <w:b/>
          <w:sz w:val="24"/>
        </w:rPr>
        <w:t>Demonstrating NB-IoT viability for Satellite use</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Inmarsat, MediaTek Inc., Institute for Information Industry</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Live trial set-up, parameters and key results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under email discussion [01 - Release_meeting_TU]</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295" w:name="_Toc53521896"/>
      <w:bookmarkStart w:id="296" w:name="_Toc54810558"/>
      <w:r>
        <w:lastRenderedPageBreak/>
        <w:t>10.7</w:t>
      </w:r>
      <w:r>
        <w:tab/>
        <w:t>Open REL-17 LTE WIs (non-spectrum)</w:t>
      </w:r>
      <w:bookmarkEnd w:id="295"/>
      <w:bookmarkEnd w:id="296"/>
    </w:p>
    <w:p w:rsidR="009D0883" w:rsidRDefault="009D0883" w:rsidP="009D0883">
      <w:pPr>
        <w:pStyle w:val="Heading4"/>
      </w:pPr>
      <w:bookmarkStart w:id="297" w:name="_Toc53521897"/>
      <w:bookmarkStart w:id="298" w:name="_Toc54810559"/>
      <w:r>
        <w:t>10.7.1</w:t>
      </w:r>
      <w:r>
        <w:tab/>
        <w:t>Additional enh. for NB-IoT and LTE-MTC [RAN1 WI: NB_IOTenh4_LTE_eMTC6]</w:t>
      </w:r>
      <w:bookmarkEnd w:id="297"/>
      <w:bookmarkEnd w:id="298"/>
    </w:p>
    <w:p w:rsidR="009D0883" w:rsidRDefault="009D0883" w:rsidP="009D0883">
      <w:pPr>
        <w:rPr>
          <w:rFonts w:ascii="Arial" w:hAnsi="Arial" w:cs="Arial"/>
          <w:b/>
          <w:sz w:val="24"/>
        </w:rPr>
      </w:pPr>
      <w:r>
        <w:rPr>
          <w:rFonts w:ascii="Arial" w:hAnsi="Arial" w:cs="Arial"/>
          <w:b/>
          <w:color w:val="0000FF"/>
          <w:sz w:val="24"/>
        </w:rPr>
        <w:t>RP-201552</w:t>
      </w:r>
      <w:r>
        <w:rPr>
          <w:rFonts w:ascii="Arial" w:hAnsi="Arial" w:cs="Arial"/>
          <w:b/>
          <w:color w:val="0000FF"/>
          <w:sz w:val="24"/>
        </w:rPr>
        <w:tab/>
      </w:r>
      <w:r>
        <w:rPr>
          <w:rFonts w:ascii="Arial" w:hAnsi="Arial" w:cs="Arial"/>
          <w:b/>
          <w:sz w:val="24"/>
        </w:rPr>
        <w:t>Status report for WI: Additional enhancements for NB-IoT and LTE-MTC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RP-201704</w:t>
      </w:r>
      <w:r>
        <w:rPr>
          <w:rFonts w:ascii="Arial" w:hAnsi="Arial" w:cs="Arial"/>
          <w:b/>
          <w:color w:val="0000FF"/>
          <w:sz w:val="24"/>
        </w:rPr>
        <w:tab/>
      </w:r>
      <w:r>
        <w:rPr>
          <w:rFonts w:ascii="Arial" w:hAnsi="Arial" w:cs="Arial"/>
          <w:b/>
          <w:sz w:val="24"/>
        </w:rPr>
        <w:t>Motivation for revised WID on NB-IoT/eMTC</w:t>
      </w:r>
    </w:p>
    <w:p w:rsidR="009D0883" w:rsidRDefault="009D0883" w:rsidP="009D088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RP-201705</w:t>
      </w:r>
      <w:r>
        <w:rPr>
          <w:rFonts w:ascii="Arial" w:hAnsi="Arial" w:cs="Arial"/>
          <w:b/>
          <w:color w:val="0000FF"/>
          <w:sz w:val="24"/>
        </w:rPr>
        <w:tab/>
      </w:r>
      <w:r>
        <w:rPr>
          <w:rFonts w:ascii="Arial" w:hAnsi="Arial" w:cs="Arial"/>
          <w:b/>
          <w:sz w:val="24"/>
        </w:rPr>
        <w:t>Revised WID on NB-IoT/eMTC</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RP-201306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3"/>
      </w:pPr>
      <w:bookmarkStart w:id="299" w:name="_Toc53521898"/>
      <w:bookmarkStart w:id="300" w:name="_Toc54810560"/>
      <w:r>
        <w:t>10.8</w:t>
      </w:r>
      <w:r>
        <w:tab/>
        <w:t>Open REL-17 LTE WIs (spectrum related)</w:t>
      </w:r>
      <w:bookmarkEnd w:id="299"/>
      <w:bookmarkEnd w:id="300"/>
    </w:p>
    <w:p w:rsidR="009D0883" w:rsidRDefault="009D0883" w:rsidP="009D0883">
      <w:pPr>
        <w:pStyle w:val="Heading4"/>
      </w:pPr>
      <w:bookmarkStart w:id="301" w:name="_Toc53521899"/>
      <w:bookmarkStart w:id="302" w:name="_Toc54810561"/>
      <w:r>
        <w:t>10.8.1</w:t>
      </w:r>
      <w:r>
        <w:tab/>
        <w:t>Additional LTE bands for UE cat. M1/M2/NB1/NB2 in Rel-17 [new RAN4 WI: LTE_bands_R17_M1_M2_NB1_NB2]</w:t>
      </w:r>
      <w:bookmarkEnd w:id="301"/>
      <w:bookmarkEnd w:id="302"/>
    </w:p>
    <w:p w:rsidR="009D0883" w:rsidRDefault="009D0883" w:rsidP="009D0883">
      <w:pPr>
        <w:rPr>
          <w:rFonts w:ascii="Arial" w:hAnsi="Arial" w:cs="Arial"/>
          <w:b/>
          <w:sz w:val="24"/>
        </w:rPr>
      </w:pPr>
      <w:r>
        <w:rPr>
          <w:rFonts w:ascii="Arial" w:hAnsi="Arial" w:cs="Arial"/>
          <w:b/>
          <w:color w:val="0000FF"/>
          <w:sz w:val="24"/>
        </w:rPr>
        <w:t>RP-201647</w:t>
      </w:r>
      <w:r>
        <w:rPr>
          <w:rFonts w:ascii="Arial" w:hAnsi="Arial" w:cs="Arial"/>
          <w:b/>
          <w:color w:val="0000FF"/>
          <w:sz w:val="24"/>
        </w:rPr>
        <w:tab/>
      </w:r>
      <w:r>
        <w:rPr>
          <w:rFonts w:ascii="Arial" w:hAnsi="Arial" w:cs="Arial"/>
          <w:b/>
          <w:sz w:val="24"/>
        </w:rPr>
        <w:t>Status Report for WID Additional LTE bands for or UE categories M1/M2/NB1/NB2 in Rel-17;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RP-201646</w:t>
      </w:r>
      <w:r>
        <w:rPr>
          <w:rFonts w:ascii="Arial" w:hAnsi="Arial" w:cs="Arial"/>
          <w:b/>
          <w:color w:val="0000FF"/>
          <w:sz w:val="24"/>
        </w:rPr>
        <w:tab/>
      </w:r>
      <w:r>
        <w:rPr>
          <w:rFonts w:ascii="Arial" w:hAnsi="Arial" w:cs="Arial"/>
          <w:b/>
          <w:sz w:val="24"/>
        </w:rPr>
        <w:t>Revised WID Additional LTE bands for UE categories M1/M2/NB1/NB2 in Rel-17</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RP-200804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03" w:name="_Toc53521900"/>
      <w:bookmarkStart w:id="304" w:name="_Toc54810562"/>
      <w:r>
        <w:t>10.8.2</w:t>
      </w:r>
      <w:r>
        <w:tab/>
        <w:t>Modification of LTE Band 24 Specs to comply with updated regulatory emission limits [new RAN4 WI: LTE_B24_mod]</w:t>
      </w:r>
      <w:bookmarkEnd w:id="303"/>
      <w:bookmarkEnd w:id="304"/>
    </w:p>
    <w:p w:rsidR="009D0883" w:rsidRDefault="009D0883" w:rsidP="009D0883">
      <w:pPr>
        <w:rPr>
          <w:rFonts w:ascii="Arial" w:hAnsi="Arial" w:cs="Arial"/>
          <w:b/>
          <w:sz w:val="24"/>
        </w:rPr>
      </w:pPr>
      <w:r>
        <w:rPr>
          <w:rFonts w:ascii="Arial" w:hAnsi="Arial" w:cs="Arial"/>
          <w:b/>
          <w:color w:val="0000FF"/>
          <w:sz w:val="24"/>
        </w:rPr>
        <w:t>RP-201801</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rsidR="009D0883" w:rsidRDefault="009D0883" w:rsidP="009D088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05" w:name="_Toc53521901"/>
      <w:bookmarkStart w:id="306" w:name="_Toc54810563"/>
      <w:r>
        <w:t>10.8.3</w:t>
      </w:r>
      <w:r>
        <w:tab/>
        <w:t>LTE CA related basket WIs</w:t>
      </w:r>
      <w:bookmarkEnd w:id="305"/>
      <w:bookmarkEnd w:id="306"/>
    </w:p>
    <w:p w:rsidR="009D0883" w:rsidRDefault="009D0883" w:rsidP="009D0883">
      <w:pPr>
        <w:pStyle w:val="Heading5"/>
      </w:pPr>
      <w:bookmarkStart w:id="307" w:name="_Toc53521902"/>
      <w:bookmarkStart w:id="308" w:name="_Toc54810564"/>
      <w:r>
        <w:t>10.8.3.1</w:t>
      </w:r>
      <w:r>
        <w:tab/>
        <w:t>Rel-17 LTE inter-band CA for 2 bands DL with 1 band UL [new RAN4 WI: LTE_CA_R17_2BDL_1BUL]</w:t>
      </w:r>
      <w:bookmarkEnd w:id="307"/>
      <w:bookmarkEnd w:id="308"/>
    </w:p>
    <w:p w:rsidR="009D0883" w:rsidRDefault="009D0883" w:rsidP="009D0883">
      <w:pPr>
        <w:rPr>
          <w:rFonts w:ascii="Arial" w:hAnsi="Arial" w:cs="Arial"/>
          <w:b/>
          <w:sz w:val="24"/>
        </w:rPr>
      </w:pPr>
      <w:r>
        <w:rPr>
          <w:rFonts w:ascii="Arial" w:hAnsi="Arial" w:cs="Arial"/>
          <w:b/>
          <w:color w:val="0000FF"/>
          <w:sz w:val="24"/>
        </w:rPr>
        <w:t>RP-201753</w:t>
      </w:r>
      <w:r>
        <w:rPr>
          <w:rFonts w:ascii="Arial" w:hAnsi="Arial" w:cs="Arial"/>
          <w:b/>
          <w:color w:val="0000FF"/>
          <w:sz w:val="24"/>
        </w:rPr>
        <w:tab/>
      </w:r>
      <w:r>
        <w:rPr>
          <w:rFonts w:ascii="Arial" w:hAnsi="Arial" w:cs="Arial"/>
          <w:b/>
          <w:sz w:val="24"/>
        </w:rPr>
        <w:t>Status Report for Work Item Rel17 LTE inter-band CA for 2 bands DL with 1 band UL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Status Report for Work Item Rel17 LTE inter-band CA for 2 bands DL with 1 band UL</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RP-201754</w:t>
      </w:r>
      <w:r>
        <w:rPr>
          <w:rFonts w:ascii="Arial" w:hAnsi="Arial" w:cs="Arial"/>
          <w:b/>
          <w:color w:val="0000FF"/>
          <w:sz w:val="24"/>
        </w:rPr>
        <w:tab/>
      </w:r>
      <w:r>
        <w:rPr>
          <w:rFonts w:ascii="Arial" w:hAnsi="Arial" w:cs="Arial"/>
          <w:b/>
          <w:sz w:val="24"/>
        </w:rPr>
        <w:t>Revised WID: Rel17 LTE inter-band CA for 2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09" w:name="_Toc53521903"/>
      <w:bookmarkStart w:id="310" w:name="_Toc54810565"/>
      <w:r>
        <w:t>10.8.3.2</w:t>
      </w:r>
      <w:r>
        <w:tab/>
        <w:t>Rel-17 LTE inter-band CA for 3 bands DL with 1 band UL [new RAN4 WI: LTE_CA_R17_3BDL_1BUL]</w:t>
      </w:r>
      <w:bookmarkEnd w:id="309"/>
      <w:bookmarkEnd w:id="310"/>
    </w:p>
    <w:p w:rsidR="009D0883" w:rsidRDefault="009D0883" w:rsidP="009D0883">
      <w:pPr>
        <w:rPr>
          <w:rFonts w:ascii="Arial" w:hAnsi="Arial" w:cs="Arial"/>
          <w:b/>
          <w:sz w:val="24"/>
        </w:rPr>
      </w:pPr>
      <w:r>
        <w:rPr>
          <w:rFonts w:ascii="Arial" w:hAnsi="Arial" w:cs="Arial"/>
          <w:b/>
          <w:color w:val="0000FF"/>
          <w:sz w:val="24"/>
        </w:rPr>
        <w:t>RP-201729</w:t>
      </w:r>
      <w:r>
        <w:rPr>
          <w:rFonts w:ascii="Arial" w:hAnsi="Arial" w:cs="Arial"/>
          <w:b/>
          <w:color w:val="0000FF"/>
          <w:sz w:val="24"/>
        </w:rPr>
        <w:tab/>
      </w:r>
      <w:r>
        <w:rPr>
          <w:rFonts w:ascii="Arial" w:hAnsi="Arial" w:cs="Arial"/>
          <w:b/>
          <w:sz w:val="24"/>
        </w:rPr>
        <w:t>Status report for WI: Rel-17 LTE inter-band CA for 3 bands DL with 1 band UL;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RP-201730</w:t>
      </w:r>
      <w:r>
        <w:rPr>
          <w:rFonts w:ascii="Arial" w:hAnsi="Arial" w:cs="Arial"/>
          <w:b/>
          <w:color w:val="0000FF"/>
          <w:sz w:val="24"/>
        </w:rPr>
        <w:tab/>
      </w:r>
      <w:r>
        <w:rPr>
          <w:rFonts w:ascii="Arial" w:hAnsi="Arial" w:cs="Arial"/>
          <w:b/>
          <w:sz w:val="24"/>
        </w:rPr>
        <w:t>WID revision: Rel-17 LTE inter-band CA for 3 bands DL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11" w:name="_Toc53521904"/>
      <w:bookmarkStart w:id="312" w:name="_Toc54810566"/>
      <w:r>
        <w:t>10.8.3.3</w:t>
      </w:r>
      <w:r>
        <w:tab/>
        <w:t>Rel-17 LTE inter-band CA for x bands DL (x=4, 5) with 1 band UL [new RAN4 WI: LTE_CA_R17_xBDL_1BUL]</w:t>
      </w:r>
      <w:bookmarkEnd w:id="311"/>
      <w:bookmarkEnd w:id="312"/>
    </w:p>
    <w:p w:rsidR="009D0883" w:rsidRDefault="009D0883" w:rsidP="009D0883">
      <w:pPr>
        <w:rPr>
          <w:rFonts w:ascii="Arial" w:hAnsi="Arial" w:cs="Arial"/>
          <w:b/>
          <w:sz w:val="24"/>
        </w:rPr>
      </w:pPr>
      <w:r>
        <w:rPr>
          <w:rFonts w:ascii="Arial" w:hAnsi="Arial" w:cs="Arial"/>
          <w:b/>
          <w:color w:val="0000FF"/>
          <w:sz w:val="24"/>
        </w:rPr>
        <w:t>RP-201912</w:t>
      </w:r>
      <w:r>
        <w:rPr>
          <w:rFonts w:ascii="Arial" w:hAnsi="Arial" w:cs="Arial"/>
          <w:b/>
          <w:color w:val="0000FF"/>
          <w:sz w:val="24"/>
        </w:rPr>
        <w:tab/>
      </w:r>
      <w:r>
        <w:rPr>
          <w:rFonts w:ascii="Arial" w:hAnsi="Arial" w:cs="Arial"/>
          <w:b/>
          <w:sz w:val="24"/>
        </w:rPr>
        <w:t>Status Report: LTE Advanced inter-band CA Rel-17 for x bands DL (x=4, 5) with 1 band UL</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RP-201911</w:t>
      </w:r>
      <w:r>
        <w:rPr>
          <w:rFonts w:ascii="Arial" w:hAnsi="Arial" w:cs="Arial"/>
          <w:b/>
          <w:color w:val="0000FF"/>
          <w:sz w:val="24"/>
        </w:rPr>
        <w:tab/>
      </w:r>
      <w:r>
        <w:rPr>
          <w:rFonts w:ascii="Arial" w:hAnsi="Arial" w:cs="Arial"/>
          <w:b/>
          <w:sz w:val="24"/>
        </w:rPr>
        <w:t>Revised WID: LTE Advanced inter-band CA Rel-17 for x bands DL (x=4, 5) with 1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13" w:name="_Toc53521905"/>
      <w:bookmarkStart w:id="314" w:name="_Toc54810567"/>
      <w:r>
        <w:t>10.8.3.4</w:t>
      </w:r>
      <w:r>
        <w:tab/>
        <w:t>Rel-17 LTE inter-band CA for 2 bands DL with 2 bands UL [new RAN4 WI: LTE_CA_R17_2BDL_2BUL]</w:t>
      </w:r>
      <w:bookmarkEnd w:id="313"/>
      <w:bookmarkEnd w:id="314"/>
    </w:p>
    <w:p w:rsidR="009D0883" w:rsidRDefault="009D0883" w:rsidP="009D0883">
      <w:pPr>
        <w:rPr>
          <w:rFonts w:ascii="Arial" w:hAnsi="Arial" w:cs="Arial"/>
          <w:b/>
          <w:sz w:val="24"/>
        </w:rPr>
      </w:pPr>
      <w:r>
        <w:rPr>
          <w:rFonts w:ascii="Arial" w:hAnsi="Arial" w:cs="Arial"/>
          <w:b/>
          <w:color w:val="0000FF"/>
          <w:sz w:val="24"/>
        </w:rPr>
        <w:t>RP-201731</w:t>
      </w:r>
      <w:r>
        <w:rPr>
          <w:rFonts w:ascii="Arial" w:hAnsi="Arial" w:cs="Arial"/>
          <w:b/>
          <w:color w:val="0000FF"/>
          <w:sz w:val="24"/>
        </w:rPr>
        <w:tab/>
      </w:r>
      <w:r>
        <w:rPr>
          <w:rFonts w:ascii="Arial" w:hAnsi="Arial" w:cs="Arial"/>
          <w:b/>
          <w:sz w:val="24"/>
        </w:rPr>
        <w:t>Status report for WI: Rel-17 LTE inter-band CA for 2 bands DL with 2 band UL;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RP-201732</w:t>
      </w:r>
      <w:r>
        <w:rPr>
          <w:rFonts w:ascii="Arial" w:hAnsi="Arial" w:cs="Arial"/>
          <w:b/>
          <w:color w:val="0000FF"/>
          <w:sz w:val="24"/>
        </w:rPr>
        <w:tab/>
      </w:r>
      <w:r>
        <w:rPr>
          <w:rFonts w:ascii="Arial" w:hAnsi="Arial" w:cs="Arial"/>
          <w:b/>
          <w:sz w:val="24"/>
        </w:rPr>
        <w:t>WID revision: Rel-17 LTE inter-band CA for 2 bands DL with 2 band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5"/>
      </w:pPr>
      <w:bookmarkStart w:id="315" w:name="_Toc53521906"/>
      <w:bookmarkStart w:id="316" w:name="_Toc54810568"/>
      <w:r>
        <w:t>10.8.3.5</w:t>
      </w:r>
      <w:r>
        <w:tab/>
        <w:t>Rel-17 LTE inter-band CA for x bands DL (x= 3, 4, 5) with 2 bands UL [new RAN4 WI: LTE_CA_R17_xBDL_2BUL]</w:t>
      </w:r>
      <w:bookmarkEnd w:id="315"/>
      <w:bookmarkEnd w:id="316"/>
    </w:p>
    <w:p w:rsidR="009D0883" w:rsidRDefault="009D0883" w:rsidP="009D0883">
      <w:pPr>
        <w:rPr>
          <w:rFonts w:ascii="Arial" w:hAnsi="Arial" w:cs="Arial"/>
          <w:b/>
          <w:sz w:val="24"/>
        </w:rPr>
      </w:pPr>
      <w:r>
        <w:rPr>
          <w:rFonts w:ascii="Arial" w:hAnsi="Arial" w:cs="Arial"/>
          <w:b/>
          <w:color w:val="0000FF"/>
          <w:sz w:val="24"/>
        </w:rPr>
        <w:t>RP-201476</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RP-201475</w:t>
      </w:r>
      <w:r>
        <w:rPr>
          <w:rFonts w:ascii="Arial" w:hAnsi="Arial" w:cs="Arial"/>
          <w:b/>
          <w:color w:val="0000FF"/>
          <w:sz w:val="24"/>
        </w:rPr>
        <w:tab/>
      </w:r>
      <w:r>
        <w:rPr>
          <w:rFonts w:ascii="Arial" w:hAnsi="Arial" w:cs="Arial"/>
          <w:b/>
          <w:sz w:val="24"/>
        </w:rPr>
        <w:t>Revised WID on Rel-17 LTE inter-band Carrier Aggregation for x bands DL (x= 3, 4, 5) with 2 bands UL</w:t>
      </w:r>
    </w:p>
    <w:p w:rsidR="009D0883" w:rsidRDefault="009D0883" w:rsidP="009D088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Polska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RP-201247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17" w:name="_Toc53521907"/>
      <w:bookmarkStart w:id="318" w:name="_Toc54810569"/>
      <w:r>
        <w:t>10.9</w:t>
      </w:r>
      <w:r>
        <w:tab/>
        <w:t>LTE UE capabilities/UE categories</w:t>
      </w:r>
      <w:bookmarkEnd w:id="317"/>
      <w:bookmarkEnd w:id="318"/>
    </w:p>
    <w:p w:rsidR="009D0883" w:rsidRDefault="009D0883" w:rsidP="009D0883">
      <w:pPr>
        <w:rPr>
          <w:rFonts w:ascii="Arial" w:hAnsi="Arial" w:cs="Arial"/>
          <w:b/>
          <w:sz w:val="24"/>
        </w:rPr>
      </w:pPr>
      <w:r>
        <w:rPr>
          <w:rFonts w:ascii="Arial" w:hAnsi="Arial" w:cs="Arial"/>
          <w:b/>
          <w:color w:val="0000FF"/>
          <w:sz w:val="24"/>
        </w:rPr>
        <w:t>RP-201880</w:t>
      </w:r>
      <w:r>
        <w:rPr>
          <w:rFonts w:ascii="Arial" w:hAnsi="Arial" w:cs="Arial"/>
          <w:b/>
          <w:color w:val="0000FF"/>
          <w:sz w:val="24"/>
        </w:rPr>
        <w:tab/>
      </w:r>
      <w:r>
        <w:rPr>
          <w:rFonts w:ascii="Arial" w:hAnsi="Arial" w:cs="Arial"/>
          <w:b/>
          <w:sz w:val="24"/>
        </w:rPr>
        <w:t>Correction on LTE MOB capability</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v16.1.1</w:t>
      </w:r>
      <w:r>
        <w:rPr>
          <w:i/>
        </w:rPr>
        <w:tab/>
        <w:t xml:space="preserve">  CR-4362  rev 3 Cat: F (Rel-16)</w:t>
      </w:r>
      <w:r>
        <w:rPr>
          <w:i/>
        </w:rPr>
        <w:br/>
      </w:r>
      <w:r>
        <w:rPr>
          <w:i/>
        </w:rPr>
        <w:br/>
      </w:r>
      <w:r>
        <w:rPr>
          <w:i/>
        </w:rPr>
        <w:tab/>
      </w:r>
      <w:r>
        <w:rPr>
          <w:i/>
        </w:rPr>
        <w:tab/>
      </w:r>
      <w:r>
        <w:rPr>
          <w:i/>
        </w:rPr>
        <w:tab/>
      </w:r>
      <w:r>
        <w:rPr>
          <w:i/>
        </w:rPr>
        <w:tab/>
      </w:r>
      <w:r>
        <w:rPr>
          <w:i/>
        </w:rPr>
        <w:tab/>
        <w:t>Source: Intel Corporation, China Telecom,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is related to ongoing RAN2 email discussion about R2-2008565 for which an inconsistency was spotted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since the inconsistency could still be solved in R2-2008565 (CR4362r2), the company CR RP-201880 is withdrawn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RP-201881</w:t>
      </w:r>
      <w:r>
        <w:rPr>
          <w:rFonts w:ascii="Arial" w:hAnsi="Arial" w:cs="Arial"/>
          <w:b/>
          <w:color w:val="0000FF"/>
          <w:sz w:val="24"/>
        </w:rPr>
        <w:tab/>
      </w:r>
      <w:r>
        <w:rPr>
          <w:rFonts w:ascii="Arial" w:hAnsi="Arial" w:cs="Arial"/>
          <w:b/>
          <w:sz w:val="24"/>
        </w:rPr>
        <w:t>Correction on LTE MOB capability</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v16.1.0</w:t>
      </w:r>
      <w:r>
        <w:rPr>
          <w:i/>
        </w:rPr>
        <w:tab/>
        <w:t xml:space="preserve">  CR-1779  rev 2 Cat: F (Rel-16)</w:t>
      </w:r>
      <w:r>
        <w:rPr>
          <w:i/>
        </w:rPr>
        <w:br/>
      </w:r>
      <w:r>
        <w:rPr>
          <w:i/>
        </w:rPr>
        <w:br/>
      </w:r>
      <w:r>
        <w:rPr>
          <w:i/>
        </w:rPr>
        <w:tab/>
      </w:r>
      <w:r>
        <w:rPr>
          <w:i/>
        </w:rPr>
        <w:tab/>
      </w:r>
      <w:r>
        <w:rPr>
          <w:i/>
        </w:rPr>
        <w:tab/>
      </w:r>
      <w:r>
        <w:rPr>
          <w:i/>
        </w:rPr>
        <w:tab/>
      </w:r>
      <w:r>
        <w:rPr>
          <w:i/>
        </w:rPr>
        <w:tab/>
        <w:t>Source: Intel Corporation, China Telecom,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is related to ongoing RAN2 email discussion about R2-2008566 for which an inconsistency was spotted</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since the inconsistency could still be solved in R2-2008566 (CR1779r1), the company CR RP-201880 is withdrawn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2"/>
      </w:pPr>
      <w:bookmarkStart w:id="319" w:name="_Toc53521908"/>
      <w:bookmarkStart w:id="320" w:name="_Toc54810570"/>
      <w:r>
        <w:t>11</w:t>
      </w:r>
      <w:r>
        <w:tab/>
        <w:t>UMTS</w:t>
      </w:r>
      <w:bookmarkEnd w:id="319"/>
      <w:bookmarkEnd w:id="320"/>
    </w:p>
    <w:p w:rsidR="009D0883" w:rsidRDefault="009D0883" w:rsidP="009D0883">
      <w:r>
        <w:t>NOTE: This agenda item covers UMTS topics of all releases (if any) except</w:t>
      </w:r>
    </w:p>
    <w:p w:rsidR="009D0883" w:rsidRDefault="009D0883" w:rsidP="009D0883">
      <w:r>
        <w:t>UMTS UE conformance aspects are covered under AI13.</w:t>
      </w:r>
    </w:p>
    <w:p w:rsidR="009D0883" w:rsidRDefault="009D0883" w:rsidP="009D0883">
      <w:r>
        <w:t>Topics affecting UMTS and LTE are covered under AI 10.</w:t>
      </w:r>
    </w:p>
    <w:p w:rsidR="009D0883" w:rsidRDefault="009D0883" w:rsidP="009D0883">
      <w:pPr>
        <w:rPr>
          <w:rFonts w:ascii="Arial" w:hAnsi="Arial" w:cs="Arial"/>
          <w:b/>
          <w:sz w:val="24"/>
        </w:rPr>
      </w:pPr>
      <w:r>
        <w:rPr>
          <w:rFonts w:ascii="Arial" w:hAnsi="Arial" w:cs="Arial"/>
          <w:b/>
          <w:color w:val="0000FF"/>
          <w:sz w:val="24"/>
        </w:rPr>
        <w:t>RP-201693</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v16.0.0</w:t>
      </w:r>
      <w:r>
        <w:rPr>
          <w:i/>
        </w:rPr>
        <w:tab/>
        <w:t xml:space="preserve">  CR-0525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CR introduces AS release indicator for UTRAN REL-16.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[89E][16][UMTS_CRs]</w:t>
      </w:r>
    </w:p>
    <w:p w:rsidR="009D0883" w:rsidRDefault="009D0883" w:rsidP="009D0883">
      <w:r>
        <w:t>Huawei: suggested to remove some text pieces from the reason for change and to add an impact analysis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RP-201976</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v16.0.0</w:t>
      </w:r>
      <w:r>
        <w:rPr>
          <w:i/>
        </w:rPr>
        <w:tab/>
        <w:t xml:space="preserve">  CR-0525  rev 1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RP-201693)</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RP-202081</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RP-202081</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v16.0.0</w:t>
      </w:r>
      <w:r>
        <w:rPr>
          <w:i/>
        </w:rPr>
        <w:tab/>
        <w:t xml:space="preserve">  CR-0525  rev 2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RP-201976)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RP-201694</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v16.0.0</w:t>
      </w:r>
      <w:r>
        <w:rPr>
          <w:i/>
        </w:rPr>
        <w:tab/>
        <w:t xml:space="preserve">  CR-5962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CR introduces AS release indicator for UTRAN REL-16.</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[89E][16][UMTS_CRs]</w:t>
      </w:r>
    </w:p>
    <w:p w:rsidR="009D0883" w:rsidRDefault="009D0883" w:rsidP="009D0883">
      <w:r>
        <w:t>Huawei: suggested to remove some text pieces from the reason for change and to add an impact analysis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RP-201977</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RP-201977</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v16.0.0</w:t>
      </w:r>
      <w:r>
        <w:rPr>
          <w:i/>
        </w:rPr>
        <w:tab/>
        <w:t xml:space="preserve">  CR-5962  rev 1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RP-201694)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multiple versions of the Tdoc exist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RP-202082</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RP-202082</w:t>
      </w:r>
      <w:r>
        <w:rPr>
          <w:rFonts w:ascii="Arial" w:hAnsi="Arial" w:cs="Arial"/>
          <w:b/>
          <w:color w:val="0000FF"/>
          <w:sz w:val="24"/>
        </w:rPr>
        <w:tab/>
      </w:r>
      <w:r>
        <w:rPr>
          <w:rFonts w:ascii="Arial" w:hAnsi="Arial" w:cs="Arial"/>
          <w:b/>
          <w:sz w:val="24"/>
        </w:rPr>
        <w:t>Addition of REL-16 parameter value for Access Stratum release indicator</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v16.0.0</w:t>
      </w:r>
      <w:r>
        <w:rPr>
          <w:i/>
        </w:rPr>
        <w:tab/>
        <w:t xml:space="preserve">  CR-5962  rev 2 Cat: F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lastRenderedPageBreak/>
        <w:t>(Replaces RP-201977)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RP-202010</w:t>
      </w:r>
      <w:r>
        <w:rPr>
          <w:rFonts w:ascii="Arial" w:hAnsi="Arial" w:cs="Arial"/>
          <w:b/>
          <w:color w:val="0000FF"/>
          <w:sz w:val="24"/>
        </w:rPr>
        <w:tab/>
      </w:r>
      <w:r>
        <w:rPr>
          <w:rFonts w:ascii="Arial" w:hAnsi="Arial" w:cs="Arial"/>
          <w:b/>
          <w:sz w:val="24"/>
        </w:rPr>
        <w:t>Moderator's summary for email discussion [89E][16][UMTS_CRs]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1693, 1694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pStyle w:val="Heading2"/>
      </w:pPr>
      <w:bookmarkStart w:id="321" w:name="_Toc53521909"/>
      <w:bookmarkStart w:id="322" w:name="_Toc54810571"/>
      <w:r>
        <w:t>12</w:t>
      </w:r>
      <w:r>
        <w:tab/>
        <w:t>GERAN</w:t>
      </w:r>
      <w:bookmarkEnd w:id="321"/>
      <w:bookmarkEnd w:id="322"/>
    </w:p>
    <w:p w:rsidR="009D0883" w:rsidRDefault="009D0883" w:rsidP="009D0883">
      <w:r>
        <w:t>NOTE: This agenda item covers GERAN topics of all releases (if any) except</w:t>
      </w:r>
    </w:p>
    <w:p w:rsidR="009D0883" w:rsidRDefault="009D0883" w:rsidP="009D0883">
      <w:r>
        <w:t>GERAN MS conformance aspects which are covered under AI13.</w:t>
      </w:r>
    </w:p>
    <w:p w:rsidR="009D0883" w:rsidRDefault="009D0883" w:rsidP="009D0883">
      <w:r>
        <w:t>Topics affecting GERAN and UMTS are covered under AI 11.</w:t>
      </w:r>
    </w:p>
    <w:p w:rsidR="009D0883" w:rsidRDefault="009D0883" w:rsidP="009D0883">
      <w:pPr>
        <w:pStyle w:val="Heading2"/>
      </w:pPr>
      <w:bookmarkStart w:id="323" w:name="_Toc53521910"/>
      <w:bookmarkStart w:id="324" w:name="_Toc54810572"/>
      <w:r>
        <w:t>13</w:t>
      </w:r>
      <w:r>
        <w:tab/>
        <w:t>New and open RAN5 UE Conformance testing WIs and SIs</w:t>
      </w:r>
      <w:bookmarkEnd w:id="323"/>
      <w:bookmarkEnd w:id="324"/>
    </w:p>
    <w:p w:rsidR="009D0883" w:rsidRDefault="009D0883" w:rsidP="009D0883">
      <w:r>
        <w:t>NOTE: For closed WIs/SIs and TEIx_Test with x&lt;=15 see agenda item 14.</w:t>
      </w:r>
    </w:p>
    <w:p w:rsidR="009D0883" w:rsidRDefault="009D0883" w:rsidP="009D0883">
      <w:pPr>
        <w:pStyle w:val="Heading3"/>
      </w:pPr>
      <w:bookmarkStart w:id="325" w:name="_Toc53521911"/>
      <w:bookmarkStart w:id="326" w:name="_Toc54810573"/>
      <w:r>
        <w:t>13.1</w:t>
      </w:r>
      <w:r>
        <w:tab/>
        <w:t>New WI/SI proposals for UE conformance testing (led by RAN5)</w:t>
      </w:r>
      <w:bookmarkEnd w:id="325"/>
      <w:bookmarkEnd w:id="326"/>
    </w:p>
    <w:p w:rsidR="009D0883" w:rsidRDefault="009D0883" w:rsidP="009D0883">
      <w:pPr>
        <w:rPr>
          <w:rFonts w:ascii="Arial" w:hAnsi="Arial" w:cs="Arial"/>
          <w:b/>
          <w:sz w:val="24"/>
        </w:rPr>
      </w:pPr>
      <w:r>
        <w:rPr>
          <w:rFonts w:ascii="Arial" w:hAnsi="Arial" w:cs="Arial"/>
          <w:b/>
          <w:color w:val="0000FF"/>
          <w:sz w:val="24"/>
        </w:rPr>
        <w:t>RP-201479</w:t>
      </w:r>
      <w:r>
        <w:rPr>
          <w:rFonts w:ascii="Arial" w:hAnsi="Arial" w:cs="Arial"/>
          <w:b/>
          <w:color w:val="0000FF"/>
          <w:sz w:val="24"/>
        </w:rPr>
        <w:tab/>
      </w:r>
      <w:r>
        <w:rPr>
          <w:rFonts w:ascii="Arial" w:hAnsi="Arial" w:cs="Arial"/>
          <w:b/>
          <w:sz w:val="24"/>
        </w:rPr>
        <w:t>New WID: UE Conformance Test Aspects - 410 – 430 MHz E-UTRA FDD Band(s) for LTE PPDR and PMR/PAMR in Europe (Bands 87 and 88)</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LTE410_Europe_PPDR-Core; WID was endorsed at RAN5 #88e in R5-204351; WI code to be used: LTE410_Europe_PPDR-UEConTest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RP-201487</w:t>
      </w:r>
      <w:r>
        <w:rPr>
          <w:rFonts w:ascii="Arial" w:hAnsi="Arial" w:cs="Arial"/>
          <w:b/>
          <w:color w:val="0000FF"/>
          <w:sz w:val="24"/>
        </w:rPr>
        <w:tab/>
      </w:r>
      <w:r>
        <w:rPr>
          <w:rFonts w:ascii="Arial" w:hAnsi="Arial" w:cs="Arial"/>
          <w:b/>
          <w:sz w:val="24"/>
        </w:rPr>
        <w:t>New WID: UE Conformance Test Aspects - Enhancements for Mission Critical Services MCPTT, MCData and MCVideo for Rel-15</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REL-15 SA/CT WIs enhMCPTT, eMCVideo, eMCData, MBMS_Mcservices, MCSMI, MCProtoc15, MCOver;</w:t>
      </w:r>
    </w:p>
    <w:p w:rsidR="009D0883" w:rsidRDefault="009D0883" w:rsidP="009D0883">
      <w:r>
        <w:t>WID was endorsed at RAN5 #88e in R5-204357; WI code to be used: MCenhUEConTest</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RP-201625</w:t>
      </w:r>
      <w:r>
        <w:rPr>
          <w:rFonts w:ascii="Arial" w:hAnsi="Arial" w:cs="Arial"/>
          <w:b/>
          <w:color w:val="0000FF"/>
          <w:sz w:val="24"/>
        </w:rPr>
        <w:tab/>
      </w:r>
      <w:r>
        <w:rPr>
          <w:rFonts w:ascii="Arial" w:hAnsi="Arial" w:cs="Arial"/>
          <w:b/>
          <w:sz w:val="24"/>
        </w:rPr>
        <w:t>New WID on UE Conformance Test Aspects for SON and MDT support for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Ericsson</w:t>
      </w:r>
    </w:p>
    <w:p w:rsidR="009D0883" w:rsidRDefault="009D0883" w:rsidP="009D0883">
      <w:pPr>
        <w:rPr>
          <w:rFonts w:ascii="Arial" w:hAnsi="Arial" w:cs="Arial"/>
          <w:b/>
        </w:rPr>
      </w:pPr>
      <w:r>
        <w:rPr>
          <w:rFonts w:ascii="Arial" w:hAnsi="Arial" w:cs="Arial"/>
          <w:b/>
        </w:rPr>
        <w:lastRenderedPageBreak/>
        <w:t xml:space="preserve">Abstract: </w:t>
      </w:r>
    </w:p>
    <w:p w:rsidR="009D0883" w:rsidRDefault="009D0883" w:rsidP="009D0883">
      <w:r>
        <w:t>tested: REL-16 WI NR_SON_MDT-Core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RP-201776</w:t>
      </w:r>
      <w:r>
        <w:rPr>
          <w:rFonts w:ascii="Arial" w:hAnsi="Arial" w:cs="Arial"/>
          <w:b/>
          <w:color w:val="0000FF"/>
          <w:sz w:val="24"/>
        </w:rPr>
        <w:tab/>
      </w:r>
      <w:r>
        <w:rPr>
          <w:rFonts w:ascii="Arial" w:hAnsi="Arial" w:cs="Arial"/>
          <w:b/>
          <w:sz w:val="24"/>
        </w:rPr>
        <w:t>New WID on UE Conformance Test Aspects – High power UE (power class 2) for EN-DC (1 LTE FDD band + 1 NR TDD band)</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ENDC_UE_PC2_FDD_TDD-Core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RP-201777</w:t>
      </w:r>
      <w:r>
        <w:rPr>
          <w:rFonts w:ascii="Arial" w:hAnsi="Arial" w:cs="Arial"/>
          <w:b/>
          <w:color w:val="0000FF"/>
          <w:sz w:val="24"/>
        </w:rPr>
        <w:tab/>
      </w:r>
      <w:r>
        <w:rPr>
          <w:rFonts w:ascii="Arial" w:hAnsi="Arial" w:cs="Arial"/>
          <w:b/>
          <w:sz w:val="24"/>
        </w:rPr>
        <w:t>New WID on UE Conformance Test Aspects – B1C Signal in A-BDS Positioning System Support for LTE and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TEI16 CR set (R2-2000238, R2-2002121, R2-2000240) of RP-200357 and (R4-2008551, R4-2008540) of RP-201055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RP-201794</w:t>
      </w:r>
      <w:r>
        <w:rPr>
          <w:rFonts w:ascii="Arial" w:hAnsi="Arial" w:cs="Arial"/>
          <w:b/>
          <w:color w:val="0000FF"/>
          <w:sz w:val="24"/>
        </w:rPr>
        <w:tab/>
      </w:r>
      <w:r>
        <w:rPr>
          <w:rFonts w:ascii="Arial" w:hAnsi="Arial" w:cs="Arial"/>
          <w:b/>
          <w:sz w:val="24"/>
        </w:rPr>
        <w:t>New WID on UE Conformance Test Aspects – Single Radio Voice Call Continuity from 5G to 3G</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SRVCC_NR_to_UMTS-Core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RP-201940</w:t>
      </w:r>
      <w:r>
        <w:rPr>
          <w:rFonts w:ascii="Arial" w:hAnsi="Arial" w:cs="Arial"/>
          <w:b/>
          <w:color w:val="0000FF"/>
          <w:sz w:val="24"/>
        </w:rPr>
        <w:tab/>
      </w:r>
      <w:r>
        <w:rPr>
          <w:rFonts w:ascii="Arial" w:hAnsi="Arial" w:cs="Arial"/>
          <w:b/>
          <w:sz w:val="24"/>
        </w:rPr>
        <w:t>New WID on UE Conformance Test Aspects for CLI handling for NR</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CLI part of REL-16 WI NR_CLI_RIM-Core</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RP-201941</w:t>
      </w:r>
      <w:r>
        <w:rPr>
          <w:rFonts w:ascii="Arial" w:hAnsi="Arial" w:cs="Arial"/>
          <w:b/>
          <w:color w:val="0000FF"/>
          <w:sz w:val="24"/>
        </w:rPr>
        <w:tab/>
      </w:r>
      <w:r>
        <w:rPr>
          <w:rFonts w:ascii="Arial" w:hAnsi="Arial" w:cs="Arial"/>
          <w:b/>
          <w:sz w:val="24"/>
        </w:rPr>
        <w:t>New WID on UE Conformance Test Aspects for NR performance enhancement</w:t>
      </w:r>
    </w:p>
    <w:p w:rsidR="009D0883" w:rsidRDefault="009D0883" w:rsidP="009D088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tested: REL-16 WI NR_perf_enh-Perf</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27" w:name="_Toc53521912"/>
      <w:bookmarkStart w:id="328" w:name="_Toc54810574"/>
      <w:r>
        <w:lastRenderedPageBreak/>
        <w:t>13.2</w:t>
      </w:r>
      <w:r>
        <w:tab/>
        <w:t>Open Rel-14 WIs</w:t>
      </w:r>
      <w:bookmarkEnd w:id="327"/>
      <w:bookmarkEnd w:id="328"/>
    </w:p>
    <w:p w:rsidR="009D0883" w:rsidRDefault="009D0883" w:rsidP="009D0883">
      <w:pPr>
        <w:pStyle w:val="Heading4"/>
      </w:pPr>
      <w:bookmarkStart w:id="329" w:name="_Toc53521913"/>
      <w:bookmarkStart w:id="330" w:name="_Toc54810575"/>
      <w:r>
        <w:t>13.2.1</w:t>
      </w:r>
      <w:r>
        <w:tab/>
        <w:t>UE Conf. Test Aspects - Rel-14 CA configurations [LTE_CA_R14-UEConTest]</w:t>
      </w:r>
      <w:bookmarkEnd w:id="329"/>
      <w:bookmarkEnd w:id="330"/>
    </w:p>
    <w:p w:rsidR="009D0883" w:rsidRDefault="009D0883" w:rsidP="009D0883">
      <w:pPr>
        <w:rPr>
          <w:rFonts w:ascii="Arial" w:hAnsi="Arial" w:cs="Arial"/>
          <w:b/>
          <w:sz w:val="24"/>
        </w:rPr>
      </w:pPr>
      <w:r>
        <w:rPr>
          <w:rFonts w:ascii="Arial" w:hAnsi="Arial" w:cs="Arial"/>
          <w:b/>
          <w:color w:val="0000FF"/>
          <w:sz w:val="24"/>
        </w:rPr>
        <w:t>RP-201680</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38%,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RP-201446</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31" w:name="_Toc53521914"/>
      <w:bookmarkStart w:id="332" w:name="_Toc54810576"/>
      <w:r>
        <w:t>13.2.2</w:t>
      </w:r>
      <w:r>
        <w:tab/>
        <w:t>UE Conf. Test Aspects - Mission Critical Improvements [MCImp-UEConTest]</w:t>
      </w:r>
      <w:bookmarkEnd w:id="331"/>
      <w:bookmarkEnd w:id="332"/>
    </w:p>
    <w:p w:rsidR="009D0883" w:rsidRDefault="009D0883" w:rsidP="009D0883">
      <w:pPr>
        <w:rPr>
          <w:rFonts w:ascii="Arial" w:hAnsi="Arial" w:cs="Arial"/>
          <w:b/>
          <w:sz w:val="24"/>
        </w:rPr>
      </w:pPr>
      <w:r>
        <w:rPr>
          <w:rFonts w:ascii="Arial" w:hAnsi="Arial" w:cs="Arial"/>
          <w:b/>
          <w:color w:val="0000FF"/>
          <w:sz w:val="24"/>
        </w:rPr>
        <w:t>RP-201486</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RP-201637</w:t>
      </w:r>
      <w:r>
        <w:rPr>
          <w:rFonts w:ascii="Arial" w:hAnsi="Arial" w:cs="Arial"/>
          <w:b/>
          <w:color w:val="0000FF"/>
          <w:sz w:val="24"/>
        </w:rPr>
        <w:tab/>
      </w:r>
      <w:r>
        <w:rPr>
          <w:rFonts w:ascii="Arial" w:hAnsi="Arial" w:cs="Arial"/>
          <w:b/>
          <w:sz w:val="24"/>
        </w:rPr>
        <w:t>IPCAN-based MCS test model</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UPV/EHU, NEMERGENT, ENENSYS, TCCA, NIST</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proposal: to approve the use IPCAN-based MCS test model (R5-204094) for formal RAN5 verification and publication of reference test suite</w:t>
      </w:r>
    </w:p>
    <w:p w:rsidR="009D0883" w:rsidRDefault="009D0883" w:rsidP="009D0883">
      <w:r>
        <w:t>Note: R5-204094 offers an alternative to what RAN5 has specified in TS 36.579-5; if RAN is ok with the proposal, then this IPCAN (IP Connectivity Access Network)-based MCS (Mission Critical Services) test model requires future RAN5 CRs to define this in TS 36.579-5 and also test definition in TS 36.579-x specs need to be updated making E-UTRA/EPC procedures and message sequence informative for this test model (this will be needed starting for Rel-13 MCPTT WI and will probably be handled under RAN5 maintenance); Reference test suite in TTCN is implemented by TF160, verified and agreed in RAN5, then approved in RAN before it is formally released.</w:t>
      </w:r>
    </w:p>
    <w:p w:rsidR="009D0883" w:rsidRDefault="009D0883" w:rsidP="009D0883">
      <w:r>
        <w:t>conclusion: Use of IPCAN test model for formal RAN5 verification and publication of reference test suite will be an exception and strictly limited to MCS.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RP-201447</w:t>
      </w:r>
      <w:r>
        <w:rPr>
          <w:rFonts w:ascii="Arial" w:hAnsi="Arial" w:cs="Arial"/>
          <w:b/>
          <w:color w:val="0000FF"/>
          <w:sz w:val="24"/>
        </w:rPr>
        <w:tab/>
      </w:r>
      <w:r>
        <w:rPr>
          <w:rFonts w:ascii="Arial" w:hAnsi="Arial" w:cs="Arial"/>
          <w:b/>
          <w:sz w:val="24"/>
        </w:rPr>
        <w:t>RAN5 agreed non TTCN CR(s) WI MS Conformance Test Aspects - Mission Critical Improvements (MCImp-UEConTest)</w:t>
      </w:r>
    </w:p>
    <w:p w:rsidR="009D0883" w:rsidRDefault="009D0883" w:rsidP="009D088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RP-201796</w:t>
      </w:r>
      <w:r>
        <w:rPr>
          <w:rFonts w:ascii="Arial" w:hAnsi="Arial" w:cs="Arial"/>
          <w:b/>
          <w:color w:val="0000FF"/>
          <w:sz w:val="24"/>
        </w:rPr>
        <w:tab/>
      </w:r>
      <w:r>
        <w:rPr>
          <w:rFonts w:ascii="Arial" w:hAnsi="Arial" w:cs="Arial"/>
          <w:b/>
          <w:sz w:val="24"/>
        </w:rPr>
        <w:t>TS 36.579-6 v2.0.0 Mission Critical (MC) services over LTE; Part 6: Mission Critical Video (MCVideo) User Equipment (UE) Protocol conformance specification;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36.579-6 v2.0.0</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RAN5 TS 36.579-6 is provided for approval; v1.0.0 was provided for information at RAN#88.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RP-201797</w:t>
      </w:r>
      <w:r>
        <w:rPr>
          <w:rFonts w:ascii="Arial" w:hAnsi="Arial" w:cs="Arial"/>
          <w:b/>
          <w:color w:val="0000FF"/>
          <w:sz w:val="24"/>
        </w:rPr>
        <w:tab/>
      </w:r>
      <w:r>
        <w:rPr>
          <w:rFonts w:ascii="Arial" w:hAnsi="Arial" w:cs="Arial"/>
          <w:b/>
          <w:sz w:val="24"/>
        </w:rPr>
        <w:t>TS 36.579-7 v2.0.0 Mission Critical (MC) services over LTE; Part 7: Mission Critical Data (MCData) User Equipment (UE) Protocol conformance specification; for approval</w:t>
      </w:r>
    </w:p>
    <w:p w:rsidR="009D0883" w:rsidRDefault="009D0883" w:rsidP="009D088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36.579-7 v2.0.0</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RAN5 TS 36.579-7 is provided for approval; v1.0.0 was provided for information at RAN#88.</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RP-201829</w:t>
      </w:r>
      <w:r>
        <w:rPr>
          <w:rFonts w:ascii="Arial" w:hAnsi="Arial" w:cs="Arial"/>
          <w:b/>
          <w:color w:val="0000FF"/>
          <w:sz w:val="24"/>
        </w:rPr>
        <w:tab/>
      </w:r>
      <w:r>
        <w:rPr>
          <w:rFonts w:ascii="Arial" w:hAnsi="Arial" w:cs="Arial"/>
          <w:b/>
          <w:sz w:val="24"/>
        </w:rPr>
        <w:t>WI Summary for WI UE Conformance Test Aspects - Mission Critical Improvements</w:t>
      </w:r>
    </w:p>
    <w:p w:rsidR="009D0883" w:rsidRDefault="009D0883" w:rsidP="009D088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NIST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MCImp-UEConTest is now at 100% complete.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normally there is no need for a WI summary for a RAN5 testing WI</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33" w:name="_Toc53521915"/>
      <w:bookmarkStart w:id="334" w:name="_Toc54810577"/>
      <w:r>
        <w:t>13.2.3</w:t>
      </w:r>
      <w:r>
        <w:tab/>
        <w:t>UE Conf. Test Aspects - Enh. on FD-MIMO for LTE [LTE_eFDMIMO-UEConTest]</w:t>
      </w:r>
      <w:bookmarkEnd w:id="333"/>
      <w:bookmarkEnd w:id="334"/>
    </w:p>
    <w:p w:rsidR="009D0883" w:rsidRDefault="009D0883" w:rsidP="009D0883">
      <w:pPr>
        <w:rPr>
          <w:rFonts w:ascii="Arial" w:hAnsi="Arial" w:cs="Arial"/>
          <w:b/>
          <w:sz w:val="24"/>
        </w:rPr>
      </w:pPr>
      <w:r>
        <w:rPr>
          <w:rFonts w:ascii="Arial" w:hAnsi="Arial" w:cs="Arial"/>
          <w:b/>
          <w:color w:val="0000FF"/>
          <w:sz w:val="24"/>
        </w:rPr>
        <w:t>RP-201678</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5%, Dec 20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MCC: REL-14 WI started in March 19, still at 5% and no progress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3"/>
      </w:pPr>
      <w:bookmarkStart w:id="335" w:name="_Toc53521916"/>
      <w:bookmarkStart w:id="336" w:name="_Toc54810578"/>
      <w:r>
        <w:t>13.3</w:t>
      </w:r>
      <w:r>
        <w:tab/>
        <w:t>Open Rel-15 WIs</w:t>
      </w:r>
      <w:bookmarkEnd w:id="335"/>
      <w:bookmarkEnd w:id="336"/>
    </w:p>
    <w:p w:rsidR="009D0883" w:rsidRDefault="009D0883" w:rsidP="009D0883">
      <w:pPr>
        <w:pStyle w:val="Heading4"/>
      </w:pPr>
      <w:bookmarkStart w:id="337" w:name="_Toc53521917"/>
      <w:bookmarkStart w:id="338" w:name="_Toc54810579"/>
      <w:r>
        <w:t>13.3.1</w:t>
      </w:r>
      <w:r>
        <w:tab/>
        <w:t>UE Conf. Test Aspects - 5G system with NR and LTE [5GS_NR_LTE-UEConTest]</w:t>
      </w:r>
      <w:bookmarkEnd w:id="337"/>
      <w:bookmarkEnd w:id="338"/>
    </w:p>
    <w:p w:rsidR="009D0883" w:rsidRDefault="009D0883" w:rsidP="009D0883">
      <w:pPr>
        <w:rPr>
          <w:rFonts w:ascii="Arial" w:hAnsi="Arial" w:cs="Arial"/>
          <w:b/>
          <w:sz w:val="24"/>
        </w:rPr>
      </w:pPr>
      <w:r>
        <w:rPr>
          <w:rFonts w:ascii="Arial" w:hAnsi="Arial" w:cs="Arial"/>
          <w:b/>
          <w:color w:val="0000FF"/>
          <w:sz w:val="24"/>
        </w:rPr>
        <w:t>RP-201683</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79%,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RP-201449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RP-201453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RP-201670</w:t>
      </w:r>
      <w:r>
        <w:rPr>
          <w:rFonts w:ascii="Arial" w:hAnsi="Arial" w:cs="Arial"/>
          <w:b/>
          <w:color w:val="0000FF"/>
          <w:sz w:val="24"/>
        </w:rPr>
        <w:tab/>
      </w:r>
      <w:r>
        <w:rPr>
          <w:rFonts w:ascii="Arial" w:hAnsi="Arial" w:cs="Arial"/>
          <w:b/>
          <w:sz w:val="24"/>
        </w:rPr>
        <w:t>Adding FR1 PDCCH Aggregation Level in Annex C.3</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38.521-1 v16.4.0</w:t>
      </w:r>
      <w:r>
        <w:rPr>
          <w:i/>
        </w:rPr>
        <w:tab/>
        <w:t xml:space="preserve">  CR-1002  Cat: F (Rel-16)</w:t>
      </w:r>
      <w:r>
        <w:rPr>
          <w:i/>
        </w:rPr>
        <w:br/>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was at first intended as replacement of RAN5 CR R5-204712 (which at first got pre-agreed but in the end not pursued and therefore not submitted in any RAN5 CRpack), in which the general configuration of aggregation level is set to 4 in C.3.0/C.3.1 for all RF test cases except for ACS. It's later found that setting AL=4 will impact some TCs since there maybe collision for the PDCCH of SIB1 and PDCCH of UL_grant, so this RANP CR is submitted to undo the general changes of aggregation level.</w:t>
      </w:r>
    </w:p>
    <w:p w:rsidR="009D0883" w:rsidRDefault="009D0883" w:rsidP="009D0883">
      <w:r>
        <w:t>The reason for remaining changes in C.3.1 is as below:</w:t>
      </w:r>
    </w:p>
    <w:p w:rsidR="009D0883" w:rsidRDefault="009D0883" w:rsidP="009D0883">
      <w:r>
        <w:t xml:space="preserve">As per LS R4-2005205, the NR UE receiver ACS test requirements for PDCCH/DCI could be tighter than PDSCH due to that the PDCCH/DCI may not occupy the entire channel bandwidth where the signal power is lower than that of PDSCH as defined in ACS core specifications. </w:t>
      </w:r>
    </w:p>
    <w:p w:rsidR="009D0883" w:rsidRDefault="009D0883" w:rsidP="009D0883">
      <w:r>
        <w:t>The configuration of aggregation level for ACS testing needs to be specified to ensure the PDCCH performance would not become the bottleneck of ACS testing.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to handled in RAN5</w:t>
      </w:r>
    </w:p>
    <w:p w:rsidR="009D0883" w:rsidRDefault="009D0883" w:rsidP="009D0883">
      <w:r>
        <w:t>status was corrected from "not treated" to "approved" as RAN5 chairman confirmed that the CR is a subset of R5-204712 that is agreeable for RAN5 and needed for ACS test case implementation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RP-201671</w:t>
      </w:r>
      <w:r>
        <w:rPr>
          <w:rFonts w:ascii="Arial" w:hAnsi="Arial" w:cs="Arial"/>
          <w:b/>
          <w:color w:val="0000FF"/>
          <w:sz w:val="24"/>
        </w:rPr>
        <w:tab/>
      </w:r>
      <w:r>
        <w:rPr>
          <w:rFonts w:ascii="Arial" w:hAnsi="Arial" w:cs="Arial"/>
          <w:b/>
          <w:sz w:val="24"/>
        </w:rPr>
        <w:t>Adding FR2 PDCCH Aggregation Level in Annex C.3</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v16.4.0</w:t>
      </w:r>
      <w:r>
        <w:rPr>
          <w:i/>
        </w:rPr>
        <w:tab/>
        <w:t xml:space="preserve">  CR-0418  Cat: F (Rel-16)</w:t>
      </w:r>
      <w:r>
        <w:rPr>
          <w:i/>
        </w:rPr>
        <w:br/>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was at first intended as replacement of RAN5 CR R5-204718 (which at first got pre-agreed but in the end not pursued and therefore not submitted in any RAN5 CRpack), in which the general configuration of aggregation level is set to 4 in C.3.0/C.3.1 for all RF test cases except for ACS. It's later found that setting AL=4 will impact some TCs since there maybe collision for the PDCCH of SIB1 and PDCCH of UL_grant, so this RANP CR is submitted to undo the general changes of aggregation level.</w:t>
      </w:r>
    </w:p>
    <w:p w:rsidR="009D0883" w:rsidRDefault="009D0883" w:rsidP="009D0883">
      <w:r>
        <w:t>The reason for remaining changes in C.3.1 is as below:</w:t>
      </w:r>
    </w:p>
    <w:p w:rsidR="009D0883" w:rsidRDefault="009D0883" w:rsidP="009D0883">
      <w:r>
        <w:t xml:space="preserve">As per LS R4-2005205, the NR UE receiver ACS test requirements for PDCCH/DCI could be tighter than PDSCH due to that the PDCCH/DCI may not occupy the entire channel bandwidth where the signal power is lower than that of PDSCH as defined in ACS core specifications. </w:t>
      </w:r>
    </w:p>
    <w:p w:rsidR="009D0883" w:rsidRDefault="009D0883" w:rsidP="009D0883">
      <w:r>
        <w:t>The configuration of aggregation level for ACS testing needs to be specified to ensure the PDCCH performance would not become the bottleneck of ACS testing.</w:t>
      </w:r>
    </w:p>
    <w:p w:rsidR="009D0883" w:rsidRDefault="009D0883" w:rsidP="009D0883">
      <w:pPr>
        <w:rPr>
          <w:rFonts w:ascii="Arial" w:hAnsi="Arial" w:cs="Arial"/>
          <w:b/>
        </w:rPr>
      </w:pPr>
      <w:r>
        <w:rPr>
          <w:rFonts w:ascii="Arial" w:hAnsi="Arial" w:cs="Arial"/>
          <w:b/>
        </w:rPr>
        <w:lastRenderedPageBreak/>
        <w:t xml:space="preserve">Discussion: </w:t>
      </w:r>
    </w:p>
    <w:p w:rsidR="009D0883" w:rsidRDefault="009D0883" w:rsidP="009D0883">
      <w:r>
        <w:t>to handled in RAN5</w:t>
      </w:r>
    </w:p>
    <w:p w:rsidR="009D0883" w:rsidRDefault="009D0883" w:rsidP="009D0883">
      <w:r>
        <w:t>status was corrected from "not treated" to "approved" as RAN5 chairman confirmed that the CR is a subset of R5-204718 that is agreeable for RAN5 and needed for ACS test case implementation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39" w:name="_Toc53521918"/>
      <w:bookmarkStart w:id="340" w:name="_Toc54810580"/>
      <w:r>
        <w:t>13.3.2</w:t>
      </w:r>
      <w:r>
        <w:tab/>
        <w:t>UE Conf. Test Aspects - Rel-15 CA configurations [LTE_CA_R15-UEConTest]</w:t>
      </w:r>
      <w:bookmarkEnd w:id="339"/>
      <w:bookmarkEnd w:id="340"/>
    </w:p>
    <w:p w:rsidR="009D0883" w:rsidRDefault="009D0883" w:rsidP="009D0883">
      <w:pPr>
        <w:rPr>
          <w:rFonts w:ascii="Arial" w:hAnsi="Arial" w:cs="Arial"/>
          <w:b/>
          <w:sz w:val="24"/>
        </w:rPr>
      </w:pPr>
      <w:r>
        <w:rPr>
          <w:rFonts w:ascii="Arial" w:hAnsi="Arial" w:cs="Arial"/>
          <w:b/>
          <w:color w:val="0000FF"/>
          <w:sz w:val="24"/>
        </w:rPr>
        <w:t>RP-201681</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22%,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RP-201454</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1" w:name="_Toc53521919"/>
      <w:bookmarkStart w:id="342" w:name="_Toc54810581"/>
      <w:r>
        <w:t>13.3.3</w:t>
      </w:r>
      <w:r>
        <w:tab/>
        <w:t>UE Conf. Test Aspects - Shortened TTI and processing time for LTE [LTE_sTTIandPT-UEConTest]</w:t>
      </w:r>
      <w:bookmarkEnd w:id="341"/>
      <w:bookmarkEnd w:id="342"/>
    </w:p>
    <w:p w:rsidR="009D0883" w:rsidRDefault="009D0883" w:rsidP="009D0883">
      <w:pPr>
        <w:rPr>
          <w:rFonts w:ascii="Arial" w:hAnsi="Arial" w:cs="Arial"/>
          <w:b/>
          <w:sz w:val="24"/>
        </w:rPr>
      </w:pPr>
      <w:r>
        <w:rPr>
          <w:rFonts w:ascii="Arial" w:hAnsi="Arial" w:cs="Arial"/>
          <w:b/>
          <w:color w:val="0000FF"/>
          <w:sz w:val="24"/>
        </w:rPr>
        <w:t>RP-201662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RP-201455</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3" w:name="_Toc53521920"/>
      <w:bookmarkStart w:id="344" w:name="_Toc54810582"/>
      <w:r>
        <w:t>13.3.4</w:t>
      </w:r>
      <w:r>
        <w:tab/>
        <w:t>UE Conf. Test Aspects - Enhancing LTE CA Utilization [LTE_euCA-UEConTest]</w:t>
      </w:r>
      <w:bookmarkEnd w:id="343"/>
      <w:bookmarkEnd w:id="344"/>
    </w:p>
    <w:p w:rsidR="009D0883" w:rsidRDefault="009D0883" w:rsidP="009D0883">
      <w:pPr>
        <w:rPr>
          <w:rFonts w:ascii="Arial" w:hAnsi="Arial" w:cs="Arial"/>
          <w:b/>
          <w:sz w:val="24"/>
        </w:rPr>
      </w:pPr>
      <w:r>
        <w:rPr>
          <w:rFonts w:ascii="Arial" w:hAnsi="Arial" w:cs="Arial"/>
          <w:b/>
          <w:color w:val="0000FF"/>
          <w:sz w:val="24"/>
        </w:rPr>
        <w:t>RP-201660</w:t>
      </w:r>
      <w:r>
        <w:rPr>
          <w:rFonts w:ascii="Arial" w:hAnsi="Arial" w:cs="Arial"/>
          <w:b/>
          <w:color w:val="0000FF"/>
          <w:sz w:val="24"/>
        </w:rPr>
        <w:tab/>
      </w:r>
      <w:r>
        <w:rPr>
          <w:rFonts w:ascii="Arial" w:hAnsi="Arial" w:cs="Arial"/>
          <w:b/>
          <w:sz w:val="24"/>
        </w:rPr>
        <w:t>Status report for WI UE Conformance Test Aspects - Enhancing LTE CA Utilization, rappourteur: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45" w:name="_Toc53521921"/>
      <w:bookmarkStart w:id="346" w:name="_Toc54810583"/>
      <w:r>
        <w:lastRenderedPageBreak/>
        <w:t>13.3.5</w:t>
      </w:r>
      <w:r>
        <w:tab/>
        <w:t>UE Conf. Test Aspects - LTE Adv. high power TDD UE (PC2) for Rel-15 [LTE_TDD_HPUE_R15-UEConTest]</w:t>
      </w:r>
      <w:bookmarkEnd w:id="345"/>
      <w:bookmarkEnd w:id="346"/>
    </w:p>
    <w:p w:rsidR="009D0883" w:rsidRDefault="009D0883" w:rsidP="009D0883">
      <w:pPr>
        <w:rPr>
          <w:rFonts w:ascii="Arial" w:hAnsi="Arial" w:cs="Arial"/>
          <w:b/>
          <w:sz w:val="24"/>
        </w:rPr>
      </w:pPr>
      <w:r>
        <w:rPr>
          <w:rFonts w:ascii="Arial" w:hAnsi="Arial" w:cs="Arial"/>
          <w:b/>
          <w:color w:val="0000FF"/>
          <w:sz w:val="24"/>
        </w:rPr>
        <w:t>RP-201663</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RP-201456</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7" w:name="_Toc53521922"/>
      <w:bookmarkStart w:id="348" w:name="_Toc54810584"/>
      <w:r>
        <w:t>13.3.6</w:t>
      </w:r>
      <w:r>
        <w:tab/>
        <w:t>UE Conf. Test Aspects - Further NB-IoT enh. [NB_IOTenh2-UEConTest]</w:t>
      </w:r>
      <w:bookmarkEnd w:id="347"/>
      <w:bookmarkEnd w:id="348"/>
    </w:p>
    <w:p w:rsidR="009D0883" w:rsidRDefault="009D0883" w:rsidP="009D0883">
      <w:pPr>
        <w:rPr>
          <w:rFonts w:ascii="Arial" w:hAnsi="Arial" w:cs="Arial"/>
          <w:b/>
          <w:sz w:val="24"/>
        </w:rPr>
      </w:pPr>
      <w:r>
        <w:rPr>
          <w:rFonts w:ascii="Arial" w:hAnsi="Arial" w:cs="Arial"/>
          <w:b/>
          <w:color w:val="0000FF"/>
          <w:sz w:val="24"/>
        </w:rPr>
        <w:t>RP-201778</w:t>
      </w:r>
      <w:r>
        <w:rPr>
          <w:rFonts w:ascii="Arial" w:hAnsi="Arial" w:cs="Arial"/>
          <w:b/>
          <w:color w:val="0000FF"/>
          <w:sz w:val="24"/>
        </w:rPr>
        <w:tab/>
      </w:r>
      <w:r>
        <w:rPr>
          <w:rFonts w:ascii="Arial" w:hAnsi="Arial" w:cs="Arial"/>
          <w:b/>
          <w:sz w:val="24"/>
        </w:rPr>
        <w:t>Status report for WI UE Conformance Test Aspects - Further NB-IoT enhancements;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25%; Target: Dec, 2020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RP-201457</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49" w:name="_Toc53521923"/>
      <w:bookmarkStart w:id="350" w:name="_Toc54810585"/>
      <w:r>
        <w:t>13.3.7</w:t>
      </w:r>
      <w:r>
        <w:tab/>
        <w:t>UE Conf. Test Aspects - Even further enh. MTC for LTE [LTE_eMTC4-UEConTest]</w:t>
      </w:r>
      <w:bookmarkEnd w:id="349"/>
      <w:bookmarkEnd w:id="350"/>
    </w:p>
    <w:p w:rsidR="009D0883" w:rsidRDefault="009D0883" w:rsidP="009D0883">
      <w:pPr>
        <w:rPr>
          <w:rFonts w:ascii="Arial" w:hAnsi="Arial" w:cs="Arial"/>
          <w:b/>
          <w:sz w:val="24"/>
        </w:rPr>
      </w:pPr>
      <w:r>
        <w:rPr>
          <w:rFonts w:ascii="Arial" w:hAnsi="Arial" w:cs="Arial"/>
          <w:b/>
          <w:color w:val="0000FF"/>
          <w:sz w:val="24"/>
        </w:rPr>
        <w:t>RP-201679</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47%,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RP-201458</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51" w:name="_Toc53521924"/>
      <w:bookmarkStart w:id="352" w:name="_Toc54810586"/>
      <w:r>
        <w:t>13.4</w:t>
      </w:r>
      <w:r>
        <w:tab/>
        <w:t>Open Rel-16 SIs</w:t>
      </w:r>
      <w:bookmarkEnd w:id="351"/>
      <w:bookmarkEnd w:id="352"/>
    </w:p>
    <w:p w:rsidR="009D0883" w:rsidRDefault="009D0883" w:rsidP="009D0883">
      <w:pPr>
        <w:pStyle w:val="Heading4"/>
      </w:pPr>
      <w:bookmarkStart w:id="353" w:name="_Toc53521925"/>
      <w:bookmarkStart w:id="354" w:name="_Toc54810587"/>
      <w:r>
        <w:t>13.4.1</w:t>
      </w:r>
      <w:r>
        <w:tab/>
        <w:t>Study on 5G NR UE Appl. Layer Data Throughput Perf. [RAN5 SI: FS_UE_5GNR_App_Data_Perf]</w:t>
      </w:r>
      <w:bookmarkEnd w:id="353"/>
      <w:bookmarkEnd w:id="354"/>
    </w:p>
    <w:p w:rsidR="009D0883" w:rsidRDefault="009D0883" w:rsidP="009D0883">
      <w:pPr>
        <w:rPr>
          <w:rFonts w:ascii="Arial" w:hAnsi="Arial" w:cs="Arial"/>
          <w:b/>
          <w:sz w:val="24"/>
        </w:rPr>
      </w:pPr>
      <w:r>
        <w:rPr>
          <w:rFonts w:ascii="Arial" w:hAnsi="Arial" w:cs="Arial"/>
          <w:b/>
          <w:color w:val="0000FF"/>
          <w:sz w:val="24"/>
        </w:rPr>
        <w:t>RP-201574</w:t>
      </w:r>
      <w:r>
        <w:rPr>
          <w:rFonts w:ascii="Arial" w:hAnsi="Arial" w:cs="Arial"/>
          <w:b/>
          <w:color w:val="0000FF"/>
          <w:sz w:val="24"/>
        </w:rPr>
        <w:tab/>
      </w:r>
      <w:r>
        <w:rPr>
          <w:rFonts w:ascii="Arial" w:hAnsi="Arial" w:cs="Arial"/>
          <w:b/>
          <w:sz w:val="24"/>
        </w:rPr>
        <w:t>Status report for SI on 5G NR UE Application Layer Throughput;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87% complete; end date: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RP-201459</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55" w:name="_Toc53521926"/>
      <w:bookmarkStart w:id="356" w:name="_Toc54810588"/>
      <w:r>
        <w:t>13.5</w:t>
      </w:r>
      <w:r>
        <w:tab/>
        <w:t>Open Rel-16 WIs</w:t>
      </w:r>
      <w:bookmarkEnd w:id="355"/>
      <w:bookmarkEnd w:id="356"/>
    </w:p>
    <w:p w:rsidR="009D0883" w:rsidRDefault="009D0883" w:rsidP="009D0883">
      <w:pPr>
        <w:pStyle w:val="Heading4"/>
      </w:pPr>
      <w:bookmarkStart w:id="357" w:name="_Toc53521927"/>
      <w:bookmarkStart w:id="358" w:name="_Toc54810589"/>
      <w:r>
        <w:t>13.5.1</w:t>
      </w:r>
      <w:r>
        <w:tab/>
        <w:t>UE Conf. Test Aspects - Rel-16 LTE CA configurations [LTE_CA_R16-UEConTest]</w:t>
      </w:r>
      <w:bookmarkEnd w:id="357"/>
      <w:bookmarkEnd w:id="358"/>
    </w:p>
    <w:p w:rsidR="009D0883" w:rsidRDefault="009D0883" w:rsidP="009D0883">
      <w:pPr>
        <w:rPr>
          <w:rFonts w:ascii="Arial" w:hAnsi="Arial" w:cs="Arial"/>
          <w:b/>
          <w:sz w:val="24"/>
        </w:rPr>
      </w:pPr>
      <w:r>
        <w:rPr>
          <w:rFonts w:ascii="Arial" w:hAnsi="Arial" w:cs="Arial"/>
          <w:b/>
          <w:color w:val="0000FF"/>
          <w:sz w:val="24"/>
        </w:rPr>
        <w:t>RP-201682</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7%, Dec 20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 progress in last quarter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59" w:name="_Toc53521928"/>
      <w:bookmarkStart w:id="360" w:name="_Toc54810590"/>
      <w:r>
        <w:t>13.5.2</w:t>
      </w:r>
      <w:r>
        <w:tab/>
        <w:t>UE Conf. Test Aspects - Rel-16 NR CA and DC; and NR and LTE DC Configurations [NR_CADC_NR_LTE_DC_R16-UEConTest]</w:t>
      </w:r>
      <w:bookmarkEnd w:id="359"/>
      <w:bookmarkEnd w:id="360"/>
    </w:p>
    <w:p w:rsidR="009D0883" w:rsidRDefault="009D0883" w:rsidP="009D0883">
      <w:pPr>
        <w:rPr>
          <w:rFonts w:ascii="Arial" w:hAnsi="Arial" w:cs="Arial"/>
          <w:b/>
          <w:sz w:val="24"/>
        </w:rPr>
      </w:pPr>
      <w:r>
        <w:rPr>
          <w:rFonts w:ascii="Arial" w:hAnsi="Arial" w:cs="Arial"/>
          <w:b/>
          <w:color w:val="0000FF"/>
          <w:sz w:val="24"/>
        </w:rPr>
        <w:t>RP-201621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no progress in last quarter</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RP-201460</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1" w:name="_Toc53521929"/>
      <w:bookmarkStart w:id="362" w:name="_Toc54810591"/>
      <w:r>
        <w:t>13.5.3</w:t>
      </w:r>
      <w:r>
        <w:tab/>
        <w:t>UE Conf. Test Aspects - Intro of new Rel-16 NR bands and extension of existing NR bands [NR_bands_BW_R16-UEConTest]</w:t>
      </w:r>
      <w:bookmarkEnd w:id="361"/>
      <w:bookmarkEnd w:id="362"/>
    </w:p>
    <w:p w:rsidR="009D0883" w:rsidRDefault="009D0883" w:rsidP="009D0883">
      <w:pPr>
        <w:rPr>
          <w:rFonts w:ascii="Arial" w:hAnsi="Arial" w:cs="Arial"/>
          <w:b/>
          <w:sz w:val="24"/>
        </w:rPr>
      </w:pPr>
      <w:r>
        <w:rPr>
          <w:rFonts w:ascii="Arial" w:hAnsi="Arial" w:cs="Arial"/>
          <w:b/>
          <w:color w:val="0000FF"/>
          <w:sz w:val="24"/>
        </w:rPr>
        <w:t>RP-201684</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47%, Dec 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RP-201461</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3" w:name="_Toc53521930"/>
      <w:bookmarkStart w:id="364" w:name="_Toc54810592"/>
      <w:r>
        <w:t>13.5.4</w:t>
      </w:r>
      <w:r>
        <w:tab/>
        <w:t>UE Conf. Test Aspects – Addition of PC2 UE for LTE bands 31 and 72 [LTE_PC2_B31_B72-UEConTest]</w:t>
      </w:r>
      <w:bookmarkEnd w:id="363"/>
      <w:bookmarkEnd w:id="364"/>
    </w:p>
    <w:p w:rsidR="009D0883" w:rsidRDefault="009D0883" w:rsidP="009D0883">
      <w:pPr>
        <w:rPr>
          <w:rFonts w:ascii="Arial" w:hAnsi="Arial" w:cs="Arial"/>
          <w:b/>
          <w:sz w:val="24"/>
        </w:rPr>
      </w:pPr>
      <w:r>
        <w:rPr>
          <w:rFonts w:ascii="Arial" w:hAnsi="Arial" w:cs="Arial"/>
          <w:b/>
          <w:color w:val="0000FF"/>
          <w:sz w:val="24"/>
        </w:rPr>
        <w:t>RP-201480</w:t>
      </w:r>
      <w:r>
        <w:rPr>
          <w:rFonts w:ascii="Arial" w:hAnsi="Arial" w:cs="Arial"/>
          <w:b/>
          <w:color w:val="0000FF"/>
          <w:sz w:val="24"/>
        </w:rPr>
        <w:tab/>
      </w:r>
      <w:r>
        <w:rPr>
          <w:rFonts w:ascii="Arial" w:hAnsi="Arial" w:cs="Arial"/>
          <w:b/>
          <w:sz w:val="24"/>
        </w:rPr>
        <w:t>Status report for WI Addition of Power Class 2 UE for LTE bands 31 and 72; rapporteur: Airbus, Nokia</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100%, Sep 20</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conclusion: WI completed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RP-201462</w:t>
      </w:r>
      <w:r>
        <w:rPr>
          <w:rFonts w:ascii="Arial" w:hAnsi="Arial" w:cs="Arial"/>
          <w:b/>
          <w:color w:val="0000FF"/>
          <w:sz w:val="24"/>
        </w:rPr>
        <w:tab/>
      </w:r>
      <w:r>
        <w:rPr>
          <w:rFonts w:ascii="Arial" w:hAnsi="Arial" w:cs="Arial"/>
          <w:b/>
          <w:sz w:val="24"/>
        </w:rPr>
        <w:t>RAN5 agreed non TTCN CR(s) WI UE Conformance Test Aspects - Addition of Power Class 2 UE for LTE bands 31 and 72</w:t>
      </w:r>
    </w:p>
    <w:p w:rsidR="009D0883" w:rsidRDefault="009D0883" w:rsidP="009D0883">
      <w:pPr>
        <w:rPr>
          <w:rFonts w:ascii="Arial" w:hAnsi="Arial" w:cs="Arial"/>
          <w:b/>
          <w:sz w:val="24"/>
        </w:rPr>
      </w:pPr>
      <w:r>
        <w:rPr>
          <w:rFonts w:ascii="Arial" w:hAnsi="Arial" w:cs="Arial"/>
          <w:b/>
          <w:sz w:val="24"/>
        </w:rPr>
        <w:t>(LTE_PC2_B31_B72-UEConTest)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5" w:name="_Toc53521931"/>
      <w:bookmarkStart w:id="366" w:name="_Toc54810593"/>
      <w:r>
        <w:t>13.5.5</w:t>
      </w:r>
      <w:r>
        <w:tab/>
        <w:t>UE Conf. Test Aspects for RF req. for NR FR1 [RAN5 WI: NR_RF_FR1-UEConTest]</w:t>
      </w:r>
      <w:bookmarkEnd w:id="365"/>
      <w:bookmarkEnd w:id="366"/>
    </w:p>
    <w:p w:rsidR="009D0883" w:rsidRDefault="009D0883" w:rsidP="009D0883">
      <w:r>
        <w:t>NOTE: Tested WI NR_RF_FR1 is still ongoing.</w:t>
      </w:r>
    </w:p>
    <w:p w:rsidR="009D0883" w:rsidRDefault="009D0883" w:rsidP="009D0883">
      <w:pPr>
        <w:rPr>
          <w:rFonts w:ascii="Arial" w:hAnsi="Arial" w:cs="Arial"/>
          <w:b/>
          <w:sz w:val="24"/>
        </w:rPr>
      </w:pPr>
      <w:r>
        <w:rPr>
          <w:rFonts w:ascii="Arial" w:hAnsi="Arial" w:cs="Arial"/>
          <w:b/>
          <w:color w:val="0000FF"/>
          <w:sz w:val="24"/>
        </w:rPr>
        <w:t>RP-201664</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RP-201463</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7" w:name="_Toc53521932"/>
      <w:bookmarkStart w:id="368" w:name="_Toc54810594"/>
      <w:r>
        <w:t>13.5.6</w:t>
      </w:r>
      <w:r>
        <w:tab/>
        <w:t>UE Conf. Test Aspects - High power UE (PC2) for EN-DC (1 LTE TDD band + 1 NR TDD band) [RAN5 WI: ENDC_UE_PC2_TDD_TDD-UEConTest]</w:t>
      </w:r>
      <w:bookmarkEnd w:id="367"/>
      <w:bookmarkEnd w:id="368"/>
    </w:p>
    <w:p w:rsidR="009D0883" w:rsidRDefault="009D0883" w:rsidP="009D0883">
      <w:pPr>
        <w:rPr>
          <w:rFonts w:ascii="Arial" w:hAnsi="Arial" w:cs="Arial"/>
          <w:b/>
          <w:sz w:val="24"/>
        </w:rPr>
      </w:pPr>
      <w:r>
        <w:rPr>
          <w:rFonts w:ascii="Arial" w:hAnsi="Arial" w:cs="Arial"/>
          <w:b/>
          <w:color w:val="0000FF"/>
          <w:sz w:val="24"/>
        </w:rPr>
        <w:t>RP-201622</w:t>
      </w:r>
      <w:r>
        <w:rPr>
          <w:rFonts w:ascii="Arial" w:hAnsi="Arial" w:cs="Arial"/>
          <w:b/>
          <w:color w:val="0000FF"/>
          <w:sz w:val="24"/>
        </w:rPr>
        <w:tab/>
      </w:r>
      <w:r>
        <w:rPr>
          <w:rFonts w:ascii="Arial" w:hAnsi="Arial" w:cs="Arial"/>
          <w:b/>
          <w:sz w:val="24"/>
        </w:rPr>
        <w:t>Status report for WI UE Conformance Test Aspects - High power UE (power class 2) for EN-DC (1 LTE TDD band + 1 NR TDD band);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100% but target March 21 makes no sense</w:t>
      </w:r>
    </w:p>
    <w:p w:rsidR="009D0883" w:rsidRDefault="009D0883" w:rsidP="009D0883">
      <w:r>
        <w:t>CMCC: WI is 100% complete now but March 21 was the former target, so WI is completed 6 months earlier</w:t>
      </w:r>
    </w:p>
    <w:p w:rsidR="009D0883" w:rsidRDefault="009D0883" w:rsidP="009D0883">
      <w:r>
        <w:t>conclusion: WI is 100% complete in Sep.20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RP-201623</w:t>
      </w:r>
      <w:r>
        <w:rPr>
          <w:rFonts w:ascii="Arial" w:hAnsi="Arial" w:cs="Arial"/>
          <w:b/>
          <w:color w:val="0000FF"/>
          <w:sz w:val="24"/>
        </w:rPr>
        <w:tab/>
      </w:r>
      <w:r>
        <w:rPr>
          <w:rFonts w:ascii="Arial" w:hAnsi="Arial" w:cs="Arial"/>
          <w:b/>
          <w:sz w:val="24"/>
        </w:rPr>
        <w:t>Revised WID on UE Conformance Test Aspects – High power UE (power class 2) for EN-DC (1 LTE TDD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RP-200761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target dates claim March 21 although status report claims that the WI is 100% now, in Sep.20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RP-202066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RP-202066</w:t>
      </w:r>
      <w:r>
        <w:rPr>
          <w:rFonts w:ascii="Arial" w:hAnsi="Arial" w:cs="Arial"/>
          <w:b/>
          <w:color w:val="0000FF"/>
          <w:sz w:val="24"/>
        </w:rPr>
        <w:tab/>
      </w:r>
      <w:r>
        <w:rPr>
          <w:rFonts w:ascii="Arial" w:hAnsi="Arial" w:cs="Arial"/>
          <w:b/>
          <w:sz w:val="24"/>
        </w:rPr>
        <w:t>Revised WID on UE Conformance Test Aspects – High power UE (power class 2) for EN-DC (1 LTE TDD band + 1 NR TDD band)</w:t>
      </w:r>
    </w:p>
    <w:p w:rsidR="009D0883" w:rsidRDefault="009D0883" w:rsidP="009D088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9D0883" w:rsidRDefault="009D0883" w:rsidP="009D0883">
      <w:pPr>
        <w:rPr>
          <w:color w:val="808080"/>
        </w:rPr>
      </w:pPr>
      <w:r>
        <w:rPr>
          <w:color w:val="808080"/>
        </w:rPr>
        <w:lastRenderedPageBreak/>
        <w:t>(Replaces RP-201623)</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last approved WID: RP-200761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69" w:name="_Toc53521933"/>
      <w:bookmarkStart w:id="370" w:name="_Toc54810595"/>
      <w:r>
        <w:t>13.5.7</w:t>
      </w:r>
      <w:r>
        <w:tab/>
        <w:t>UE Conf. Aspects - Even further mobility enhancement in E-UTRAN [new RAN5 WI: LTE_feMob-UEConTest]</w:t>
      </w:r>
      <w:bookmarkEnd w:id="369"/>
      <w:bookmarkEnd w:id="370"/>
    </w:p>
    <w:p w:rsidR="009D0883" w:rsidRDefault="009D0883" w:rsidP="009D0883">
      <w:pPr>
        <w:rPr>
          <w:rFonts w:ascii="Arial" w:hAnsi="Arial" w:cs="Arial"/>
          <w:b/>
          <w:sz w:val="24"/>
        </w:rPr>
      </w:pPr>
      <w:r>
        <w:rPr>
          <w:rFonts w:ascii="Arial" w:hAnsi="Arial" w:cs="Arial"/>
          <w:b/>
          <w:color w:val="0000FF"/>
          <w:sz w:val="24"/>
        </w:rPr>
        <w:t>RP-201590</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Testing part 5% Target Dec.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1" w:name="_Toc53521934"/>
      <w:bookmarkStart w:id="372" w:name="_Toc54810596"/>
      <w:r>
        <w:t>13.5.8</w:t>
      </w:r>
      <w:r>
        <w:tab/>
        <w:t>UE Conf. Test Aspects – Support of NR IoT [new RAN5 WI:NR_IIoT-UEConTest]</w:t>
      </w:r>
      <w:bookmarkEnd w:id="371"/>
      <w:bookmarkEnd w:id="372"/>
    </w:p>
    <w:p w:rsidR="009D0883" w:rsidRDefault="009D0883" w:rsidP="009D0883">
      <w:pPr>
        <w:rPr>
          <w:rFonts w:ascii="Arial" w:hAnsi="Arial" w:cs="Arial"/>
          <w:b/>
          <w:sz w:val="24"/>
        </w:rPr>
      </w:pPr>
      <w:r>
        <w:rPr>
          <w:rFonts w:ascii="Arial" w:hAnsi="Arial" w:cs="Arial"/>
          <w:b/>
          <w:color w:val="0000FF"/>
          <w:sz w:val="24"/>
        </w:rPr>
        <w:t>RP-201624</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3" w:name="_Toc53521935"/>
      <w:bookmarkStart w:id="374" w:name="_Toc54810597"/>
      <w:r>
        <w:t>13.5.9</w:t>
      </w:r>
      <w:r>
        <w:tab/>
        <w:t>UE Conf. Test Aspects - NR Mobility Enh. [new RAN5 WI: NR_Mob_enh-UEConTest]</w:t>
      </w:r>
      <w:bookmarkEnd w:id="373"/>
      <w:bookmarkEnd w:id="374"/>
    </w:p>
    <w:p w:rsidR="009D0883" w:rsidRDefault="009D0883" w:rsidP="009D0883">
      <w:pPr>
        <w:rPr>
          <w:rFonts w:ascii="Arial" w:hAnsi="Arial" w:cs="Arial"/>
          <w:b/>
          <w:sz w:val="24"/>
        </w:rPr>
      </w:pPr>
      <w:r>
        <w:rPr>
          <w:rFonts w:ascii="Arial" w:hAnsi="Arial" w:cs="Arial"/>
          <w:b/>
          <w:color w:val="0000FF"/>
          <w:sz w:val="24"/>
        </w:rPr>
        <w:t>RP-201665</w:t>
      </w:r>
      <w:r>
        <w:rPr>
          <w:rFonts w:ascii="Arial" w:hAnsi="Arial" w:cs="Arial"/>
          <w:b/>
          <w:color w:val="0000FF"/>
          <w:sz w:val="24"/>
        </w:rPr>
        <w:tab/>
      </w:r>
      <w:r>
        <w:rPr>
          <w:rFonts w:ascii="Arial" w:hAnsi="Arial" w:cs="Arial"/>
          <w:b/>
          <w:sz w:val="24"/>
        </w:rPr>
        <w:t>Status report for WI: UE Conformance Test Aspects - NR mobility enhancements;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5" w:name="_Toc53521936"/>
      <w:bookmarkStart w:id="376" w:name="_Toc54810598"/>
      <w:r>
        <w:t>13.5.10</w:t>
      </w:r>
      <w:r>
        <w:tab/>
        <w:t>UE Conf. Test Aspects - 5G V2X with NR sidelink [new RAN5 WI: 5G_V2X_NRSL_eV2XARC-UEConTest]</w:t>
      </w:r>
      <w:bookmarkEnd w:id="375"/>
      <w:bookmarkEnd w:id="376"/>
    </w:p>
    <w:p w:rsidR="009D0883" w:rsidRDefault="009D0883" w:rsidP="009D0883">
      <w:pPr>
        <w:rPr>
          <w:rFonts w:ascii="Arial" w:hAnsi="Arial" w:cs="Arial"/>
          <w:b/>
          <w:sz w:val="24"/>
        </w:rPr>
      </w:pPr>
      <w:r>
        <w:rPr>
          <w:rFonts w:ascii="Arial" w:hAnsi="Arial" w:cs="Arial"/>
          <w:b/>
          <w:color w:val="0000FF"/>
          <w:sz w:val="24"/>
        </w:rPr>
        <w:t>RP-201666</w:t>
      </w:r>
      <w:r>
        <w:rPr>
          <w:rFonts w:ascii="Arial" w:hAnsi="Arial" w:cs="Arial"/>
          <w:b/>
          <w:color w:val="0000FF"/>
          <w:sz w:val="24"/>
        </w:rPr>
        <w:tab/>
      </w:r>
      <w:r>
        <w:rPr>
          <w:rFonts w:ascii="Arial" w:hAnsi="Arial" w:cs="Arial"/>
          <w:b/>
          <w:sz w:val="24"/>
        </w:rPr>
        <w:t>Status report for WI: UE conformance test aspects for 5G V2X with NR sidelink;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RP-201464</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4"/>
      </w:pPr>
      <w:bookmarkStart w:id="377" w:name="_Toc53521937"/>
      <w:bookmarkStart w:id="378" w:name="_Toc54810599"/>
      <w:r>
        <w:t>13.5.11</w:t>
      </w:r>
      <w:r>
        <w:tab/>
        <w:t>UE Conf. Test Aspects - Enh. on MIMO for NR [new RAN5 WI: NR_eMIMO-UEConTest]</w:t>
      </w:r>
      <w:bookmarkEnd w:id="377"/>
      <w:bookmarkEnd w:id="378"/>
    </w:p>
    <w:p w:rsidR="009D0883" w:rsidRDefault="009D0883" w:rsidP="009D0883">
      <w:r>
        <w:t>NOTE: Tested WI NR_eMIMO is still ongoing.</w:t>
      </w:r>
    </w:p>
    <w:p w:rsidR="009D0883" w:rsidRDefault="009D0883" w:rsidP="009D0883">
      <w:pPr>
        <w:rPr>
          <w:rFonts w:ascii="Arial" w:hAnsi="Arial" w:cs="Arial"/>
          <w:b/>
          <w:sz w:val="24"/>
        </w:rPr>
      </w:pPr>
      <w:r>
        <w:rPr>
          <w:rFonts w:ascii="Arial" w:hAnsi="Arial" w:cs="Arial"/>
          <w:b/>
          <w:color w:val="0000FF"/>
          <w:sz w:val="24"/>
        </w:rPr>
        <w:t>RP-201667</w:t>
      </w:r>
      <w:r>
        <w:rPr>
          <w:rFonts w:ascii="Arial" w:hAnsi="Arial" w:cs="Arial"/>
          <w:b/>
          <w:color w:val="0000FF"/>
          <w:sz w:val="24"/>
        </w:rPr>
        <w:tab/>
      </w:r>
      <w:r>
        <w:rPr>
          <w:rFonts w:ascii="Arial" w:hAnsi="Arial" w:cs="Arial"/>
          <w:b/>
          <w:sz w:val="24"/>
        </w:rPr>
        <w:t>Status report for WI: UE Conformance Test Aspects - Enhancements on MIMO for NR; rapporteur: Huawei</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79" w:name="_Toc53521938"/>
      <w:bookmarkStart w:id="380" w:name="_Toc54810600"/>
      <w:r>
        <w:t>13.5.12</w:t>
      </w:r>
      <w:r>
        <w:tab/>
        <w:t>UE Conf. Test Aspects - UE Power Saving in NR [new RAN5 WI: NR_UE_pow_sav-UEConTest]</w:t>
      </w:r>
      <w:bookmarkEnd w:id="379"/>
      <w:bookmarkEnd w:id="380"/>
    </w:p>
    <w:p w:rsidR="009D0883" w:rsidRDefault="009D0883" w:rsidP="009D0883">
      <w:pPr>
        <w:rPr>
          <w:rFonts w:ascii="Arial" w:hAnsi="Arial" w:cs="Arial"/>
          <w:b/>
          <w:sz w:val="24"/>
        </w:rPr>
      </w:pPr>
      <w:r>
        <w:rPr>
          <w:rFonts w:ascii="Arial" w:hAnsi="Arial" w:cs="Arial"/>
          <w:b/>
          <w:color w:val="0000FF"/>
          <w:sz w:val="24"/>
        </w:rPr>
        <w:t>RP-201779</w:t>
      </w:r>
      <w:r>
        <w:rPr>
          <w:rFonts w:ascii="Arial" w:hAnsi="Arial" w:cs="Arial"/>
          <w:b/>
          <w:color w:val="0000FF"/>
          <w:sz w:val="24"/>
        </w:rPr>
        <w:tab/>
      </w:r>
      <w:r>
        <w:rPr>
          <w:rFonts w:ascii="Arial" w:hAnsi="Arial" w:cs="Arial"/>
          <w:b/>
          <w:sz w:val="24"/>
        </w:rPr>
        <w:t>Status report for WI UE Conformance Test Aspects - UE Power Saving in NR; rapporteur: CATT</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Test: 5%; Target: June, 2021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81" w:name="_Toc53521939"/>
      <w:bookmarkStart w:id="382" w:name="_Toc54810601"/>
      <w:r>
        <w:t>13.5.13</w:t>
      </w:r>
      <w:r>
        <w:tab/>
        <w:t>UE Conf. Test Aspects - Private Network Support for NG-RAN [new RAN5 WI: NG_RAN_PRN_Vertical_LAN-UEConTest]</w:t>
      </w:r>
      <w:bookmarkEnd w:id="381"/>
      <w:bookmarkEnd w:id="382"/>
    </w:p>
    <w:p w:rsidR="009D0883" w:rsidRDefault="009D0883" w:rsidP="009D0883">
      <w:pPr>
        <w:rPr>
          <w:rFonts w:ascii="Arial" w:hAnsi="Arial" w:cs="Arial"/>
          <w:b/>
          <w:sz w:val="24"/>
        </w:rPr>
      </w:pPr>
      <w:r>
        <w:rPr>
          <w:rFonts w:ascii="Arial" w:hAnsi="Arial" w:cs="Arial"/>
          <w:b/>
          <w:color w:val="0000FF"/>
          <w:sz w:val="24"/>
        </w:rPr>
        <w:t>RP-201575</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5% complete; end date: Dec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83" w:name="_Toc53521940"/>
      <w:bookmarkStart w:id="384" w:name="_Toc54810602"/>
      <w:r>
        <w:t>13.5.14</w:t>
      </w:r>
      <w:r>
        <w:tab/>
        <w:t>UE Conf. Test Aspects - Optimisations on UE radio cap. signalling - NR/E-UTRA Aspects [new RAN5 WI: RACS-UEConTest]</w:t>
      </w:r>
      <w:bookmarkEnd w:id="383"/>
      <w:bookmarkEnd w:id="384"/>
    </w:p>
    <w:p w:rsidR="009D0883" w:rsidRDefault="009D0883" w:rsidP="009D0883">
      <w:pPr>
        <w:rPr>
          <w:rFonts w:ascii="Arial" w:hAnsi="Arial" w:cs="Arial"/>
          <w:b/>
          <w:sz w:val="24"/>
        </w:rPr>
      </w:pPr>
      <w:r>
        <w:rPr>
          <w:rFonts w:ascii="Arial" w:hAnsi="Arial" w:cs="Arial"/>
          <w:b/>
          <w:color w:val="0000FF"/>
          <w:sz w:val="24"/>
        </w:rPr>
        <w:t>RP-201576</w:t>
      </w:r>
      <w:r>
        <w:rPr>
          <w:rFonts w:ascii="Arial" w:hAnsi="Arial" w:cs="Arial"/>
          <w:b/>
          <w:color w:val="0000FF"/>
          <w:sz w:val="24"/>
        </w:rPr>
        <w:tab/>
      </w:r>
      <w:r>
        <w:rPr>
          <w:rFonts w:ascii="Arial" w:hAnsi="Arial" w:cs="Arial"/>
          <w:b/>
          <w:sz w:val="24"/>
        </w:rPr>
        <w:t>Status report for WI UE Conformance Test Aspects - Optimisations on UE radio capability signalling - NR/E-UTRA Aspects; rapporteur: Qualcomm</w:t>
      </w:r>
    </w:p>
    <w:p w:rsidR="009D0883" w:rsidRDefault="009D0883" w:rsidP="009D088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5% complete; end date: Mar 21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4"/>
      </w:pPr>
      <w:bookmarkStart w:id="385" w:name="_Toc53521941"/>
      <w:bookmarkStart w:id="386" w:name="_Toc54810603"/>
      <w:r>
        <w:lastRenderedPageBreak/>
        <w:t>13.5.15</w:t>
      </w:r>
      <w:r>
        <w:tab/>
        <w:t>Test - (Small) Technical Enhancements and Improvements for Rel-16 [TEI16_Test]</w:t>
      </w:r>
      <w:bookmarkEnd w:id="385"/>
      <w:bookmarkEnd w:id="386"/>
    </w:p>
    <w:p w:rsidR="009D0883" w:rsidRDefault="009D0883" w:rsidP="009D0883">
      <w:pPr>
        <w:rPr>
          <w:rFonts w:ascii="Arial" w:hAnsi="Arial" w:cs="Arial"/>
          <w:b/>
          <w:sz w:val="24"/>
        </w:rPr>
      </w:pPr>
      <w:r>
        <w:rPr>
          <w:rFonts w:ascii="Arial" w:hAnsi="Arial" w:cs="Arial"/>
          <w:b/>
          <w:color w:val="0000FF"/>
          <w:sz w:val="24"/>
        </w:rPr>
        <w:t>RP-201465</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3"/>
      </w:pPr>
      <w:bookmarkStart w:id="387" w:name="_Toc53521942"/>
      <w:bookmarkStart w:id="388" w:name="_Toc54810604"/>
      <w:r>
        <w:t>13.6</w:t>
      </w:r>
      <w:r>
        <w:tab/>
        <w:t>R5s CRs from RAN5 electronic meeting ‘#2020-TTCN email’</w:t>
      </w:r>
      <w:bookmarkEnd w:id="387"/>
      <w:bookmarkEnd w:id="388"/>
    </w:p>
    <w:p w:rsidR="009D0883" w:rsidRDefault="009D0883" w:rsidP="009D0883">
      <w:pPr>
        <w:rPr>
          <w:rFonts w:ascii="Arial" w:hAnsi="Arial" w:cs="Arial"/>
          <w:b/>
          <w:sz w:val="24"/>
        </w:rPr>
      </w:pPr>
      <w:r>
        <w:rPr>
          <w:rFonts w:ascii="Arial" w:hAnsi="Arial" w:cs="Arial"/>
          <w:b/>
          <w:color w:val="0000FF"/>
          <w:sz w:val="24"/>
        </w:rPr>
        <w:t>RP-201467</w:t>
      </w:r>
      <w:r>
        <w:rPr>
          <w:rFonts w:ascii="Arial" w:hAnsi="Arial" w:cs="Arial"/>
          <w:b/>
          <w:color w:val="0000FF"/>
          <w:sz w:val="24"/>
        </w:rPr>
        <w:tab/>
      </w:r>
      <w:r>
        <w:rPr>
          <w:rFonts w:ascii="Arial" w:hAnsi="Arial" w:cs="Arial"/>
          <w:b/>
          <w:sz w:val="24"/>
        </w:rPr>
        <w:t>R5s CRs from RAN5 electronic meeting ‘#2020-TTCN email’</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pStyle w:val="Heading2"/>
      </w:pPr>
      <w:bookmarkStart w:id="389" w:name="_Toc53521943"/>
      <w:bookmarkStart w:id="390" w:name="_Toc54810605"/>
      <w:r>
        <w:t>14</w:t>
      </w:r>
      <w:r>
        <w:tab/>
        <w:t>Maintenance for closed WIs/SIs for REL-15 and earlier</w:t>
      </w:r>
      <w:bookmarkEnd w:id="389"/>
      <w:bookmarkEnd w:id="390"/>
    </w:p>
    <w:p w:rsidR="009D0883" w:rsidRDefault="009D0883" w:rsidP="009D0883">
      <w:r>
        <w:t>NOTE:</w:t>
      </w:r>
      <w:r>
        <w:tab/>
        <w:t>REL-4, REL-5, REL-6 and REL-7 were closed after RAN #65, i.e. no CRs to specifications of these releases will be considered anymore.</w:t>
      </w:r>
    </w:p>
    <w:p w:rsidR="009D0883" w:rsidRDefault="009D0883" w:rsidP="009D0883">
      <w:pPr>
        <w:rPr>
          <w:rFonts w:ascii="Arial" w:hAnsi="Arial" w:cs="Arial"/>
          <w:b/>
          <w:sz w:val="24"/>
        </w:rPr>
      </w:pPr>
      <w:r>
        <w:rPr>
          <w:rFonts w:ascii="Arial" w:hAnsi="Arial" w:cs="Arial"/>
          <w:b/>
          <w:color w:val="0000FF"/>
          <w:sz w:val="24"/>
        </w:rPr>
        <w:t>RP-201802</w:t>
      </w:r>
      <w:r>
        <w:rPr>
          <w:rFonts w:ascii="Arial" w:hAnsi="Arial" w:cs="Arial"/>
          <w:b/>
          <w:color w:val="0000FF"/>
          <w:sz w:val="24"/>
        </w:rPr>
        <w:tab/>
      </w:r>
      <w:r>
        <w:rPr>
          <w:rFonts w:ascii="Arial" w:hAnsi="Arial" w:cs="Arial"/>
          <w:b/>
          <w:sz w:val="24"/>
        </w:rPr>
        <w:t>Maintenance to Rel-14 Further enhanced MTC for LTE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RP-201803</w:t>
      </w:r>
      <w:r>
        <w:rPr>
          <w:rFonts w:ascii="Arial" w:hAnsi="Arial" w:cs="Arial"/>
          <w:b/>
          <w:color w:val="0000FF"/>
          <w:sz w:val="24"/>
        </w:rPr>
        <w:tab/>
      </w:r>
      <w:r>
        <w:rPr>
          <w:rFonts w:ascii="Arial" w:hAnsi="Arial" w:cs="Arial"/>
          <w:b/>
          <w:sz w:val="24"/>
        </w:rPr>
        <w:t>Maintenance to Rel-15 NR in 38.212, 38.213 &amp; 38.214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REL-15 cat.F CR R1-2007401 of RP-201803 has its REL-16 cat.A CR in RP-201847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RP-201847</w:t>
      </w:r>
      <w:r>
        <w:rPr>
          <w:rFonts w:ascii="Arial" w:hAnsi="Arial" w:cs="Arial"/>
          <w:b/>
          <w:color w:val="0000FF"/>
          <w:sz w:val="24"/>
        </w:rPr>
        <w:tab/>
      </w:r>
      <w:r>
        <w:rPr>
          <w:rFonts w:ascii="Arial" w:hAnsi="Arial" w:cs="Arial"/>
          <w:b/>
          <w:sz w:val="24"/>
        </w:rPr>
        <w:t>Correction on supplementary uplink in 38.213</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v16.2.0</w:t>
      </w:r>
      <w:r>
        <w:rPr>
          <w:i/>
        </w:rPr>
        <w:tab/>
        <w:t xml:space="preserve">  CR-0142  Cat: A (Rel-16)</w:t>
      </w:r>
      <w:r>
        <w:rPr>
          <w:i/>
        </w:rPr>
        <w:br/>
      </w:r>
      <w:r>
        <w:rPr>
          <w:i/>
        </w:rPr>
        <w:br/>
      </w:r>
      <w:r>
        <w:rPr>
          <w:i/>
        </w:rPr>
        <w:tab/>
      </w:r>
      <w:r>
        <w:rPr>
          <w:i/>
        </w:rPr>
        <w:tab/>
      </w:r>
      <w:r>
        <w:rPr>
          <w:i/>
        </w:rPr>
        <w:tab/>
      </w:r>
      <w:r>
        <w:rPr>
          <w:i/>
        </w:rPr>
        <w:tab/>
      </w:r>
      <w:r>
        <w:rPr>
          <w:i/>
        </w:rPr>
        <w:tab/>
        <w:t>Source: Huawei, HiSilicon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Rel-16 mirror CR to Rel-15 CR. The Rel-15 CR0130 was agreed by RAN1 in R1-2007401 and provided to RAN #89e in RP-201803 (the REL-16 mirror CR was dependent on RAN4’s reply LS to R1-2005208/R2-2006322 which was finally provided in R4-2011687)</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related to R1-2007401 of RP-201803</w:t>
      </w:r>
    </w:p>
    <w:p w:rsidR="009D0883" w:rsidRDefault="009D0883" w:rsidP="009D0883">
      <w:r>
        <w:t>handled in Fri GTW</w:t>
      </w:r>
    </w:p>
    <w:p w:rsidR="009D0883" w:rsidRDefault="009D0883" w:rsidP="009D0883">
      <w:r>
        <w:t>Qualcomm, ZTE: have problems with this CR</w:t>
      </w:r>
    </w:p>
    <w:p w:rsidR="009D0883" w:rsidRDefault="009D0883" w:rsidP="009D0883">
      <w:r>
        <w:lastRenderedPageBreak/>
        <w:t>Huawei: these comments are coming too late; this is a cat.A CR</w:t>
      </w:r>
    </w:p>
    <w:p w:rsidR="009D0883" w:rsidRDefault="009D0883" w:rsidP="009D0883">
      <w:r>
        <w:t>MCC: if cat.A is not acceptable, then also the cat.F CR in R1-2007401 could not be approved</w:t>
      </w:r>
    </w:p>
    <w:p w:rsidR="009D0883" w:rsidRDefault="009D0883" w:rsidP="009D0883">
      <w:r>
        <w:t>RAN chair: if companies have a problem with the cat.F/cat.A CRs, then these companies can come back next time with new CRs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RP-201819</w:t>
      </w:r>
      <w:r>
        <w:rPr>
          <w:rFonts w:ascii="Arial" w:hAnsi="Arial" w:cs="Arial"/>
          <w:b/>
          <w:color w:val="0000FF"/>
          <w:sz w:val="24"/>
        </w:rPr>
        <w:tab/>
      </w:r>
      <w:r>
        <w:rPr>
          <w:rFonts w:ascii="Arial" w:hAnsi="Arial" w:cs="Arial"/>
          <w:b/>
          <w:sz w:val="24"/>
        </w:rPr>
        <w:t>Correction on conditions for selecting resources when the number of HARQ transmissions is two in sidelink transmission mode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RP-201821</w:t>
      </w:r>
      <w:r>
        <w:rPr>
          <w:rFonts w:ascii="Arial" w:hAnsi="Arial" w:cs="Arial"/>
          <w:b/>
          <w:color w:val="0000FF"/>
          <w:sz w:val="24"/>
        </w:rPr>
        <w:tab/>
      </w:r>
      <w:r>
        <w:rPr>
          <w:rFonts w:ascii="Arial" w:hAnsi="Arial" w:cs="Arial"/>
          <w:b/>
          <w:sz w:val="24"/>
        </w:rPr>
        <w:t>TS 36.211: Correction on semi-open-loop</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RP-201822</w:t>
      </w:r>
      <w:r>
        <w:rPr>
          <w:rFonts w:ascii="Arial" w:hAnsi="Arial" w:cs="Arial"/>
          <w:b/>
          <w:color w:val="0000FF"/>
          <w:sz w:val="24"/>
        </w:rPr>
        <w:tab/>
      </w:r>
      <w:r>
        <w:rPr>
          <w:rFonts w:ascii="Arial" w:hAnsi="Arial" w:cs="Arial"/>
          <w:b/>
          <w:sz w:val="24"/>
        </w:rPr>
        <w:t>Correction on CFI related parameter names alignment between TS 36.331 and TS 36.213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RP-201823</w:t>
      </w:r>
      <w:r>
        <w:rPr>
          <w:rFonts w:ascii="Arial" w:hAnsi="Arial" w:cs="Arial"/>
          <w:b/>
          <w:color w:val="0000FF"/>
          <w:sz w:val="24"/>
        </w:rPr>
        <w:tab/>
      </w:r>
      <w:r>
        <w:rPr>
          <w:rFonts w:ascii="Arial" w:hAnsi="Arial" w:cs="Arial"/>
          <w:b/>
          <w:sz w:val="24"/>
        </w:rPr>
        <w:t>TS 36.213: Correction on SPDCCH monitoring of an MBSFN subframe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RP-201935</w:t>
      </w:r>
      <w:r>
        <w:rPr>
          <w:rFonts w:ascii="Arial" w:hAnsi="Arial" w:cs="Arial"/>
          <w:b/>
          <w:color w:val="0000FF"/>
          <w:sz w:val="24"/>
        </w:rPr>
        <w:tab/>
      </w:r>
      <w:r>
        <w:rPr>
          <w:rFonts w:ascii="Arial" w:hAnsi="Arial" w:cs="Arial"/>
          <w:b/>
          <w:sz w:val="24"/>
        </w:rPr>
        <w:t>RAN2 CRs to Maintenance for closed WIs/SIs for REL-15 and earlier,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RP-201936</w:t>
      </w:r>
      <w:r>
        <w:rPr>
          <w:rFonts w:ascii="Arial" w:hAnsi="Arial" w:cs="Arial"/>
          <w:b/>
          <w:color w:val="0000FF"/>
          <w:sz w:val="24"/>
        </w:rPr>
        <w:tab/>
      </w:r>
      <w:r>
        <w:rPr>
          <w:rFonts w:ascii="Arial" w:hAnsi="Arial" w:cs="Arial"/>
          <w:b/>
          <w:sz w:val="24"/>
        </w:rPr>
        <w:t>RAN2 CRs to Maintenance for closed WIs/SIs for REL-15 and earlier,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RP-201937</w:t>
      </w:r>
      <w:r>
        <w:rPr>
          <w:rFonts w:ascii="Arial" w:hAnsi="Arial" w:cs="Arial"/>
          <w:b/>
          <w:color w:val="0000FF"/>
          <w:sz w:val="24"/>
        </w:rPr>
        <w:tab/>
      </w:r>
      <w:r>
        <w:rPr>
          <w:rFonts w:ascii="Arial" w:hAnsi="Arial" w:cs="Arial"/>
          <w:b/>
          <w:sz w:val="24"/>
        </w:rPr>
        <w:t>RAN2 CRs to Maintenance for closed WIs/SIs for REL-15 and earlier,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RP-201938</w:t>
      </w:r>
      <w:r>
        <w:rPr>
          <w:rFonts w:ascii="Arial" w:hAnsi="Arial" w:cs="Arial"/>
          <w:b/>
          <w:color w:val="0000FF"/>
          <w:sz w:val="24"/>
        </w:rPr>
        <w:tab/>
      </w:r>
      <w:r>
        <w:rPr>
          <w:rFonts w:ascii="Arial" w:hAnsi="Arial" w:cs="Arial"/>
          <w:b/>
          <w:sz w:val="24"/>
        </w:rPr>
        <w:t>RAN2 CRs to Maintenance for closed WIs/SIs for REL-15 and earlier, set 4</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RP-201564</w:t>
      </w:r>
      <w:r>
        <w:rPr>
          <w:rFonts w:ascii="Arial" w:hAnsi="Arial" w:cs="Arial"/>
          <w:b/>
          <w:color w:val="0000FF"/>
          <w:sz w:val="24"/>
        </w:rPr>
        <w:tab/>
      </w:r>
      <w:r>
        <w:rPr>
          <w:rFonts w:ascii="Arial" w:hAnsi="Arial" w:cs="Arial"/>
          <w:b/>
          <w:sz w:val="24"/>
        </w:rPr>
        <w:t>RAN3 CRs for the Maintenance of Separation of CP and UP for Split Option 2 of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RP-201953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RP-201953</w:t>
      </w:r>
      <w:r>
        <w:rPr>
          <w:rFonts w:ascii="Arial" w:hAnsi="Arial" w:cs="Arial"/>
          <w:b/>
          <w:color w:val="0000FF"/>
          <w:sz w:val="24"/>
        </w:rPr>
        <w:tab/>
      </w:r>
      <w:r>
        <w:rPr>
          <w:rFonts w:ascii="Arial" w:hAnsi="Arial" w:cs="Arial"/>
          <w:b/>
          <w:sz w:val="24"/>
        </w:rPr>
        <w:t>RAN3 CRs for the Maintenance of Separation of CP and UP for Split Option 2 of NR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RP-201565</w:t>
      </w:r>
      <w:r>
        <w:rPr>
          <w:rFonts w:ascii="Arial" w:hAnsi="Arial" w:cs="Arial"/>
          <w:b/>
          <w:color w:val="0000FF"/>
          <w:sz w:val="24"/>
        </w:rPr>
        <w:tab/>
      </w:r>
      <w:r>
        <w:rPr>
          <w:rFonts w:ascii="Arial" w:hAnsi="Arial" w:cs="Arial"/>
          <w:b/>
          <w:sz w:val="24"/>
        </w:rPr>
        <w:t>RAN3 CRs for the maintenance of New Radio Access Technology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RP-201954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RP-201954</w:t>
      </w:r>
      <w:r>
        <w:rPr>
          <w:rFonts w:ascii="Arial" w:hAnsi="Arial" w:cs="Arial"/>
          <w:b/>
          <w:color w:val="0000FF"/>
          <w:sz w:val="24"/>
        </w:rPr>
        <w:tab/>
      </w:r>
      <w:r>
        <w:rPr>
          <w:rFonts w:ascii="Arial" w:hAnsi="Arial" w:cs="Arial"/>
          <w:b/>
          <w:sz w:val="24"/>
        </w:rPr>
        <w:t>RAN3 CRs for the maintenance of New Radio Access Technology - Set 1</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RP-201566</w:t>
      </w:r>
      <w:r>
        <w:rPr>
          <w:rFonts w:ascii="Arial" w:hAnsi="Arial" w:cs="Arial"/>
          <w:b/>
          <w:color w:val="0000FF"/>
          <w:sz w:val="24"/>
        </w:rPr>
        <w:tab/>
      </w:r>
      <w:r>
        <w:rPr>
          <w:rFonts w:ascii="Arial" w:hAnsi="Arial" w:cs="Arial"/>
          <w:b/>
          <w:sz w:val="24"/>
        </w:rPr>
        <w:t>RAN3 CRs for the maintenance of New Radio Access Technology -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RP-201955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RP-201955</w:t>
      </w:r>
      <w:r>
        <w:rPr>
          <w:rFonts w:ascii="Arial" w:hAnsi="Arial" w:cs="Arial"/>
          <w:b/>
          <w:color w:val="0000FF"/>
          <w:sz w:val="24"/>
        </w:rPr>
        <w:tab/>
      </w:r>
      <w:r>
        <w:rPr>
          <w:rFonts w:ascii="Arial" w:hAnsi="Arial" w:cs="Arial"/>
          <w:b/>
          <w:sz w:val="24"/>
        </w:rPr>
        <w:t>RAN3 CRs for the maintenance of New Radio Access Technology - Set 2</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RP-201567</w:t>
      </w:r>
      <w:r>
        <w:rPr>
          <w:rFonts w:ascii="Arial" w:hAnsi="Arial" w:cs="Arial"/>
          <w:b/>
          <w:color w:val="0000FF"/>
          <w:sz w:val="24"/>
        </w:rPr>
        <w:tab/>
      </w:r>
      <w:r>
        <w:rPr>
          <w:rFonts w:ascii="Arial" w:hAnsi="Arial" w:cs="Arial"/>
          <w:b/>
          <w:sz w:val="24"/>
        </w:rPr>
        <w:t>RAN3 CRs for the maintenance of New Radio Access Technology -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reissued in RP-201956 due to missing CRpack cover</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RP-201956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RP-201956</w:t>
      </w:r>
      <w:r>
        <w:rPr>
          <w:rFonts w:ascii="Arial" w:hAnsi="Arial" w:cs="Arial"/>
          <w:b/>
          <w:color w:val="0000FF"/>
          <w:sz w:val="24"/>
        </w:rPr>
        <w:tab/>
      </w:r>
      <w:r>
        <w:rPr>
          <w:rFonts w:ascii="Arial" w:hAnsi="Arial" w:cs="Arial"/>
          <w:b/>
          <w:sz w:val="24"/>
        </w:rPr>
        <w:t>RAN3 CRs for the maintenance of New Radio Access Technology - Set 3</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9D0883" w:rsidRDefault="009D0883" w:rsidP="009D0883">
      <w:pPr>
        <w:rPr>
          <w:color w:val="808080"/>
        </w:rPr>
      </w:pPr>
      <w:r>
        <w:rPr>
          <w:color w:val="808080"/>
        </w:rPr>
        <w:t>(Replaces RP-201567)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RP-201512</w:t>
      </w:r>
      <w:r>
        <w:rPr>
          <w:rFonts w:ascii="Arial" w:hAnsi="Arial" w:cs="Arial"/>
          <w:b/>
          <w:color w:val="0000FF"/>
          <w:sz w:val="24"/>
        </w:rPr>
        <w:tab/>
      </w:r>
      <w:r>
        <w:rPr>
          <w:rFonts w:ascii="Arial" w:hAnsi="Arial" w:cs="Arial"/>
          <w:b/>
          <w:sz w:val="24"/>
        </w:rPr>
        <w:t>RAN4 CRs for Maintenance for closed WIs/SIs for REL-15 and earlier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R4-2012100 and R4-2012094 should have been packed under AI 9.2.2 for NR_unlic.</w:t>
      </w:r>
    </w:p>
    <w:p w:rsidR="009D0883" w:rsidRDefault="009D0883" w:rsidP="009D0883">
      <w:r>
        <w:t>R4-2011921, R4-2010702 should have been packed under AI 9.5 for closed REL-16 WIs.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RP-201466</w:t>
      </w:r>
      <w:r>
        <w:rPr>
          <w:rFonts w:ascii="Arial" w:hAnsi="Arial" w:cs="Arial"/>
          <w:b/>
          <w:color w:val="0000FF"/>
          <w:sz w:val="24"/>
        </w:rPr>
        <w:tab/>
      </w:r>
      <w:r>
        <w:rPr>
          <w:rFonts w:ascii="Arial" w:hAnsi="Arial" w:cs="Arial"/>
          <w:b/>
          <w:sz w:val="24"/>
        </w:rPr>
        <w:t>Maintenance for closed WIs/SIs for REL-15 and earlier</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RP-201939</w:t>
      </w:r>
      <w:r>
        <w:rPr>
          <w:rFonts w:ascii="Arial" w:hAnsi="Arial" w:cs="Arial"/>
          <w:b/>
          <w:color w:val="0000FF"/>
          <w:sz w:val="24"/>
        </w:rPr>
        <w:tab/>
      </w:r>
      <w:r>
        <w:rPr>
          <w:rFonts w:ascii="Arial" w:hAnsi="Arial" w:cs="Arial"/>
          <w:b/>
          <w:sz w:val="24"/>
        </w:rPr>
        <w:t>Technically endorsed RAN2 CRs on LTE SIB extension issue</w:t>
      </w:r>
    </w:p>
    <w:p w:rsidR="009D0883" w:rsidRDefault="009D0883" w:rsidP="009D088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MCC: CRs were only technically endorsed in RAN2 as RAN2 could not achieve consensus to agree them already; company CRs are submitted replacing:</w:t>
      </w:r>
    </w:p>
    <w:p w:rsidR="009D0883" w:rsidRDefault="009D0883" w:rsidP="009D0883">
      <w:r>
        <w:t>- R2-2008664 in RP-201992</w:t>
      </w:r>
    </w:p>
    <w:p w:rsidR="009D0883" w:rsidRDefault="009D0883" w:rsidP="009D0883">
      <w:r>
        <w:t>- R2-2008665 in RP-201993</w:t>
      </w:r>
    </w:p>
    <w:p w:rsidR="009D0883" w:rsidRDefault="009D0883" w:rsidP="009D0883">
      <w:r>
        <w:lastRenderedPageBreak/>
        <w:t>- R2-2008666 in RP-201994</w:t>
      </w:r>
    </w:p>
    <w:p w:rsidR="009D0883" w:rsidRDefault="009D0883" w:rsidP="009D0883">
      <w:r>
        <w:t>- R2-2008667 in RP-201995</w:t>
      </w:r>
    </w:p>
    <w:p w:rsidR="009D0883" w:rsidRDefault="009D0883" w:rsidP="009D0883">
      <w:r>
        <w:t>- R2-2008668 in RP-201996</w:t>
      </w:r>
    </w:p>
    <w:p w:rsidR="009D0883" w:rsidRDefault="009D0883" w:rsidP="009D0883">
      <w:r>
        <w:t>handled in Wed GTW</w:t>
      </w:r>
    </w:p>
    <w:p w:rsidR="009D0883" w:rsidRDefault="009D0883" w:rsidP="009D0883">
      <w:r>
        <w:t>conclusion: CRpack was approved after RP-202025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RP-201992</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v12.18.0</w:t>
      </w:r>
      <w:r>
        <w:rPr>
          <w:i/>
        </w:rPr>
        <w:tab/>
        <w:t xml:space="preserve">  CR-4441  rev 1 Cat: C (Rel-12)</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R2-2008664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RP-201993</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v13.15.0</w:t>
      </w:r>
      <w:r>
        <w:rPr>
          <w:i/>
        </w:rPr>
        <w:tab/>
        <w:t xml:space="preserve">  CR-4442  rev 1 Cat: C (Rel-13)</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R2-2008665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RP-201994</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v14.14.0</w:t>
      </w:r>
      <w:r>
        <w:rPr>
          <w:i/>
        </w:rPr>
        <w:tab/>
        <w:t xml:space="preserve">  CR-4443  rev 1 Cat: C (Rel-14)</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R2-2008666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RP-201995</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v15.10.0</w:t>
      </w:r>
      <w:r>
        <w:rPr>
          <w:i/>
        </w:rPr>
        <w:tab/>
        <w:t xml:space="preserve">  CR-4444  rev 1 Cat: C (Rel-15)</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R2-2008667 of RP-201939</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RP-201996</w:t>
      </w:r>
      <w:r>
        <w:rPr>
          <w:rFonts w:ascii="Arial" w:hAnsi="Arial" w:cs="Arial"/>
          <w:b/>
          <w:color w:val="0000FF"/>
          <w:sz w:val="24"/>
        </w:rPr>
        <w:tab/>
      </w:r>
      <w:r>
        <w:rPr>
          <w:rFonts w:ascii="Arial" w:hAnsi="Arial" w:cs="Arial"/>
          <w:b/>
          <w:sz w:val="24"/>
        </w:rPr>
        <w:t>Modification of SI scheduling for extended SIBs and legacy SIBs in a SI message</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v16.1.1</w:t>
      </w:r>
      <w:r>
        <w:rPr>
          <w:i/>
        </w:rPr>
        <w:tab/>
        <w:t xml:space="preserve">  CR-4445  rev 1 Cat: C (Rel-16)</w:t>
      </w:r>
      <w:r>
        <w:rPr>
          <w:i/>
        </w:rPr>
        <w:br/>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replacing R2-2008668 of RP-201939</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RP-201524</w:t>
      </w:r>
      <w:r>
        <w:rPr>
          <w:rFonts w:ascii="Arial" w:hAnsi="Arial" w:cs="Arial"/>
          <w:b/>
          <w:color w:val="0000FF"/>
          <w:sz w:val="24"/>
        </w:rPr>
        <w:tab/>
      </w:r>
      <w:r>
        <w:rPr>
          <w:rFonts w:ascii="Arial" w:hAnsi="Arial" w:cs="Arial"/>
          <w:b/>
          <w:sz w:val="24"/>
        </w:rPr>
        <w:t>Operator's view on resolving LTE SIBs scheduling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Telecom Italia, Verizon, SoftBank, SK telecom, KT Corp., Turkcell, KDDI, British Telecom, LG Uplus</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NTT DOCOMO: revised to add more supporting companies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RP-201966</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RP-201966</w:t>
      </w:r>
      <w:r>
        <w:rPr>
          <w:rFonts w:ascii="Arial" w:hAnsi="Arial" w:cs="Arial"/>
          <w:b/>
          <w:color w:val="0000FF"/>
          <w:sz w:val="24"/>
        </w:rPr>
        <w:tab/>
      </w:r>
      <w:r>
        <w:rPr>
          <w:rFonts w:ascii="Arial" w:hAnsi="Arial" w:cs="Arial"/>
          <w:b/>
          <w:sz w:val="24"/>
        </w:rPr>
        <w:t>Operator's view on resolving LTE SIBs scheduling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Telecom Italia, Verizon, SoftBank, SK telecom, KT Corp., Turkcell, KDDI, British Telecom, LG Uplus, T-Mobile USA, Bell Canada, TELUS, AT&amp;T, Telstra</w:t>
      </w:r>
    </w:p>
    <w:p w:rsidR="009D0883" w:rsidRDefault="009D0883" w:rsidP="009D0883">
      <w:pPr>
        <w:rPr>
          <w:color w:val="808080"/>
        </w:rPr>
      </w:pPr>
      <w:r>
        <w:rPr>
          <w:color w:val="808080"/>
        </w:rPr>
        <w:t>(Replaces RP-201524)</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r>
        <w:t>handled in Mon GTW</w:t>
      </w:r>
    </w:p>
    <w:p w:rsidR="009D0883" w:rsidRDefault="009D0883" w:rsidP="009D0883">
      <w:r>
        <w:t>RAN2 chair: there is a proposal from Samsung to address also a SIB scheduling issue which is still under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RP-201534</w:t>
      </w:r>
      <w:r>
        <w:rPr>
          <w:rFonts w:ascii="Arial" w:hAnsi="Arial" w:cs="Arial"/>
          <w:b/>
          <w:color w:val="0000FF"/>
          <w:sz w:val="24"/>
        </w:rPr>
        <w:tab/>
      </w:r>
      <w:r>
        <w:rPr>
          <w:rFonts w:ascii="Arial" w:hAnsi="Arial" w:cs="Arial"/>
          <w:b/>
          <w:sz w:val="24"/>
        </w:rPr>
        <w:t>On SIB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RP-201785</w:t>
      </w:r>
      <w:r>
        <w:rPr>
          <w:rFonts w:ascii="Arial" w:hAnsi="Arial" w:cs="Arial"/>
          <w:b/>
          <w:color w:val="0000FF"/>
          <w:sz w:val="24"/>
        </w:rPr>
        <w:tab/>
      </w:r>
      <w:r>
        <w:rPr>
          <w:rFonts w:ascii="Arial" w:hAnsi="Arial" w:cs="Arial"/>
          <w:b/>
          <w:sz w:val="24"/>
        </w:rPr>
        <w:t>Discussions on the issue of extended SIBs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Views on SIB extension related issue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RP-201472</w:t>
      </w:r>
      <w:r>
        <w:rPr>
          <w:rFonts w:ascii="Arial" w:hAnsi="Arial" w:cs="Arial"/>
          <w:b/>
          <w:color w:val="0000FF"/>
          <w:sz w:val="24"/>
        </w:rPr>
        <w:tab/>
      </w:r>
      <w:r>
        <w:rPr>
          <w:rFonts w:ascii="Arial" w:hAnsi="Arial" w:cs="Arial"/>
          <w:b/>
          <w:sz w:val="24"/>
        </w:rPr>
        <w:t>On SIB24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RP-201983</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RP-201983</w:t>
      </w:r>
      <w:r>
        <w:rPr>
          <w:rFonts w:ascii="Arial" w:hAnsi="Arial" w:cs="Arial"/>
          <w:b/>
          <w:color w:val="0000FF"/>
          <w:sz w:val="24"/>
        </w:rPr>
        <w:tab/>
      </w:r>
      <w:r>
        <w:rPr>
          <w:rFonts w:ascii="Arial" w:hAnsi="Arial" w:cs="Arial"/>
          <w:b/>
          <w:sz w:val="24"/>
        </w:rPr>
        <w:t>On SIB24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rsidR="009D0883" w:rsidRDefault="009D0883" w:rsidP="009D0883">
      <w:pPr>
        <w:rPr>
          <w:color w:val="808080"/>
        </w:rPr>
      </w:pPr>
      <w:r>
        <w:rPr>
          <w:color w:val="808080"/>
        </w:rPr>
        <w:t>(Replaces RP-201472)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Mon GTW</w:t>
      </w:r>
    </w:p>
    <w:p w:rsidR="009D0883" w:rsidRDefault="009D0883" w:rsidP="009D0883">
      <w:r>
        <w:t>Nokia: unclear what Samsung wants to revise the technically endorsed CRs</w:t>
      </w:r>
    </w:p>
    <w:p w:rsidR="009D0883" w:rsidRDefault="009D0883" w:rsidP="009D0883">
      <w:r>
        <w:t>Samsung: better solve open issues in one approach</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RP-201581</w:t>
      </w:r>
      <w:r>
        <w:rPr>
          <w:rFonts w:ascii="Arial" w:hAnsi="Arial" w:cs="Arial"/>
          <w:b/>
          <w:color w:val="0000FF"/>
          <w:sz w:val="24"/>
        </w:rPr>
        <w:tab/>
      </w:r>
      <w:r>
        <w:rPr>
          <w:rFonts w:ascii="Arial" w:hAnsi="Arial" w:cs="Arial"/>
          <w:b/>
          <w:sz w:val="24"/>
        </w:rPr>
        <w:t>Handling SIB24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This contribution proposes to accept RAN2 endorsed CRs for handling SIB24.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RP-201617</w:t>
      </w:r>
      <w:r>
        <w:rPr>
          <w:rFonts w:ascii="Arial" w:hAnsi="Arial" w:cs="Arial"/>
          <w:b/>
          <w:color w:val="0000FF"/>
          <w:sz w:val="24"/>
        </w:rPr>
        <w:tab/>
      </w:r>
      <w:r>
        <w:rPr>
          <w:rFonts w:ascii="Arial" w:hAnsi="Arial" w:cs="Arial"/>
          <w:b/>
          <w:sz w:val="24"/>
        </w:rPr>
        <w:t>Introduction of RAN2 Progress on LTE SIB24 Scheduling Issue</w:t>
      </w:r>
    </w:p>
    <w:p w:rsidR="009D0883" w:rsidRDefault="009D0883" w:rsidP="009D088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RP-201596</w:t>
      </w:r>
      <w:r>
        <w:rPr>
          <w:rFonts w:ascii="Arial" w:hAnsi="Arial" w:cs="Arial"/>
          <w:b/>
          <w:color w:val="0000FF"/>
          <w:sz w:val="24"/>
        </w:rPr>
        <w:tab/>
      </w:r>
      <w:r>
        <w:rPr>
          <w:rFonts w:ascii="Arial" w:hAnsi="Arial" w:cs="Arial"/>
          <w:b/>
          <w:sz w:val="24"/>
        </w:rPr>
        <w:t>SIB19 + standards changes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 xml:space="preserve">This discusses the difficult choice operators have to make to be able to use any feature requiring the use of SIB19 or greater and discusses the RAN2 endorsed CR. </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moved from AI 10 to AI 14</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D0883" w:rsidRDefault="009D0883" w:rsidP="009D0883">
      <w:pPr>
        <w:rPr>
          <w:rFonts w:ascii="Arial" w:hAnsi="Arial" w:cs="Arial"/>
          <w:b/>
          <w:sz w:val="24"/>
        </w:rPr>
      </w:pPr>
      <w:r>
        <w:rPr>
          <w:rFonts w:ascii="Arial" w:hAnsi="Arial" w:cs="Arial"/>
          <w:b/>
          <w:color w:val="0000FF"/>
          <w:sz w:val="24"/>
        </w:rPr>
        <w:lastRenderedPageBreak/>
        <w:t>RP-201706</w:t>
      </w:r>
      <w:r>
        <w:rPr>
          <w:rFonts w:ascii="Arial" w:hAnsi="Arial" w:cs="Arial"/>
          <w:b/>
          <w:color w:val="0000FF"/>
          <w:sz w:val="24"/>
        </w:rPr>
        <w:tab/>
      </w:r>
      <w:r>
        <w:rPr>
          <w:rFonts w:ascii="Arial" w:hAnsi="Arial" w:cs="Arial"/>
          <w:b/>
          <w:sz w:val="24"/>
        </w:rPr>
        <w:t>Handling of SIB19 onwards: Discussion on non 3GPP compliant UEs</w:t>
      </w:r>
    </w:p>
    <w:p w:rsidR="009D0883" w:rsidRDefault="009D0883" w:rsidP="009D088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Proposed way forward on handling non 3GPP compliant UEs wrt SIB19 +</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[89E][06][SIB24]</w:t>
      </w:r>
    </w:p>
    <w:p w:rsidR="009D0883" w:rsidRDefault="009D0883" w:rsidP="009D0883">
      <w:r>
        <w:t>Mediatek: topic came up with NR SA but will affect other features, CRs should not impact CRs on the field, would like to ask for 3 months verification period before we approve CRs</w:t>
      </w:r>
    </w:p>
    <w:p w:rsidR="009D0883" w:rsidRDefault="009D0883" w:rsidP="009D0883">
      <w:r>
        <w:t>Deutsche Telekom (DT): affects only devices before REL-12 and not devices from REL-8 onwards; devices which have correctly implemented would also need a software update?</w:t>
      </w:r>
    </w:p>
    <w:p w:rsidR="009D0883" w:rsidRDefault="009D0883" w:rsidP="009D0883">
      <w:r>
        <w:t>RAN2 chair: correctly implemented UEs will need a sw update as old mechanism can no longer be used; this is about how UEs handle an unknown extension so it may go before REL-12;</w:t>
      </w:r>
    </w:p>
    <w:p w:rsidR="009D0883" w:rsidRDefault="009D0883" w:rsidP="009D0883">
      <w:r>
        <w:t>DT: we said we cannot upgrade problematic ones but can we really guarantee that we can upgrade the correctly implemented UEs?</w:t>
      </w:r>
    </w:p>
    <w:p w:rsidR="009D0883" w:rsidRDefault="009D0883" w:rsidP="009D0883">
      <w:r>
        <w:t>NTT DOCOMO: the problem that triggered the discussion came from a feature introduced in REL-12 so it should not impact earlier UEs; operators can select whether they implement the CR in the network</w:t>
      </w:r>
    </w:p>
    <w:p w:rsidR="009D0883" w:rsidRDefault="009D0883" w:rsidP="009D0883">
      <w:r>
        <w:t>DT: this approach will not work for roaming UEs</w:t>
      </w:r>
    </w:p>
    <w:p w:rsidR="009D0883" w:rsidRDefault="009D0883" w:rsidP="009D0883">
      <w:r>
        <w:t>Vodafone: SIB24 could crash REL-8 to REL-15 UEs but the change is just from REL-12; if we go back to REL-12 then we should do this properly (including the scheduling aspect); IoT devices will be the most problematic devices and it should also work for roaming devices</w:t>
      </w:r>
    </w:p>
    <w:p w:rsidR="009D0883" w:rsidRDefault="009D0883" w:rsidP="009D0883">
      <w:r>
        <w:t>Intel: only from REL-12 and only UEs which introduced these new SIBs are affected</w:t>
      </w:r>
    </w:p>
    <w:p w:rsidR="009D0883" w:rsidRDefault="009D0883" w:rsidP="009D0883">
      <w:r>
        <w:t>OPPO: thinks that also some UEs which did not have the new SIBs could run into troubles</w:t>
      </w:r>
    </w:p>
    <w:p w:rsidR="009D0883" w:rsidRDefault="009D0883" w:rsidP="009D0883">
      <w:r>
        <w:t>BT: change/fixing should rather be in the network and not in the UE</w:t>
      </w:r>
    </w:p>
    <w:p w:rsidR="009D0883" w:rsidRDefault="009D0883" w:rsidP="009D0883">
      <w:r>
        <w:t>AT&amp;T: CRs should be approved at RAN #89e as this is an important problem</w:t>
      </w:r>
    </w:p>
    <w:p w:rsidR="009D0883" w:rsidRDefault="009D0883" w:rsidP="009D0883">
      <w:r>
        <w:t>T-Mobile: supports the endorsed CRs in RP-201939, problem is bigger than just SIB24, Samsung's extra addition did not get enough air time in WGs and may need further checking; but we should approve CRs this week</w:t>
      </w:r>
    </w:p>
    <w:p w:rsidR="009D0883" w:rsidRDefault="009D0883" w:rsidP="009D0883">
      <w:r>
        <w:t>Huawei: some operators do not have this sort of problematic UEs, all UEs supporting SIB24/26a would need to be updated so it is important to solve this properly, the issue brought up by Samsung could be solved by network implementation</w:t>
      </w:r>
    </w:p>
    <w:p w:rsidR="009D0883" w:rsidRDefault="009D0883" w:rsidP="009D0883">
      <w:r>
        <w:t>CATT: we should not repeat RAN2 discussions here, if we need more checking then this should go back to RAN2</w:t>
      </w:r>
    </w:p>
    <w:p w:rsidR="009D0883" w:rsidRDefault="009D0883" w:rsidP="009D0883">
      <w:r>
        <w:t>ZTE: if we wait 3 more months, then we will have even more problematic UEs in the field; RAN2 endorsed CRs are sufficient (so Samsung addition is not needed)</w:t>
      </w:r>
    </w:p>
    <w:p w:rsidR="009D0883" w:rsidRDefault="009D0883" w:rsidP="009D0883">
      <w:r>
        <w:t>Apple: REL-12/13/14 which are properly implemented should not be forced to update</w:t>
      </w:r>
    </w:p>
    <w:p w:rsidR="009D0883" w:rsidRDefault="009D0883" w:rsidP="009D0883">
      <w:r>
        <w:t>vivo: waiting 3 more months and check would be a better approach</w:t>
      </w:r>
    </w:p>
    <w:p w:rsidR="009D0883" w:rsidRDefault="009D0883" w:rsidP="009D0883">
      <w:r>
        <w:t>LG: needs more time to check whether CRs impact UEs</w:t>
      </w:r>
    </w:p>
    <w:p w:rsidR="009D0883" w:rsidRDefault="009D0883" w:rsidP="009D0883">
      <w:r>
        <w:t>Qualcomm: we think postponing the decision would be the worst solution</w:t>
      </w:r>
    </w:p>
    <w:p w:rsidR="009D0883" w:rsidRDefault="009D0883" w:rsidP="009D0883">
      <w:r>
        <w:t>RAN chair: both arguments (we have to check carefully, we can not wait any longer) seem to apply so suggests to discuss this further over email and come back to this on Wed</w:t>
      </w:r>
    </w:p>
    <w:p w:rsidR="009D0883" w:rsidRDefault="009D0883" w:rsidP="009D0883">
      <w:r>
        <w:t>Samsung: would still like to address our aspect</w:t>
      </w:r>
    </w:p>
    <w:p w:rsidR="009D0883" w:rsidRDefault="009D0883" w:rsidP="009D0883">
      <w:r>
        <w:lastRenderedPageBreak/>
        <w:t>RAN chair: you could still include this in the discussion but you may have to discuss this a bit more offline</w:t>
      </w:r>
    </w:p>
    <w:p w:rsidR="009D0883" w:rsidRDefault="009D0883" w:rsidP="009D0883">
      <w:r>
        <w:t>Mediatek: we are carefully checking, at the moment we would not be able to approve CRs</w:t>
      </w:r>
    </w:p>
    <w:p w:rsidR="009D0883" w:rsidRDefault="009D0883" w:rsidP="009D0883">
      <w:r>
        <w:t>RAN2 chair: will include the Samsung aspect in the email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RP-202025</w:t>
      </w:r>
      <w:r>
        <w:rPr>
          <w:rFonts w:ascii="Arial" w:hAnsi="Arial" w:cs="Arial"/>
          <w:b/>
          <w:color w:val="0000FF"/>
          <w:sz w:val="24"/>
        </w:rPr>
        <w:tab/>
      </w:r>
      <w:r>
        <w:rPr>
          <w:rFonts w:ascii="Arial" w:hAnsi="Arial" w:cs="Arial"/>
          <w:b/>
          <w:sz w:val="24"/>
        </w:rPr>
        <w:t>Moderator's summary for email discussion 89E][06][SIB24]</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 (RAN2 chairman)</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1966, 1534, 1785, 1472, 1581, 1617, 1596, 1706, 1939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Wed GTW</w:t>
      </w:r>
    </w:p>
    <w:p w:rsidR="009D0883" w:rsidRDefault="009D0883" w:rsidP="009D0883">
      <w:r>
        <w:t>RAN chair: any objections to approve RP-201939 (originally RAN2 endorsed CRs)? none, so RP-201939 is approved</w:t>
      </w:r>
    </w:p>
    <w:p w:rsidR="009D0883" w:rsidRDefault="009D0883" w:rsidP="009D0883">
      <w:r>
        <w:t>RAN2 chair: for Samsung aspect: either capture restrictions in meeting minutes and discuss further in RAN2 or just capture some text in the meeting minutes and do not go back to RAN2</w:t>
      </w:r>
    </w:p>
    <w:p w:rsidR="009D0883" w:rsidRDefault="009D0883" w:rsidP="009D0883">
      <w:r>
        <w:t>Samsung: prefers 2nd</w:t>
      </w:r>
    </w:p>
    <w:p w:rsidR="009D0883" w:rsidRDefault="009D0883" w:rsidP="009D0883">
      <w:r>
        <w:t>Nokia: suggests to modify the sentence for the meeting minutes as we do not specify network behaviour in meeting minutes</w:t>
      </w:r>
    </w:p>
    <w:p w:rsidR="009D0883" w:rsidRDefault="009D0883" w:rsidP="009D0883">
      <w:r>
        <w:t>ZTE: agrees with Nokia, we need to clarify the consequences, this could e.g. be done in the RAN2 CR cover sheet</w:t>
      </w:r>
    </w:p>
    <w:p w:rsidR="009D0883" w:rsidRDefault="009D0883" w:rsidP="009D0883">
      <w:r>
        <w:t>Vodafone: for us it is not enough to clarify in meeting minutes, we need to have something in the specs</w:t>
      </w:r>
    </w:p>
    <w:p w:rsidR="009D0883" w:rsidRDefault="009D0883" w:rsidP="009D0883">
      <w:r>
        <w:t>CMCC: we need to solve the problem in this meeting</w:t>
      </w:r>
    </w:p>
    <w:p w:rsidR="009D0883" w:rsidRDefault="009D0883" w:rsidP="009D0883">
      <w:r>
        <w:t>Huawei: fine with capturing something in RAN minutes</w:t>
      </w:r>
    </w:p>
    <w:p w:rsidR="009D0883" w:rsidRDefault="009D0883" w:rsidP="009D0883">
      <w:r>
        <w:t>LG: text in RAN report is ok but the exact text needs to be discussed</w:t>
      </w:r>
    </w:p>
    <w:p w:rsidR="009D0883" w:rsidRDefault="009D0883" w:rsidP="009D0883">
      <w:r>
        <w:t>Deutsche Telekom: fully agrees with Vodafone and this has to be solved in the specs and topic has to be handled in RAN2</w:t>
      </w:r>
    </w:p>
    <w:p w:rsidR="009D0883" w:rsidRDefault="009D0883" w:rsidP="009D0883">
      <w:r>
        <w:t>CATT: fine with clarification in RAN minutes</w:t>
      </w:r>
    </w:p>
    <w:p w:rsidR="009D0883" w:rsidRDefault="009D0883" w:rsidP="009D0883">
      <w:r>
        <w:t>Ericsson: specs are written from UE point of view so capturing network behaviour in RAN2 specs would not be appropriate but agrees with Nokia that text to be added to RAN minutes need to be clarified</w:t>
      </w:r>
    </w:p>
    <w:p w:rsidR="009D0883" w:rsidRDefault="009D0883" w:rsidP="009D0883">
      <w:r>
        <w:t>RAN chair: so far we do not yet have this problem in the field</w:t>
      </w:r>
    </w:p>
    <w:p w:rsidR="009D0883" w:rsidRDefault="009D0883" w:rsidP="009D0883">
      <w:r>
        <w:t>NTT DOCOMO: agrees that capturing in RAN minutes is ok</w:t>
      </w:r>
    </w:p>
    <w:p w:rsidR="009D0883" w:rsidRDefault="009D0883" w:rsidP="009D0883">
      <w:r>
        <w:t>Samsung: suggests to discuss Nokia's proposal by email</w:t>
      </w:r>
    </w:p>
    <w:p w:rsidR="009D0883" w:rsidRDefault="009D0883" w:rsidP="009D0883">
      <w:r>
        <w:t>Vodafone: noone who implements is reading former RAN reports to find out what has to be done, there is no problem to add a note into the specs</w:t>
      </w:r>
    </w:p>
    <w:p w:rsidR="009D0883" w:rsidRDefault="009D0883" w:rsidP="009D0883">
      <w:r>
        <w:t>RAN2 chair: at least one operator has seen this problem so it is real, there is consensus that the network can avoid this problem by avoiding some sort of scheduling</w:t>
      </w:r>
    </w:p>
    <w:p w:rsidR="009D0883" w:rsidRDefault="009D0883" w:rsidP="009D0883">
      <w:r>
        <w:t>DT: this is a faulty UE behaviour (discarding SI message) so we need to clarify what the UE is supposed to do</w:t>
      </w:r>
    </w:p>
    <w:p w:rsidR="009D0883" w:rsidRDefault="009D0883" w:rsidP="009D0883">
      <w:r>
        <w:t>BT: agrees with Vodafone and DT that adding in RAN minutes what network has to do is not useful, but maybe an extra report describing the problem would be useful</w:t>
      </w:r>
    </w:p>
    <w:p w:rsidR="009D0883" w:rsidRDefault="009D0883" w:rsidP="009D0883">
      <w:r>
        <w:t>RAN chair: we could describe the problem and the solution in a Tdoc of RAN #89e (2 paragraphs describing the problem and one with the solution) and RAN could endorse the document which will give this a better visibility</w:t>
      </w:r>
    </w:p>
    <w:p w:rsidR="009D0883" w:rsidRDefault="009D0883" w:rsidP="009D0883">
      <w:r>
        <w:lastRenderedPageBreak/>
        <w:t>ZTE: things it is easier to capture this in the CR cover sheet as this is what is read by implementers</w:t>
      </w:r>
    </w:p>
    <w:p w:rsidR="009D0883" w:rsidRDefault="009D0883" w:rsidP="009D0883">
      <w:r>
        <w:t>DT: a TR for general problems of faulty UE implementations would be better than RAN Tdoc</w:t>
      </w:r>
    </w:p>
    <w:p w:rsidR="009D0883" w:rsidRDefault="009D0883" w:rsidP="009D0883">
      <w:r>
        <w:t>Intel: in UMTS days RAN2 had a TR for early UE implementations, in the end never anything was added there</w:t>
      </w:r>
    </w:p>
    <w:p w:rsidR="009D0883" w:rsidRDefault="009D0883" w:rsidP="009D0883">
      <w:r>
        <w:t>Vodafone: we could add an informative note in the specs, there is no problem with this</w:t>
      </w:r>
    </w:p>
    <w:p w:rsidR="009D0883" w:rsidRDefault="009D0883" w:rsidP="009D0883">
      <w:r>
        <w:t>RAN chair: at this meeting we could do the Tdoc and endorse it and we can then still think about RAN #90e whether it is worth to have a TR (this will not be discussed in RAN2)</w:t>
      </w:r>
    </w:p>
    <w:p w:rsidR="009D0883" w:rsidRDefault="009D0883" w:rsidP="009D0883">
      <w:r>
        <w:t>Nokia: with the Tdoc we do not come back to RAN2?</w:t>
      </w:r>
    </w:p>
    <w:p w:rsidR="009D0883" w:rsidRDefault="009D0883" w:rsidP="009D0883">
      <w:r>
        <w:t>RAN chair: correct; so CRpack RP-201939 is approved and Tdoc RP-202031 will describe the problem and we will come back to it</w:t>
      </w:r>
    </w:p>
    <w:p w:rsidR="009D0883" w:rsidRDefault="009D0883" w:rsidP="009D0883">
      <w:r>
        <w:t>DT: we would really like to have such a TR</w:t>
      </w:r>
    </w:p>
    <w:p w:rsidR="009D0883" w:rsidRDefault="009D0883" w:rsidP="009D0883">
      <w:r>
        <w:t>RAN chair: DT can provide a clarification to the RAN minutes regarding their TR view:</w:t>
      </w:r>
    </w:p>
    <w:p w:rsidR="009D0883" w:rsidRDefault="009D0883" w:rsidP="009D0883">
      <w:r>
        <w:t>-</w:t>
      </w:r>
      <w:r>
        <w:tab/>
        <w:t>TIM, DT, BT stated that they agreed with this as an exceptional solution, but changing the specifications to solve faulty implementations of devices must be avoided except in really exceptional circumstances in 3GPP</w:t>
      </w:r>
    </w:p>
    <w:p w:rsidR="009D0883" w:rsidRDefault="009D0883" w:rsidP="009D0883">
      <w:r>
        <w:t>-</w:t>
      </w:r>
      <w:r>
        <w:tab/>
        <w:t>They additionally underlined that the SIB19+ issue also demonstrates that many 3GPP features specified in recent releases are not commercially implemented, otherwise the issue would have appeared earlier</w:t>
      </w:r>
    </w:p>
    <w:p w:rsidR="009D0883" w:rsidRDefault="009D0883" w:rsidP="009D0883">
      <w:r>
        <w:t>-</w:t>
      </w:r>
      <w:r>
        <w:tab/>
        <w:t>They proposed to document restrictions and potential work arounds in a TR (similar to 3GPP TR 25.994)</w:t>
      </w:r>
    </w:p>
    <w:p w:rsidR="009D0883" w:rsidRDefault="009D0883" w:rsidP="009D0883">
      <w:r>
        <w:t>AT&amp;T: "Then there is a remaining ..." is unclear</w:t>
      </w:r>
    </w:p>
    <w:p w:rsidR="009D0883" w:rsidRDefault="009D0883" w:rsidP="009D0883">
      <w:r>
        <w:t>RAN2 chair: "request" is missing, there was a request in the last round of comments, probably no longer relevant</w:t>
      </w:r>
    </w:p>
    <w:p w:rsidR="009D0883" w:rsidRDefault="009D0883" w:rsidP="009D0883">
      <w:r>
        <w:t>DT: remains tbd?</w:t>
      </w:r>
    </w:p>
    <w:p w:rsidR="009D0883" w:rsidRDefault="009D0883" w:rsidP="009D0883">
      <w:r>
        <w:t>Mediatek: we also need to task RAN5 to do all test cases in RAN5 for RP-201939 because this is urgent</w:t>
      </w:r>
    </w:p>
    <w:p w:rsidR="009D0883" w:rsidRDefault="009D0883" w:rsidP="009D0883">
      <w:r>
        <w:t>RAN5 chair: yes, we are aware and prepared for this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RP-202031</w:t>
      </w:r>
      <w:r>
        <w:rPr>
          <w:rFonts w:ascii="Arial" w:hAnsi="Arial" w:cs="Arial"/>
          <w:b/>
          <w:color w:val="0000FF"/>
          <w:sz w:val="24"/>
        </w:rPr>
        <w:tab/>
      </w:r>
      <w:r>
        <w:rPr>
          <w:rFonts w:ascii="Arial" w:hAnsi="Arial" w:cs="Arial"/>
          <w:b/>
          <w:sz w:val="24"/>
        </w:rPr>
        <w:t>Way forward on SI message multiplexing restriction</w:t>
      </w:r>
    </w:p>
    <w:p w:rsidR="009D0883" w:rsidRDefault="009D0883" w:rsidP="009D088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(RAN2 chairman)</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handed in Fri GTW</w:t>
      </w:r>
    </w:p>
    <w:p w:rsidR="009D0883" w:rsidRDefault="009D0883" w:rsidP="009D0883">
      <w:r>
        <w:t>proposal:</w:t>
      </w:r>
    </w:p>
    <w:p w:rsidR="009D0883" w:rsidRDefault="009D0883" w:rsidP="009D0883">
      <w:r>
        <w:t>It is acknowledged by TSG RAN that if a SI message contains both:</w:t>
      </w:r>
    </w:p>
    <w:p w:rsidR="009D0883" w:rsidRDefault="009D0883" w:rsidP="009D0883">
      <w:r>
        <w:t>            - one or more SIB 19 and onwards; and          </w:t>
      </w:r>
    </w:p>
    <w:p w:rsidR="009D0883" w:rsidRDefault="009D0883" w:rsidP="009D0883">
      <w:r>
        <w:t xml:space="preserve">            - one or more SIB 18 and downwards:</w:t>
      </w:r>
    </w:p>
    <w:p w:rsidR="009D0883" w:rsidRDefault="009D0883" w:rsidP="009D0883">
      <w:r>
        <w:t xml:space="preserve">then some pre-R15 UEs have been observed to discard such SI messages or behave unpredictably. </w:t>
      </w:r>
    </w:p>
    <w:p w:rsidR="009D0883" w:rsidRDefault="009D0883" w:rsidP="009D0883">
      <w:r>
        <w:t>If such UEs are present, TSG RAN understands that EUTRAN can use the flexibility provided by the specification in the scheduling of SI messages to avoid the problem (e.g. not to set schedulingInfoList and schedulingInfoList-v12xy in a way that would result in such SI messages).</w:t>
      </w:r>
    </w:p>
    <w:p w:rsidR="009D0883" w:rsidRDefault="009D0883" w:rsidP="009D0883">
      <w:r>
        <w:t>DT: so what do we do with this text? we should open a TR to document this sort of issues</w:t>
      </w:r>
    </w:p>
    <w:p w:rsidR="009D0883" w:rsidRDefault="009D0883" w:rsidP="009D0883">
      <w:r>
        <w:t>Nokia: we should not continue discussion in RAN2, so if we do a TR, then this should be done at RAN level</w:t>
      </w:r>
    </w:p>
    <w:p w:rsidR="009D0883" w:rsidRDefault="009D0883" w:rsidP="009D0883">
      <w:r>
        <w:t>Vivo: supports to not to discuss this in RAN2 again</w:t>
      </w:r>
    </w:p>
    <w:p w:rsidR="009D0883" w:rsidRDefault="009D0883" w:rsidP="009D0883">
      <w:r>
        <w:lastRenderedPageBreak/>
        <w:t>Vodafone: we could come back in Dec.20, we need to digest this a bit and check situation in the field, wants to keep the door open to correct the spec</w:t>
      </w:r>
    </w:p>
    <w:p w:rsidR="009D0883" w:rsidRDefault="009D0883" w:rsidP="009D0883">
      <w:r>
        <w:t>Qualcomm: we new issues, this is business as usual but for this issue we should not go back to RAN2</w:t>
      </w:r>
    </w:p>
    <w:p w:rsidR="009D0883" w:rsidRDefault="009D0883" w:rsidP="009D0883">
      <w:r>
        <w:t>conclusion: no activity in RAN2 on this topic, if companies come back with feedback from the field, then we will address them at RAN #90e in Dec.20; we will also come back to the question about having a TR at RAN #90e in Dec.20</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RP-201538</w:t>
      </w:r>
      <w:r>
        <w:rPr>
          <w:rFonts w:ascii="Arial" w:hAnsi="Arial" w:cs="Arial"/>
          <w:b/>
          <w:color w:val="0000FF"/>
          <w:sz w:val="24"/>
        </w:rPr>
        <w:tab/>
      </w:r>
      <w:r>
        <w:rPr>
          <w:rFonts w:ascii="Arial" w:hAnsi="Arial" w:cs="Arial"/>
          <w:b/>
          <w:sz w:val="24"/>
        </w:rPr>
        <w:t>Way forward for FR2 fallbacks</w:t>
      </w:r>
    </w:p>
    <w:p w:rsidR="009D0883" w:rsidRDefault="009D0883" w:rsidP="009D088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Apple,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RP-201872</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v15.10.0</w:t>
      </w:r>
      <w:r>
        <w:rPr>
          <w:i/>
        </w:rPr>
        <w:tab/>
        <w:t xml:space="preserve">  CR-0260  Cat: F (Rel-15)</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RP-201873</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v16.4.0</w:t>
      </w:r>
      <w:r>
        <w:rPr>
          <w:i/>
        </w:rPr>
        <w:tab/>
        <w:t xml:space="preserve">  CR-0261  Cat: A (Rel-16)</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RP-201874</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v15.10.0</w:t>
      </w:r>
      <w:r>
        <w:rPr>
          <w:i/>
        </w:rPr>
        <w:tab/>
        <w:t xml:space="preserve">  CR-0355  Cat: F (Rel-15)</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RP-201875</w:t>
      </w:r>
      <w:r>
        <w:rPr>
          <w:rFonts w:ascii="Arial" w:hAnsi="Arial" w:cs="Arial"/>
          <w:b/>
          <w:color w:val="0000FF"/>
          <w:sz w:val="24"/>
        </w:rPr>
        <w:tab/>
      </w:r>
      <w:r>
        <w:rPr>
          <w:rFonts w:ascii="Arial" w:hAnsi="Arial" w:cs="Arial"/>
          <w:b/>
          <w:sz w:val="24"/>
        </w:rPr>
        <w:t>Handling of fallbacks for FR2 CA</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v16.4.0</w:t>
      </w:r>
      <w:r>
        <w:rPr>
          <w:i/>
        </w:rPr>
        <w:tab/>
        <w:t xml:space="preserve">  CR-0354  Cat: A (Rel-16)</w:t>
      </w:r>
      <w:r>
        <w:rPr>
          <w:i/>
        </w:rPr>
        <w:br/>
      </w:r>
      <w:r>
        <w:rPr>
          <w:i/>
        </w:rPr>
        <w:br/>
      </w:r>
      <w:r>
        <w:rPr>
          <w:i/>
        </w:rPr>
        <w:tab/>
      </w:r>
      <w:r>
        <w:rPr>
          <w:i/>
        </w:rPr>
        <w:tab/>
      </w:r>
      <w:r>
        <w:rPr>
          <w:i/>
        </w:rPr>
        <w:tab/>
      </w:r>
      <w:r>
        <w:rPr>
          <w:i/>
        </w:rPr>
        <w:tab/>
      </w:r>
      <w:r>
        <w:rPr>
          <w:i/>
        </w:rPr>
        <w:tab/>
        <w:t>Source: Apple, Ericsson, US Cellular, T-Mobile US, Verizon, Bell Mobility, AT&amp;T, Turkcell, SK Telecom, Softbank, LG Uplus, Telstra, Reliance Jio, Telecom Italia, British Telecom, Orange, Deutsche Telekom, CHTTL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submitted to address agreement of RP-201366 of RAN #88e: Relaxation of tests/requirements of fallback combinations at RAN #89e</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[89E][07][FR2_fallback]</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RP-202052</w:t>
      </w:r>
      <w:r>
        <w:rPr>
          <w:rFonts w:ascii="Arial" w:hAnsi="Arial" w:cs="Arial"/>
          <w:b/>
          <w:color w:val="0000FF"/>
          <w:sz w:val="24"/>
        </w:rPr>
        <w:tab/>
      </w:r>
      <w:r>
        <w:rPr>
          <w:rFonts w:ascii="Arial" w:hAnsi="Arial" w:cs="Arial"/>
          <w:b/>
          <w:sz w:val="24"/>
        </w:rPr>
        <w:t>Moderator's summary for email discussion [89E][07][FR2_fallback]</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1538, 1872, 1873, 1874, 1875</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Fri GTW</w:t>
      </w:r>
    </w:p>
    <w:p w:rsidR="009D0883" w:rsidRDefault="009D0883" w:rsidP="009D0883">
      <w:r>
        <w:t>Qualcomm: principle problem: if we approve the CRs, then RAN4 changes will become removed, this will be a problem as operators come up with their own standards to reverse RAN4 requirements; see RP-202095 for more details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RP-202095</w:t>
      </w:r>
      <w:r>
        <w:rPr>
          <w:rFonts w:ascii="Arial" w:hAnsi="Arial" w:cs="Arial"/>
          <w:b/>
          <w:color w:val="0000FF"/>
          <w:sz w:val="24"/>
        </w:rPr>
        <w:tab/>
      </w:r>
      <w:r>
        <w:rPr>
          <w:rFonts w:ascii="Arial" w:hAnsi="Arial" w:cs="Arial"/>
          <w:b/>
          <w:sz w:val="24"/>
        </w:rPr>
        <w:t>Achieving consistency on FR2 fallback behaviour across WGs</w:t>
      </w:r>
    </w:p>
    <w:p w:rsidR="009D0883" w:rsidRDefault="009D0883" w:rsidP="009D088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related to [89E][07][FR2_fallback]: Qualcomm compromise proposal to a deadlock</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lastRenderedPageBreak/>
        <w:t>handed in Fri GTW</w:t>
      </w:r>
    </w:p>
    <w:p w:rsidR="009D0883" w:rsidRDefault="009D0883" w:rsidP="009D0883">
      <w:r>
        <w:t>Qualcomm: difference between way forward (UE relaxing conformance requirements) and CRs (no RF perf. requirements), we need an explicit list of RF requirements that are waived</w:t>
      </w:r>
    </w:p>
    <w:p w:rsidR="009D0883" w:rsidRDefault="009D0883" w:rsidP="009D0883">
      <w:r>
        <w:t>Qualcomm: easiest way forward: change performance to conformance in the CRs because this is a huge difference (as way forward talks about conformance)</w:t>
      </w:r>
    </w:p>
    <w:p w:rsidR="009D0883" w:rsidRDefault="009D0883" w:rsidP="009D0883">
      <w:r>
        <w:t>Apple: at last RAN meeting we also talked about requirements and not just testing, no UE cap. is needed; the proposed CR text is coming from operators</w:t>
      </w:r>
    </w:p>
    <w:p w:rsidR="009D0883" w:rsidRDefault="009D0883" w:rsidP="009D0883">
      <w:r>
        <w:t>Ericsson: is fine with the CRs that went into the meeting</w:t>
      </w:r>
    </w:p>
    <w:p w:rsidR="009D0883" w:rsidRDefault="009D0883" w:rsidP="009D0883">
      <w:r>
        <w:t>AT&amp;T: not sure, would Apple ok with replacing performance by conformance?</w:t>
      </w:r>
    </w:p>
    <w:p w:rsidR="009D0883" w:rsidRDefault="009D0883" w:rsidP="009D0883">
      <w:r>
        <w:t>Apple: performance is RAN4 responsibility, conformance is RAN5 responsibility, but we talk here about performance</w:t>
      </w:r>
    </w:p>
    <w:p w:rsidR="009D0883" w:rsidRDefault="009D0883" w:rsidP="009D0883">
      <w:r>
        <w:t>T-Mobile: part of the problem is that we have such a huge number of combinations; we are using non-contiguous CA to reduce the problem</w:t>
      </w:r>
    </w:p>
    <w:p w:rsidR="009D0883" w:rsidRDefault="009D0883" w:rsidP="009D0883">
      <w:r>
        <w:t>AT&amp;T: we would be fine with both performance or conformance but we need to make a decision at this meeting to make sure that all fallbacks are supported</w:t>
      </w:r>
    </w:p>
    <w:p w:rsidR="009D0883" w:rsidRDefault="009D0883" w:rsidP="009D0883">
      <w:r>
        <w:t>Qualcomm: "support fallback" can mean supported by RAN2 but also complying with RAN4 requirements and some people mix this up</w:t>
      </w:r>
    </w:p>
    <w:p w:rsidR="009D0883" w:rsidRDefault="009D0883" w:rsidP="009D0883">
      <w:r>
        <w:t>Verizon: changing performance to conformance would be the easiest way</w:t>
      </w:r>
    </w:p>
    <w:p w:rsidR="009D0883" w:rsidRDefault="009D0883" w:rsidP="009D0883">
      <w:r>
        <w:t>RAN chair: suggests to discuss this topic further (rapporteur: Apple)</w:t>
      </w:r>
    </w:p>
    <w:p w:rsidR="009D0883" w:rsidRDefault="009D0883" w:rsidP="009D0883">
      <w:r>
        <w:t>Apple: talking about performance is not new, this discussion is happening for ~6 months already</w:t>
      </w:r>
    </w:p>
    <w:p w:rsidR="009D0883" w:rsidRDefault="009D0883" w:rsidP="009D0883">
      <w:r>
        <w:t>after offline discussion: no consensus yet</w:t>
      </w:r>
    </w:p>
    <w:p w:rsidR="009D0883" w:rsidRDefault="009D0883" w:rsidP="009D0883">
      <w:r>
        <w:t xml:space="preserve">Qualcomm: we want have a list of requirements that are waived </w:t>
      </w:r>
    </w:p>
    <w:p w:rsidR="009D0883" w:rsidRDefault="009D0883" w:rsidP="009D0883">
      <w:r>
        <w:t>Nokia: RAN4 people can maybe work offline and come with a list to RAN #90e</w:t>
      </w:r>
    </w:p>
    <w:p w:rsidR="009D0883" w:rsidRDefault="009D0883" w:rsidP="009D0883">
      <w:r>
        <w:t>Qualcomm:  also UE capability bit needs to be discussed or we run into backward compatibility problems</w:t>
      </w:r>
    </w:p>
    <w:p w:rsidR="009D0883" w:rsidRDefault="009D0883" w:rsidP="009D0883">
      <w:r>
        <w:t>Nokia: agrees that this needs to be discussed as well</w:t>
      </w:r>
    </w:p>
    <w:p w:rsidR="009D0883" w:rsidRDefault="009D0883" w:rsidP="009D0883">
      <w:r>
        <w:t>Huawei: relaxation of performance or conformance?</w:t>
      </w:r>
    </w:p>
    <w:p w:rsidR="009D0883" w:rsidRDefault="009D0883" w:rsidP="009D0883">
      <w:r>
        <w:t>RAN chair: of the requirements</w:t>
      </w:r>
    </w:p>
    <w:p w:rsidR="009D0883" w:rsidRDefault="009D0883" w:rsidP="009D0883">
      <w:r>
        <w:t>conclusion: interested companies will work offline on a list of requirements to be waived; this list will be provided to RAN #90e to solve the problem (Apple will led this offline discussion)</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RP-201919</w:t>
      </w:r>
      <w:r>
        <w:rPr>
          <w:rFonts w:ascii="Arial" w:hAnsi="Arial" w:cs="Arial"/>
          <w:b/>
          <w:color w:val="0000FF"/>
          <w:sz w:val="24"/>
        </w:rPr>
        <w:tab/>
      </w:r>
      <w:r>
        <w:rPr>
          <w:rFonts w:ascii="Arial" w:hAnsi="Arial" w:cs="Arial"/>
          <w:b/>
          <w:sz w:val="24"/>
        </w:rPr>
        <w:t>Corrected implementation for inconsistent shadow fading parameters in NTN rural scenario</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v15.3.0</w:t>
      </w:r>
      <w:r>
        <w:rPr>
          <w:i/>
        </w:rPr>
        <w:tab/>
        <w:t xml:space="preserve">  CR-0007  Cat: F (Rel-15)</w:t>
      </w:r>
      <w:r>
        <w:rPr>
          <w:i/>
        </w:rPr>
        <w:br/>
      </w:r>
      <w:r>
        <w:rPr>
          <w:i/>
        </w:rPr>
        <w:br/>
      </w:r>
      <w:r>
        <w:rPr>
          <w:i/>
        </w:rPr>
        <w:tab/>
      </w:r>
      <w:r>
        <w:rPr>
          <w:i/>
        </w:rPr>
        <w:tab/>
      </w:r>
      <w:r>
        <w:rPr>
          <w:i/>
        </w:rPr>
        <w:tab/>
      </w:r>
      <w:r>
        <w:rPr>
          <w:i/>
        </w:rPr>
        <w:tab/>
      </w:r>
      <w:r>
        <w:rPr>
          <w:i/>
        </w:rPr>
        <w:tab/>
        <w:t>Source: ETSI MCC</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removal of obsolete table lines that were missed in CR 0006 implementation for RAN led TR 38.811</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[89E][17][NTN_SI_CRs]</w:t>
      </w:r>
    </w:p>
    <w:p w:rsidR="009D0883" w:rsidRDefault="009D0883" w:rsidP="009D08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RP-201957</w:t>
      </w:r>
      <w:r>
        <w:rPr>
          <w:rFonts w:ascii="Arial" w:hAnsi="Arial" w:cs="Arial"/>
          <w:b/>
          <w:color w:val="0000FF"/>
          <w:sz w:val="24"/>
        </w:rPr>
        <w:tab/>
      </w:r>
      <w:r>
        <w:rPr>
          <w:rFonts w:ascii="Arial" w:hAnsi="Arial" w:cs="Arial"/>
          <w:b/>
          <w:sz w:val="24"/>
        </w:rPr>
        <w:t>Correction to NTN channel model</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38.811 v15.3.0</w:t>
      </w:r>
      <w:r>
        <w:rPr>
          <w:i/>
        </w:rPr>
        <w:tab/>
        <w:t xml:space="preserve">  CR-0008  Cat: F (Rel-15)</w:t>
      </w:r>
      <w:r>
        <w:rPr>
          <w:i/>
        </w:rPr>
        <w:br/>
      </w:r>
      <w:r>
        <w:rPr>
          <w:i/>
        </w:rPr>
        <w:br/>
      </w:r>
      <w:r>
        <w:rPr>
          <w:i/>
        </w:rPr>
        <w:tab/>
      </w:r>
      <w:r>
        <w:rPr>
          <w:i/>
        </w:rPr>
        <w:tab/>
      </w:r>
      <w:r>
        <w:rPr>
          <w:i/>
        </w:rPr>
        <w:tab/>
      </w:r>
      <w:r>
        <w:rPr>
          <w:i/>
        </w:rPr>
        <w:tab/>
      </w:r>
      <w:r>
        <w:rPr>
          <w:i/>
        </w:rPr>
        <w:tab/>
        <w:t>Source: Nomor Research GmbH, Thales, ESA, Fraunhofer HHI, Fraunhofer IIS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for RAN TR 38.811 which exists only in REL-15; for Urban NLOS S-band scenario the cross correlation parameters do not form a positive definite matrix which means that the channel model does not work for this case (missing revision marks for some change in RP-191750 or R1-1909809)</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[89E][17][NTN_SI_CRs]</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RP-202006</w:t>
      </w:r>
      <w:r>
        <w:rPr>
          <w:rFonts w:ascii="Arial" w:hAnsi="Arial" w:cs="Arial"/>
          <w:b/>
          <w:color w:val="0000FF"/>
          <w:sz w:val="24"/>
        </w:rPr>
        <w:tab/>
      </w:r>
      <w:r>
        <w:rPr>
          <w:rFonts w:ascii="Arial" w:hAnsi="Arial" w:cs="Arial"/>
          <w:b/>
          <w:sz w:val="24"/>
        </w:rPr>
        <w:t>Moderator's summary for email discussion [89E][17][NTN_SI_CRs]</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1919, 1957</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RP-201715</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v15.10.0</w:t>
      </w:r>
      <w:r>
        <w:rPr>
          <w:i/>
        </w:rPr>
        <w:tab/>
        <w:t xml:space="preserve">  CR-0140  Cat: F (Rel-15)</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extension of 8SSB support to bands n34 and n39 due to RAN4 introduction of 30 kHz SSB on those bands, as was done to band n40 in RAN#88e (38.101: R4-2011683, R4-2010341; 38.104: R4-2011684, R4-2010622).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[89E][35][8SSB_TDD]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RP-202014</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RP-202014</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v15.10.0</w:t>
      </w:r>
      <w:r>
        <w:rPr>
          <w:i/>
        </w:rPr>
        <w:tab/>
        <w:t xml:space="preserve">  CR-0140  rev 1 Cat: F (Rel-15)</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RP-201715)</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RP-201716</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v16.2.0</w:t>
      </w:r>
      <w:r>
        <w:rPr>
          <w:i/>
        </w:rPr>
        <w:tab/>
        <w:t xml:space="preserve">  CR-0141  Cat: A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company CR; extension of 8SSB support to bands n34 and n39 due to RAN4 introduction of 30 kHz SSB on those bands, as was done to band n40 in RAN#88e (38.101: R4-2011683, R4-2010341; 38.104: R4-2011684, R4-2010622)</w:t>
      </w:r>
    </w:p>
    <w:p w:rsidR="009D0883" w:rsidRDefault="009D0883" w:rsidP="009D0883">
      <w:pPr>
        <w:rPr>
          <w:rFonts w:ascii="Arial" w:hAnsi="Arial" w:cs="Arial"/>
          <w:b/>
        </w:rPr>
      </w:pPr>
      <w:r>
        <w:rPr>
          <w:rFonts w:ascii="Arial" w:hAnsi="Arial" w:cs="Arial"/>
          <w:b/>
        </w:rPr>
        <w:t xml:space="preserve">Discussion: </w:t>
      </w:r>
    </w:p>
    <w:p w:rsidR="009D0883" w:rsidRDefault="009D0883" w:rsidP="009D0883">
      <w:r>
        <w:t>handled in email discussion [89E][35][8SSB_TDD]</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RP-202015</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RP-202015</w:t>
      </w:r>
      <w:r>
        <w:rPr>
          <w:rFonts w:ascii="Arial" w:hAnsi="Arial" w:cs="Arial"/>
          <w:b/>
          <w:color w:val="0000FF"/>
          <w:sz w:val="24"/>
        </w:rPr>
        <w:tab/>
      </w:r>
      <w:r>
        <w:rPr>
          <w:rFonts w:ascii="Arial" w:hAnsi="Arial" w:cs="Arial"/>
          <w:b/>
          <w:sz w:val="24"/>
        </w:rPr>
        <w:t>Extending 8 SSB support to the TDD bands with newly introduced 30 kHz Case C SSB pattern</w:t>
      </w:r>
    </w:p>
    <w:p w:rsidR="009D0883" w:rsidRDefault="009D0883" w:rsidP="009D088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v16.2.0</w:t>
      </w:r>
      <w:r>
        <w:rPr>
          <w:i/>
        </w:rPr>
        <w:tab/>
        <w:t xml:space="preserve">  CR-0141  rev 1 Cat: A (Rel-16)</w:t>
      </w:r>
      <w:r>
        <w:rPr>
          <w:i/>
        </w:rPr>
        <w:br/>
      </w:r>
      <w:r>
        <w:rPr>
          <w:i/>
        </w:rPr>
        <w:br/>
      </w:r>
      <w:r>
        <w:rPr>
          <w:i/>
        </w:rPr>
        <w:tab/>
      </w:r>
      <w:r>
        <w:rPr>
          <w:i/>
        </w:rPr>
        <w:tab/>
      </w:r>
      <w:r>
        <w:rPr>
          <w:i/>
        </w:rPr>
        <w:tab/>
      </w:r>
      <w:r>
        <w:rPr>
          <w:i/>
        </w:rPr>
        <w:tab/>
      </w:r>
      <w:r>
        <w:rPr>
          <w:i/>
        </w:rPr>
        <w:tab/>
        <w:t>Source: Nokia, Nokia Shanghai Bell</w:t>
      </w:r>
    </w:p>
    <w:p w:rsidR="009D0883" w:rsidRDefault="009D0883" w:rsidP="009D0883">
      <w:pPr>
        <w:rPr>
          <w:color w:val="808080"/>
        </w:rPr>
      </w:pPr>
      <w:r>
        <w:rPr>
          <w:color w:val="808080"/>
        </w:rPr>
        <w:t>(Replaces RP-201716)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D0883" w:rsidRDefault="009D0883" w:rsidP="009D0883">
      <w:pPr>
        <w:rPr>
          <w:rFonts w:ascii="Arial" w:hAnsi="Arial" w:cs="Arial"/>
          <w:b/>
          <w:sz w:val="24"/>
        </w:rPr>
      </w:pPr>
      <w:r>
        <w:rPr>
          <w:rFonts w:ascii="Arial" w:hAnsi="Arial" w:cs="Arial"/>
          <w:b/>
          <w:color w:val="0000FF"/>
          <w:sz w:val="24"/>
        </w:rPr>
        <w:t>RP-202078</w:t>
      </w:r>
      <w:r>
        <w:rPr>
          <w:rFonts w:ascii="Arial" w:hAnsi="Arial" w:cs="Arial"/>
          <w:b/>
          <w:color w:val="0000FF"/>
          <w:sz w:val="24"/>
        </w:rPr>
        <w:tab/>
      </w:r>
      <w:r>
        <w:rPr>
          <w:rFonts w:ascii="Arial" w:hAnsi="Arial" w:cs="Arial"/>
          <w:b/>
          <w:sz w:val="24"/>
        </w:rPr>
        <w:t>Moderator's summary of email discussion [89E][35][8SSB_TDD]</w:t>
      </w:r>
    </w:p>
    <w:p w:rsidR="009D0883" w:rsidRDefault="009D0883" w:rsidP="009D088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rsidR="009D0883" w:rsidRDefault="009D0883" w:rsidP="009D0883">
      <w:pPr>
        <w:rPr>
          <w:rFonts w:ascii="Arial" w:hAnsi="Arial" w:cs="Arial"/>
          <w:b/>
        </w:rPr>
      </w:pPr>
      <w:r>
        <w:rPr>
          <w:rFonts w:ascii="Arial" w:hAnsi="Arial" w:cs="Arial"/>
          <w:b/>
        </w:rPr>
        <w:t xml:space="preserve">Abstract: </w:t>
      </w:r>
    </w:p>
    <w:p w:rsidR="009D0883" w:rsidRDefault="009D0883" w:rsidP="009D0883">
      <w:r>
        <w:t>covered Tdocs 1715, 1716</w:t>
      </w:r>
    </w:p>
    <w:p w:rsidR="009D0883" w:rsidRDefault="009D0883" w:rsidP="009D08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D0883" w:rsidRDefault="009D0883" w:rsidP="009D0883">
      <w:pPr>
        <w:pStyle w:val="Heading2"/>
      </w:pPr>
      <w:bookmarkStart w:id="391" w:name="_Toc53521944"/>
      <w:bookmarkStart w:id="392" w:name="_Toc54810606"/>
      <w:r>
        <w:t>15</w:t>
      </w:r>
      <w:r>
        <w:tab/>
        <w:t>Any other business</w:t>
      </w:r>
      <w:bookmarkEnd w:id="391"/>
      <w:bookmarkEnd w:id="392"/>
    </w:p>
    <w:p w:rsidR="009D0883" w:rsidRDefault="009D0883" w:rsidP="009D0883">
      <w:r>
        <w:t xml:space="preserve">RAN chair: thanked John Meredith (director of MCC) who will retire after this meeting for his tremendous work for 3GPP and his support and </w:t>
      </w:r>
      <w:r w:rsidR="00C070F9">
        <w:t xml:space="preserve">the RAN chairman </w:t>
      </w:r>
      <w:bookmarkStart w:id="393" w:name="_GoBack"/>
      <w:bookmarkEnd w:id="393"/>
      <w:r>
        <w:t>plans for a proper farewell celebration at a future f2f meeting</w:t>
      </w:r>
    </w:p>
    <w:p w:rsidR="009D0883" w:rsidRDefault="009D0883" w:rsidP="009D0883">
      <w:pPr>
        <w:pStyle w:val="Heading2"/>
      </w:pPr>
      <w:bookmarkStart w:id="394" w:name="_Toc53521945"/>
      <w:bookmarkStart w:id="395" w:name="_Toc54810607"/>
      <w:r>
        <w:t>16</w:t>
      </w:r>
      <w:r>
        <w:tab/>
        <w:t>Closing of the meeting</w:t>
      </w:r>
      <w:bookmarkEnd w:id="394"/>
      <w:bookmarkEnd w:id="395"/>
    </w:p>
    <w:p w:rsidR="009D0883" w:rsidRDefault="009D0883" w:rsidP="009D0883">
      <w:r>
        <w:t>RAN chairman Balazs Bertenyi (Nokia) thanked all delegates, the moderators, WG chairs and MCC for all their hard work over the week, expressed the hope that we will get the chance to have a face to face meeting in the not so distant future and closed the meeting on 18.09.2020 at 21:26 CEST.</w:t>
      </w:r>
    </w:p>
    <w:p w:rsidR="009D0883" w:rsidRDefault="009D0883" w:rsidP="009D0883">
      <w:r>
        <w:t>Note: Between the closing of the Friday GotoWebinar at ~17:00 CEST and the closing of the meeting, no further email discussions were carried out but RAN chairman and MCC were documenting the conclusions via the RAN reflector and in the RAN report.</w:t>
      </w:r>
    </w:p>
    <w:bookmarkEnd w:id="0"/>
    <w:bookmarkEnd w:id="1"/>
    <w:bookmarkEnd w:id="2"/>
    <w:bookmarkEnd w:id="3"/>
    <w:bookmarkEnd w:id="4"/>
    <w:bookmarkEnd w:id="5"/>
    <w:bookmarkEnd w:id="6"/>
    <w:bookmarkEnd w:id="7"/>
    <w:bookmarkEnd w:id="8"/>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96" w:name="_Toc527197946"/>
      <w:bookmarkStart w:id="397" w:name="_Toc2391489"/>
      <w:bookmarkStart w:id="398" w:name="_Toc25787743"/>
      <w:bookmarkStart w:id="399" w:name="_Toc25787943"/>
      <w:bookmarkStart w:id="400" w:name="_Toc27430638"/>
      <w:bookmarkStart w:id="401" w:name="_Toc33140370"/>
      <w:bookmarkStart w:id="402" w:name="_Toc34604901"/>
      <w:bookmarkStart w:id="403" w:name="_Toc34605094"/>
      <w:bookmarkStart w:id="404" w:name="_Toc35697894"/>
      <w:bookmarkStart w:id="405" w:name="_Toc42029389"/>
      <w:bookmarkStart w:id="406" w:name="_Toc54810608"/>
      <w:r>
        <w:lastRenderedPageBreak/>
        <w:t>Annex A: List of participants</w:t>
      </w:r>
      <w:bookmarkEnd w:id="396"/>
      <w:bookmarkEnd w:id="397"/>
      <w:bookmarkEnd w:id="398"/>
      <w:bookmarkEnd w:id="399"/>
      <w:bookmarkEnd w:id="400"/>
      <w:bookmarkEnd w:id="401"/>
      <w:bookmarkEnd w:id="402"/>
      <w:bookmarkEnd w:id="403"/>
      <w:bookmarkEnd w:id="404"/>
      <w:bookmarkEnd w:id="405"/>
      <w:bookmarkEnd w:id="406"/>
    </w:p>
    <w:p w:rsidR="00AB0E2A" w:rsidRPr="005740F2" w:rsidRDefault="00AB0E2A" w:rsidP="00AB0E2A">
      <w:pPr>
        <w:snapToGrid w:val="0"/>
      </w:pPr>
      <w:r w:rsidRPr="005740F2">
        <w:t xml:space="preserve">The list of </w:t>
      </w:r>
      <w:r w:rsidR="0085254E">
        <w:t xml:space="preserve">registered </w:t>
      </w:r>
      <w:r w:rsidRPr="005740F2">
        <w:t>participants of this RAN meet</w:t>
      </w:r>
      <w:r>
        <w:t>ing #8</w:t>
      </w:r>
      <w:r w:rsidR="00250FCD">
        <w:t>9</w:t>
      </w:r>
      <w:r w:rsidR="0085254E">
        <w:t>e</w:t>
      </w:r>
      <w:r w:rsidR="0072396A">
        <w:t xml:space="preserve"> </w:t>
      </w:r>
      <w:r>
        <w:t>is</w:t>
      </w:r>
      <w:r w:rsidRPr="005740F2">
        <w:t xml:space="preserve"> attached to this report.</w:t>
      </w:r>
    </w:p>
    <w:p w:rsidR="00AB0E2A" w:rsidRDefault="00AB0E2A" w:rsidP="00AB0E2A">
      <w:pPr>
        <w:snapToGrid w:val="0"/>
      </w:pPr>
      <w:r w:rsidRPr="005740F2">
        <w:t xml:space="preserve">Total number of </w:t>
      </w:r>
      <w:r w:rsidR="00806E16">
        <w:t xml:space="preserve">registered </w:t>
      </w:r>
      <w:r w:rsidRPr="005740F2">
        <w:t xml:space="preserve">participants: </w:t>
      </w:r>
      <w:r w:rsidR="00250FCD">
        <w:t>605</w:t>
      </w:r>
      <w:r w:rsidR="00DC5EAC">
        <w:t xml:space="preserve">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Note 2: Since some people checked in after the deadline, the total number of registrations was 6</w:t>
      </w:r>
      <w:r w:rsidR="00250FCD">
        <w:t>63</w:t>
      </w:r>
      <w:r w:rsidR="00DC5EAC">
        <w:t>.</w:t>
      </w:r>
    </w:p>
    <w:p w:rsidR="00061CE5" w:rsidRDefault="00C070F9" w:rsidP="00AB0E2A">
      <w:pPr>
        <w:snapToGri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65pt;height:283.1pt">
            <v:imagedata r:id="rId23"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t>)</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07" w:name="_Toc527197947"/>
      <w:bookmarkStart w:id="408" w:name="_Toc2391490"/>
      <w:bookmarkStart w:id="409" w:name="_Toc25787744"/>
      <w:bookmarkStart w:id="410" w:name="_Toc25787944"/>
      <w:bookmarkStart w:id="411" w:name="_Toc27430639"/>
      <w:bookmarkStart w:id="412" w:name="_Toc33140371"/>
      <w:bookmarkStart w:id="413" w:name="_Toc34604902"/>
      <w:bookmarkStart w:id="414" w:name="_Toc34605095"/>
      <w:bookmarkStart w:id="415" w:name="_Toc35697895"/>
      <w:bookmarkStart w:id="416" w:name="_Toc42029390"/>
      <w:bookmarkStart w:id="417" w:name="_Toc54810609"/>
      <w:r>
        <w:lastRenderedPageBreak/>
        <w:t>Annex B: List of contribution documents</w:t>
      </w:r>
      <w:bookmarkEnd w:id="407"/>
      <w:bookmarkEnd w:id="408"/>
      <w:bookmarkEnd w:id="409"/>
      <w:bookmarkEnd w:id="410"/>
      <w:bookmarkEnd w:id="411"/>
      <w:bookmarkEnd w:id="412"/>
      <w:bookmarkEnd w:id="413"/>
      <w:bookmarkEnd w:id="414"/>
      <w:bookmarkEnd w:id="415"/>
      <w:bookmarkEnd w:id="416"/>
      <w:bookmarkEnd w:id="417"/>
    </w:p>
    <w:p w:rsidR="00AB0E2A" w:rsidRPr="005740F2" w:rsidRDefault="00AB0E2A" w:rsidP="00AB0E2A">
      <w:pPr>
        <w:snapToGrid w:val="0"/>
      </w:pPr>
      <w:r>
        <w:t>The list of Tdocs of this RAN meeting #8</w:t>
      </w:r>
      <w:r w:rsidR="00250FCD">
        <w:t>9</w:t>
      </w:r>
      <w:r w:rsidR="00E82E9C">
        <w:t>e</w:t>
      </w:r>
      <w:r>
        <w:t xml:space="preserve"> is</w:t>
      </w:r>
      <w:r w:rsidRPr="005740F2">
        <w:t xml:space="preserve"> attached to this report.</w:t>
      </w:r>
    </w:p>
    <w:p w:rsidR="00AB0E2A" w:rsidRDefault="00AB0E2A" w:rsidP="00AB0E2A">
      <w:pPr>
        <w:snapToGrid w:val="0"/>
      </w:pPr>
      <w:r>
        <w:t xml:space="preserve">Total number of Tdocs: </w:t>
      </w:r>
      <w:r w:rsidR="0046517B">
        <w:t>727</w:t>
      </w:r>
      <w:r w:rsidRPr="00E25919">
        <w:t xml:space="preserve"> (RP-</w:t>
      </w:r>
      <w:r w:rsidR="00741B7D">
        <w:t>20</w:t>
      </w:r>
      <w:r w:rsidR="0046517B">
        <w:t>1395</w:t>
      </w:r>
      <w:r w:rsidRPr="00E25919">
        <w:t xml:space="preserve"> - RP-</w:t>
      </w:r>
      <w:r w:rsidR="00741B7D">
        <w:t>20</w:t>
      </w:r>
      <w:r w:rsidR="0046517B">
        <w:t>2121</w:t>
      </w:r>
      <w:r w:rsidRPr="00E25919">
        <w:t>) of which</w:t>
      </w:r>
      <w:r w:rsidR="0046517B">
        <w:t xml:space="preserve"> 696</w:t>
      </w:r>
      <w:r w:rsidRPr="00E25919">
        <w:t xml:space="preserve"> Tdocs are available, i.e. </w:t>
      </w:r>
      <w:r w:rsidR="00193BC1">
        <w:t>3</w:t>
      </w:r>
      <w:r w:rsidR="004D0A90">
        <w:t>1</w:t>
      </w:r>
      <w:r w:rsidRPr="00FF2774">
        <w:t xml:space="preserve"> are not a</w:t>
      </w:r>
      <w:r>
        <w:t>vailable and they are withdrawn</w:t>
      </w:r>
      <w:r w:rsidRPr="009D3CD8">
        <w:t>.</w:t>
      </w:r>
    </w:p>
    <w:p w:rsidR="00A74D02" w:rsidRDefault="00C070F9" w:rsidP="00AB0E2A">
      <w:pPr>
        <w:snapToGrid w:val="0"/>
      </w:pPr>
      <w:r>
        <w:pict>
          <v:shape id="_x0000_i1026" type="#_x0000_t75" style="width:728.75pt;height:259.1pt">
            <v:imagedata r:id="rId24"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18" w:name="_Toc527197948"/>
      <w:bookmarkStart w:id="419" w:name="_Toc2391491"/>
      <w:bookmarkStart w:id="420" w:name="_Toc25787745"/>
      <w:bookmarkStart w:id="421" w:name="_Toc25787945"/>
      <w:bookmarkStart w:id="422" w:name="_Toc27430640"/>
      <w:bookmarkStart w:id="423" w:name="_Toc33140372"/>
      <w:bookmarkStart w:id="424" w:name="_Toc34604903"/>
      <w:bookmarkStart w:id="425" w:name="_Toc34605096"/>
      <w:bookmarkStart w:id="426" w:name="_Toc35697896"/>
      <w:bookmarkStart w:id="427" w:name="_Toc42029391"/>
      <w:bookmarkStart w:id="428" w:name="_Toc54810610"/>
      <w:r>
        <w:lastRenderedPageBreak/>
        <w:t>Annex C: Lists of liaison statements</w:t>
      </w:r>
      <w:bookmarkEnd w:id="418"/>
      <w:bookmarkEnd w:id="419"/>
      <w:bookmarkEnd w:id="420"/>
      <w:bookmarkEnd w:id="421"/>
      <w:bookmarkEnd w:id="422"/>
      <w:bookmarkEnd w:id="423"/>
      <w:bookmarkEnd w:id="424"/>
      <w:bookmarkEnd w:id="425"/>
      <w:bookmarkEnd w:id="426"/>
      <w:bookmarkEnd w:id="427"/>
      <w:bookmarkEnd w:id="428"/>
    </w:p>
    <w:p w:rsidR="002C6209" w:rsidRPr="00025D35" w:rsidRDefault="00AB0E2A" w:rsidP="009F471F">
      <w:r w:rsidRPr="00025D35">
        <w:t xml:space="preserve">In total </w:t>
      </w:r>
      <w:r w:rsidR="00025D35" w:rsidRPr="00025D35">
        <w:t>3</w:t>
      </w:r>
      <w:r w:rsidR="003A09C6">
        <w:t>1</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3A09C6">
        <w:t>9</w:t>
      </w:r>
      <w:r w:rsidR="006970E4">
        <w:t>e</w:t>
      </w:r>
      <w:r w:rsidRPr="00025D35">
        <w:t>.</w:t>
      </w:r>
      <w:r w:rsidR="00CC57B6" w:rsidRPr="00025D35">
        <w:t xml:space="preserve"> </w:t>
      </w:r>
      <w:r w:rsidR="00492039">
        <w:t xml:space="preserve">All </w:t>
      </w:r>
      <w:r w:rsidR="002A6BEF">
        <w:t>3</w:t>
      </w:r>
      <w:r w:rsidR="003A09C6">
        <w:t>1</w:t>
      </w:r>
      <w:r w:rsidRPr="00025D35">
        <w:t xml:space="preserve"> LSs/LTIs were treated</w:t>
      </w:r>
      <w:r w:rsidR="00FF1609">
        <w:t>.</w:t>
      </w:r>
    </w:p>
    <w:p w:rsidR="00AB0E2A" w:rsidRDefault="003A09C6" w:rsidP="00F77D9D">
      <w:pPr>
        <w:spacing w:after="0"/>
      </w:pPr>
      <w:r>
        <w:t>9</w:t>
      </w:r>
      <w:r w:rsidR="00AB0E2A" w:rsidRPr="00025D35">
        <w:t xml:space="preserve"> </w:t>
      </w:r>
      <w:r w:rsidR="00AB0E2A" w:rsidRPr="00025D35">
        <w:rPr>
          <w:u w:val="single"/>
        </w:rPr>
        <w:t>outgoing LSs/LTIs</w:t>
      </w:r>
      <w:r w:rsidR="00AB0E2A" w:rsidRPr="00025D35">
        <w:t xml:space="preserve"> were sent from RAN #8</w:t>
      </w:r>
      <w:r>
        <w:t>9</w:t>
      </w:r>
      <w:r w:rsidR="002F4B02">
        <w:t>e</w:t>
      </w:r>
      <w:r w:rsidR="009D3E09" w:rsidRPr="00025D35">
        <w:t>.</w:t>
      </w:r>
    </w:p>
    <w:p w:rsidR="009630A0" w:rsidRDefault="009630A0" w:rsidP="00F77D9D">
      <w:pPr>
        <w:spacing w:after="0"/>
      </w:pPr>
    </w:p>
    <w:p w:rsidR="006912B6" w:rsidRDefault="005E5D0D" w:rsidP="00F77D9D">
      <w:pPr>
        <w:spacing w:after="0"/>
      </w:pPr>
      <w:r>
        <w:rPr>
          <w:noProof/>
        </w:rPr>
        <w:pict>
          <v:shape id="Picture 1" o:spid="_x0000_i1027" type="#_x0000_t75" style="width:728.2pt;height:264pt;visibility:visible;mso-wrap-style:square">
            <v:imagedata r:id="rId25" o:title=""/>
          </v:shape>
        </w:pict>
      </w:r>
    </w:p>
    <w:p w:rsidR="006912B6" w:rsidRDefault="006912B6" w:rsidP="00F77D9D">
      <w:pPr>
        <w:spacing w:after="0"/>
      </w:pP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429" w:name="_Toc527197949"/>
      <w:bookmarkStart w:id="430" w:name="_Toc2391492"/>
      <w:bookmarkStart w:id="431" w:name="_Toc25787746"/>
      <w:bookmarkStart w:id="432" w:name="_Toc25787946"/>
      <w:bookmarkStart w:id="433" w:name="_Toc27430641"/>
      <w:bookmarkStart w:id="434" w:name="_Toc33140373"/>
      <w:bookmarkStart w:id="435" w:name="_Toc34604904"/>
      <w:bookmarkStart w:id="436" w:name="_Toc34605097"/>
      <w:bookmarkStart w:id="437" w:name="_Toc35697897"/>
      <w:bookmarkStart w:id="438" w:name="_Toc42029392"/>
      <w:bookmarkStart w:id="439" w:name="_Toc54810611"/>
      <w:r w:rsidRPr="00C915BA">
        <w:lastRenderedPageBreak/>
        <w:t>C1: Incoming liaison statements</w:t>
      </w:r>
      <w:bookmarkEnd w:id="429"/>
      <w:bookmarkEnd w:id="430"/>
      <w:bookmarkEnd w:id="431"/>
      <w:bookmarkEnd w:id="432"/>
      <w:bookmarkEnd w:id="433"/>
      <w:bookmarkEnd w:id="434"/>
      <w:bookmarkEnd w:id="435"/>
      <w:bookmarkEnd w:id="436"/>
      <w:bookmarkEnd w:id="437"/>
      <w:bookmarkEnd w:id="438"/>
      <w:bookmarkEnd w:id="43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559"/>
        <w:gridCol w:w="851"/>
        <w:gridCol w:w="1275"/>
      </w:tblGrid>
      <w:tr w:rsidR="008D384C" w:rsidTr="009D0597">
        <w:trPr>
          <w:cantSplit/>
          <w:tblHeader/>
        </w:trPr>
        <w:tc>
          <w:tcPr>
            <w:tcW w:w="1097" w:type="dxa"/>
            <w:shd w:val="clear" w:color="auto" w:fill="auto"/>
          </w:tcPr>
          <w:p w:rsidR="00407549" w:rsidRDefault="00407549" w:rsidP="00407549">
            <w:pPr>
              <w:pStyle w:val="TAH"/>
            </w:pPr>
            <w:r>
              <w:t>Document</w:t>
            </w:r>
          </w:p>
        </w:tc>
        <w:tc>
          <w:tcPr>
            <w:tcW w:w="1766" w:type="dxa"/>
            <w:shd w:val="clear" w:color="auto" w:fill="auto"/>
          </w:tcPr>
          <w:p w:rsidR="00407549" w:rsidRDefault="00407549" w:rsidP="00407549">
            <w:pPr>
              <w:pStyle w:val="TAH"/>
            </w:pPr>
            <w:r>
              <w:t>Original</w:t>
            </w:r>
          </w:p>
        </w:tc>
        <w:tc>
          <w:tcPr>
            <w:tcW w:w="8222" w:type="dxa"/>
            <w:shd w:val="clear" w:color="auto" w:fill="auto"/>
          </w:tcPr>
          <w:p w:rsidR="00407549" w:rsidRDefault="00407549" w:rsidP="00407549">
            <w:pPr>
              <w:pStyle w:val="TAH"/>
            </w:pPr>
            <w:r>
              <w:t>Title</w:t>
            </w:r>
          </w:p>
        </w:tc>
        <w:tc>
          <w:tcPr>
            <w:tcW w:w="1559" w:type="dxa"/>
            <w:shd w:val="clear" w:color="auto" w:fill="auto"/>
          </w:tcPr>
          <w:p w:rsidR="00407549" w:rsidRDefault="00407549" w:rsidP="00407549">
            <w:pPr>
              <w:pStyle w:val="TAH"/>
            </w:pPr>
            <w:r>
              <w:t>From</w:t>
            </w:r>
          </w:p>
        </w:tc>
        <w:tc>
          <w:tcPr>
            <w:tcW w:w="851" w:type="dxa"/>
            <w:shd w:val="clear" w:color="auto" w:fill="auto"/>
          </w:tcPr>
          <w:p w:rsidR="00407549" w:rsidRDefault="00407549" w:rsidP="00407549">
            <w:pPr>
              <w:pStyle w:val="TAH"/>
            </w:pPr>
            <w:r>
              <w:t>Decision</w:t>
            </w:r>
          </w:p>
        </w:tc>
        <w:tc>
          <w:tcPr>
            <w:tcW w:w="1275" w:type="dxa"/>
            <w:shd w:val="clear" w:color="auto" w:fill="auto"/>
          </w:tcPr>
          <w:p w:rsidR="00407549" w:rsidRPr="00B35F6C" w:rsidRDefault="00407549" w:rsidP="00407549">
            <w:pPr>
              <w:pStyle w:val="TAH"/>
            </w:pPr>
            <w:r w:rsidRPr="00B35F6C">
              <w:t>Reply TDoc</w:t>
            </w:r>
          </w:p>
        </w:tc>
      </w:tr>
      <w:tr w:rsidR="00BA13C8" w:rsidRPr="00BA13C8" w:rsidTr="009D0597">
        <w:trPr>
          <w:cantSplit/>
        </w:trPr>
        <w:tc>
          <w:tcPr>
            <w:tcW w:w="1097" w:type="dxa"/>
            <w:shd w:val="clear" w:color="auto" w:fill="auto"/>
          </w:tcPr>
          <w:p w:rsidR="00BA13C8" w:rsidRPr="00BA13C8" w:rsidRDefault="00BA13C8" w:rsidP="00BA13C8">
            <w:pPr>
              <w:widowControl w:val="0"/>
              <w:overflowPunct/>
              <w:autoSpaceDE/>
              <w:autoSpaceDN/>
              <w:adjustRightInd/>
              <w:spacing w:after="0"/>
              <w:contextualSpacing/>
              <w:textAlignment w:val="auto"/>
              <w:rPr>
                <w:rFonts w:ascii="Arial" w:hAnsi="Arial" w:cs="Arial"/>
                <w:color w:val="000000"/>
                <w:sz w:val="16"/>
                <w:szCs w:val="16"/>
              </w:rPr>
            </w:pPr>
            <w:r w:rsidRPr="00BA13C8">
              <w:rPr>
                <w:rFonts w:ascii="Arial" w:hAnsi="Arial" w:cs="Arial"/>
                <w:color w:val="000000"/>
                <w:sz w:val="16"/>
                <w:szCs w:val="16"/>
              </w:rPr>
              <w:t>RP-201412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CP-201312</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S2-2004474 = RP-200561 on S1/NG DAPS handover (CP-201312; to: SA2, SA, RAN3, CT4; cc: RAN;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RP-201413</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CP-201316</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C4-203712 = RP-200565  and R3-202553 = RP-200550 on port allocation (CP-201316; to: CT4, RAN3; cc: RAN, SA; contact: Nokia)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RP-201414</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CP-201349</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port allocation for the W1 interface (CP-201349; to: IESG; cc: RAN, SA, IANA, RAN3; contact: Nokia)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RP-201415</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SP-200617</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mandatory support of full rate user plane integrity protection for 5G (SP-200617; to: CT1, SA2, SA3, RAN2, RAN3; cc: RAN, CT; contact: Deutsche Telekom)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RP-201416</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SP-200618</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GSMA_LS_200221 = SP-200304 = RP-200038, GSMA_LS_200221 = SP-200533 = RP-200568 on mandatory support of full rate user plane integrity protection for 5G (SP-200618; to: GSMA Board, GSMA CVD; cc: RAN, CT; contact: Deutsche Telekom)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RP-201417</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SP-200631</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HO to congested cells (SP-200631; to: RAN3; cc: SA2, RAN;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RP-201418</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R3-205653</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(R3-205653; to: SA, RAN, CT, CT1, SA2, SA3, RAN2; cc: -;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RAN3</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RP-201419</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R4-2012708</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NGMN_LS200617 = R4-2009502 = RP-201096 on 5G NR Over The Air test methodologies and performance requirements (R4-2012708; to: NGMN; cc: RAN5, RAN; contact: Vivo)</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RAN4</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RP-201420</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S2-2006181</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(S2-2006181; to: SA; cc: CT1, SA3, RAN2, RAN3, RAN, CT;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RP-201421</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ETSI BRAN(20)000004r3</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Information regarding Harmonised Standard EN 303 687 (license-exempt 6 GHz operation) (ETSI BRAN(20)000004r3; to: RAN, RAN1, IEEE 802.11 WG, Wi-Fi Alliance, Wireless Broadband Alliance, GSMA, 5G ACIA; cc: -;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ETSI TC BRAN</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MEF_LS200805</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about Draft Standard MEF 84 Draft (Release 1) on Network Slicing (MEF_LS200805; to: RAN, CT, BBF, ETSI ISG ENI, ETSI ISG NFV, ETSI ISG ZSM, GSMA, IETF, ITU-T SG13, ITU-T SG15, NGMN, ONF, TMF; cc: -; contact: President MEF)</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Metro Ethernet Forum (MEF)</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rejected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RP-201423</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JCA-IMT2020-LS08</w:t>
            </w:r>
          </w:p>
        </w:tc>
        <w:tc>
          <w:tcPr>
            <w:tcW w:w="8222" w:type="dxa"/>
            <w:shd w:val="clear" w:color="auto" w:fill="auto"/>
          </w:tcPr>
          <w:p w:rsidR="00BA13C8" w:rsidRPr="00BA13C8" w:rsidRDefault="00F130BB" w:rsidP="00BA13C8">
            <w:pPr>
              <w:widowControl w:val="0"/>
              <w:spacing w:after="0"/>
              <w:contextualSpacing/>
              <w:rPr>
                <w:rFonts w:ascii="Arial" w:hAnsi="Arial" w:cs="Arial"/>
                <w:color w:val="000000"/>
                <w:sz w:val="16"/>
                <w:szCs w:val="16"/>
              </w:rPr>
            </w:pPr>
            <w:r w:rsidRPr="00F130BB">
              <w:rPr>
                <w:rFonts w:ascii="Arial" w:hAnsi="Arial" w:cs="Arial"/>
                <w:color w:val="000000"/>
                <w:sz w:val="16"/>
                <w:szCs w:val="16"/>
              </w:rPr>
              <w:t>LS on Invitation to update the information in the IMT2020 roadmap (ITU-T JCA-IMT2020-LS08; to: CT, RAN, SA, All ITU-T Study Groups, ITU-R SG5, ITU-D SG2, BBF, ETSI ISG MEC, ETSI ISG NFV, ETSI Millimetre Wave Transmission, GSMA, IEEE 802.1, IEEE Future Networks Initiative, IEEE 1914, IETF, MEF Forum, NGNM, OASIS, oneM2M, ONF, ONAP, OSSDN, SCF, TM Forum, TTA, TSDSI; cc: -;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JCA IMT2020</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RP-201424</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SG11-LS147</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initiation of new work item Q.IMT2020-SAO “Requirement, framework and protocols for signalling network analyses and optimization in IMT-2020” (ITU-T SG11-LS147; to: RAN, CT, ETSI, GSMA; cc: -; contact: CAICT)</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SG11</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RP-201425</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SG13-LS166</w:t>
            </w:r>
          </w:p>
        </w:tc>
        <w:tc>
          <w:tcPr>
            <w:tcW w:w="8222" w:type="dxa"/>
            <w:shd w:val="clear" w:color="auto" w:fill="auto"/>
          </w:tcPr>
          <w:p w:rsidR="00BA13C8" w:rsidRPr="00BA13C8" w:rsidRDefault="00801DFC" w:rsidP="00BA13C8">
            <w:pPr>
              <w:widowControl w:val="0"/>
              <w:spacing w:after="0"/>
              <w:contextualSpacing/>
              <w:rPr>
                <w:rFonts w:ascii="Arial" w:hAnsi="Arial" w:cs="Arial"/>
                <w:color w:val="000000"/>
                <w:sz w:val="16"/>
                <w:szCs w:val="16"/>
              </w:rPr>
            </w:pPr>
            <w:r w:rsidRPr="00801DFC">
              <w:rPr>
                <w:rFonts w:ascii="Arial" w:hAnsi="Arial" w:cs="Arial"/>
                <w:color w:val="000000"/>
                <w:sz w:val="16"/>
                <w:szCs w:val="16"/>
              </w:rPr>
              <w:t>LS on Deliverables of Focus Group NET2030 (ITU-T SG13-LS166; to: RAN, CT, TSAG, ITU-T SG 2/3/5/9/11/12/15/16/17/20, IETF, IRTF, IEEE, ETSI, ARIB, ATIS, CCSA, TTA, TTC, OIF, ONF, NGMN Alliance, GSMA, Wi-Fi Alliance, MEF, ITU-R WP5D, BBF, OPC-FLC, ODVA, CENELEC, 5G Infrastructure Association; cc: ACM Sigcom, China Network 5.0 Alliance, European Commission Research, TMForum, TSDSI, US National Science Foundation; contact: OFCOM Switzerland)</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RP-201426</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SG13-LS175</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initiation of new work on "Edge computing – Overview and requirements" (ITU-T SG13-LS175; to: RAN, ITU-T SG20, SG16, SG11, SG17, ISO/IEC JTC 1/SC 38, IETF, ETSI; cc: -; contact: ETRI)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ITU-T SG13</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RP-201427</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WP5D_TEMP_159</w:t>
            </w:r>
          </w:p>
        </w:tc>
        <w:tc>
          <w:tcPr>
            <w:tcW w:w="8222" w:type="dxa"/>
            <w:shd w:val="clear" w:color="auto" w:fill="auto"/>
          </w:tcPr>
          <w:p w:rsidR="00BA13C8" w:rsidRPr="00BA13C8" w:rsidRDefault="00695BEA" w:rsidP="00BA13C8">
            <w:pPr>
              <w:widowControl w:val="0"/>
              <w:spacing w:after="0"/>
              <w:contextualSpacing/>
              <w:rPr>
                <w:rFonts w:ascii="Arial" w:hAnsi="Arial" w:cs="Arial"/>
                <w:color w:val="000000"/>
                <w:sz w:val="16"/>
                <w:szCs w:val="16"/>
              </w:rPr>
            </w:pPr>
            <w:r w:rsidRPr="00695BEA">
              <w:rPr>
                <w:rFonts w:ascii="Arial" w:hAnsi="Arial" w:cs="Arial"/>
                <w:color w:val="000000"/>
                <w:sz w:val="16"/>
                <w:szCs w:val="16"/>
              </w:rPr>
              <w:t>S to RIT/SRIT proponents on the completion and conclusionsof steps 5 to 7 of the IMT-2020 process for the first release of the new Recommendation ITU-R M.[IMT-2020.SPECS] (ITU-R WP5D_TEMP_159; to: RAN, CT, SA, 3GPP Proponent, (collectively ARIB, ATIS, CCSA, ETSI, TSDSI, TTA, TTC), Korea (Republic of) Proponent, China (People’s Republic of) Proponent, ETSI (TC DECT) and DECT Forum Proponent, Nufront Proponent, TSDSI Proponent; cc: -; contact: Chief ITU-R SGD)</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RP-202058</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RP-201428</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WP5D_TEMP_163(Rev.1)</w:t>
            </w:r>
          </w:p>
        </w:tc>
        <w:tc>
          <w:tcPr>
            <w:tcW w:w="8222" w:type="dxa"/>
            <w:shd w:val="clear" w:color="auto" w:fill="auto"/>
          </w:tcPr>
          <w:p w:rsidR="00BA13C8" w:rsidRPr="00BA13C8" w:rsidRDefault="00831F27" w:rsidP="00BA13C8">
            <w:pPr>
              <w:widowControl w:val="0"/>
              <w:spacing w:after="0"/>
              <w:contextualSpacing/>
              <w:rPr>
                <w:rFonts w:ascii="Arial" w:hAnsi="Arial" w:cs="Arial"/>
                <w:color w:val="000000"/>
                <w:sz w:val="16"/>
                <w:szCs w:val="16"/>
              </w:rPr>
            </w:pPr>
            <w:r w:rsidRPr="00831F27">
              <w:rPr>
                <w:rFonts w:ascii="Arial" w:hAnsi="Arial" w:cs="Arial"/>
                <w:color w:val="000000"/>
                <w:sz w:val="16"/>
                <w:szCs w:val="16"/>
              </w:rPr>
              <w:t>LS to transposing organizations on the completion of step 8 of IMT-2020 process for the first release of new Recommendation ITU-R M.[IMT-2020.SPECS] (ITU-R WP5D_TEMP_163(Rev.1); to: ETSI, TSDSI, ARIB, ATIS, CCSA, TTA, TTC; cc: RAN, KOREA (REPUBLIC OF), CHINA (PEOPLE’S REPUBLIC OF), TSDSI; contact: Chief ITU-R SGD)</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WP5D</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lastRenderedPageBreak/>
              <w:t>RP-201429</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WP5A_TEMP_29(Rev.1)</w:t>
            </w:r>
          </w:p>
        </w:tc>
        <w:tc>
          <w:tcPr>
            <w:tcW w:w="8222" w:type="dxa"/>
            <w:shd w:val="clear" w:color="auto" w:fill="auto"/>
          </w:tcPr>
          <w:p w:rsidR="00BA13C8" w:rsidRPr="00BA13C8" w:rsidRDefault="00A1363F" w:rsidP="00BA13C8">
            <w:pPr>
              <w:widowControl w:val="0"/>
              <w:spacing w:after="0"/>
              <w:contextualSpacing/>
              <w:rPr>
                <w:rFonts w:ascii="Arial" w:hAnsi="Arial" w:cs="Arial"/>
                <w:color w:val="000000"/>
                <w:sz w:val="16"/>
                <w:szCs w:val="16"/>
              </w:rPr>
            </w:pPr>
            <w:r w:rsidRPr="00A1363F">
              <w:rPr>
                <w:rFonts w:ascii="Arial" w:hAnsi="Arial" w:cs="Arial"/>
                <w:color w:val="000000"/>
                <w:sz w:val="16"/>
                <w:szCs w:val="16"/>
              </w:rPr>
              <w:t>LS on ITS Connected Automated Vehicles (CAV) (ITU-R WP5A_TEMP_29(Rev.1); to: RAN, CT, SA, 5G Automotive Association, 79 GHz Project, ARIB, ATIS, AWG, C2C-CC, CCSA, CEPT ECC CPG, CEPT ECC WG FM, C-Roads, ETSI, ETSI ERM-TG37, ETSI ERM-TGSRR, ETSI ISG MEC, ETSI TC ERM, ETSI TC ITS, ETSI TC MSG, GSA, IEEE, IETF ITS, ISO TC 204, MFA, SAE C-V2X TC, TIA, TTA, Wi-Fi Alliance, WWRF; cc: -; contact: SG 5 Counsellor)</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ITU-R WP5A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RP-202057</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RP-201430</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RT-200039</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ITU-R WP5A/TEMP/29(Rev.1) = RP-201429 on Connected Automated Vehicles (CAV) (RT-200039; to: RAN, SA; cc: -;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RP-201431</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RT-200040</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ITU-R WP5D/TEMP/58(Rev.1) = RP-200043 on draft new report ITU-R.M[IMT.C-V2X] - Application of the terrestrial component of IMT for cellular-V2X (RT-200040; to: RAN, SA; cc: -;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RT-200041</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ITU-R WP5D/TEMP/39 = RP-200037 on update submission for LTE-Advanced towards Revision 5 of Recommendation ITU-R M.2012 (RT-200041; to: RAN, SA; cc: -; contact: Telecom Italia)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RP-201433</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RT-200037</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Draft reply LTI to ITU_WRC_LS_200428 = RP-200547 on 3GPP’s activities related to WRC-19 Resolutions (RT-200037; to: RAN, SA; cc: -;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RP-201434</w:t>
            </w:r>
          </w:p>
        </w:tc>
        <w:tc>
          <w:tcPr>
            <w:tcW w:w="1766"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R1-2007186</w:t>
            </w:r>
          </w:p>
        </w:tc>
        <w:tc>
          <w:tcPr>
            <w:tcW w:w="8222"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LS on RAN1 discussion on simulations for 5G-ACIA (R1-2007186; to: RAN; cc: -; contact: Ericsson)</w:t>
            </w:r>
          </w:p>
        </w:tc>
        <w:tc>
          <w:tcPr>
            <w:tcW w:w="1559" w:type="dxa"/>
            <w:shd w:val="clear" w:color="auto" w:fill="auto"/>
          </w:tcPr>
          <w:p w:rsidR="00BA13C8" w:rsidRPr="00BB2240" w:rsidRDefault="00BA13C8"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RAN1</w:t>
            </w:r>
          </w:p>
        </w:tc>
        <w:tc>
          <w:tcPr>
            <w:tcW w:w="851" w:type="dxa"/>
            <w:shd w:val="clear" w:color="auto" w:fill="auto"/>
          </w:tcPr>
          <w:p w:rsidR="00BA13C8" w:rsidRPr="00BA13C8" w:rsidRDefault="00FD35EC" w:rsidP="00BA13C8">
            <w:pPr>
              <w:widowControl w:val="0"/>
              <w:spacing w:after="0"/>
              <w:contextualSpacing/>
              <w:rPr>
                <w:rFonts w:ascii="Arial" w:hAnsi="Arial" w:cs="Arial"/>
                <w:color w:val="000000"/>
                <w:sz w:val="16"/>
                <w:szCs w:val="16"/>
              </w:rPr>
            </w:pPr>
            <w:r w:rsidRPr="00BB2240">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RP-201435</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R2-2008643</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(R2-2008643; to: SA, CT1, SA2, SA3, CT, RAN; cc: RAN3; contact: Deutsche Telekom)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RP-201436</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C1-205392</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SP-200617 = RP-201415 on mandatory support of full rate user plane integrity protection for 5G (C1-205392; to: SA; cc: SA2, SA3, RAN2, RAN3, RAN, CT; contact: Qualcomm)</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CT1</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RP-201437</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S2-2006044</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RAN impact of FS_5MBS Study (S2-2006044; to: SA, RAN, RAN2, RAN3; cc: -; contact: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SA2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RP-202086</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RP-201438</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RCC_LS200904</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Standardisation of a new 5G-NR/IMT-2020 band in 6425-7125 MHz (RCC_LS200904; to: RAN; cc: -; contact: Chairm an of RCC Commission on Spectrum and Satellite Orbits)</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Regional Commonwealth in the field of Communication (RCC)</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replied to</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RP-202115</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RP-201439</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RT-200042</w:t>
            </w:r>
          </w:p>
        </w:tc>
        <w:tc>
          <w:tcPr>
            <w:tcW w:w="8222" w:type="dxa"/>
            <w:shd w:val="clear" w:color="auto" w:fill="auto"/>
          </w:tcPr>
          <w:p w:rsidR="00BA13C8" w:rsidRPr="00BA13C8" w:rsidRDefault="00692953" w:rsidP="00BA13C8">
            <w:pPr>
              <w:widowControl w:val="0"/>
              <w:spacing w:after="0"/>
              <w:contextualSpacing/>
              <w:rPr>
                <w:rFonts w:ascii="Arial" w:hAnsi="Arial" w:cs="Arial"/>
                <w:color w:val="000000"/>
                <w:sz w:val="16"/>
                <w:szCs w:val="16"/>
              </w:rPr>
            </w:pPr>
            <w:r w:rsidRPr="00692953">
              <w:rPr>
                <w:rFonts w:ascii="Arial" w:hAnsi="Arial" w:cs="Arial"/>
                <w:color w:val="000000"/>
                <w:sz w:val="16"/>
                <w:szCs w:val="16"/>
              </w:rPr>
              <w:t>Draft reply LTI to ITU-R WP5D_TEMP_159 = RP-201427 on LS to RIT/SRIT Proponents on the completion and conclusions of steps 5 to 7 of the IMT-2020 process for the first release of new Recommendation ITU-R M.[IMT-2020.SPECS] (RT-200042; to: RAN, SA; cc: -; contact: ZTE)</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3GPP ITU-R AH</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RP-201440</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R2-2008649</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the error source for RAT-dependent positioning (R2-2008649; to: RAN1; cc: RAN; conclusion: Huawei)</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RAN2</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RP-201441</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ESOA_LS200905</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LS on ESOA recommendation to consider starting NTN IoT work in Q4’20 (ESOA_LS200905; to: RAN; cc: -; contact: Secretary General ESOA)</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EMEA Satellite Operators Association (ESOA)</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r w:rsidR="00BA13C8" w:rsidRPr="00BA13C8" w:rsidTr="009D0597">
        <w:trPr>
          <w:cantSplit/>
        </w:trPr>
        <w:tc>
          <w:tcPr>
            <w:tcW w:w="1097"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RP-201442</w:t>
            </w:r>
          </w:p>
        </w:tc>
        <w:tc>
          <w:tcPr>
            <w:tcW w:w="1766"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R4-2011932</w:t>
            </w:r>
          </w:p>
        </w:tc>
        <w:tc>
          <w:tcPr>
            <w:tcW w:w="8222"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Reply LS to ITU_R_WP5D_TEMP_106 = RP-200042 on Parameters of terrestrial component of IMT for sharing and compatibility studies in preparation for WRC-23 (6.425 to 10.5 GHz) (R4-2011932; to: ITU-R WP5D; cc: RAN; contact: Ericsson)</w:t>
            </w:r>
          </w:p>
        </w:tc>
        <w:tc>
          <w:tcPr>
            <w:tcW w:w="1559"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RAN4</w:t>
            </w:r>
          </w:p>
        </w:tc>
        <w:tc>
          <w:tcPr>
            <w:tcW w:w="851"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noted</w:t>
            </w:r>
          </w:p>
        </w:tc>
        <w:tc>
          <w:tcPr>
            <w:tcW w:w="1275" w:type="dxa"/>
            <w:shd w:val="clear" w:color="auto" w:fill="auto"/>
          </w:tcPr>
          <w:p w:rsidR="00BA13C8" w:rsidRPr="00BA13C8" w:rsidRDefault="00BA13C8" w:rsidP="00BA13C8">
            <w:pPr>
              <w:widowControl w:val="0"/>
              <w:spacing w:after="0"/>
              <w:contextualSpacing/>
              <w:rPr>
                <w:rFonts w:ascii="Arial" w:hAnsi="Arial" w:cs="Arial"/>
                <w:color w:val="000000"/>
                <w:sz w:val="16"/>
                <w:szCs w:val="16"/>
              </w:rPr>
            </w:pPr>
            <w:r w:rsidRPr="00BA13C8">
              <w:rPr>
                <w:rFonts w:ascii="Arial" w:hAnsi="Arial" w:cs="Arial"/>
                <w:color w:val="000000"/>
                <w:sz w:val="16"/>
                <w:szCs w:val="16"/>
              </w:rPr>
              <w:t> </w:t>
            </w:r>
          </w:p>
        </w:tc>
      </w:tr>
    </w:tbl>
    <w:p w:rsidR="00407549" w:rsidRDefault="00407549" w:rsidP="00407549"/>
    <w:p w:rsidR="006912B6" w:rsidRDefault="006912B6" w:rsidP="00407549">
      <w:pPr>
        <w:sectPr w:rsidR="006912B6"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9E5D14">
      <w:pPr>
        <w:pStyle w:val="Heading3"/>
        <w:keepNext w:val="0"/>
        <w:keepLines w:val="0"/>
        <w:widowControl w:val="0"/>
      </w:pPr>
      <w:bookmarkStart w:id="440" w:name="_Toc527197950"/>
      <w:bookmarkStart w:id="441" w:name="_Toc2391493"/>
      <w:bookmarkStart w:id="442" w:name="_Toc25787747"/>
      <w:bookmarkStart w:id="443" w:name="_Toc25787947"/>
      <w:bookmarkStart w:id="444" w:name="_Toc27430642"/>
      <w:bookmarkStart w:id="445" w:name="_Toc33140374"/>
      <w:bookmarkStart w:id="446" w:name="_Toc34604905"/>
      <w:bookmarkStart w:id="447" w:name="_Toc34605098"/>
      <w:bookmarkStart w:id="448" w:name="_Toc35697898"/>
      <w:bookmarkStart w:id="449" w:name="_Toc42029393"/>
      <w:bookmarkStart w:id="450" w:name="_Toc54810612"/>
      <w:r w:rsidRPr="00006071">
        <w:lastRenderedPageBreak/>
        <w:t>C2: Outgoing liaison statements</w:t>
      </w:r>
      <w:bookmarkEnd w:id="440"/>
      <w:bookmarkEnd w:id="441"/>
      <w:bookmarkEnd w:id="442"/>
      <w:bookmarkEnd w:id="443"/>
      <w:bookmarkEnd w:id="444"/>
      <w:bookmarkEnd w:id="445"/>
      <w:bookmarkEnd w:id="446"/>
      <w:bookmarkEnd w:id="447"/>
      <w:bookmarkEnd w:id="448"/>
      <w:bookmarkEnd w:id="449"/>
      <w:bookmarkEnd w:id="450"/>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65"/>
        <w:gridCol w:w="1097"/>
        <w:gridCol w:w="1522"/>
        <w:gridCol w:w="3969"/>
      </w:tblGrid>
      <w:tr w:rsidR="008D384C" w:rsidTr="00433B3E">
        <w:trPr>
          <w:tblHeader/>
        </w:trPr>
        <w:tc>
          <w:tcPr>
            <w:tcW w:w="0" w:type="auto"/>
            <w:shd w:val="clear" w:color="auto" w:fill="auto"/>
          </w:tcPr>
          <w:p w:rsidR="00913614" w:rsidRDefault="00913614" w:rsidP="009E5D14">
            <w:pPr>
              <w:pStyle w:val="TAH"/>
              <w:keepNext w:val="0"/>
              <w:keepLines w:val="0"/>
              <w:widowControl w:val="0"/>
            </w:pPr>
            <w:r>
              <w:t>Document</w:t>
            </w:r>
          </w:p>
        </w:tc>
        <w:tc>
          <w:tcPr>
            <w:tcW w:w="7165" w:type="dxa"/>
            <w:shd w:val="clear" w:color="auto" w:fill="auto"/>
          </w:tcPr>
          <w:p w:rsidR="00913614" w:rsidRDefault="00913614" w:rsidP="009E5D14">
            <w:pPr>
              <w:pStyle w:val="TAH"/>
              <w:keepNext w:val="0"/>
              <w:keepLines w:val="0"/>
              <w:widowControl w:val="0"/>
            </w:pPr>
            <w:r>
              <w:t>Title</w:t>
            </w:r>
          </w:p>
        </w:tc>
        <w:tc>
          <w:tcPr>
            <w:tcW w:w="1097" w:type="dxa"/>
            <w:shd w:val="clear" w:color="auto" w:fill="auto"/>
          </w:tcPr>
          <w:p w:rsidR="00913614" w:rsidRDefault="00913614" w:rsidP="009E5D14">
            <w:pPr>
              <w:pStyle w:val="TAH"/>
              <w:keepNext w:val="0"/>
              <w:keepLines w:val="0"/>
              <w:widowControl w:val="0"/>
            </w:pPr>
            <w:r>
              <w:t>To</w:t>
            </w:r>
          </w:p>
        </w:tc>
        <w:tc>
          <w:tcPr>
            <w:tcW w:w="1522" w:type="dxa"/>
            <w:shd w:val="clear" w:color="auto" w:fill="auto"/>
          </w:tcPr>
          <w:p w:rsidR="00913614" w:rsidRDefault="00913614" w:rsidP="009E5D14">
            <w:pPr>
              <w:pStyle w:val="TAH"/>
              <w:keepNext w:val="0"/>
              <w:keepLines w:val="0"/>
              <w:widowControl w:val="0"/>
            </w:pPr>
            <w:r>
              <w:t>Cc</w:t>
            </w:r>
          </w:p>
        </w:tc>
        <w:tc>
          <w:tcPr>
            <w:tcW w:w="3969" w:type="dxa"/>
            <w:shd w:val="clear" w:color="auto" w:fill="auto"/>
          </w:tcPr>
          <w:p w:rsidR="00913614" w:rsidRDefault="00913614" w:rsidP="009E5D14">
            <w:pPr>
              <w:pStyle w:val="TAH"/>
              <w:keepNext w:val="0"/>
              <w:keepLines w:val="0"/>
              <w:widowControl w:val="0"/>
            </w:pPr>
            <w:r>
              <w:t>reply to i/c LS</w:t>
            </w:r>
          </w:p>
        </w:tc>
      </w:tr>
      <w:tr w:rsidR="00D5142F" w:rsidTr="00FD35EC">
        <w:trPr>
          <w:cantSplit/>
        </w:trPr>
        <w:tc>
          <w:tcPr>
            <w:tcW w:w="0" w:type="auto"/>
            <w:shd w:val="clear" w:color="auto" w:fill="auto"/>
          </w:tcPr>
          <w:p w:rsidR="00D5142F" w:rsidRPr="00D5142F" w:rsidRDefault="00D5142F" w:rsidP="00D5142F">
            <w:pPr>
              <w:widowControl w:val="0"/>
              <w:overflowPunct/>
              <w:autoSpaceDE/>
              <w:autoSpaceDN/>
              <w:adjustRightInd/>
              <w:spacing w:after="0"/>
              <w:textAlignment w:val="auto"/>
              <w:rPr>
                <w:rFonts w:ascii="Arial" w:hAnsi="Arial" w:cs="Arial"/>
                <w:color w:val="000000"/>
                <w:sz w:val="16"/>
                <w:szCs w:val="16"/>
              </w:rPr>
            </w:pPr>
            <w:r w:rsidRPr="00D5142F">
              <w:rPr>
                <w:rFonts w:ascii="Arial" w:hAnsi="Arial" w:cs="Arial"/>
                <w:color w:val="000000"/>
                <w:sz w:val="16"/>
                <w:szCs w:val="16"/>
              </w:rPr>
              <w:t>RP-202001</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LS on Relaxation of mini-WID requirement for Cat.B/C TEIs (to: SA; cc: -; contact: NEC)</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RP-202054</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ITU_WRC_LS_200428 = RP-200547 on 3GPP’s activities related to WRC-19 Resolutions (to: PCG; cc: SA; contact: Ericsson)</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PCG</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ITU_WRC_LS_200428 = RP-200547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RP-202055</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WP5D/TEMP/58(Rev.1) = RP-200043 on draft new report ITU-R.M[IMT.C-V2X] - Application of the terrestrial component of IMT for cellular-V2X (to: SA; cc: -;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WP5D/TEMP/58(Rev.1) = RP-200043</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RP-202056</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WP5D/TEMP/39 = RP-200037 on update submission for LTE-Advanced towards Revision 5 of Recommendation ITU-R M.2012 (to: SA; cc: -; contact: Telecom Italia)</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WP5D/TEMP/39 = RP-200037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RP-202057</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WP5A/TEMP/29(Rev.1) = RP-201429 on Connected Automated Vehicles (CAV) (to: SA; cc: -;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WP5A/TEMP/29(Rev.1) = RP-201429</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RP-202058</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Draft reply LTI to ITU-R WP5D_TEMP_159 = RP-201427 on LS to RIT/SRIT Proponents on the completion and conclusions of steps 5 to 7 of the IMT-2020 process for the first release of new Recommendation ITU-R M.[IMT-2020.SPECS] (to: SA; cc: -; contact: ZTE)</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ITU-R WP5D_TEMP_159 = RP-201427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RP-202086</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Reply LS to S2-2006044 = RP-201437 on RAN impact of FS_5MBS Study (to: SA, SA2; cc: RAN2, RAN3;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SA, SA2</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RAN2, RAN3</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S2-2006044 = RP-201437</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RP-202097</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Reply LS to 5G-ACIA-LS-2020-WI042 = RP-201279 on 3GPP NR Rel-16 URLLC and IIoT performance evaluation (to: 5G-ACIA; cc: RAN1, RAN2, SA1; contact: Ericsson)</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5G-ACIA</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RAN1, RAN2, SA1</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5G-ACIA-LS-2020-WI042 = RP-201279</w:t>
            </w:r>
          </w:p>
        </w:tc>
      </w:tr>
      <w:tr w:rsidR="00D5142F" w:rsidTr="00FD35EC">
        <w:trPr>
          <w:cantSplit/>
        </w:trPr>
        <w:tc>
          <w:tcPr>
            <w:tcW w:w="0" w:type="auto"/>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RP-202115</w:t>
            </w:r>
          </w:p>
        </w:tc>
        <w:tc>
          <w:tcPr>
            <w:tcW w:w="7165"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Reply LS to RCC_LS200904 = RP-201438 on Standardisation of a new 5G-NR/IMT-2020 band in 6425-7125 MHz (to: RCC Commission on Spectrum and Satellite Orbits; cc: -; contact: Huawei)</w:t>
            </w:r>
          </w:p>
        </w:tc>
        <w:tc>
          <w:tcPr>
            <w:tcW w:w="1097"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RCC Commission on Spectrum and Satellite Orbits</w:t>
            </w:r>
          </w:p>
        </w:tc>
        <w:tc>
          <w:tcPr>
            <w:tcW w:w="1522"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w:t>
            </w:r>
          </w:p>
        </w:tc>
        <w:tc>
          <w:tcPr>
            <w:tcW w:w="3969" w:type="dxa"/>
            <w:shd w:val="clear" w:color="auto" w:fill="auto"/>
          </w:tcPr>
          <w:p w:rsidR="00D5142F" w:rsidRPr="00D5142F" w:rsidRDefault="00D5142F" w:rsidP="00D5142F">
            <w:pPr>
              <w:widowControl w:val="0"/>
              <w:spacing w:after="0"/>
              <w:rPr>
                <w:rFonts w:ascii="Arial" w:hAnsi="Arial" w:cs="Arial"/>
                <w:color w:val="000000"/>
                <w:sz w:val="16"/>
                <w:szCs w:val="16"/>
              </w:rPr>
            </w:pPr>
            <w:r w:rsidRPr="00D5142F">
              <w:rPr>
                <w:rFonts w:ascii="Arial" w:hAnsi="Arial" w:cs="Arial"/>
                <w:color w:val="000000"/>
                <w:sz w:val="16"/>
                <w:szCs w:val="16"/>
              </w:rPr>
              <w:t>RCC_LS200904 = RP-201438</w:t>
            </w:r>
          </w:p>
        </w:tc>
      </w:tr>
    </w:tbl>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51" w:name="_Toc527197951"/>
      <w:bookmarkStart w:id="452" w:name="_Toc2391494"/>
      <w:bookmarkStart w:id="453" w:name="_Toc25787748"/>
      <w:bookmarkStart w:id="454" w:name="_Toc25787948"/>
      <w:bookmarkStart w:id="455" w:name="_Toc27430643"/>
      <w:bookmarkStart w:id="456" w:name="_Toc33140375"/>
      <w:bookmarkStart w:id="457" w:name="_Toc34604906"/>
      <w:bookmarkStart w:id="458" w:name="_Toc34605099"/>
      <w:bookmarkStart w:id="459" w:name="_Toc35697899"/>
      <w:bookmarkStart w:id="460" w:name="_Toc42029394"/>
      <w:bookmarkStart w:id="461" w:name="_Toc54810613"/>
      <w:r>
        <w:lastRenderedPageBreak/>
        <w:t>Annex D: List of change requests</w:t>
      </w:r>
      <w:bookmarkEnd w:id="451"/>
      <w:bookmarkEnd w:id="452"/>
      <w:bookmarkEnd w:id="453"/>
      <w:bookmarkEnd w:id="454"/>
      <w:bookmarkEnd w:id="455"/>
      <w:bookmarkEnd w:id="456"/>
      <w:bookmarkEnd w:id="457"/>
      <w:bookmarkEnd w:id="458"/>
      <w:bookmarkEnd w:id="459"/>
      <w:bookmarkEnd w:id="460"/>
      <w:bookmarkEnd w:id="461"/>
    </w:p>
    <w:p w:rsidR="00AB0E2A" w:rsidRPr="00141C55" w:rsidRDefault="00D467E8" w:rsidP="00AB0E2A">
      <w:pPr>
        <w:snapToGrid w:val="0"/>
      </w:pPr>
      <w:r w:rsidRPr="000929BF">
        <w:t>2</w:t>
      </w:r>
      <w:r w:rsidR="0076046C" w:rsidRPr="000929BF">
        <w:t>124</w:t>
      </w:r>
      <w:r w:rsidR="00AB0E2A" w:rsidRPr="000929BF">
        <w:t xml:space="preserve"> CRs (incl. cat.A CRs and </w:t>
      </w:r>
      <w:r w:rsidR="0076046C" w:rsidRPr="000929BF">
        <w:t>57</w:t>
      </w:r>
      <w:r w:rsidR="00AB0E2A" w:rsidRPr="000929BF">
        <w:t xml:space="preserve"> company CRs) were handled at RAN #8</w:t>
      </w:r>
      <w:r w:rsidR="0076046C" w:rsidRPr="000929BF">
        <w:t>9</w:t>
      </w:r>
      <w:r w:rsidR="0060399C" w:rsidRPr="000929BF">
        <w:t>e</w:t>
      </w:r>
      <w:r w:rsidR="00AB0E2A" w:rsidRPr="000929BF">
        <w:t xml:space="preserve"> and </w:t>
      </w:r>
      <w:r w:rsidR="0076046C" w:rsidRPr="000929BF">
        <w:t>1948</w:t>
      </w:r>
      <w:r w:rsidRPr="000929BF">
        <w:t xml:space="preserve"> </w:t>
      </w:r>
      <w:r w:rsidR="00AB0E2A" w:rsidRPr="000929BF">
        <w:t>CRs were approved.</w:t>
      </w:r>
    </w:p>
    <w:p w:rsidR="00AB0E2A" w:rsidRDefault="00AB0E2A" w:rsidP="00AB0E2A">
      <w:pPr>
        <w:snapToGrid w:val="0"/>
      </w:pPr>
      <w:r w:rsidRPr="00141C55">
        <w:t>A corresponding list of all CRs is included in the attached Tdoc list.</w:t>
      </w:r>
    </w:p>
    <w:p w:rsidR="00141C55" w:rsidRDefault="00C070F9" w:rsidP="00945777">
      <w:pPr>
        <w:jc w:val="center"/>
      </w:pPr>
      <w:r>
        <w:pict>
          <v:shape id="_x0000_i1028" type="#_x0000_t75" style="width:499.1pt;height:353.45pt">
            <v:imagedata r:id="rId26"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4C1ED2" w:rsidRDefault="00C070F9" w:rsidP="00AB0E2A">
      <w:r>
        <w:pict>
          <v:shape id="_x0000_i1029" type="#_x0000_t75" style="width:728.2pt;height:324.55pt">
            <v:imagedata r:id="rId27" o:title=""/>
          </v:shape>
        </w:pict>
      </w:r>
    </w:p>
    <w:p w:rsidR="00AB0E2A" w:rsidRDefault="00AB0E2A" w:rsidP="00AB0E2A">
      <w:pPr>
        <w:pStyle w:val="TH"/>
      </w:pPr>
      <w:r>
        <w:t>Fig. D-2: Approved CRs RAN1+2+3+4+6</w:t>
      </w:r>
      <w:r w:rsidR="004C1ED2">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rsidR="004C1ED2" w:rsidRDefault="004C1ED2" w:rsidP="00AB0E2A">
      <w:pPr>
        <w:pStyle w:val="TH"/>
      </w:pPr>
      <w:r>
        <w:t xml:space="preserve">*: </w:t>
      </w: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A696B" w:rsidRDefault="00C070F9" w:rsidP="00AB0E2A">
      <w:r>
        <w:pict>
          <v:shape id="_x0000_i1030" type="#_x0000_t75" style="width:728.2pt;height:342pt">
            <v:imagedata r:id="rId28"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82475B" w:rsidRDefault="00C070F9" w:rsidP="00AB0E2A">
      <w:pPr>
        <w:jc w:val="center"/>
      </w:pPr>
      <w:r>
        <w:pict>
          <v:shape id="_x0000_i1031" type="#_x0000_t75" style="width:512.2pt;height:337.65pt">
            <v:imagedata r:id="rId29"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4E2DF3" w:rsidRDefault="00C070F9" w:rsidP="00602B6B">
      <w:pPr>
        <w:jc w:val="center"/>
      </w:pPr>
      <w:r>
        <w:pict>
          <v:shape id="_x0000_i1032" type="#_x0000_t75" style="width:642.55pt;height:312pt">
            <v:imagedata r:id="rId30"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DF7D4F" w:rsidRDefault="00C070F9" w:rsidP="00AB0E2A">
      <w:pPr>
        <w:pStyle w:val="TH"/>
      </w:pPr>
      <w:r>
        <w:lastRenderedPageBreak/>
        <w:pict>
          <v:shape id="_x0000_i1033" type="#_x0000_t75" style="width:603.8pt;height:379.1pt">
            <v:imagedata r:id="rId31"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62" w:name="_Toc527197952"/>
      <w:bookmarkStart w:id="463" w:name="_Toc2391495"/>
      <w:bookmarkStart w:id="464" w:name="_Toc25787749"/>
      <w:bookmarkStart w:id="465" w:name="_Toc25787949"/>
      <w:bookmarkStart w:id="466" w:name="_Toc27430644"/>
      <w:bookmarkStart w:id="467" w:name="_Toc33140376"/>
      <w:bookmarkStart w:id="468" w:name="_Toc34604907"/>
      <w:bookmarkStart w:id="469" w:name="_Toc34605100"/>
      <w:bookmarkStart w:id="470" w:name="_Toc35697900"/>
      <w:bookmarkStart w:id="471" w:name="_Toc42029395"/>
      <w:bookmarkStart w:id="472" w:name="_Toc54810614"/>
      <w:r>
        <w:lastRenderedPageBreak/>
        <w:t xml:space="preserve">Annex E: List of draft Technical Specifications and </w:t>
      </w:r>
      <w:r w:rsidR="002D1A10">
        <w:t xml:space="preserve">Technical </w:t>
      </w:r>
      <w:r>
        <w:t>Reports</w:t>
      </w:r>
      <w:bookmarkEnd w:id="462"/>
      <w:bookmarkEnd w:id="463"/>
      <w:bookmarkEnd w:id="464"/>
      <w:bookmarkEnd w:id="465"/>
      <w:bookmarkEnd w:id="466"/>
      <w:bookmarkEnd w:id="467"/>
      <w:bookmarkEnd w:id="468"/>
      <w:bookmarkEnd w:id="469"/>
      <w:bookmarkEnd w:id="470"/>
      <w:bookmarkEnd w:id="471"/>
      <w:bookmarkEnd w:id="472"/>
    </w:p>
    <w:p w:rsidR="00DD37B5" w:rsidRPr="00DD37B5" w:rsidRDefault="0079723D"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2D2867" w:rsidRPr="00DD37B5">
        <w:t>.</w:t>
      </w:r>
    </w:p>
    <w:p w:rsidR="007D26EF" w:rsidRDefault="0079723D" w:rsidP="00AB0E2A">
      <w:pPr>
        <w:rPr>
          <w:highlight w:val="yellow"/>
        </w:rPr>
      </w:pPr>
      <w:r>
        <w:t>6</w:t>
      </w:r>
      <w:r w:rsidR="00095643" w:rsidRPr="00335925">
        <w:t xml:space="preserve"> approved </w:t>
      </w:r>
      <w:r w:rsidR="008D6D32" w:rsidRPr="00335925">
        <w:t>specifications</w:t>
      </w:r>
      <w:r w:rsidR="00EB0D24">
        <w:t xml:space="preserve"> (</w:t>
      </w:r>
      <w:r>
        <w:t>4</w:t>
      </w:r>
      <w:r w:rsidR="00EB0D24">
        <w:t xml:space="preserve"> TSs, 2 TRs)</w:t>
      </w:r>
      <w:r w:rsidR="00095643" w:rsidRPr="00335925">
        <w:t xml:space="preserve"> that are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13.2.2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RP-201796</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36.579-6 v2.0.0 Mission Critical (MC) services over LTE; Part 6: Mission Critical Video (MCVideo) User Equipment (UE) Protocol conformance specification;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36.579-6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Rel-14</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MCImp-UEConTest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R5</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13.2.2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RP-201797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36.579-7 v2.0.0 Mission Critical (MC) services over LTE; Part 7: Mission Critical Data (MCData) User Equipment (UE) Protocol conformance specification;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36.579-7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Rel-14</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MCImp-UEConTest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2.0.0</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RP-201979</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38.174 v1.0.1 on NR; Integrated Access and Backhaul (IAB) radio transmission and reception;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38.174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NR_IAB-Core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1.0.1</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RP-201980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TR 38.809 V1.0.1 Background for integrated access and backhaul radio transmission and reception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38.809</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NR_IAB-Core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1.0.1</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RP-201981</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TR 38.831 v1.0.1 on User Equipment (UE) Radio Frequency (RF) requirements for Frequency Range 2 (FR2)</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38.831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NR_RF_FR2_req_enh-Core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1.0.1</w:t>
            </w:r>
          </w:p>
        </w:tc>
      </w:tr>
      <w:tr w:rsidR="003E495A" w:rsidRPr="00DD37B5"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9.2.10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RP-202108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TS 38.175 v1.0.0 on NR; Integrated Access and Backhaul ElectroMagnetic Compatibility (EMC)</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draft TS</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38.175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Rel-16</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NR_IAB-Core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3E495A" w:rsidRDefault="003E495A" w:rsidP="003E495A">
            <w:pPr>
              <w:widowControl w:val="0"/>
              <w:spacing w:after="0"/>
              <w:rPr>
                <w:rFonts w:ascii="Calibri" w:hAnsi="Calibri" w:cs="Calibri"/>
                <w:color w:val="000000"/>
                <w:sz w:val="22"/>
                <w:szCs w:val="22"/>
              </w:rPr>
            </w:pPr>
            <w:r>
              <w:rPr>
                <w:rFonts w:ascii="Calibri" w:hAnsi="Calibri" w:cs="Calibri"/>
                <w:color w:val="000000"/>
                <w:sz w:val="22"/>
                <w:szCs w:val="22"/>
              </w:rPr>
              <w:t>1.0.0</w:t>
            </w:r>
          </w:p>
        </w:tc>
      </w:tr>
    </w:tbl>
    <w:p w:rsidR="00DD37B5" w:rsidRPr="00A35885" w:rsidRDefault="00DD37B5" w:rsidP="00AB0E2A">
      <w:pPr>
        <w:rPr>
          <w:highlight w:val="yellow"/>
        </w:rPr>
      </w:pPr>
    </w:p>
    <w:p w:rsidR="001C35F4" w:rsidRPr="003717FE" w:rsidRDefault="003717FE" w:rsidP="001C35F4">
      <w:r w:rsidRPr="003717FE">
        <w:t>1</w:t>
      </w:r>
      <w:r w:rsidR="001C35F4" w:rsidRPr="003717FE">
        <w:t xml:space="preserve"> agreed specification versions under RAN leadership (handled in RAN via pCRs like a TR maintained in a WG).</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rsidTr="00B414CF">
        <w:tc>
          <w:tcPr>
            <w:tcW w:w="76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EB0D24" w:rsidRPr="00EB0D24" w:rsidTr="00EB0D24">
        <w:tc>
          <w:tcPr>
            <w:tcW w:w="766"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rsidR="00EB0D24" w:rsidRPr="00EB0D24" w:rsidRDefault="004A46B0" w:rsidP="00EB0D24">
            <w:pPr>
              <w:overflowPunct/>
              <w:autoSpaceDE/>
              <w:autoSpaceDN/>
              <w:adjustRightInd/>
              <w:spacing w:after="0"/>
              <w:jc w:val="center"/>
              <w:textAlignment w:val="auto"/>
              <w:rPr>
                <w:sz w:val="24"/>
                <w:szCs w:val="24"/>
              </w:rPr>
            </w:pPr>
            <w:r w:rsidRPr="004A46B0">
              <w:rPr>
                <w:rFonts w:ascii="Calibri" w:hAnsi="Calibri" w:cs="Calibri"/>
                <w:color w:val="000000"/>
                <w:sz w:val="22"/>
                <w:szCs w:val="22"/>
              </w:rPr>
              <w:t>9.7.1</w:t>
            </w:r>
          </w:p>
        </w:tc>
        <w:tc>
          <w:tcPr>
            <w:tcW w:w="1134" w:type="dxa"/>
            <w:shd w:val="clear" w:color="auto" w:fill="auto"/>
            <w:tcMar>
              <w:top w:w="0" w:type="dxa"/>
              <w:left w:w="28" w:type="dxa"/>
              <w:bottom w:w="0" w:type="dxa"/>
              <w:right w:w="28" w:type="dxa"/>
            </w:tcMar>
          </w:tcPr>
          <w:p w:rsidR="00EB0D24" w:rsidRPr="00EB0D24" w:rsidRDefault="004A46B0" w:rsidP="00EB0D24">
            <w:pPr>
              <w:overflowPunct/>
              <w:autoSpaceDE/>
              <w:autoSpaceDN/>
              <w:adjustRightInd/>
              <w:spacing w:after="0"/>
              <w:jc w:val="center"/>
              <w:textAlignment w:val="auto"/>
              <w:rPr>
                <w:sz w:val="24"/>
                <w:szCs w:val="24"/>
              </w:rPr>
            </w:pPr>
            <w:r w:rsidRPr="004A46B0">
              <w:rPr>
                <w:rFonts w:ascii="Calibri" w:hAnsi="Calibri" w:cs="Calibri"/>
                <w:color w:val="000000"/>
                <w:sz w:val="22"/>
                <w:szCs w:val="22"/>
              </w:rPr>
              <w:t>RP-201944</w:t>
            </w:r>
          </w:p>
        </w:tc>
        <w:tc>
          <w:tcPr>
            <w:tcW w:w="6946" w:type="dxa"/>
            <w:shd w:val="clear" w:color="auto" w:fill="auto"/>
            <w:tcMar>
              <w:top w:w="0" w:type="dxa"/>
              <w:left w:w="28" w:type="dxa"/>
              <w:bottom w:w="0" w:type="dxa"/>
              <w:right w:w="28" w:type="dxa"/>
            </w:tcMar>
          </w:tcPr>
          <w:p w:rsidR="00EB0D24" w:rsidRPr="00EB0D24" w:rsidRDefault="004A46B0" w:rsidP="00EB0D24">
            <w:pPr>
              <w:overflowPunct/>
              <w:autoSpaceDE/>
              <w:autoSpaceDN/>
              <w:adjustRightInd/>
              <w:spacing w:after="0"/>
              <w:textAlignment w:val="auto"/>
              <w:rPr>
                <w:sz w:val="24"/>
                <w:szCs w:val="24"/>
              </w:rPr>
            </w:pPr>
            <w:r w:rsidRPr="004A46B0">
              <w:rPr>
                <w:rFonts w:ascii="Calibri" w:hAnsi="Calibri" w:cs="Calibri"/>
                <w:color w:val="000000"/>
                <w:sz w:val="22"/>
                <w:szCs w:val="22"/>
              </w:rPr>
              <w:t>TR 37.890 v0.9.0 on Feasibility Study on 6 GHz for LTE and NR in Licensed and Unlicensed Operations</w:t>
            </w:r>
          </w:p>
        </w:tc>
        <w:tc>
          <w:tcPr>
            <w:tcW w:w="1134"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w:t>
            </w:r>
            <w:r w:rsidR="004A46B0">
              <w:rPr>
                <w:rFonts w:ascii="Calibri" w:hAnsi="Calibri" w:cs="Calibri"/>
                <w:color w:val="000000"/>
                <w:sz w:val="22"/>
                <w:szCs w:val="22"/>
              </w:rPr>
              <w:t>7</w:t>
            </w:r>
          </w:p>
        </w:tc>
        <w:tc>
          <w:tcPr>
            <w:tcW w:w="174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sidRPr="00EB0D24">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rsidR="00EB0D24" w:rsidRPr="00EB0D24" w:rsidRDefault="00EB0D24" w:rsidP="00EB0D2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w:t>
            </w:r>
            <w:r w:rsidR="004A46B0">
              <w:rPr>
                <w:rFonts w:ascii="Calibri" w:hAnsi="Calibri" w:cs="Calibri"/>
                <w:color w:val="000000"/>
                <w:sz w:val="22"/>
                <w:szCs w:val="22"/>
              </w:rPr>
              <w:t>9</w:t>
            </w:r>
            <w:r>
              <w:rPr>
                <w:rFonts w:ascii="Calibri" w:hAnsi="Calibri" w:cs="Calibri"/>
                <w:color w:val="000000"/>
                <w:sz w:val="22"/>
                <w:szCs w:val="22"/>
              </w:rPr>
              <w:t>.0</w:t>
            </w:r>
          </w:p>
        </w:tc>
      </w:tr>
    </w:tbl>
    <w:p w:rsidR="00165AB1" w:rsidRDefault="00165AB1"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73" w:name="_Toc527197953"/>
      <w:bookmarkStart w:id="474" w:name="_Toc2391496"/>
      <w:bookmarkStart w:id="475" w:name="_Toc25787750"/>
      <w:bookmarkStart w:id="476" w:name="_Toc25787950"/>
      <w:bookmarkStart w:id="477" w:name="_Toc27430645"/>
      <w:bookmarkStart w:id="478" w:name="_Toc33140377"/>
      <w:bookmarkStart w:id="479" w:name="_Toc34604908"/>
      <w:bookmarkStart w:id="480" w:name="_Toc34605101"/>
      <w:bookmarkStart w:id="481" w:name="_Toc35697901"/>
      <w:bookmarkStart w:id="482" w:name="_Toc42029396"/>
      <w:bookmarkStart w:id="483" w:name="_Toc54810615"/>
      <w:r>
        <w:lastRenderedPageBreak/>
        <w:t>Annex F: List of approved new and revised Work Items</w:t>
      </w:r>
      <w:bookmarkEnd w:id="473"/>
      <w:bookmarkEnd w:id="474"/>
      <w:bookmarkEnd w:id="475"/>
      <w:bookmarkEnd w:id="476"/>
      <w:bookmarkEnd w:id="477"/>
      <w:bookmarkEnd w:id="478"/>
      <w:bookmarkEnd w:id="479"/>
      <w:bookmarkEnd w:id="480"/>
      <w:bookmarkEnd w:id="481"/>
      <w:bookmarkEnd w:id="482"/>
      <w:bookmarkEnd w:id="483"/>
    </w:p>
    <w:p w:rsidR="004E0703" w:rsidRDefault="008E7F27" w:rsidP="004E0703">
      <w:r>
        <w:t>1</w:t>
      </w:r>
      <w:r w:rsidR="004E0703">
        <w:t xml:space="preserve"> new SI</w:t>
      </w:r>
      <w:r w:rsidR="003E23EF">
        <w:t>D</w:t>
      </w:r>
      <w:r w:rsidR="004E0703">
        <w:t xml:space="preserve">, </w:t>
      </w:r>
      <w:r>
        <w:t>2</w:t>
      </w:r>
      <w:r w:rsidR="003842CC">
        <w:t>2</w:t>
      </w:r>
      <w:r w:rsidR="004E0703">
        <w:t xml:space="preserve"> new WI</w:t>
      </w:r>
      <w:r w:rsidR="003E23EF">
        <w:t>D</w:t>
      </w:r>
      <w:r w:rsidR="004E0703">
        <w:t xml:space="preserve">s, </w:t>
      </w:r>
      <w:r w:rsidR="00554BBD">
        <w:t>8</w:t>
      </w:r>
      <w:r w:rsidR="003377E6">
        <w:t xml:space="preserve"> revised SI</w:t>
      </w:r>
      <w:r w:rsidR="00092BF6">
        <w:t>D</w:t>
      </w:r>
      <w:r w:rsidR="003377E6">
        <w:t>s,</w:t>
      </w:r>
      <w:r w:rsidR="003842CC">
        <w:t xml:space="preserve"> </w:t>
      </w:r>
      <w:r w:rsidR="00D33BF4">
        <w:t>40</w:t>
      </w:r>
      <w:r w:rsidR="00CC6DB0">
        <w:t xml:space="preserve"> revised WI</w:t>
      </w:r>
      <w:r w:rsidR="00436521">
        <w:t>D</w:t>
      </w:r>
      <w:r w:rsidR="00CC6DB0">
        <w:t>s</w:t>
      </w:r>
      <w:r w:rsidR="00436521">
        <w:t>:</w:t>
      </w:r>
    </w:p>
    <w:p w:rsidR="00EE18EB" w:rsidRDefault="00EE18EB" w:rsidP="004E0703">
      <w:r>
        <w:t>Note:</w:t>
      </w:r>
      <w:r>
        <w:tab/>
        <w:t>The revised WID RP-20</w:t>
      </w:r>
      <w:r w:rsidR="003842CC">
        <w:t>2060</w:t>
      </w:r>
      <w:r>
        <w:t xml:space="preserve"> introduced a new </w:t>
      </w:r>
      <w:r w:rsidR="00562645">
        <w:t xml:space="preserve">REL-17 </w:t>
      </w:r>
      <w:r>
        <w:t xml:space="preserve">Perf. part WI </w:t>
      </w:r>
      <w:r w:rsidR="003842CC" w:rsidRPr="003842CC">
        <w:t>DC_R17_2BLTE_1BNR_3DL2UL-Perf</w:t>
      </w:r>
      <w:r>
        <w:t xml:space="preserve"> </w:t>
      </w:r>
      <w:r w:rsidR="003842CC">
        <w:tab/>
      </w:r>
      <w:r w:rsidR="003842CC">
        <w:tab/>
      </w:r>
      <w:r>
        <w:t>(</w:t>
      </w:r>
      <w:r w:rsidR="003842CC">
        <w:t>it</w:t>
      </w:r>
      <w:r>
        <w:t xml:space="preserve"> is not counted in the list of </w:t>
      </w:r>
      <w:r w:rsidR="003842CC">
        <w:t>22</w:t>
      </w:r>
      <w:r>
        <w:t xml:space="preserve"> new WID Tdocs</w:t>
      </w:r>
      <w:r w:rsidR="003842CC">
        <w:t xml:space="preserve">) </w:t>
      </w:r>
      <w:r w:rsidR="003842CC" w:rsidRPr="003842CC">
        <w:t>for the existing Core part WI</w:t>
      </w:r>
      <w:r w:rsidR="003842CC">
        <w:br/>
      </w:r>
      <w:r w:rsidR="003842CC">
        <w:tab/>
      </w:r>
      <w:r w:rsidR="003842CC">
        <w:tab/>
      </w:r>
      <w:r w:rsidR="003842CC" w:rsidRPr="003842CC">
        <w:t>DC_R17_2BLTE_1BNR_3DL2UL-Core.</w:t>
      </w:r>
    </w:p>
    <w:tbl>
      <w:tblPr>
        <w:tblW w:w="9923" w:type="dxa"/>
        <w:tblInd w:w="28" w:type="dxa"/>
        <w:tblLayout w:type="fixed"/>
        <w:tblLook w:val="04A0" w:firstRow="1" w:lastRow="0" w:firstColumn="1" w:lastColumn="0" w:noHBand="0" w:noVBand="1"/>
      </w:tblPr>
      <w:tblGrid>
        <w:gridCol w:w="993"/>
        <w:gridCol w:w="7087"/>
        <w:gridCol w:w="1134"/>
        <w:gridCol w:w="709"/>
      </w:tblGrid>
      <w:tr w:rsidR="00B266CC" w:rsidRPr="008E52A0" w:rsidTr="00E94B9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REL</w:t>
            </w:r>
          </w:p>
        </w:tc>
      </w:tr>
      <w:tr w:rsidR="008E7F27" w:rsidRPr="008E7F2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8E7F27" w:rsidRDefault="008E7F27" w:rsidP="008E7F27">
            <w:pPr>
              <w:pStyle w:val="TAL"/>
              <w:rPr>
                <w:sz w:val="16"/>
                <w:szCs w:val="16"/>
              </w:rPr>
            </w:pPr>
            <w:r w:rsidRPr="008E7F27">
              <w:rPr>
                <w:sz w:val="16"/>
                <w:szCs w:val="16"/>
              </w:rPr>
              <w:t>RP-202103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8E7F27" w:rsidRDefault="008E7F27" w:rsidP="008E7F27">
            <w:pPr>
              <w:pStyle w:val="TAL"/>
              <w:rPr>
                <w:sz w:val="16"/>
                <w:szCs w:val="16"/>
              </w:rPr>
            </w:pPr>
            <w:r w:rsidRPr="008E7F27">
              <w:rPr>
                <w:sz w:val="16"/>
                <w:szCs w:val="16"/>
              </w:rPr>
              <w:t>Alternative New SID: Study on Efficient utilization of licensed spectrum that is not aligned with existing NR channel bandwidths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8E7F27" w:rsidRDefault="008E7F27" w:rsidP="008E7F27">
            <w:pPr>
              <w:pStyle w:val="TAL"/>
              <w:rPr>
                <w:sz w:val="16"/>
                <w:szCs w:val="16"/>
              </w:rPr>
            </w:pPr>
            <w:r w:rsidRPr="00436521">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8E7F27" w:rsidRPr="00B266CC" w:rsidRDefault="008E7F27" w:rsidP="008E7F27">
            <w:pPr>
              <w:pStyle w:val="TAL"/>
              <w:rPr>
                <w:sz w:val="16"/>
                <w:szCs w:val="16"/>
              </w:rPr>
            </w:pPr>
            <w:r>
              <w:rPr>
                <w:sz w:val="16"/>
                <w:szCs w:val="16"/>
              </w:rPr>
              <w:t>REL-17</w:t>
            </w:r>
          </w:p>
        </w:tc>
      </w:tr>
    </w:tbl>
    <w:p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rsidTr="00D52B10">
        <w:trPr>
          <w:cantSplit/>
          <w:tblHeader/>
        </w:trPr>
        <w:tc>
          <w:tcPr>
            <w:tcW w:w="993" w:type="dxa"/>
            <w:shd w:val="clear" w:color="000000" w:fill="C0C0C0"/>
            <w:tcMar>
              <w:top w:w="28" w:type="dxa"/>
              <w:left w:w="28" w:type="dxa"/>
              <w:bottom w:w="28" w:type="dxa"/>
              <w:right w:w="28" w:type="dxa"/>
            </w:tcMar>
            <w:hideMark/>
          </w:tcPr>
          <w:p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rsidR="00363B6D" w:rsidRPr="00363B6D" w:rsidRDefault="00363B6D" w:rsidP="00A16AAE">
            <w:pPr>
              <w:pStyle w:val="TAH"/>
              <w:rPr>
                <w:sz w:val="16"/>
                <w:szCs w:val="16"/>
              </w:rPr>
            </w:pPr>
            <w:r w:rsidRPr="00363B6D">
              <w:rPr>
                <w:sz w:val="16"/>
                <w:szCs w:val="16"/>
              </w:rPr>
              <w:t>REL</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RP-201479</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UE Conformance Test Aspects - 410 – 430 MHz E-UTRA FDD Band(s) for LTE PPDR and PMR/PAMR in Europe (Bands 87 and 88)</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RP-201487</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UE Conformance Test Aspects - Enhancements for Mission Critical Services MCPTT, MCData and MCVideo for Rel-15</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Rel-15</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RP-201625</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for SON and MDT support for NR</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RP-201642</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Dual connectivity (DC) of 5 bands LTE inter-band CA (5DL/1L) and 1 NR band (1DL/1UL)</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RP-201643</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Dual Connectivity (DC) of x bands (x=2,3,4) LTE inter-band CA (xDL/1UL) and 1 NR FR1 band (1DL/1UL) and 1 NR FR2 band (1DL/1UL)</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RP-201776</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 High power UE (power class 2) for EN-DC (1 LTE FDD band + 1 NR TDD band)</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RP-201777</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 B1C Signal in A-BDS Positioning System Support for LTE and NR</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RP-201794</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 Single Radio Voice Call Continuity from 5G to 3G</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RP-201940</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for CLI handling for NR</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RP-201941</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UE Conformance Test Aspects for NR performance enhancement</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Rel-16</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RP-202000</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Further enhancement on NR demodulation performance</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RP-202044</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 Introduction of DL 1024QAM for NR FR1</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RP-202051</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Enhancement of Private Network Support for NG-RAN</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RP-202053</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Further NR RRM enhancements</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RP-202088</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proposal: RF requirements enhancement for NR frequency range 1 (FR1) in Rel-17</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RP-202102</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basket WID: High power UE (power class 2) for NR inter-band Carrier Aggregation with 2 bands downlink and 2 bands uplink</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RP-202106</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enhancement for NR high speed train scenario</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RP-202107</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NR RF Enhancements for FR2</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RP-202114</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proposal: introduction of 6GHz NR licensed bands</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RP-202116</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introduction of lower 6GHz NR unlicensed operation for Europe</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RP-202118</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on NR support for high speed train scenario in FR2</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r w:rsidR="008E7F27" w:rsidRPr="008E7F27" w:rsidTr="008E7F27">
        <w:tc>
          <w:tcPr>
            <w:tcW w:w="993"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RP-202119</w:t>
            </w:r>
          </w:p>
        </w:tc>
        <w:tc>
          <w:tcPr>
            <w:tcW w:w="7087"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New WID Proposal: NR measurement gap enhancements</w:t>
            </w:r>
          </w:p>
        </w:tc>
        <w:tc>
          <w:tcPr>
            <w:tcW w:w="1134" w:type="dxa"/>
            <w:shd w:val="clear" w:color="auto" w:fill="auto"/>
            <w:tcMar>
              <w:top w:w="28" w:type="dxa"/>
              <w:left w:w="28" w:type="dxa"/>
              <w:bottom w:w="28" w:type="dxa"/>
              <w:right w:w="28" w:type="dxa"/>
            </w:tcMar>
          </w:tcPr>
          <w:p w:rsidR="008E7F27" w:rsidRPr="008E7F27" w:rsidRDefault="008E7F27" w:rsidP="008E7F27">
            <w:pPr>
              <w:pStyle w:val="TAL"/>
              <w:rPr>
                <w:color w:val="FF0000"/>
                <w:sz w:val="16"/>
                <w:szCs w:val="16"/>
              </w:rPr>
            </w:pPr>
            <w:r w:rsidRPr="008E7F27">
              <w:rPr>
                <w:color w:val="FF0000"/>
                <w:sz w:val="16"/>
                <w:szCs w:val="16"/>
              </w:rPr>
              <w:t>WID new</w:t>
            </w:r>
          </w:p>
        </w:tc>
        <w:tc>
          <w:tcPr>
            <w:tcW w:w="735" w:type="dxa"/>
            <w:shd w:val="clear" w:color="auto" w:fill="auto"/>
            <w:tcMar>
              <w:top w:w="28" w:type="dxa"/>
              <w:left w:w="28" w:type="dxa"/>
              <w:bottom w:w="28" w:type="dxa"/>
              <w:right w:w="28" w:type="dxa"/>
            </w:tcMar>
          </w:tcPr>
          <w:p w:rsidR="008E7F27" w:rsidRPr="008E7F27" w:rsidRDefault="008E7F27" w:rsidP="008E7F27">
            <w:pPr>
              <w:pStyle w:val="TAL"/>
              <w:rPr>
                <w:sz w:val="16"/>
                <w:szCs w:val="16"/>
              </w:rPr>
            </w:pPr>
            <w:r w:rsidRPr="008E7F27">
              <w:rPr>
                <w:sz w:val="16"/>
                <w:szCs w:val="16"/>
              </w:rPr>
              <w:t>Rel-17</w:t>
            </w:r>
          </w:p>
        </w:tc>
      </w:tr>
    </w:tbl>
    <w:p w:rsidR="003842CC" w:rsidRDefault="003842CC"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RP-201474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RP-201518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on Study on scenarios and requirements of in-coverage, partial coverage, and out-of-coverage NR positioning use cases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RP-201612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enhancement of RAN Slicing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RP-201620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enhancement for data collection for NR and ENDC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RP-201677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6C7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RP-201838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supporting NR from 52.6GHz to 71 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6C7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RP-201862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for the Study on enhanced test methods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r w:rsidR="00166C79" w:rsidRPr="00166C79" w:rsidTr="00166C79">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RP-202094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Revised SID: Study on NR positioning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rsidR="00166C79" w:rsidRPr="00166C79" w:rsidRDefault="00166C79" w:rsidP="00166C79">
            <w:pPr>
              <w:pStyle w:val="TAL"/>
              <w:rPr>
                <w:sz w:val="16"/>
                <w:szCs w:val="16"/>
              </w:rPr>
            </w:pPr>
            <w:r w:rsidRPr="00166C79">
              <w:rPr>
                <w:sz w:val="16"/>
                <w:szCs w:val="16"/>
              </w:rPr>
              <w:t>Rel-17</w:t>
            </w:r>
          </w:p>
        </w:tc>
      </w:tr>
    </w:tbl>
    <w:p w:rsidR="00363B6D" w:rsidRDefault="00363B6D" w:rsidP="00436521">
      <w:pPr>
        <w:spacing w:after="0"/>
      </w:pPr>
    </w:p>
    <w:p w:rsidR="00B80062" w:rsidRDefault="00B80062" w:rsidP="00436521">
      <w:pPr>
        <w:spacing w:after="0"/>
        <w:sectPr w:rsidR="00B80062" w:rsidSect="00AB0E2A">
          <w:footnotePr>
            <w:numRestart w:val="eachSect"/>
          </w:footnotePr>
          <w:pgSz w:w="11907" w:h="16840" w:code="9"/>
          <w:pgMar w:top="1418" w:right="1134" w:bottom="1134" w:left="1134" w:header="680" w:footer="567" w:gutter="0"/>
          <w:cols w:space="720"/>
          <w:docGrid w:linePitch="272"/>
        </w:sectPr>
      </w:pPr>
    </w:p>
    <w:tbl>
      <w:tblPr>
        <w:tblW w:w="9918" w:type="dxa"/>
        <w:tblInd w:w="113" w:type="dxa"/>
        <w:tblLook w:val="04A0" w:firstRow="1" w:lastRow="0" w:firstColumn="1" w:lastColumn="0" w:noHBand="0" w:noVBand="1"/>
      </w:tblPr>
      <w:tblGrid>
        <w:gridCol w:w="988"/>
        <w:gridCol w:w="7087"/>
        <w:gridCol w:w="1134"/>
        <w:gridCol w:w="709"/>
      </w:tblGrid>
      <w:tr w:rsidR="00167D1D" w:rsidRPr="00167D1D" w:rsidTr="00167D1D">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lastRenderedPageBreak/>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167D1D" w:rsidRPr="00167D1D" w:rsidRDefault="00167D1D" w:rsidP="00D33BF4">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RP-201475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RP-201477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 xml:space="preserve">Revised WID on Rel-17 Dual Connectivity (DC) of x bands (x=1,2,3,4) LTE inter-band CA (xDL/1UL) and 2 bands NR inter-band CA (2DL/1UL) </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RP-201483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RP-201516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NR Sidelink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RP-201539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RP-201541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RP-201553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Basket Rel-17 WID NR_CA_R17_Intra</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RP-201578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High power UE (power class 2) for EN-DC (1 LTE FDD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RP-201584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SAR schemes for UE power class 2 (PC2) for NR inter-band Carrier Aggregation and supplemental uplink (SUL) configurations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RP-201598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RP-201606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NR RF Requirement Enhancements for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RP-201640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RP-201646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Additional LTE bands for UE categories M1/M2/NB1/NB2 in Rel-17</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RP-201710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RP-201722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RP-201724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RP-201726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RP-201730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RP-201732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revision: Rel-17 LTE inter-band CA for 2 bands DL with 2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RP-201754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RP-201756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Integrated Access and Backhaul for NR (NR_IAB)</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RP-201787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RP-201789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Band combinations for Uu and V2X con-current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RP-201800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Multiple Input Multiple Output (MIMO) Over-the-Air (OTA) requirements for NR UEs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RP-201834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NR-based Access to Unlicensed Spectrum</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RP-201845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Extending current NR operation to 71GHz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RP-201858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for LTE/NR spectrum sharing in band 48/n48 frequency range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RP-201883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NR RRM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RP-201911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LTE Advanced inter-band CA Rel-17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RP-201975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RP-202024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Further Enhancements on MIMO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RP-202060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Rel-17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RP-202062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Core part: Rel-17 Adding channel bandwidth support to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RP-202066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UE Conformance Test Aspects – High power UE (power class 2) for EN-DC (1 LTE TDD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Rel-16</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RP-202079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on High power UE (power class 2) for EN-DC with 1 LTE band + 1 NR TDD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r w:rsidR="00045234" w:rsidRPr="00045234" w:rsidTr="00525AD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RP-202084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Revised WID: LTE/NR spectrum sharing in Band 40/n40</w:t>
            </w:r>
          </w:p>
        </w:tc>
        <w:tc>
          <w:tcPr>
            <w:tcW w:w="1134"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rsidR="00045234" w:rsidRPr="00045234" w:rsidRDefault="00045234" w:rsidP="00D33BF4">
            <w:pPr>
              <w:pStyle w:val="TAL"/>
              <w:keepNext w:val="0"/>
              <w:keepLines w:val="0"/>
              <w:widowControl w:val="0"/>
              <w:rPr>
                <w:sz w:val="16"/>
                <w:szCs w:val="16"/>
              </w:rPr>
            </w:pPr>
            <w:r w:rsidRPr="00045234">
              <w:rPr>
                <w:sz w:val="16"/>
                <w:szCs w:val="16"/>
              </w:rPr>
              <w:t>Rel-17</w:t>
            </w:r>
          </w:p>
        </w:tc>
      </w:tr>
    </w:tbl>
    <w:p w:rsidR="00D52B10" w:rsidRDefault="00D52B10" w:rsidP="004E0703"/>
    <w:p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B80062" w:rsidRDefault="00B80062" w:rsidP="00AB0E2A">
      <w:pPr>
        <w:pStyle w:val="Doc-title"/>
      </w:pPr>
    </w:p>
    <w:p w:rsidR="00B80062" w:rsidRPr="00B80062" w:rsidRDefault="00B80062" w:rsidP="00B80062">
      <w:pPr>
        <w:sectPr w:rsidR="00B80062" w:rsidRPr="00B80062"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Doc-title"/>
      </w:pPr>
      <w:r>
        <w:lastRenderedPageBreak/>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 xml:space="preserve">the REL-15 ASN.1 freeze in Sep.18 (option 4, option 7; NR-NR DC to be </w:t>
      </w:r>
      <w:r>
        <w:lastRenderedPageBreak/>
        <w:t>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r>
      <w:r w:rsidR="007B17AB">
        <w:t>8</w:t>
      </w:r>
      <w:r>
        <w:t xml:space="preserve">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rsidR="00AB0E2A" w:rsidRDefault="00AB0E2A" w:rsidP="00AB0E2A">
      <w:pPr>
        <w:pStyle w:val="Doc-title"/>
      </w:pPr>
      <w:r>
        <w:t>REL-16 ASN.1 freeze:</w:t>
      </w:r>
      <w:r>
        <w:tab/>
      </w:r>
      <w:r>
        <w:tab/>
        <w:t>June 20</w:t>
      </w:r>
      <w:r>
        <w:tab/>
      </w:r>
      <w:r>
        <w:tab/>
        <w:t>TSG #88</w:t>
      </w:r>
      <w:r w:rsidR="00D07351">
        <w:t>e</w:t>
      </w:r>
    </w:p>
    <w:p w:rsidR="00D07351" w:rsidRDefault="00D07351" w:rsidP="00AB0E2A">
      <w:pPr>
        <w:pStyle w:val="Doc-title"/>
      </w:pPr>
      <w:r>
        <w:t>note:</w:t>
      </w:r>
      <w:r>
        <w:tab/>
        <w:t>Originally, the REL-16 stage 3 freeze was planned for Dec.19 acc. to RP-152228 (RAN #70)).</w:t>
      </w:r>
    </w:p>
    <w:p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rsidR="00E74104" w:rsidRPr="00E74104" w:rsidRDefault="00E74104" w:rsidP="00E74104">
      <w:pPr>
        <w:spacing w:after="0"/>
      </w:pPr>
    </w:p>
    <w:p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635493" w:rsidRPr="008D1147">
        <w:t>5</w:t>
      </w:r>
      <w:r w:rsidRPr="008D1147">
        <w:t xml:space="preserve"> quarters</w:t>
      </w:r>
    </w:p>
    <w:p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rsidR="0027779D" w:rsidRPr="008D1147" w:rsidRDefault="0027779D" w:rsidP="0027779D">
      <w:pPr>
        <w:pStyle w:val="Doc-title"/>
      </w:pPr>
      <w:r w:rsidRPr="008D1147">
        <w:t>REL-17 stage 2 freeze:</w:t>
      </w:r>
      <w:r w:rsidRPr="008D1147">
        <w:tab/>
      </w:r>
      <w:r w:rsidR="00446E6A">
        <w:t>Dec.</w:t>
      </w:r>
      <w:r w:rsidR="00010B91" w:rsidRPr="008D1147">
        <w:t>20</w:t>
      </w:r>
      <w:r w:rsidRPr="008D1147">
        <w:tab/>
      </w:r>
      <w:r w:rsidRPr="008D1147">
        <w:tab/>
        <w:t>TSG #</w:t>
      </w:r>
      <w:r w:rsidR="00446E6A">
        <w:t>90</w:t>
      </w:r>
      <w:r w:rsidRPr="008D1147">
        <w:t xml:space="preserve"> (planned)</w:t>
      </w:r>
    </w:p>
    <w:p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8D1147" w:rsidRPr="008D1147">
        <w:t>Sep.21</w:t>
      </w:r>
      <w:r w:rsidRPr="008D1147">
        <w:tab/>
      </w:r>
      <w:r w:rsidRPr="008D1147">
        <w:tab/>
        <w:t>TSG #</w:t>
      </w:r>
      <w:r w:rsidR="00010B91" w:rsidRPr="008D1147">
        <w:t>9</w:t>
      </w:r>
      <w:r w:rsidR="008D1147" w:rsidRPr="008D1147">
        <w:t>3</w:t>
      </w:r>
      <w:r w:rsidRPr="008D1147">
        <w:t xml:space="preserve"> (planned)</w:t>
      </w:r>
    </w:p>
    <w:p w:rsidR="0027779D" w:rsidRDefault="0027779D" w:rsidP="0027779D">
      <w:pPr>
        <w:pStyle w:val="Doc-title"/>
      </w:pPr>
      <w:r w:rsidRPr="008D1147">
        <w:t>REL-17 ASN.1 freeze:</w:t>
      </w:r>
      <w:r w:rsidRPr="008D1147">
        <w:tab/>
      </w:r>
      <w:r w:rsidRPr="008D1147">
        <w:tab/>
      </w:r>
      <w:r w:rsidR="008D1147" w:rsidRPr="008D1147">
        <w:t>Dec.</w:t>
      </w:r>
      <w:r w:rsidR="00010B91" w:rsidRPr="008D1147">
        <w:t>21</w:t>
      </w:r>
      <w:r w:rsidRPr="008D1147">
        <w:tab/>
      </w:r>
      <w:r w:rsidRPr="008D1147">
        <w:tab/>
        <w:t>TSG #</w:t>
      </w:r>
      <w:r w:rsidR="00010B91" w:rsidRPr="008D1147">
        <w:t>9</w:t>
      </w:r>
      <w:r w:rsidR="008D1147" w:rsidRPr="008D1147">
        <w:t>4</w:t>
      </w:r>
      <w:r w:rsidRPr="008D1147">
        <w:t xml:space="preserve"> (planned)</w:t>
      </w:r>
    </w:p>
    <w:p w:rsidR="007C7ADC" w:rsidRDefault="007C7ADC" w:rsidP="007C7ADC">
      <w:pPr>
        <w:pStyle w:val="Doc-title"/>
      </w:pPr>
      <w:r>
        <w:t>note:</w:t>
      </w:r>
      <w:r>
        <w:tab/>
        <w:t>Originally, the REL-17 stage 3 freeze was planned for June 21 acc. to RP-190716 (RAN #</w:t>
      </w:r>
      <w:r w:rsidR="00C05466">
        <w:t>83</w:t>
      </w:r>
      <w:r>
        <w:t>)).</w:t>
      </w:r>
    </w:p>
    <w:p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rsidR="009A4970" w:rsidRP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rsidR="00C05466" w:rsidRPr="00C05466" w:rsidRDefault="00C05466" w:rsidP="00C05466">
      <w:pPr>
        <w:pStyle w:val="Doc-title"/>
      </w:pP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484" w:name="_Toc527197954"/>
      <w:bookmarkStart w:id="485" w:name="_Toc2391497"/>
      <w:bookmarkStart w:id="486" w:name="_Toc25787751"/>
      <w:bookmarkStart w:id="487" w:name="_Toc25787951"/>
      <w:bookmarkStart w:id="488" w:name="_Toc27430646"/>
      <w:bookmarkStart w:id="489" w:name="_Toc33140378"/>
      <w:bookmarkStart w:id="490" w:name="_Toc34604909"/>
      <w:bookmarkStart w:id="491" w:name="_Toc34605102"/>
      <w:bookmarkStart w:id="492" w:name="_Toc35697902"/>
      <w:bookmarkStart w:id="493" w:name="_Toc42029397"/>
      <w:bookmarkStart w:id="494" w:name="_Toc54810616"/>
      <w:r>
        <w:lastRenderedPageBreak/>
        <w:t>Annex G: List of RAN meetings</w:t>
      </w:r>
      <w:bookmarkEnd w:id="484"/>
      <w:bookmarkEnd w:id="485"/>
      <w:bookmarkEnd w:id="486"/>
      <w:bookmarkEnd w:id="487"/>
      <w:bookmarkEnd w:id="488"/>
      <w:bookmarkEnd w:id="489"/>
      <w:bookmarkEnd w:id="490"/>
      <w:bookmarkEnd w:id="491"/>
      <w:bookmarkEnd w:id="492"/>
      <w:bookmarkEnd w:id="493"/>
      <w:bookmarkEnd w:id="494"/>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8E62DC" w:rsidTr="00AB0E2A">
        <w:trPr>
          <w:trHeight w:val="70"/>
          <w:tblCellSpacing w:w="0" w:type="dxa"/>
        </w:trPr>
        <w:tc>
          <w:tcPr>
            <w:tcW w:w="2987" w:type="dxa"/>
            <w:shd w:val="clear" w:color="auto" w:fill="D9D9D9"/>
          </w:tcPr>
          <w:p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rsidR="00AB0E2A" w:rsidRPr="008E62DC" w:rsidRDefault="00AB0E2A" w:rsidP="00AB0E2A">
            <w:pPr>
              <w:pStyle w:val="Doc-title"/>
              <w:adjustRightInd w:val="0"/>
              <w:snapToGrid w:val="0"/>
              <w:rPr>
                <w:rFonts w:cs="Arial"/>
              </w:rPr>
            </w:pPr>
            <w:r w:rsidRPr="008E62DC">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DB6BEC" w:rsidTr="00AB0E2A">
        <w:trPr>
          <w:trHeight w:val="70"/>
          <w:tblCellSpacing w:w="0" w:type="dxa"/>
        </w:trPr>
        <w:tc>
          <w:tcPr>
            <w:tcW w:w="2987"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rsidR="00CC1F21" w:rsidRPr="00DB6BEC" w:rsidRDefault="00CC1F21" w:rsidP="00AB0E2A">
            <w:pPr>
              <w:pStyle w:val="Doc-title"/>
              <w:adjustRightInd w:val="0"/>
              <w:snapToGrid w:val="0"/>
              <w:rPr>
                <w:rFonts w:cs="Arial"/>
              </w:rPr>
            </w:pPr>
            <w:r w:rsidRPr="00DB6BEC">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2D1A3B" w:rsidTr="00AB0E2A">
        <w:trPr>
          <w:trHeight w:val="70"/>
          <w:tblCellSpacing w:w="0" w:type="dxa"/>
        </w:trPr>
        <w:tc>
          <w:tcPr>
            <w:tcW w:w="2987" w:type="dxa"/>
            <w:shd w:val="clear" w:color="auto" w:fill="auto"/>
          </w:tcPr>
          <w:p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EE434E" w:rsidTr="007E2A79">
        <w:trPr>
          <w:cantSplit/>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rsidR="00AB0E2A" w:rsidRDefault="00AB0E2A" w:rsidP="00AB0E2A">
            <w:pPr>
              <w:pStyle w:val="Doc-title"/>
              <w:adjustRightInd w:val="0"/>
              <w:snapToGrid w:val="0"/>
              <w:ind w:left="0" w:firstLine="0"/>
            </w:pPr>
            <w:r>
              <w:t>Funchal, Madeira, Portugal</w:t>
            </w:r>
          </w:p>
          <w:p w:rsidR="007E2A79" w:rsidRPr="007E2A79" w:rsidRDefault="002D1A3B" w:rsidP="007E2A79">
            <w:pPr>
              <w:spacing w:after="0"/>
              <w:rPr>
                <w:rFonts w:ascii="Arial" w:eastAsia="MS Mincho" w:hAnsi="Arial"/>
                <w:szCs w:val="24"/>
              </w:rPr>
            </w:pPr>
            <w:r>
              <w:rPr>
                <w:rFonts w:ascii="Arial" w:eastAsia="MS Mincho" w:hAnsi="Arial"/>
                <w:szCs w:val="24"/>
              </w:rPr>
              <w:t>(</w:t>
            </w:r>
            <w:r w:rsidR="007E2A79" w:rsidRPr="007E2A79">
              <w:rPr>
                <w:rFonts w:ascii="Arial" w:eastAsia="MS Mincho" w:hAnsi="Arial"/>
                <w:szCs w:val="24"/>
              </w:rPr>
              <w:t>cancelled</w:t>
            </w:r>
            <w:r>
              <w:rPr>
                <w:rFonts w:ascii="Arial" w:eastAsia="MS Mincho" w:hAnsi="Arial"/>
                <w:szCs w:val="24"/>
              </w:rPr>
              <w:t>)</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07620" w:rsidRPr="002D1A3B" w:rsidTr="00AB0E2A">
        <w:trPr>
          <w:trHeight w:val="70"/>
          <w:tblCellSpacing w:w="0" w:type="dxa"/>
        </w:trPr>
        <w:tc>
          <w:tcPr>
            <w:tcW w:w="2987" w:type="dxa"/>
            <w:shd w:val="clear" w:color="auto" w:fill="auto"/>
          </w:tcPr>
          <w:p w:rsidR="00A07620" w:rsidRPr="002D1A3B" w:rsidRDefault="00A07620" w:rsidP="00AB0E2A">
            <w:pPr>
              <w:pStyle w:val="Doc-title"/>
              <w:adjustRightInd w:val="0"/>
              <w:snapToGrid w:val="0"/>
              <w:rPr>
                <w:rFonts w:cs="Arial"/>
                <w:b/>
                <w:bCs/>
                <w:lang w:val="en-US"/>
              </w:rPr>
            </w:pPr>
            <w:r w:rsidRPr="002D1A3B">
              <w:rPr>
                <w:rFonts w:cs="Arial"/>
                <w:b/>
                <w:bCs/>
                <w:lang w:val="en-US"/>
              </w:rPr>
              <w:lastRenderedPageBreak/>
              <w:t>RAN #89e</w:t>
            </w:r>
            <w:r w:rsidR="007E2A79" w:rsidRPr="002D1A3B">
              <w:rPr>
                <w:rFonts w:cs="Arial"/>
                <w:b/>
                <w:bCs/>
                <w:lang w:val="en-US"/>
              </w:rPr>
              <w:t xml:space="preserve"> ** &amp;3</w:t>
            </w:r>
          </w:p>
        </w:tc>
        <w:tc>
          <w:tcPr>
            <w:tcW w:w="2552" w:type="dxa"/>
            <w:shd w:val="clear" w:color="auto" w:fill="auto"/>
          </w:tcPr>
          <w:p w:rsidR="00A07620" w:rsidRPr="002D1A3B" w:rsidRDefault="00A07620" w:rsidP="00AB0E2A">
            <w:pPr>
              <w:pStyle w:val="Doc-title"/>
              <w:adjustRightInd w:val="0"/>
              <w:snapToGrid w:val="0"/>
              <w:rPr>
                <w:rFonts w:cs="Arial"/>
                <w:b/>
                <w:bCs/>
                <w:lang w:val="en-US"/>
              </w:rPr>
            </w:pPr>
            <w:r w:rsidRPr="002D1A3B">
              <w:rPr>
                <w:rFonts w:cs="Arial"/>
                <w:b/>
                <w:bCs/>
                <w:lang w:val="en-US"/>
              </w:rPr>
              <w:t>14 Sep. - 18 Sep. 2020</w:t>
            </w:r>
          </w:p>
        </w:tc>
        <w:tc>
          <w:tcPr>
            <w:tcW w:w="2551" w:type="dxa"/>
            <w:shd w:val="clear" w:color="auto" w:fill="auto"/>
          </w:tcPr>
          <w:p w:rsidR="00A07620" w:rsidRPr="002D1A3B" w:rsidRDefault="00A07620" w:rsidP="00AB0E2A">
            <w:pPr>
              <w:pStyle w:val="Doc-title"/>
              <w:adjustRightInd w:val="0"/>
              <w:snapToGrid w:val="0"/>
              <w:ind w:left="0" w:firstLine="0"/>
              <w:rPr>
                <w:b/>
                <w:bCs/>
              </w:rPr>
            </w:pPr>
            <w:r w:rsidRPr="002D1A3B">
              <w:rPr>
                <w:rFonts w:cs="Arial"/>
                <w:b/>
                <w:bCs/>
              </w:rPr>
              <w:t>Electronic Meeting</w:t>
            </w:r>
          </w:p>
        </w:tc>
        <w:tc>
          <w:tcPr>
            <w:tcW w:w="1559" w:type="dxa"/>
            <w:shd w:val="clear" w:color="auto" w:fill="auto"/>
          </w:tcPr>
          <w:p w:rsidR="00A07620" w:rsidRPr="002D1A3B" w:rsidRDefault="007E2A79" w:rsidP="00AB0E2A">
            <w:pPr>
              <w:pStyle w:val="Doc-title"/>
              <w:adjustRightInd w:val="0"/>
              <w:snapToGrid w:val="0"/>
              <w:rPr>
                <w:rFonts w:cs="Arial"/>
                <w:b/>
                <w:bCs/>
              </w:rPr>
            </w:pPr>
            <w:r w:rsidRPr="002D1A3B">
              <w:rPr>
                <w:rFonts w:cs="Arial"/>
                <w:b/>
                <w:bCs/>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rsidR="00AB0E2A" w:rsidRDefault="00AB0E2A" w:rsidP="00505F14">
            <w:pPr>
              <w:pStyle w:val="Doc-title"/>
              <w:adjustRightInd w:val="0"/>
              <w:snapToGrid w:val="0"/>
              <w:ind w:left="0" w:firstLine="0"/>
              <w:rPr>
                <w:rFonts w:cs="Arial"/>
              </w:rPr>
            </w:pPr>
            <w:r>
              <w:rPr>
                <w:rFonts w:cs="Arial"/>
              </w:rPr>
              <w:t>tbd, North America</w:t>
            </w:r>
          </w:p>
          <w:p w:rsidR="002D1A3B" w:rsidRPr="002D1A3B" w:rsidRDefault="002D1A3B" w:rsidP="002D1A3B">
            <w:pPr>
              <w:pStyle w:val="Doc-title"/>
              <w:adjustRightInd w:val="0"/>
              <w:snapToGrid w:val="0"/>
              <w:ind w:left="0" w:firstLine="0"/>
            </w:pPr>
            <w:r w:rsidRPr="002D1A3B">
              <w:rPr>
                <w:rFonts w:cs="Arial"/>
              </w:rPr>
              <w:t>(cancelled)</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2D1A3B" w:rsidRPr="00EE434E" w:rsidTr="00AB0E2A">
        <w:trPr>
          <w:trHeight w:val="70"/>
          <w:tblCellSpacing w:w="0" w:type="dxa"/>
        </w:trPr>
        <w:tc>
          <w:tcPr>
            <w:tcW w:w="2987" w:type="dxa"/>
            <w:shd w:val="clear" w:color="auto" w:fill="auto"/>
          </w:tcPr>
          <w:p w:rsidR="002D1A3B" w:rsidRDefault="002D1A3B" w:rsidP="00AB0E2A">
            <w:pPr>
              <w:pStyle w:val="Doc-title"/>
              <w:adjustRightInd w:val="0"/>
              <w:snapToGrid w:val="0"/>
              <w:rPr>
                <w:rFonts w:cs="Arial"/>
                <w:lang w:val="en-US"/>
              </w:rPr>
            </w:pPr>
            <w:r>
              <w:rPr>
                <w:rFonts w:cs="Arial"/>
                <w:lang w:val="en-US"/>
              </w:rPr>
              <w:t>RAN #90e ** &amp;3</w:t>
            </w:r>
          </w:p>
        </w:tc>
        <w:tc>
          <w:tcPr>
            <w:tcW w:w="2552" w:type="dxa"/>
            <w:shd w:val="clear" w:color="auto" w:fill="auto"/>
          </w:tcPr>
          <w:p w:rsidR="002D1A3B" w:rsidRDefault="002D1A3B" w:rsidP="00AB0E2A">
            <w:pPr>
              <w:pStyle w:val="Doc-title"/>
              <w:adjustRightInd w:val="0"/>
              <w:snapToGrid w:val="0"/>
              <w:rPr>
                <w:rFonts w:cs="Arial"/>
                <w:lang w:val="en-US"/>
              </w:rPr>
            </w:pPr>
            <w:r>
              <w:rPr>
                <w:rFonts w:cs="Arial"/>
                <w:lang w:val="en-US"/>
              </w:rPr>
              <w:t>7 Dec. - 11 Dec. 2020</w:t>
            </w:r>
          </w:p>
        </w:tc>
        <w:tc>
          <w:tcPr>
            <w:tcW w:w="2551" w:type="dxa"/>
            <w:shd w:val="clear" w:color="auto" w:fill="auto"/>
          </w:tcPr>
          <w:p w:rsidR="002D1A3B" w:rsidRDefault="002D1A3B" w:rsidP="00505F14">
            <w:pPr>
              <w:pStyle w:val="Doc-title"/>
              <w:adjustRightInd w:val="0"/>
              <w:snapToGrid w:val="0"/>
              <w:ind w:left="0" w:firstLine="0"/>
              <w:rPr>
                <w:rFonts w:cs="Arial"/>
              </w:rPr>
            </w:pPr>
            <w:r w:rsidRPr="00A07620">
              <w:rPr>
                <w:rFonts w:cs="Arial"/>
              </w:rPr>
              <w:t>Electronic Meeting</w:t>
            </w:r>
          </w:p>
        </w:tc>
        <w:tc>
          <w:tcPr>
            <w:tcW w:w="1559" w:type="dxa"/>
            <w:shd w:val="clear" w:color="auto" w:fill="auto"/>
          </w:tcPr>
          <w:p w:rsidR="002D1A3B" w:rsidRDefault="002D1A3B" w:rsidP="00AB0E2A">
            <w:pPr>
              <w:pStyle w:val="Doc-title"/>
              <w:adjustRightInd w:val="0"/>
              <w:snapToGrid w:val="0"/>
              <w:rPr>
                <w:rFonts w:cs="Arial"/>
              </w:rPr>
            </w:pPr>
            <w:r>
              <w:rPr>
                <w:rFonts w:cs="Arial"/>
              </w:rPr>
              <w:t>-</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r w:rsidR="00F70430">
              <w:rPr>
                <w:rFonts w:cs="Arial"/>
                <w:lang w:val="en-US"/>
              </w:rPr>
              <w:t>, &amp;4</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F70430">
            <w:pPr>
              <w:pStyle w:val="Doc-title"/>
              <w:adjustRightInd w:val="0"/>
              <w:snapToGrid w:val="0"/>
              <w:ind w:left="0" w:firstLine="0"/>
              <w:rPr>
                <w:rFonts w:cs="Arial"/>
              </w:rPr>
            </w:pPr>
            <w:r>
              <w:rPr>
                <w:rFonts w:cs="Arial"/>
              </w:rPr>
              <w:t>tbd, North America</w:t>
            </w:r>
            <w:r w:rsidR="00F70430">
              <w:rPr>
                <w:rFonts w:cs="Arial"/>
              </w:rPr>
              <w:t xml:space="preserve"> (cancelled)</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F70430" w:rsidRPr="005455FF" w:rsidTr="00AB0E2A">
        <w:trPr>
          <w:trHeight w:val="70"/>
          <w:tblCellSpacing w:w="0" w:type="dxa"/>
        </w:trPr>
        <w:tc>
          <w:tcPr>
            <w:tcW w:w="2987" w:type="dxa"/>
            <w:shd w:val="clear" w:color="auto" w:fill="D9D9D9"/>
          </w:tcPr>
          <w:p w:rsidR="00F70430" w:rsidRPr="005455FF" w:rsidRDefault="00F70430" w:rsidP="00AB0E2A">
            <w:pPr>
              <w:pStyle w:val="Doc-title"/>
              <w:adjustRightInd w:val="0"/>
              <w:snapToGrid w:val="0"/>
              <w:rPr>
                <w:rFonts w:cs="Arial"/>
                <w:lang w:val="en-US"/>
              </w:rPr>
            </w:pPr>
            <w:r w:rsidRPr="005455FF">
              <w:rPr>
                <w:rFonts w:cs="Arial"/>
                <w:lang w:val="en-US"/>
              </w:rPr>
              <w:t>RAN #</w:t>
            </w:r>
            <w:r>
              <w:rPr>
                <w:rFonts w:cs="Arial"/>
                <w:lang w:val="en-US"/>
              </w:rPr>
              <w:t>91e</w:t>
            </w:r>
            <w:r w:rsidRPr="005455FF">
              <w:rPr>
                <w:rFonts w:cs="Arial"/>
                <w:lang w:val="en-US"/>
              </w:rPr>
              <w:t xml:space="preserve"> ** @</w:t>
            </w:r>
            <w:r>
              <w:rPr>
                <w:rFonts w:cs="Arial"/>
                <w:lang w:val="en-US"/>
              </w:rPr>
              <w:t>, &amp;4</w:t>
            </w:r>
          </w:p>
        </w:tc>
        <w:tc>
          <w:tcPr>
            <w:tcW w:w="2552" w:type="dxa"/>
            <w:shd w:val="clear" w:color="auto" w:fill="D9D9D9"/>
          </w:tcPr>
          <w:p w:rsidR="00F70430" w:rsidRDefault="00F70430" w:rsidP="00AB0E2A">
            <w:pPr>
              <w:pStyle w:val="Doc-title"/>
              <w:adjustRightInd w:val="0"/>
              <w:snapToGrid w:val="0"/>
              <w:rPr>
                <w:rFonts w:cs="Arial"/>
              </w:rPr>
            </w:pPr>
            <w:r>
              <w:rPr>
                <w:rFonts w:cs="Arial"/>
              </w:rPr>
              <w:t>22 March - 26 March 2021</w:t>
            </w:r>
          </w:p>
          <w:p w:rsidR="00F70430" w:rsidRPr="00F70430" w:rsidRDefault="00F70430" w:rsidP="00F70430">
            <w:pPr>
              <w:pStyle w:val="Doc-title"/>
              <w:adjustRightInd w:val="0"/>
              <w:snapToGrid w:val="0"/>
              <w:ind w:left="0" w:firstLine="0"/>
            </w:pPr>
            <w:r w:rsidRPr="00F70430">
              <w:rPr>
                <w:rFonts w:cs="Arial"/>
              </w:rPr>
              <w:t>note: 18-19.03.21 may be added for elections</w:t>
            </w:r>
          </w:p>
        </w:tc>
        <w:tc>
          <w:tcPr>
            <w:tcW w:w="2551" w:type="dxa"/>
            <w:shd w:val="clear" w:color="auto" w:fill="D9D9D9"/>
          </w:tcPr>
          <w:p w:rsidR="00F70430" w:rsidRDefault="00F70430" w:rsidP="00AB0E2A">
            <w:pPr>
              <w:pStyle w:val="Doc-title"/>
              <w:adjustRightInd w:val="0"/>
              <w:snapToGrid w:val="0"/>
              <w:rPr>
                <w:rFonts w:cs="Arial"/>
              </w:rPr>
            </w:pPr>
            <w:r>
              <w:rPr>
                <w:rFonts w:cs="Arial"/>
              </w:rPr>
              <w:t>Electronic Meeting</w:t>
            </w:r>
          </w:p>
        </w:tc>
        <w:tc>
          <w:tcPr>
            <w:tcW w:w="1559" w:type="dxa"/>
            <w:shd w:val="clear" w:color="auto" w:fill="D9D9D9"/>
          </w:tcPr>
          <w:p w:rsidR="00F70430" w:rsidRDefault="00F70430" w:rsidP="00AB0E2A">
            <w:pPr>
              <w:pStyle w:val="Doc-title"/>
              <w:adjustRightInd w:val="0"/>
              <w:snapToGrid w:val="0"/>
              <w:rPr>
                <w:rFonts w:cs="Arial"/>
              </w:rPr>
            </w:pPr>
            <w:r>
              <w:rPr>
                <w:rFonts w:cs="Arial"/>
              </w:rPr>
              <w:t>-</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r w:rsidR="00B531D2">
              <w:rPr>
                <w:rFonts w:cs="Arial"/>
                <w:lang w:val="en-US"/>
              </w:rPr>
              <w:t xml:space="preserve"> &amp;4</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r w:rsidR="002464DC">
              <w:rPr>
                <w:rFonts w:cs="Arial"/>
              </w:rPr>
              <w:t xml:space="preserve"> (cancelled)</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D7744C" w:rsidRPr="005926FF" w:rsidTr="00AB0E2A">
        <w:trPr>
          <w:trHeight w:val="70"/>
          <w:tblCellSpacing w:w="0" w:type="dxa"/>
        </w:trPr>
        <w:tc>
          <w:tcPr>
            <w:tcW w:w="2987" w:type="dxa"/>
            <w:shd w:val="clear" w:color="auto" w:fill="D9D9D9"/>
          </w:tcPr>
          <w:p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rsidR="00D7744C" w:rsidRDefault="00D7744C" w:rsidP="00AB0E2A">
            <w:pPr>
              <w:pStyle w:val="Doc-title"/>
              <w:adjustRightInd w:val="0"/>
              <w:snapToGrid w:val="0"/>
              <w:rPr>
                <w:rFonts w:cs="Arial"/>
              </w:rPr>
            </w:pPr>
            <w:r>
              <w:rPr>
                <w:rFonts w:cs="Arial"/>
              </w:rPr>
              <w:t>-</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E07B90" w:rsidP="00AB0E2A">
            <w:pPr>
              <w:pStyle w:val="Doc-title"/>
              <w:adjustRightInd w:val="0"/>
              <w:snapToGrid w:val="0"/>
              <w:rPr>
                <w:rFonts w:cs="Arial"/>
              </w:rPr>
            </w:pPr>
            <w:r>
              <w:rPr>
                <w:rFonts w:cs="Arial"/>
              </w:rPr>
              <w:t>Melbourne</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rsidR="002D1A3B" w:rsidRDefault="002D1A3B" w:rsidP="008E62DC">
      <w:pPr>
        <w:snapToGrid w:val="0"/>
      </w:pPr>
      <w:r>
        <w:t>&amp;4:</w:t>
      </w:r>
      <w:r>
        <w:tab/>
      </w:r>
      <w:r w:rsidR="00F70430">
        <w:t>as endorsed in RP-202111 RAN #91 and RAN #92 are replaced by electronic meetings</w:t>
      </w:r>
    </w:p>
    <w:p w:rsidR="00CC1F21" w:rsidRDefault="00CC1F21" w:rsidP="00AB0E2A">
      <w:pPr>
        <w:snapToGrid w:val="0"/>
      </w:pPr>
    </w:p>
    <w:p w:rsidR="00AB0E2A" w:rsidRDefault="00AB0E2A" w:rsidP="00AB0E2A">
      <w:pPr>
        <w:pStyle w:val="Heading2"/>
      </w:pPr>
      <w:bookmarkStart w:id="495" w:name="_Toc527197955"/>
      <w:bookmarkStart w:id="496" w:name="_Toc2391498"/>
      <w:bookmarkStart w:id="497" w:name="_Toc25787752"/>
      <w:bookmarkStart w:id="498" w:name="_Toc25787952"/>
      <w:bookmarkStart w:id="499" w:name="_Toc27430647"/>
      <w:bookmarkStart w:id="500" w:name="_Toc33140379"/>
      <w:bookmarkStart w:id="501" w:name="_Toc34604910"/>
      <w:bookmarkStart w:id="502" w:name="_Toc34605103"/>
      <w:bookmarkStart w:id="503" w:name="_Toc35697903"/>
      <w:bookmarkStart w:id="504" w:name="_Toc42029398"/>
      <w:bookmarkStart w:id="505" w:name="_Toc54810617"/>
      <w:r>
        <w:t xml:space="preserve">Annex </w:t>
      </w:r>
      <w:r w:rsidR="00E048C0">
        <w:t>H</w:t>
      </w:r>
      <w:r>
        <w:t>: List of action items</w:t>
      </w:r>
      <w:bookmarkEnd w:id="495"/>
      <w:bookmarkEnd w:id="496"/>
      <w:bookmarkEnd w:id="497"/>
      <w:bookmarkEnd w:id="498"/>
      <w:bookmarkEnd w:id="499"/>
      <w:bookmarkEnd w:id="500"/>
      <w:bookmarkEnd w:id="501"/>
      <w:bookmarkEnd w:id="502"/>
      <w:bookmarkEnd w:id="503"/>
      <w:bookmarkEnd w:id="504"/>
      <w:bookmarkEnd w:id="505"/>
    </w:p>
    <w:p w:rsidR="00AB0E2A" w:rsidRDefault="00AB0E2A" w:rsidP="00AB0E2A">
      <w:r>
        <w:t>Nothing to report</w:t>
      </w:r>
    </w:p>
    <w:p w:rsidR="00AB0E2A" w:rsidRDefault="00AB0E2A" w:rsidP="00AB0E2A"/>
    <w:p w:rsidR="00AB0E2A" w:rsidRDefault="00AB0E2A" w:rsidP="00AB0E2A">
      <w:pPr>
        <w:pStyle w:val="Heading2"/>
      </w:pPr>
      <w:bookmarkStart w:id="506" w:name="_Toc527197956"/>
      <w:bookmarkStart w:id="507" w:name="_Toc2391499"/>
      <w:bookmarkStart w:id="508" w:name="_Toc25787753"/>
      <w:bookmarkStart w:id="509" w:name="_Toc25787953"/>
      <w:bookmarkStart w:id="510" w:name="_Toc27430648"/>
      <w:bookmarkStart w:id="511" w:name="_Toc33140380"/>
      <w:bookmarkStart w:id="512" w:name="_Toc34604911"/>
      <w:bookmarkStart w:id="513" w:name="_Toc34605104"/>
      <w:bookmarkStart w:id="514" w:name="_Toc35697904"/>
      <w:bookmarkStart w:id="515" w:name="_Toc42029399"/>
      <w:bookmarkStart w:id="516" w:name="_Toc54810618"/>
      <w:r>
        <w:t xml:space="preserve">Annex </w:t>
      </w:r>
      <w:r w:rsidR="00E048C0">
        <w:t>I</w:t>
      </w:r>
      <w:r>
        <w:t>: List of email discussions after RAN #8</w:t>
      </w:r>
      <w:bookmarkEnd w:id="506"/>
      <w:bookmarkEnd w:id="507"/>
      <w:bookmarkEnd w:id="508"/>
      <w:bookmarkEnd w:id="509"/>
      <w:bookmarkEnd w:id="510"/>
      <w:r w:rsidR="00DF5F16">
        <w:t>9</w:t>
      </w:r>
      <w:r w:rsidR="00CF4C30">
        <w:t>e</w:t>
      </w:r>
      <w:bookmarkEnd w:id="511"/>
      <w:bookmarkEnd w:id="512"/>
      <w:bookmarkEnd w:id="513"/>
      <w:bookmarkEnd w:id="514"/>
      <w:bookmarkEnd w:id="515"/>
      <w:bookmarkEnd w:id="516"/>
    </w:p>
    <w:p w:rsidR="00DF5F16" w:rsidRPr="00DF5F16" w:rsidRDefault="00DF5F16" w:rsidP="00DF5F16">
      <w:r>
        <w:t xml:space="preserve">Email discussions were scheduled for </w:t>
      </w:r>
      <w:r w:rsidRPr="00DF5F16">
        <w:t>5th-16th</w:t>
      </w:r>
      <w:r>
        <w:t xml:space="preserve"> </w:t>
      </w:r>
      <w:r w:rsidRPr="00DF5F16">
        <w:t>October</w:t>
      </w:r>
      <w:r>
        <w:t xml:space="preserve"> 2020</w:t>
      </w:r>
      <w:r w:rsidRPr="00DF5F16">
        <w:t xml:space="preserve"> (to avoid overlap with WG meetings and the Inactive Period</w:t>
      </w:r>
      <w:r>
        <w:t>).</w:t>
      </w:r>
    </w:p>
    <w:p w:rsidR="003B1257" w:rsidRPr="00537E63" w:rsidRDefault="00DF5F16" w:rsidP="003B1257">
      <w:pPr>
        <w:pStyle w:val="B1"/>
        <w:snapToGrid w:val="0"/>
        <w:spacing w:after="0"/>
        <w:rPr>
          <w:rFonts w:ascii="Arial" w:hAnsi="Arial" w:cs="Arial"/>
        </w:rPr>
      </w:pPr>
      <w:r w:rsidRPr="00DF5F16">
        <w:rPr>
          <w:rFonts w:ascii="Arial" w:hAnsi="Arial" w:cs="Arial"/>
          <w:b/>
        </w:rPr>
        <w:t>TEI handling in RAN, including traceability of TEIs</w:t>
      </w:r>
      <w:r w:rsidR="003B1257" w:rsidRPr="00537E63">
        <w:rPr>
          <w:rFonts w:ascii="Arial" w:hAnsi="Arial" w:cs="Arial"/>
          <w:b/>
        </w:rPr>
        <w:t>:</w:t>
      </w:r>
    </w:p>
    <w:p w:rsidR="00093069" w:rsidRDefault="003B1257" w:rsidP="00DF5F16">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r>
      <w:r w:rsidR="00DF5F16">
        <w:rPr>
          <w:rFonts w:ascii="Arial" w:hAnsi="Arial" w:cs="Arial"/>
        </w:rPr>
        <w:t xml:space="preserve">find </w:t>
      </w:r>
      <w:r w:rsidR="00DF5F16" w:rsidRPr="00DF5F16">
        <w:rPr>
          <w:rFonts w:ascii="Arial" w:hAnsi="Arial" w:cs="Arial"/>
        </w:rPr>
        <w:t>pragmatic</w:t>
      </w:r>
      <w:r w:rsidR="00DF5F16">
        <w:rPr>
          <w:rFonts w:ascii="Arial" w:hAnsi="Arial" w:cs="Arial"/>
        </w:rPr>
        <w:t>/</w:t>
      </w:r>
      <w:r w:rsidR="00DF5F16" w:rsidRPr="00DF5F16">
        <w:rPr>
          <w:rFonts w:ascii="Arial" w:hAnsi="Arial" w:cs="Arial"/>
        </w:rPr>
        <w:t>practical ways</w:t>
      </w:r>
      <w:r w:rsidR="00DF5F16">
        <w:rPr>
          <w:rFonts w:ascii="Arial" w:hAnsi="Arial" w:cs="Arial"/>
        </w:rPr>
        <w:t xml:space="preserve"> to </w:t>
      </w:r>
      <w:r w:rsidR="00DF5F16" w:rsidRPr="00DF5F16">
        <w:rPr>
          <w:rFonts w:ascii="Arial" w:hAnsi="Arial" w:cs="Arial"/>
        </w:rPr>
        <w:t>improv</w:t>
      </w:r>
      <w:r w:rsidR="00DF5F16">
        <w:rPr>
          <w:rFonts w:ascii="Arial" w:hAnsi="Arial" w:cs="Arial"/>
        </w:rPr>
        <w:t>e</w:t>
      </w:r>
      <w:r w:rsidR="00DF5F16" w:rsidRPr="00DF5F16">
        <w:rPr>
          <w:rFonts w:ascii="Arial" w:hAnsi="Arial" w:cs="Arial"/>
        </w:rPr>
        <w:t xml:space="preserve"> TEI visibility/traceability</w:t>
      </w:r>
      <w:r w:rsidR="00943780">
        <w:rPr>
          <w:rFonts w:ascii="Arial" w:hAnsi="Arial" w:cs="Arial"/>
        </w:rPr>
        <w:t xml:space="preserve"> </w:t>
      </w:r>
      <w:r w:rsidR="00943780">
        <w:rPr>
          <w:rFonts w:ascii="Arial" w:hAnsi="Arial" w:cs="Arial"/>
        </w:rPr>
        <w:br/>
      </w:r>
      <w:r w:rsidR="00943780">
        <w:rPr>
          <w:rFonts w:ascii="Arial" w:hAnsi="Arial" w:cs="Arial"/>
        </w:rPr>
        <w:tab/>
      </w:r>
      <w:r w:rsidR="00943780">
        <w:rPr>
          <w:rFonts w:ascii="Arial" w:hAnsi="Arial" w:cs="Arial"/>
        </w:rPr>
        <w:tab/>
      </w:r>
      <w:r w:rsidR="00943780">
        <w:rPr>
          <w:rFonts w:ascii="Arial" w:hAnsi="Arial" w:cs="Arial"/>
        </w:rPr>
        <w:tab/>
      </w:r>
      <w:r w:rsidR="00943780">
        <w:rPr>
          <w:rFonts w:ascii="Arial" w:hAnsi="Arial" w:cs="Arial"/>
        </w:rPr>
        <w:tab/>
        <w:t xml:space="preserve">(compare </w:t>
      </w:r>
      <w:r w:rsidR="00943780" w:rsidRPr="00943780">
        <w:rPr>
          <w:rFonts w:ascii="Arial" w:hAnsi="Arial" w:cs="Arial"/>
        </w:rPr>
        <w:t>RP-191602</w:t>
      </w:r>
      <w:r w:rsidR="00943780">
        <w:rPr>
          <w:rFonts w:ascii="Arial" w:hAnsi="Arial" w:cs="Arial"/>
        </w:rPr>
        <w:t xml:space="preserve">, </w:t>
      </w:r>
      <w:r w:rsidR="00943780" w:rsidRPr="00943780">
        <w:rPr>
          <w:rFonts w:ascii="Arial" w:hAnsi="Arial" w:cs="Arial"/>
        </w:rPr>
        <w:t>RP-201123</w:t>
      </w:r>
      <w:r w:rsidR="00943780">
        <w:rPr>
          <w:rFonts w:ascii="Arial" w:hAnsi="Arial" w:cs="Arial"/>
        </w:rPr>
        <w:t xml:space="preserve">, </w:t>
      </w:r>
      <w:r w:rsidR="00943780" w:rsidRPr="00943780">
        <w:rPr>
          <w:rFonts w:ascii="Arial" w:hAnsi="Arial" w:cs="Arial"/>
        </w:rPr>
        <w:t>RP-201330</w:t>
      </w:r>
      <w:r w:rsidR="00943780">
        <w:rPr>
          <w:rFonts w:ascii="Arial" w:hAnsi="Arial" w:cs="Arial"/>
        </w:rPr>
        <w:t xml:space="preserve">, </w:t>
      </w:r>
      <w:r w:rsidR="00943780" w:rsidRPr="00943780">
        <w:rPr>
          <w:rFonts w:ascii="Arial" w:hAnsi="Arial" w:cs="Arial"/>
        </w:rPr>
        <w:t>RP-202074</w:t>
      </w:r>
      <w:r w:rsidR="00943780">
        <w:rPr>
          <w:rFonts w:ascii="Arial" w:hAnsi="Arial" w:cs="Arial"/>
        </w:rPr>
        <w:t>)</w:t>
      </w:r>
    </w:p>
    <w:p w:rsidR="00DF5F16" w:rsidRDefault="00093069" w:rsidP="003B1257">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w:t>
      </w:r>
      <w:r w:rsidR="00DF5F16">
        <w:rPr>
          <w:rFonts w:ascii="Arial" w:hAnsi="Arial" w:cs="Arial"/>
        </w:rPr>
        <w:tab/>
      </w:r>
      <w:r w:rsidR="00B23DC4">
        <w:rPr>
          <w:rFonts w:ascii="Arial" w:hAnsi="Arial" w:cs="Arial"/>
        </w:rPr>
        <w:t>Hans van der Veen (</w:t>
      </w:r>
      <w:r w:rsidR="00DF5F16">
        <w:rPr>
          <w:rFonts w:ascii="Arial" w:hAnsi="Arial" w:cs="Arial"/>
        </w:rPr>
        <w:t>NEC</w:t>
      </w:r>
      <w:r w:rsidR="00B23DC4">
        <w:rPr>
          <w:rFonts w:ascii="Arial" w:hAnsi="Arial" w:cs="Arial"/>
        </w:rPr>
        <w:t>)</w:t>
      </w:r>
    </w:p>
    <w:p w:rsidR="00F5289F" w:rsidRDefault="003B1257" w:rsidP="003B1257">
      <w:pPr>
        <w:pStyle w:val="B1"/>
        <w:snapToGrid w:val="0"/>
        <w:spacing w:after="0"/>
        <w:rPr>
          <w:rFonts w:ascii="Arial" w:hAnsi="Arial" w:cs="Arial"/>
        </w:rPr>
      </w:pPr>
      <w:r w:rsidRPr="00537E63">
        <w:rPr>
          <w:rFonts w:ascii="Arial" w:hAnsi="Arial" w:cs="Arial"/>
        </w:rPr>
        <w:t>conclusion:</w:t>
      </w:r>
      <w:r w:rsidRPr="00537E63">
        <w:rPr>
          <w:rFonts w:ascii="Arial" w:hAnsi="Arial" w:cs="Arial"/>
        </w:rPr>
        <w:tab/>
        <w:t xml:space="preserve">Email discussion </w:t>
      </w:r>
      <w:r w:rsidR="00093069">
        <w:rPr>
          <w:rFonts w:ascii="Arial" w:hAnsi="Arial" w:cs="Arial"/>
        </w:rPr>
        <w:t>w</w:t>
      </w:r>
      <w:r w:rsidR="00DF5F16">
        <w:rPr>
          <w:rFonts w:ascii="Arial" w:hAnsi="Arial" w:cs="Arial"/>
        </w:rPr>
        <w:t>as</w:t>
      </w:r>
      <w:r w:rsidR="00093069">
        <w:rPr>
          <w:rFonts w:ascii="Arial" w:hAnsi="Arial" w:cs="Arial"/>
        </w:rPr>
        <w:t xml:space="preserve"> </w:t>
      </w:r>
      <w:r w:rsidRPr="00537E63">
        <w:rPr>
          <w:rFonts w:ascii="Arial" w:hAnsi="Arial" w:cs="Arial"/>
        </w:rPr>
        <w:t>kicked off on the RAN</w:t>
      </w:r>
      <w:r w:rsidR="00093069">
        <w:rPr>
          <w:rFonts w:ascii="Arial" w:hAnsi="Arial" w:cs="Arial"/>
        </w:rPr>
        <w:t>_DRAFTS</w:t>
      </w:r>
      <w:r w:rsidRPr="00537E63">
        <w:rPr>
          <w:rFonts w:ascii="Arial" w:hAnsi="Arial" w:cs="Arial"/>
        </w:rPr>
        <w:t xml:space="preserve"> reflector </w:t>
      </w:r>
      <w:r w:rsidR="00DF5F16">
        <w:rPr>
          <w:rFonts w:ascii="Arial" w:hAnsi="Arial" w:cs="Arial"/>
        </w:rPr>
        <w:t>on 08.10.2020.</w:t>
      </w:r>
      <w:r w:rsidR="00DF5F16">
        <w:rPr>
          <w:rFonts w:ascii="Arial" w:hAnsi="Arial" w:cs="Arial"/>
        </w:rPr>
        <w:br/>
      </w:r>
      <w:r w:rsidR="00DF5F16">
        <w:rPr>
          <w:rFonts w:ascii="Arial" w:hAnsi="Arial" w:cs="Arial"/>
        </w:rPr>
        <w:tab/>
      </w:r>
      <w:r w:rsidR="00DF5F16">
        <w:rPr>
          <w:rFonts w:ascii="Arial" w:hAnsi="Arial" w:cs="Arial"/>
        </w:rPr>
        <w:tab/>
      </w:r>
      <w:r w:rsidR="00DF5F16">
        <w:rPr>
          <w:rFonts w:ascii="Arial" w:hAnsi="Arial" w:cs="Arial"/>
        </w:rPr>
        <w:tab/>
        <w:t xml:space="preserve">A summary was provided to RAN #90e in </w:t>
      </w:r>
      <w:r w:rsidR="00DF5F16" w:rsidRPr="00DF5F16">
        <w:rPr>
          <w:rFonts w:ascii="Arial" w:hAnsi="Arial" w:cs="Arial"/>
          <w:highlight w:val="yellow"/>
        </w:rPr>
        <w:t>RP-20????</w:t>
      </w:r>
      <w:r w:rsidR="00DF5F16">
        <w:rPr>
          <w:rFonts w:ascii="Arial" w:hAnsi="Arial" w:cs="Arial"/>
        </w:rPr>
        <w:t>.</w:t>
      </w:r>
    </w:p>
    <w:p w:rsidR="006F090D" w:rsidRPr="00537E63" w:rsidRDefault="006F090D" w:rsidP="003B1257">
      <w:pPr>
        <w:pStyle w:val="B1"/>
        <w:snapToGrid w:val="0"/>
        <w:spacing w:after="0"/>
        <w:rPr>
          <w:rFonts w:ascii="Arial" w:hAnsi="Arial" w:cs="Arial"/>
        </w:rPr>
      </w:pPr>
    </w:p>
    <w:p w:rsidR="00782C3E" w:rsidRPr="00537E63" w:rsidRDefault="00782C3E" w:rsidP="00782C3E">
      <w:pPr>
        <w:pStyle w:val="B1"/>
        <w:snapToGrid w:val="0"/>
        <w:spacing w:after="0"/>
        <w:rPr>
          <w:rFonts w:ascii="Arial" w:hAnsi="Arial" w:cs="Arial"/>
        </w:rPr>
      </w:pPr>
      <w:r w:rsidRPr="00FC2A5F">
        <w:rPr>
          <w:rFonts w:ascii="Arial" w:hAnsi="Arial" w:cs="Arial"/>
          <w:b/>
        </w:rPr>
        <w:t xml:space="preserve">RAN4 non-spectrum </w:t>
      </w:r>
      <w:r>
        <w:rPr>
          <w:rFonts w:ascii="Arial" w:hAnsi="Arial" w:cs="Arial"/>
          <w:b/>
        </w:rPr>
        <w:t xml:space="preserve">REL-17 </w:t>
      </w:r>
      <w:r w:rsidRPr="00FC2A5F">
        <w:rPr>
          <w:rFonts w:ascii="Arial" w:hAnsi="Arial" w:cs="Arial"/>
          <w:b/>
        </w:rPr>
        <w:t>items not handled at RAN#89-</w:t>
      </w:r>
      <w:r>
        <w:rPr>
          <w:rFonts w:ascii="Arial" w:hAnsi="Arial" w:cs="Arial"/>
          <w:b/>
        </w:rPr>
        <w:t>e</w:t>
      </w:r>
      <w:r w:rsidRPr="00537E63">
        <w:rPr>
          <w:rFonts w:ascii="Arial" w:hAnsi="Arial" w:cs="Arial"/>
          <w:b/>
        </w:rPr>
        <w:t>:</w:t>
      </w:r>
    </w:p>
    <w:p w:rsidR="00782C3E" w:rsidRDefault="00782C3E" w:rsidP="00782C3E">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w:t>
      </w:r>
      <w:r>
        <w:rPr>
          <w:rFonts w:ascii="Arial" w:hAnsi="Arial" w:cs="Arial"/>
        </w:rPr>
        <w:tab/>
        <w:t>E</w:t>
      </w:r>
      <w:r w:rsidRPr="003B1257">
        <w:rPr>
          <w:rFonts w:ascii="Arial" w:hAnsi="Arial" w:cs="Arial"/>
        </w:rPr>
        <w:t xml:space="preserve">mail discussions on the RAN_DRAFTS reflector about </w:t>
      </w:r>
      <w:r w:rsidR="00B23DC4">
        <w:rPr>
          <w:rFonts w:ascii="Arial" w:hAnsi="Arial" w:cs="Arial"/>
        </w:rPr>
        <w:t>remaining</w:t>
      </w:r>
      <w:r w:rsidRPr="003B1257">
        <w:rPr>
          <w:rFonts w:ascii="Arial" w:hAnsi="Arial" w:cs="Arial"/>
        </w:rPr>
        <w:t xml:space="preserve"> RAN4 REL-17 work </w:t>
      </w:r>
      <w:r w:rsidR="00B23DC4">
        <w:rPr>
          <w:rFonts w:ascii="Arial" w:hAnsi="Arial" w:cs="Arial"/>
        </w:rPr>
        <w:tab/>
      </w:r>
      <w:r w:rsidR="00B23DC4">
        <w:rPr>
          <w:rFonts w:ascii="Arial" w:hAnsi="Arial" w:cs="Arial"/>
        </w:rPr>
        <w:tab/>
      </w:r>
      <w:r w:rsidR="00B23DC4">
        <w:rPr>
          <w:rFonts w:ascii="Arial" w:hAnsi="Arial" w:cs="Arial"/>
        </w:rPr>
        <w:tab/>
      </w:r>
      <w:r w:rsidR="00B23DC4">
        <w:rPr>
          <w:rFonts w:ascii="Arial" w:hAnsi="Arial" w:cs="Arial"/>
        </w:rPr>
        <w:tab/>
      </w:r>
      <w:r w:rsidRPr="003B1257">
        <w:rPr>
          <w:rFonts w:ascii="Arial" w:hAnsi="Arial" w:cs="Arial"/>
        </w:rPr>
        <w:t>areas</w:t>
      </w:r>
      <w:r w:rsidR="00B23DC4">
        <w:rPr>
          <w:rFonts w:ascii="Arial" w:hAnsi="Arial" w:cs="Arial"/>
        </w:rPr>
        <w:t xml:space="preserve"> </w:t>
      </w:r>
      <w:r>
        <w:rPr>
          <w:rFonts w:ascii="Arial" w:hAnsi="Arial" w:cs="Arial"/>
        </w:rPr>
        <w:tab/>
      </w:r>
      <w:r w:rsidRPr="003B1257">
        <w:rPr>
          <w:rFonts w:ascii="Arial" w:hAnsi="Arial" w:cs="Arial"/>
        </w:rPr>
        <w:t>for non-spectrum WIs/SIs</w:t>
      </w:r>
      <w:r>
        <w:rPr>
          <w:rFonts w:ascii="Arial" w:hAnsi="Arial" w:cs="Arial"/>
        </w:rPr>
        <w:t xml:space="preserve"> (see RP-201331) </w:t>
      </w:r>
      <w:r w:rsidR="00B23DC4">
        <w:rPr>
          <w:rFonts w:ascii="Arial" w:hAnsi="Arial" w:cs="Arial"/>
        </w:rPr>
        <w:t>not handled at RAN #89e</w:t>
      </w:r>
      <w:r w:rsidR="00B23DC4">
        <w:rPr>
          <w:rFonts w:ascii="Arial" w:hAnsi="Arial" w:cs="Arial"/>
        </w:rPr>
        <w:br/>
      </w:r>
      <w:r w:rsidR="00B23DC4">
        <w:rPr>
          <w:rFonts w:ascii="Arial" w:hAnsi="Arial" w:cs="Arial"/>
        </w:rPr>
        <w:tab/>
      </w:r>
      <w:r w:rsidR="00B23DC4">
        <w:rPr>
          <w:rFonts w:ascii="Arial" w:hAnsi="Arial" w:cs="Arial"/>
        </w:rPr>
        <w:tab/>
      </w:r>
      <w:r w:rsidR="00B23DC4">
        <w:rPr>
          <w:rFonts w:ascii="Arial" w:hAnsi="Arial" w:cs="Arial"/>
        </w:rPr>
        <w:tab/>
      </w:r>
      <w:r w:rsidR="00B23DC4">
        <w:rPr>
          <w:rFonts w:ascii="Arial" w:hAnsi="Arial" w:cs="Arial"/>
        </w:rPr>
        <w:tab/>
      </w:r>
      <w:r>
        <w:rPr>
          <w:rFonts w:ascii="Arial" w:hAnsi="Arial" w:cs="Arial"/>
        </w:rPr>
        <w:t>with corresponding inputs for RAN #89e.</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t>Rapporteurs:</w:t>
      </w:r>
      <w:r>
        <w:rPr>
          <w:rFonts w:ascii="Arial" w:hAnsi="Arial" w:cs="Arial"/>
        </w:rPr>
        <w:br/>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OTA</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Valentin Gheorghiu</w:t>
      </w:r>
      <w:r>
        <w:rPr>
          <w:rFonts w:ascii="Arial" w:hAnsi="Arial" w:cs="Arial"/>
        </w:rPr>
        <w:t xml:space="preserve"> (Qualcomm)</w:t>
      </w:r>
      <w:r w:rsidR="00735A14">
        <w:rPr>
          <w:rFonts w:ascii="Arial" w:hAnsi="Arial" w:cs="Arial"/>
        </w:rPr>
        <w:tab/>
      </w:r>
      <w:r w:rsidR="00761533">
        <w:rPr>
          <w:rFonts w:ascii="Arial" w:hAnsi="Arial" w:cs="Arial"/>
        </w:rPr>
        <w:t xml:space="preserve">compare: </w:t>
      </w:r>
      <w:r w:rsidR="00761533" w:rsidRPr="0063610C">
        <w:rPr>
          <w:rFonts w:ascii="Arial" w:hAnsi="Arial" w:cs="Arial"/>
        </w:rPr>
        <w:t>RP-201747</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5A72B5">
        <w:rPr>
          <w:rFonts w:ascii="Arial" w:hAnsi="Arial" w:cs="Arial"/>
        </w:rPr>
        <w:t>NR</w:t>
      </w:r>
      <w:r w:rsidRPr="003B1257">
        <w:rPr>
          <w:rFonts w:ascii="Arial" w:hAnsi="Arial" w:cs="Arial"/>
        </w:rPr>
        <w:t xml:space="preserve"> repeater</w:t>
      </w:r>
      <w:r w:rsidR="005A72B5">
        <w:rPr>
          <w:rFonts w:ascii="Arial" w:hAnsi="Arial" w:cs="Arial"/>
        </w:rPr>
        <w:t>s</w:t>
      </w:r>
      <w:r>
        <w:rPr>
          <w:rFonts w:ascii="Arial" w:hAnsi="Arial" w:cs="Arial"/>
        </w:rPr>
        <w:t>:</w:t>
      </w:r>
      <w:r>
        <w:rPr>
          <w:rFonts w:ascii="Arial" w:hAnsi="Arial" w:cs="Arial"/>
        </w:rPr>
        <w:tab/>
      </w:r>
      <w:r w:rsidRPr="003B1257">
        <w:rPr>
          <w:rFonts w:ascii="Arial" w:hAnsi="Arial" w:cs="Arial"/>
        </w:rPr>
        <w:tab/>
        <w:t>Juan Montojo</w:t>
      </w:r>
      <w:r>
        <w:rPr>
          <w:rFonts w:ascii="Arial" w:hAnsi="Arial" w:cs="Arial"/>
        </w:rPr>
        <w:t xml:space="preserve"> (Qualcomm)</w:t>
      </w:r>
      <w:r w:rsidR="00735A14">
        <w:rPr>
          <w:rFonts w:ascii="Arial" w:hAnsi="Arial" w:cs="Arial"/>
        </w:rPr>
        <w:tab/>
      </w:r>
      <w:r w:rsidR="00735A14">
        <w:rPr>
          <w:rFonts w:ascii="Arial" w:hAnsi="Arial" w:cs="Arial"/>
        </w:rPr>
        <w:tab/>
      </w:r>
      <w:r w:rsidR="00735A14">
        <w:rPr>
          <w:rFonts w:ascii="Arial" w:hAnsi="Arial" w:cs="Arial"/>
        </w:rPr>
        <w:tab/>
      </w:r>
      <w:r w:rsidR="005A72B5">
        <w:rPr>
          <w:rFonts w:ascii="Arial" w:hAnsi="Arial" w:cs="Arial"/>
        </w:rPr>
        <w:t xml:space="preserve">compare: </w:t>
      </w:r>
      <w:r w:rsidR="005A72B5" w:rsidRPr="00F646DF">
        <w:rPr>
          <w:rFonts w:ascii="Arial" w:hAnsi="Arial" w:cs="Arial"/>
        </w:rPr>
        <w:t>RP-201830</w:t>
      </w:r>
    </w:p>
    <w:p w:rsidR="00782C3E" w:rsidRPr="003B1257"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ATG</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B1257">
        <w:rPr>
          <w:rFonts w:ascii="Arial" w:hAnsi="Arial" w:cs="Arial"/>
        </w:rPr>
        <w:t>Xiaoran Zhang</w:t>
      </w:r>
      <w:r>
        <w:rPr>
          <w:rFonts w:ascii="Arial" w:hAnsi="Arial" w:cs="Arial"/>
        </w:rPr>
        <w:t xml:space="preserve"> (CMCC)</w:t>
      </w:r>
      <w:r w:rsidR="00625982">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t xml:space="preserve">compare: </w:t>
      </w:r>
      <w:r w:rsidR="00625982" w:rsidRPr="0063610C">
        <w:rPr>
          <w:rFonts w:ascii="Arial" w:hAnsi="Arial" w:cs="Arial"/>
        </w:rPr>
        <w:t>RP-201626</w:t>
      </w:r>
    </w:p>
    <w:p w:rsidR="00782C3E" w:rsidRPr="003B1257"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23DC4" w:rsidRPr="00B23DC4">
        <w:rPr>
          <w:rFonts w:ascii="Arial" w:hAnsi="Arial" w:cs="Arial"/>
        </w:rPr>
        <w:t>UE and BS EMC</w:t>
      </w:r>
      <w:r>
        <w:rPr>
          <w:rFonts w:ascii="Arial" w:hAnsi="Arial" w:cs="Arial"/>
        </w:rPr>
        <w:t>:</w:t>
      </w:r>
      <w:r>
        <w:rPr>
          <w:rFonts w:ascii="Arial" w:hAnsi="Arial" w:cs="Arial"/>
        </w:rPr>
        <w:tab/>
      </w:r>
      <w:r w:rsidRPr="003B1257">
        <w:rPr>
          <w:rFonts w:ascii="Arial" w:hAnsi="Arial" w:cs="Arial"/>
        </w:rPr>
        <w:t>Muhammad Kazmi</w:t>
      </w:r>
      <w:r>
        <w:rPr>
          <w:rFonts w:ascii="Arial" w:hAnsi="Arial" w:cs="Arial"/>
        </w:rPr>
        <w:t xml:space="preserve"> (Ericsson)</w:t>
      </w:r>
      <w:r w:rsidR="00B23DC4">
        <w:rPr>
          <w:rFonts w:ascii="Arial" w:hAnsi="Arial" w:cs="Arial"/>
        </w:rPr>
        <w:tab/>
      </w:r>
      <w:r w:rsidR="00B23DC4">
        <w:rPr>
          <w:rFonts w:ascii="Arial" w:hAnsi="Arial" w:cs="Arial"/>
        </w:rPr>
        <w:tab/>
        <w:t xml:space="preserve">compare: </w:t>
      </w:r>
      <w:r w:rsidR="00B23DC4" w:rsidRPr="0063610C">
        <w:rPr>
          <w:rFonts w:ascii="Arial" w:hAnsi="Arial" w:cs="Arial"/>
        </w:rPr>
        <w:t>RP-201672</w:t>
      </w:r>
    </w:p>
    <w:p w:rsidR="00782C3E" w:rsidRDefault="00782C3E" w:rsidP="00782C3E">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w:t>
      </w:r>
      <w:r>
        <w:rPr>
          <w:rFonts w:ascii="Arial" w:hAnsi="Arial" w:cs="Arial"/>
        </w:rPr>
        <w:t>s</w:t>
      </w:r>
      <w:r w:rsidRPr="00537E63">
        <w:rPr>
          <w:rFonts w:ascii="Arial" w:hAnsi="Arial" w:cs="Arial"/>
        </w:rPr>
        <w:t xml:space="preserve"> </w:t>
      </w:r>
      <w:r>
        <w:rPr>
          <w:rFonts w:ascii="Arial" w:hAnsi="Arial" w:cs="Arial"/>
        </w:rPr>
        <w:t xml:space="preserve">were </w:t>
      </w:r>
      <w:r w:rsidRPr="00537E63">
        <w:rPr>
          <w:rFonts w:ascii="Arial" w:hAnsi="Arial" w:cs="Arial"/>
        </w:rPr>
        <w:t>kicked off on the RAN</w:t>
      </w:r>
      <w:r>
        <w:rPr>
          <w:rFonts w:ascii="Arial" w:hAnsi="Arial" w:cs="Arial"/>
        </w:rPr>
        <w:t>_DRAFTS</w:t>
      </w:r>
      <w:r w:rsidRPr="00537E63">
        <w:rPr>
          <w:rFonts w:ascii="Arial" w:hAnsi="Arial" w:cs="Arial"/>
        </w:rPr>
        <w:t xml:space="preserve"> reflector </w:t>
      </w:r>
      <w:r>
        <w:rPr>
          <w:rFonts w:ascii="Arial" w:hAnsi="Arial" w:cs="Arial"/>
        </w:rPr>
        <w:t xml:space="preserve">at the following dates with </w:t>
      </w:r>
      <w:r>
        <w:rPr>
          <w:rFonts w:ascii="Arial" w:hAnsi="Arial" w:cs="Arial"/>
        </w:rPr>
        <w:tab/>
      </w:r>
      <w:r>
        <w:rPr>
          <w:rFonts w:ascii="Arial" w:hAnsi="Arial" w:cs="Arial"/>
        </w:rPr>
        <w:tab/>
      </w:r>
      <w:r>
        <w:rPr>
          <w:rFonts w:ascii="Arial" w:hAnsi="Arial" w:cs="Arial"/>
        </w:rPr>
        <w:tab/>
        <w:t>the following RAN #</w:t>
      </w:r>
      <w:r w:rsidR="00B23DC4">
        <w:rPr>
          <w:rFonts w:ascii="Arial" w:hAnsi="Arial" w:cs="Arial"/>
        </w:rPr>
        <w:t>90</w:t>
      </w:r>
      <w:r>
        <w:rPr>
          <w:rFonts w:ascii="Arial" w:hAnsi="Arial" w:cs="Arial"/>
        </w:rPr>
        <w:t>e inputs:</w:t>
      </w:r>
    </w:p>
    <w:p w:rsidR="00761533" w:rsidRDefault="00761533" w:rsidP="00761533">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OTA: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05.10.20,</w:t>
      </w:r>
      <w:r>
        <w:rPr>
          <w:rFonts w:ascii="Arial" w:hAnsi="Arial" w:cs="Arial"/>
        </w:rPr>
        <w:tab/>
      </w:r>
      <w:r>
        <w:rPr>
          <w:rFonts w:ascii="Arial" w:hAnsi="Arial" w:cs="Arial"/>
        </w:rPr>
        <w:tab/>
      </w:r>
      <w:r w:rsidRPr="00625982">
        <w:rPr>
          <w:rFonts w:ascii="Arial" w:hAnsi="Arial" w:cs="Arial"/>
          <w:highlight w:val="yellow"/>
        </w:rPr>
        <w:t>RP-20????</w:t>
      </w:r>
    </w:p>
    <w:p w:rsidR="00625982" w:rsidRDefault="00625982" w:rsidP="00761533">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NR repeaters:</w:t>
      </w:r>
      <w:r>
        <w:rPr>
          <w:rFonts w:ascii="Arial" w:hAnsi="Arial" w:cs="Arial"/>
        </w:rPr>
        <w:tab/>
      </w:r>
      <w:r>
        <w:rPr>
          <w:rFonts w:ascii="Arial" w:hAnsi="Arial" w:cs="Arial"/>
        </w:rPr>
        <w:tab/>
      </w:r>
      <w:r>
        <w:rPr>
          <w:rFonts w:ascii="Arial" w:hAnsi="Arial" w:cs="Arial"/>
        </w:rPr>
        <w:tab/>
      </w:r>
      <w:r>
        <w:rPr>
          <w:rFonts w:ascii="Arial" w:hAnsi="Arial" w:cs="Arial"/>
        </w:rPr>
        <w:tab/>
        <w:t>06.10.20,</w:t>
      </w:r>
      <w:r>
        <w:rPr>
          <w:rFonts w:ascii="Arial" w:hAnsi="Arial" w:cs="Arial"/>
        </w:rPr>
        <w:tab/>
      </w:r>
      <w:r>
        <w:rPr>
          <w:rFonts w:ascii="Arial" w:hAnsi="Arial" w:cs="Arial"/>
        </w:rPr>
        <w:tab/>
      </w:r>
      <w:r w:rsidRPr="00625982">
        <w:rPr>
          <w:rFonts w:ascii="Arial" w:hAnsi="Arial" w:cs="Arial"/>
          <w:highlight w:val="yellow"/>
        </w:rPr>
        <w:t>RP-20????</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sidR="00625982">
        <w:rPr>
          <w:rFonts w:ascii="Arial" w:hAnsi="Arial" w:cs="Arial"/>
        </w:rPr>
        <w:tab/>
      </w:r>
      <w:r>
        <w:rPr>
          <w:rFonts w:ascii="Arial" w:hAnsi="Arial" w:cs="Arial"/>
        </w:rPr>
        <w:tab/>
        <w:t>ATG:</w:t>
      </w:r>
      <w:r>
        <w:rPr>
          <w:rFonts w:ascii="Arial" w:hAnsi="Arial" w:cs="Arial"/>
        </w:rPr>
        <w:tab/>
      </w:r>
      <w:r>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r>
      <w:r w:rsidR="00625982">
        <w:rPr>
          <w:rFonts w:ascii="Arial" w:hAnsi="Arial" w:cs="Arial"/>
        </w:rPr>
        <w:tab/>
        <w:t>06</w:t>
      </w:r>
      <w:r>
        <w:rPr>
          <w:rFonts w:ascii="Arial" w:hAnsi="Arial" w:cs="Arial"/>
        </w:rPr>
        <w:t>.</w:t>
      </w:r>
      <w:r w:rsidR="00625982">
        <w:rPr>
          <w:rFonts w:ascii="Arial" w:hAnsi="Arial" w:cs="Arial"/>
        </w:rPr>
        <w:t>10</w:t>
      </w:r>
      <w:r>
        <w:rPr>
          <w:rFonts w:ascii="Arial" w:hAnsi="Arial" w:cs="Arial"/>
        </w:rPr>
        <w:t>.20,</w:t>
      </w:r>
      <w:r>
        <w:rPr>
          <w:rFonts w:ascii="Arial" w:hAnsi="Arial" w:cs="Arial"/>
        </w:rPr>
        <w:tab/>
      </w:r>
      <w:r>
        <w:rPr>
          <w:rFonts w:ascii="Arial" w:hAnsi="Arial" w:cs="Arial"/>
        </w:rPr>
        <w:tab/>
      </w:r>
      <w:r w:rsidR="00625982" w:rsidRPr="00625982">
        <w:rPr>
          <w:rFonts w:ascii="Arial" w:hAnsi="Arial" w:cs="Arial"/>
          <w:highlight w:val="yellow"/>
        </w:rPr>
        <w:t>RP-20????</w:t>
      </w:r>
      <w:r w:rsidR="00625982">
        <w:rPr>
          <w:rFonts w:ascii="Arial" w:hAnsi="Arial" w:cs="Arial"/>
        </w:rPr>
        <w:tab/>
      </w:r>
      <w:r w:rsidR="00625982">
        <w:rPr>
          <w:rFonts w:ascii="Arial" w:hAnsi="Arial" w:cs="Arial"/>
        </w:rPr>
        <w:tab/>
        <w:t xml:space="preserve">(ATG: </w:t>
      </w:r>
      <w:r w:rsidR="00625982" w:rsidRPr="00BB3945">
        <w:rPr>
          <w:rFonts w:ascii="Arial" w:hAnsi="Arial" w:cs="Arial"/>
        </w:rPr>
        <w:t>air-to-ground network</w:t>
      </w:r>
      <w:r w:rsidR="00625982">
        <w:rPr>
          <w:rFonts w:ascii="Arial" w:hAnsi="Arial" w:cs="Arial"/>
        </w:rPr>
        <w:t>)</w:t>
      </w:r>
    </w:p>
    <w:p w:rsidR="00782C3E" w:rsidRDefault="00782C3E" w:rsidP="00782C3E">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B23DC4">
        <w:rPr>
          <w:rFonts w:ascii="Arial" w:hAnsi="Arial" w:cs="Arial"/>
        </w:rPr>
        <w:tab/>
      </w:r>
      <w:r w:rsidR="00B23DC4" w:rsidRPr="00B23DC4">
        <w:rPr>
          <w:rFonts w:ascii="Arial" w:hAnsi="Arial" w:cs="Arial"/>
        </w:rPr>
        <w:t>UE and BS EMC</w:t>
      </w:r>
      <w:r>
        <w:rPr>
          <w:rFonts w:ascii="Arial" w:hAnsi="Arial" w:cs="Arial"/>
        </w:rPr>
        <w:t>:</w:t>
      </w:r>
      <w:r>
        <w:rPr>
          <w:rFonts w:ascii="Arial" w:hAnsi="Arial" w:cs="Arial"/>
        </w:rPr>
        <w:tab/>
      </w:r>
      <w:r w:rsidR="00B23DC4">
        <w:rPr>
          <w:rFonts w:ascii="Arial" w:hAnsi="Arial" w:cs="Arial"/>
        </w:rPr>
        <w:tab/>
      </w:r>
      <w:r w:rsidR="00B23DC4">
        <w:rPr>
          <w:rFonts w:ascii="Arial" w:hAnsi="Arial" w:cs="Arial"/>
        </w:rPr>
        <w:tab/>
        <w:t>06.10.20</w:t>
      </w:r>
      <w:r>
        <w:rPr>
          <w:rFonts w:ascii="Arial" w:hAnsi="Arial" w:cs="Arial"/>
        </w:rPr>
        <w:t xml:space="preserve">, </w:t>
      </w:r>
      <w:r>
        <w:rPr>
          <w:rFonts w:ascii="Arial" w:hAnsi="Arial" w:cs="Arial"/>
        </w:rPr>
        <w:tab/>
      </w:r>
      <w:r w:rsidRPr="00B23DC4">
        <w:rPr>
          <w:rFonts w:ascii="Arial" w:hAnsi="Arial" w:cs="Arial"/>
          <w:highlight w:val="yellow"/>
        </w:rPr>
        <w:t>RP-20</w:t>
      </w:r>
      <w:r w:rsidR="00B23DC4" w:rsidRPr="00B23DC4">
        <w:rPr>
          <w:rFonts w:ascii="Arial" w:hAnsi="Arial" w:cs="Arial"/>
          <w:highlight w:val="yellow"/>
        </w:rPr>
        <w:t>????</w:t>
      </w:r>
    </w:p>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517" w:name="_Toc527197957"/>
      <w:bookmarkStart w:id="518" w:name="_Toc2391500"/>
      <w:bookmarkStart w:id="519" w:name="_Toc25787754"/>
      <w:bookmarkStart w:id="520" w:name="_Toc25787954"/>
      <w:bookmarkStart w:id="521" w:name="_Toc27430649"/>
      <w:bookmarkStart w:id="522" w:name="_Toc33140381"/>
      <w:bookmarkStart w:id="523" w:name="_Toc34604912"/>
      <w:bookmarkStart w:id="524" w:name="_Toc34605105"/>
      <w:bookmarkStart w:id="525" w:name="_Toc35697905"/>
      <w:bookmarkStart w:id="526" w:name="_Toc42029400"/>
      <w:bookmarkStart w:id="527" w:name="_Toc54810619"/>
      <w:r>
        <w:lastRenderedPageBreak/>
        <w:t xml:space="preserve">Annex </w:t>
      </w:r>
      <w:r w:rsidR="00E048C0">
        <w:t>J</w:t>
      </w:r>
      <w:r>
        <w:t>: History</w:t>
      </w:r>
      <w:bookmarkEnd w:id="517"/>
      <w:bookmarkEnd w:id="518"/>
      <w:bookmarkEnd w:id="519"/>
      <w:bookmarkEnd w:id="520"/>
      <w:bookmarkEnd w:id="521"/>
      <w:bookmarkEnd w:id="522"/>
      <w:bookmarkEnd w:id="523"/>
      <w:bookmarkEnd w:id="524"/>
      <w:bookmarkEnd w:id="525"/>
      <w:bookmarkEnd w:id="526"/>
      <w:bookmarkEnd w:id="527"/>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9A2214" w:rsidP="00AB0E2A">
            <w:pPr>
              <w:pStyle w:val="TAL"/>
              <w:snapToGrid w:val="0"/>
              <w:spacing w:before="120" w:after="120"/>
              <w:jc w:val="center"/>
            </w:pPr>
            <w:r>
              <w:t>18</w:t>
            </w:r>
            <w:r w:rsidR="00AB0E2A">
              <w:t>.</w:t>
            </w:r>
            <w:r w:rsidR="000B5D0F">
              <w:t>0</w:t>
            </w:r>
            <w:r>
              <w:t>9</w:t>
            </w:r>
            <w:r w:rsidR="00AB0E2A">
              <w:t>.20</w:t>
            </w:r>
            <w:r w:rsidR="000B5D0F">
              <w:t>20</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9A2214">
              <w:t>9</w:t>
            </w:r>
            <w:r w:rsidR="000B5D0F">
              <w:t>e</w:t>
            </w:r>
            <w:r w:rsidRPr="008B51CD">
              <w:t xml:space="preserve"> provided directly after RAN #</w:t>
            </w:r>
            <w:r>
              <w:t>8</w:t>
            </w:r>
            <w:r w:rsidR="009A2214">
              <w:t>9</w:t>
            </w:r>
            <w:r w:rsidR="000B5D0F">
              <w:t>e</w:t>
            </w:r>
          </w:p>
        </w:tc>
      </w:tr>
      <w:tr w:rsidR="008E1EE5" w:rsidTr="00AB0E2A">
        <w:trPr>
          <w:cantSplit/>
        </w:trPr>
        <w:tc>
          <w:tcPr>
            <w:tcW w:w="1134" w:type="dxa"/>
            <w:shd w:val="solid" w:color="FFFFFF" w:fill="auto"/>
          </w:tcPr>
          <w:p w:rsidR="008E1EE5" w:rsidRPr="003B0BBB" w:rsidRDefault="00FA3D24" w:rsidP="00AB0E2A">
            <w:pPr>
              <w:pStyle w:val="TAL"/>
              <w:snapToGrid w:val="0"/>
              <w:spacing w:before="120" w:after="120"/>
              <w:jc w:val="center"/>
              <w:rPr>
                <w:highlight w:val="yellow"/>
              </w:rPr>
            </w:pPr>
            <w:r w:rsidRPr="00FA3D24">
              <w:t>2</w:t>
            </w:r>
            <w:r w:rsidR="00CA26A1">
              <w:t>8</w:t>
            </w:r>
            <w:r w:rsidR="008E1EE5" w:rsidRPr="00FA3D24">
              <w:t>.</w:t>
            </w:r>
            <w:r w:rsidR="009A2214" w:rsidRPr="00FA3D24">
              <w:t>10</w:t>
            </w:r>
            <w:r w:rsidR="008E1EE5" w:rsidRPr="00FA3D24">
              <w:t>.20</w:t>
            </w:r>
            <w:r w:rsidR="002F43B3" w:rsidRPr="00FA3D24">
              <w:t>20</w:t>
            </w:r>
          </w:p>
        </w:tc>
        <w:tc>
          <w:tcPr>
            <w:tcW w:w="1701" w:type="dxa"/>
            <w:shd w:val="solid" w:color="FFFFFF" w:fill="auto"/>
          </w:tcPr>
          <w:p w:rsidR="008E1EE5" w:rsidRPr="003B0BBB" w:rsidRDefault="008E1EE5" w:rsidP="00AB0E2A">
            <w:pPr>
              <w:pStyle w:val="TAL"/>
              <w:snapToGrid w:val="0"/>
              <w:spacing w:before="120" w:after="120"/>
              <w:jc w:val="center"/>
              <w:rPr>
                <w:highlight w:val="yellow"/>
              </w:rPr>
            </w:pPr>
            <w:r w:rsidRPr="004427B7">
              <w:t>RP-</w:t>
            </w:r>
            <w:r w:rsidR="002F43B3" w:rsidRPr="004427B7">
              <w:t>20</w:t>
            </w:r>
            <w:r w:rsidR="004427B7" w:rsidRPr="004427B7">
              <w:t>2124</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3B0BBB">
              <w:t>9</w:t>
            </w:r>
            <w:r w:rsidR="000B5D0F">
              <w:t>e</w:t>
            </w:r>
            <w:r w:rsidRPr="008B51CD">
              <w:t xml:space="preserve"> </w:t>
            </w:r>
            <w:r>
              <w:t>as submitted to RAN #</w:t>
            </w:r>
            <w:r w:rsidR="003B0BBB">
              <w:t>90</w:t>
            </w:r>
            <w:r w:rsidR="009F7784">
              <w:t>e</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p>
        </w:tc>
        <w:tc>
          <w:tcPr>
            <w:tcW w:w="1701" w:type="dxa"/>
            <w:shd w:val="solid" w:color="FFFFFF" w:fill="auto"/>
          </w:tcPr>
          <w:p w:rsidR="009A2166" w:rsidRDefault="009A2166" w:rsidP="00AB0E2A">
            <w:pPr>
              <w:pStyle w:val="TAL"/>
              <w:snapToGrid w:val="0"/>
              <w:spacing w:before="120" w:after="120"/>
              <w:jc w:val="center"/>
            </w:pPr>
          </w:p>
        </w:tc>
        <w:tc>
          <w:tcPr>
            <w:tcW w:w="6521" w:type="dxa"/>
            <w:shd w:val="solid" w:color="FFFFFF" w:fill="auto"/>
          </w:tcPr>
          <w:p w:rsidR="009A2166" w:rsidRPr="008B51CD" w:rsidRDefault="009A2166" w:rsidP="00AB0E2A">
            <w:pPr>
              <w:pStyle w:val="TAL"/>
              <w:snapToGrid w:val="0"/>
              <w:spacing w:before="120" w:after="120"/>
            </w:pP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D0D" w:rsidRDefault="005E5D0D">
      <w:pPr>
        <w:spacing w:after="0"/>
      </w:pPr>
      <w:r>
        <w:separator/>
      </w:r>
    </w:p>
  </w:endnote>
  <w:endnote w:type="continuationSeparator" w:id="0">
    <w:p w:rsidR="005E5D0D" w:rsidRDefault="005E5D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4C1ED2" w:rsidRDefault="004C1ED2"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Pr="00F93171" w:rsidRDefault="004C1ED2"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5E5D0D">
      <w:fldChar w:fldCharType="begin"/>
    </w:r>
    <w:r w:rsidR="005E5D0D">
      <w:instrText xml:space="preserve"> NUMPAGES  \* Arabic  \* MERGEFORMAT </w:instrText>
    </w:r>
    <w:r w:rsidR="005E5D0D">
      <w:fldChar w:fldCharType="separate"/>
    </w:r>
    <w:r>
      <w:t>194</w:t>
    </w:r>
    <w:r w:rsidR="005E5D0D">
      <w:fldChar w:fldCharType="end"/>
    </w:r>
  </w:p>
  <w:p w:rsidR="004C1ED2" w:rsidRDefault="004C1ED2"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D0D" w:rsidRDefault="005E5D0D">
      <w:pPr>
        <w:spacing w:after="0"/>
      </w:pPr>
      <w:r>
        <w:separator/>
      </w:r>
    </w:p>
  </w:footnote>
  <w:footnote w:type="continuationSeparator" w:id="0">
    <w:p w:rsidR="005E5D0D" w:rsidRDefault="005E5D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sidP="00401DFE">
    <w:pPr>
      <w:pStyle w:val="Header"/>
      <w:jc w:val="center"/>
    </w:pPr>
    <w:r w:rsidRPr="00503B11">
      <w:rPr>
        <w:b w:val="0"/>
        <w:highlight w:val="yellow"/>
      </w:rPr>
      <w:t>Draft</w:t>
    </w:r>
    <w:r>
      <w:rPr>
        <w:b w:val="0"/>
      </w:rPr>
      <w:t xml:space="preserve"> R</w:t>
    </w:r>
    <w:r w:rsidRPr="00E76734">
      <w:rPr>
        <w:b w:val="0"/>
      </w:rPr>
      <w:t xml:space="preserve">eport </w:t>
    </w:r>
    <w:r>
      <w:rPr>
        <w:b w:val="0"/>
      </w:rPr>
      <w:t>of RAN #89e, Electronic Meeting, Sep. 14 - 18,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ED2" w:rsidRDefault="004C1ED2"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67DF"/>
    <w:rsid w:val="000078A9"/>
    <w:rsid w:val="00007D91"/>
    <w:rsid w:val="0001073B"/>
    <w:rsid w:val="00010AA6"/>
    <w:rsid w:val="00010ACC"/>
    <w:rsid w:val="00010B91"/>
    <w:rsid w:val="00010CAF"/>
    <w:rsid w:val="00013569"/>
    <w:rsid w:val="00016581"/>
    <w:rsid w:val="0001752A"/>
    <w:rsid w:val="0002154B"/>
    <w:rsid w:val="00022BC6"/>
    <w:rsid w:val="00023C1D"/>
    <w:rsid w:val="00025D35"/>
    <w:rsid w:val="0002710E"/>
    <w:rsid w:val="00030393"/>
    <w:rsid w:val="00031479"/>
    <w:rsid w:val="00031B52"/>
    <w:rsid w:val="000328D3"/>
    <w:rsid w:val="00032D6C"/>
    <w:rsid w:val="00032FCF"/>
    <w:rsid w:val="000404BA"/>
    <w:rsid w:val="000412AC"/>
    <w:rsid w:val="00041983"/>
    <w:rsid w:val="00041D38"/>
    <w:rsid w:val="000422DA"/>
    <w:rsid w:val="0004301A"/>
    <w:rsid w:val="00043ED3"/>
    <w:rsid w:val="00044E80"/>
    <w:rsid w:val="00045234"/>
    <w:rsid w:val="00045719"/>
    <w:rsid w:val="00046849"/>
    <w:rsid w:val="00050E26"/>
    <w:rsid w:val="0005275B"/>
    <w:rsid w:val="00053DED"/>
    <w:rsid w:val="00055080"/>
    <w:rsid w:val="00056775"/>
    <w:rsid w:val="00056ED8"/>
    <w:rsid w:val="00057A54"/>
    <w:rsid w:val="00060468"/>
    <w:rsid w:val="000614B3"/>
    <w:rsid w:val="00061CE5"/>
    <w:rsid w:val="00064320"/>
    <w:rsid w:val="00064CC8"/>
    <w:rsid w:val="00064CD7"/>
    <w:rsid w:val="00065CB9"/>
    <w:rsid w:val="0006600F"/>
    <w:rsid w:val="00066FA6"/>
    <w:rsid w:val="00067562"/>
    <w:rsid w:val="00067F11"/>
    <w:rsid w:val="00071749"/>
    <w:rsid w:val="00071778"/>
    <w:rsid w:val="00073AE9"/>
    <w:rsid w:val="00077ED1"/>
    <w:rsid w:val="0008062A"/>
    <w:rsid w:val="00082E73"/>
    <w:rsid w:val="0008353D"/>
    <w:rsid w:val="00086208"/>
    <w:rsid w:val="00086E04"/>
    <w:rsid w:val="00090E99"/>
    <w:rsid w:val="000929BF"/>
    <w:rsid w:val="00092BF6"/>
    <w:rsid w:val="00093069"/>
    <w:rsid w:val="0009429F"/>
    <w:rsid w:val="000952EF"/>
    <w:rsid w:val="00095643"/>
    <w:rsid w:val="00095AB1"/>
    <w:rsid w:val="000A067C"/>
    <w:rsid w:val="000A0742"/>
    <w:rsid w:val="000A0B49"/>
    <w:rsid w:val="000A3A62"/>
    <w:rsid w:val="000A6442"/>
    <w:rsid w:val="000B2C51"/>
    <w:rsid w:val="000B3B37"/>
    <w:rsid w:val="000B4693"/>
    <w:rsid w:val="000B4F48"/>
    <w:rsid w:val="000B5B9C"/>
    <w:rsid w:val="000B5D0F"/>
    <w:rsid w:val="000C1A0A"/>
    <w:rsid w:val="000C24E5"/>
    <w:rsid w:val="000C31C6"/>
    <w:rsid w:val="000C375D"/>
    <w:rsid w:val="000C4915"/>
    <w:rsid w:val="000C49C3"/>
    <w:rsid w:val="000C4A6B"/>
    <w:rsid w:val="000C5CBB"/>
    <w:rsid w:val="000C68BA"/>
    <w:rsid w:val="000C7E1F"/>
    <w:rsid w:val="000D0324"/>
    <w:rsid w:val="000D1107"/>
    <w:rsid w:val="000D208D"/>
    <w:rsid w:val="000D3C10"/>
    <w:rsid w:val="000D58A5"/>
    <w:rsid w:val="000D5DC8"/>
    <w:rsid w:val="000E6238"/>
    <w:rsid w:val="000E762E"/>
    <w:rsid w:val="000E7723"/>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05B43"/>
    <w:rsid w:val="00106E9B"/>
    <w:rsid w:val="00111E45"/>
    <w:rsid w:val="001142F0"/>
    <w:rsid w:val="001172DB"/>
    <w:rsid w:val="00117B37"/>
    <w:rsid w:val="00120FEB"/>
    <w:rsid w:val="00122588"/>
    <w:rsid w:val="00125111"/>
    <w:rsid w:val="00125A09"/>
    <w:rsid w:val="00132D15"/>
    <w:rsid w:val="00135444"/>
    <w:rsid w:val="00140291"/>
    <w:rsid w:val="00140AA1"/>
    <w:rsid w:val="0014146B"/>
    <w:rsid w:val="00141C55"/>
    <w:rsid w:val="001434AE"/>
    <w:rsid w:val="00144E49"/>
    <w:rsid w:val="00144EBC"/>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C79"/>
    <w:rsid w:val="00167887"/>
    <w:rsid w:val="00167D1D"/>
    <w:rsid w:val="001703EB"/>
    <w:rsid w:val="00173EF2"/>
    <w:rsid w:val="00175DB9"/>
    <w:rsid w:val="00176DD5"/>
    <w:rsid w:val="001774B5"/>
    <w:rsid w:val="0018030C"/>
    <w:rsid w:val="0018033B"/>
    <w:rsid w:val="001808EE"/>
    <w:rsid w:val="00182193"/>
    <w:rsid w:val="001838F7"/>
    <w:rsid w:val="00184DDA"/>
    <w:rsid w:val="00185F38"/>
    <w:rsid w:val="00186C0E"/>
    <w:rsid w:val="001911E6"/>
    <w:rsid w:val="0019162B"/>
    <w:rsid w:val="00192647"/>
    <w:rsid w:val="00193BC1"/>
    <w:rsid w:val="00193F1F"/>
    <w:rsid w:val="0019601B"/>
    <w:rsid w:val="0019746D"/>
    <w:rsid w:val="00197798"/>
    <w:rsid w:val="001A5076"/>
    <w:rsid w:val="001A51EC"/>
    <w:rsid w:val="001A5A41"/>
    <w:rsid w:val="001A5C92"/>
    <w:rsid w:val="001A6B12"/>
    <w:rsid w:val="001A7EEE"/>
    <w:rsid w:val="001B12D9"/>
    <w:rsid w:val="001B434D"/>
    <w:rsid w:val="001B45BF"/>
    <w:rsid w:val="001B4680"/>
    <w:rsid w:val="001B5877"/>
    <w:rsid w:val="001B686E"/>
    <w:rsid w:val="001B7C1A"/>
    <w:rsid w:val="001C04ED"/>
    <w:rsid w:val="001C0E3D"/>
    <w:rsid w:val="001C1813"/>
    <w:rsid w:val="001C1DC1"/>
    <w:rsid w:val="001C223B"/>
    <w:rsid w:val="001C2373"/>
    <w:rsid w:val="001C29C9"/>
    <w:rsid w:val="001C2FC2"/>
    <w:rsid w:val="001C35F4"/>
    <w:rsid w:val="001C4605"/>
    <w:rsid w:val="001C48DD"/>
    <w:rsid w:val="001D0E32"/>
    <w:rsid w:val="001D15E9"/>
    <w:rsid w:val="001D197B"/>
    <w:rsid w:val="001E199D"/>
    <w:rsid w:val="001E48F0"/>
    <w:rsid w:val="001E49D6"/>
    <w:rsid w:val="001E4ED2"/>
    <w:rsid w:val="001E6D05"/>
    <w:rsid w:val="001F34A3"/>
    <w:rsid w:val="001F5BBF"/>
    <w:rsid w:val="001F5D8E"/>
    <w:rsid w:val="001F7587"/>
    <w:rsid w:val="0020553A"/>
    <w:rsid w:val="002055D8"/>
    <w:rsid w:val="002061EA"/>
    <w:rsid w:val="00206239"/>
    <w:rsid w:val="0020664E"/>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42289"/>
    <w:rsid w:val="00243CBA"/>
    <w:rsid w:val="002464DC"/>
    <w:rsid w:val="00250DCC"/>
    <w:rsid w:val="00250FCD"/>
    <w:rsid w:val="00251843"/>
    <w:rsid w:val="002529D9"/>
    <w:rsid w:val="00252C29"/>
    <w:rsid w:val="002533F1"/>
    <w:rsid w:val="00254851"/>
    <w:rsid w:val="0025718C"/>
    <w:rsid w:val="00257576"/>
    <w:rsid w:val="002607A2"/>
    <w:rsid w:val="00261F20"/>
    <w:rsid w:val="00262797"/>
    <w:rsid w:val="0026511C"/>
    <w:rsid w:val="00265701"/>
    <w:rsid w:val="00265997"/>
    <w:rsid w:val="00265C20"/>
    <w:rsid w:val="0026750D"/>
    <w:rsid w:val="00270171"/>
    <w:rsid w:val="00273A3B"/>
    <w:rsid w:val="0027779D"/>
    <w:rsid w:val="00280F4C"/>
    <w:rsid w:val="00283A81"/>
    <w:rsid w:val="00284CDF"/>
    <w:rsid w:val="002867AF"/>
    <w:rsid w:val="002868E4"/>
    <w:rsid w:val="00286D64"/>
    <w:rsid w:val="00292CE6"/>
    <w:rsid w:val="002A1A0A"/>
    <w:rsid w:val="002A1B74"/>
    <w:rsid w:val="002A1E6C"/>
    <w:rsid w:val="002A20F7"/>
    <w:rsid w:val="002A2EBD"/>
    <w:rsid w:val="002A3B85"/>
    <w:rsid w:val="002A451D"/>
    <w:rsid w:val="002A5FA7"/>
    <w:rsid w:val="002A6BEF"/>
    <w:rsid w:val="002B0B93"/>
    <w:rsid w:val="002B383E"/>
    <w:rsid w:val="002B5769"/>
    <w:rsid w:val="002C0703"/>
    <w:rsid w:val="002C1A35"/>
    <w:rsid w:val="002C3423"/>
    <w:rsid w:val="002C3CF2"/>
    <w:rsid w:val="002C5D8B"/>
    <w:rsid w:val="002C6209"/>
    <w:rsid w:val="002C6F11"/>
    <w:rsid w:val="002D1145"/>
    <w:rsid w:val="002D1A10"/>
    <w:rsid w:val="002D1A3B"/>
    <w:rsid w:val="002D2867"/>
    <w:rsid w:val="002D2AE1"/>
    <w:rsid w:val="002E1F46"/>
    <w:rsid w:val="002E6761"/>
    <w:rsid w:val="002E7ED6"/>
    <w:rsid w:val="002F124B"/>
    <w:rsid w:val="002F1EE0"/>
    <w:rsid w:val="002F22E5"/>
    <w:rsid w:val="002F43B3"/>
    <w:rsid w:val="002F4B02"/>
    <w:rsid w:val="002F5264"/>
    <w:rsid w:val="002F5B65"/>
    <w:rsid w:val="002F694E"/>
    <w:rsid w:val="003015BA"/>
    <w:rsid w:val="00301DCE"/>
    <w:rsid w:val="0030224E"/>
    <w:rsid w:val="00302D74"/>
    <w:rsid w:val="00303101"/>
    <w:rsid w:val="00303962"/>
    <w:rsid w:val="00304028"/>
    <w:rsid w:val="00305C95"/>
    <w:rsid w:val="00313450"/>
    <w:rsid w:val="00314741"/>
    <w:rsid w:val="00317F9F"/>
    <w:rsid w:val="0032199B"/>
    <w:rsid w:val="00322A0E"/>
    <w:rsid w:val="00323FE9"/>
    <w:rsid w:val="003255B9"/>
    <w:rsid w:val="003302CA"/>
    <w:rsid w:val="003311AD"/>
    <w:rsid w:val="0033407E"/>
    <w:rsid w:val="00334523"/>
    <w:rsid w:val="00335925"/>
    <w:rsid w:val="00336316"/>
    <w:rsid w:val="003370DC"/>
    <w:rsid w:val="003377E6"/>
    <w:rsid w:val="00337EE7"/>
    <w:rsid w:val="00342266"/>
    <w:rsid w:val="003432DD"/>
    <w:rsid w:val="003439BD"/>
    <w:rsid w:val="00345F8B"/>
    <w:rsid w:val="003466D0"/>
    <w:rsid w:val="00346B2A"/>
    <w:rsid w:val="0035039C"/>
    <w:rsid w:val="0035362E"/>
    <w:rsid w:val="003551C9"/>
    <w:rsid w:val="003572D0"/>
    <w:rsid w:val="003628E7"/>
    <w:rsid w:val="00362C6F"/>
    <w:rsid w:val="00362E45"/>
    <w:rsid w:val="00363B6D"/>
    <w:rsid w:val="003717FE"/>
    <w:rsid w:val="003723D6"/>
    <w:rsid w:val="00372D57"/>
    <w:rsid w:val="00374D33"/>
    <w:rsid w:val="00375D36"/>
    <w:rsid w:val="00375F3C"/>
    <w:rsid w:val="003770B7"/>
    <w:rsid w:val="0038109A"/>
    <w:rsid w:val="00382AA4"/>
    <w:rsid w:val="00383F22"/>
    <w:rsid w:val="003842CC"/>
    <w:rsid w:val="003850CC"/>
    <w:rsid w:val="0038554E"/>
    <w:rsid w:val="003879F2"/>
    <w:rsid w:val="003906ED"/>
    <w:rsid w:val="003920E0"/>
    <w:rsid w:val="003A09C6"/>
    <w:rsid w:val="003A0B2B"/>
    <w:rsid w:val="003A13A6"/>
    <w:rsid w:val="003A2979"/>
    <w:rsid w:val="003A3312"/>
    <w:rsid w:val="003A3B59"/>
    <w:rsid w:val="003A3D18"/>
    <w:rsid w:val="003A4AAC"/>
    <w:rsid w:val="003A4B30"/>
    <w:rsid w:val="003A66B2"/>
    <w:rsid w:val="003A7FBD"/>
    <w:rsid w:val="003B0555"/>
    <w:rsid w:val="003B055B"/>
    <w:rsid w:val="003B0BBB"/>
    <w:rsid w:val="003B1257"/>
    <w:rsid w:val="003B6257"/>
    <w:rsid w:val="003C0426"/>
    <w:rsid w:val="003C0623"/>
    <w:rsid w:val="003C0D95"/>
    <w:rsid w:val="003C2E42"/>
    <w:rsid w:val="003C4AC6"/>
    <w:rsid w:val="003C7F7F"/>
    <w:rsid w:val="003D039C"/>
    <w:rsid w:val="003D10EA"/>
    <w:rsid w:val="003D1DFC"/>
    <w:rsid w:val="003D29A4"/>
    <w:rsid w:val="003D2F18"/>
    <w:rsid w:val="003D61AD"/>
    <w:rsid w:val="003E23EF"/>
    <w:rsid w:val="003E2E2A"/>
    <w:rsid w:val="003E306A"/>
    <w:rsid w:val="003E4038"/>
    <w:rsid w:val="003E495A"/>
    <w:rsid w:val="003E4E8D"/>
    <w:rsid w:val="003E570A"/>
    <w:rsid w:val="003E7092"/>
    <w:rsid w:val="003E71A3"/>
    <w:rsid w:val="003F02D2"/>
    <w:rsid w:val="003F1197"/>
    <w:rsid w:val="003F1399"/>
    <w:rsid w:val="003F1B0F"/>
    <w:rsid w:val="003F3B41"/>
    <w:rsid w:val="003F4190"/>
    <w:rsid w:val="003F7260"/>
    <w:rsid w:val="00400305"/>
    <w:rsid w:val="00401DFE"/>
    <w:rsid w:val="00402D1D"/>
    <w:rsid w:val="00404EAE"/>
    <w:rsid w:val="00405071"/>
    <w:rsid w:val="0040526E"/>
    <w:rsid w:val="00405777"/>
    <w:rsid w:val="00406C41"/>
    <w:rsid w:val="00406E41"/>
    <w:rsid w:val="00407549"/>
    <w:rsid w:val="00407785"/>
    <w:rsid w:val="00407793"/>
    <w:rsid w:val="00410C3B"/>
    <w:rsid w:val="00412135"/>
    <w:rsid w:val="00412198"/>
    <w:rsid w:val="004127BF"/>
    <w:rsid w:val="0041319B"/>
    <w:rsid w:val="00413299"/>
    <w:rsid w:val="00413B71"/>
    <w:rsid w:val="00414150"/>
    <w:rsid w:val="004148C8"/>
    <w:rsid w:val="0041716A"/>
    <w:rsid w:val="004208DF"/>
    <w:rsid w:val="00420FB8"/>
    <w:rsid w:val="00421F42"/>
    <w:rsid w:val="004246E6"/>
    <w:rsid w:val="004247C8"/>
    <w:rsid w:val="004251EB"/>
    <w:rsid w:val="00425902"/>
    <w:rsid w:val="004260E1"/>
    <w:rsid w:val="00426194"/>
    <w:rsid w:val="00427790"/>
    <w:rsid w:val="0043077F"/>
    <w:rsid w:val="004314AD"/>
    <w:rsid w:val="004315C9"/>
    <w:rsid w:val="00431C20"/>
    <w:rsid w:val="00431C5D"/>
    <w:rsid w:val="00433407"/>
    <w:rsid w:val="00433626"/>
    <w:rsid w:val="00433B3E"/>
    <w:rsid w:val="00433E8C"/>
    <w:rsid w:val="00436521"/>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CF9"/>
    <w:rsid w:val="00454E14"/>
    <w:rsid w:val="00455B1D"/>
    <w:rsid w:val="00456028"/>
    <w:rsid w:val="0045631D"/>
    <w:rsid w:val="004575C5"/>
    <w:rsid w:val="004579DB"/>
    <w:rsid w:val="004601B2"/>
    <w:rsid w:val="00460761"/>
    <w:rsid w:val="00462BE2"/>
    <w:rsid w:val="004635BF"/>
    <w:rsid w:val="0046517B"/>
    <w:rsid w:val="0046583A"/>
    <w:rsid w:val="00465ED9"/>
    <w:rsid w:val="00471888"/>
    <w:rsid w:val="00472E1B"/>
    <w:rsid w:val="00475251"/>
    <w:rsid w:val="00475C79"/>
    <w:rsid w:val="00476634"/>
    <w:rsid w:val="00485FAD"/>
    <w:rsid w:val="0048770A"/>
    <w:rsid w:val="00492039"/>
    <w:rsid w:val="00492CE2"/>
    <w:rsid w:val="004945C7"/>
    <w:rsid w:val="004948A3"/>
    <w:rsid w:val="004963D5"/>
    <w:rsid w:val="004966C5"/>
    <w:rsid w:val="00497B70"/>
    <w:rsid w:val="004A07B3"/>
    <w:rsid w:val="004A0B1E"/>
    <w:rsid w:val="004A1FD0"/>
    <w:rsid w:val="004A2EB3"/>
    <w:rsid w:val="004A33D1"/>
    <w:rsid w:val="004A36EE"/>
    <w:rsid w:val="004A46B0"/>
    <w:rsid w:val="004A7FD5"/>
    <w:rsid w:val="004B362C"/>
    <w:rsid w:val="004B3EF6"/>
    <w:rsid w:val="004B4A88"/>
    <w:rsid w:val="004B5753"/>
    <w:rsid w:val="004B5D7E"/>
    <w:rsid w:val="004B5ECF"/>
    <w:rsid w:val="004B73EC"/>
    <w:rsid w:val="004B77FE"/>
    <w:rsid w:val="004C0F1B"/>
    <w:rsid w:val="004C1ED2"/>
    <w:rsid w:val="004C668D"/>
    <w:rsid w:val="004C6857"/>
    <w:rsid w:val="004C7324"/>
    <w:rsid w:val="004D0098"/>
    <w:rsid w:val="004D0591"/>
    <w:rsid w:val="004D0A90"/>
    <w:rsid w:val="004E0703"/>
    <w:rsid w:val="004E0DFF"/>
    <w:rsid w:val="004E2DF3"/>
    <w:rsid w:val="004E343E"/>
    <w:rsid w:val="004F151D"/>
    <w:rsid w:val="0050187A"/>
    <w:rsid w:val="0050384D"/>
    <w:rsid w:val="00503B11"/>
    <w:rsid w:val="00503C71"/>
    <w:rsid w:val="00505F14"/>
    <w:rsid w:val="005117E1"/>
    <w:rsid w:val="00513B99"/>
    <w:rsid w:val="00513CBE"/>
    <w:rsid w:val="00517111"/>
    <w:rsid w:val="005209CC"/>
    <w:rsid w:val="00520D6F"/>
    <w:rsid w:val="005219E5"/>
    <w:rsid w:val="00521B87"/>
    <w:rsid w:val="00524B9F"/>
    <w:rsid w:val="005250C2"/>
    <w:rsid w:val="00525ADA"/>
    <w:rsid w:val="00526D72"/>
    <w:rsid w:val="00527454"/>
    <w:rsid w:val="00527C16"/>
    <w:rsid w:val="00530BE5"/>
    <w:rsid w:val="00532C3A"/>
    <w:rsid w:val="00532DCF"/>
    <w:rsid w:val="00535F4C"/>
    <w:rsid w:val="00537E63"/>
    <w:rsid w:val="00540BBD"/>
    <w:rsid w:val="00541DDF"/>
    <w:rsid w:val="00543913"/>
    <w:rsid w:val="00544510"/>
    <w:rsid w:val="00544A79"/>
    <w:rsid w:val="00545765"/>
    <w:rsid w:val="00546952"/>
    <w:rsid w:val="00546EE2"/>
    <w:rsid w:val="00551830"/>
    <w:rsid w:val="005539AA"/>
    <w:rsid w:val="00554BBD"/>
    <w:rsid w:val="00554CA2"/>
    <w:rsid w:val="005557C2"/>
    <w:rsid w:val="00557B0E"/>
    <w:rsid w:val="00557B59"/>
    <w:rsid w:val="0056120F"/>
    <w:rsid w:val="00561475"/>
    <w:rsid w:val="00562645"/>
    <w:rsid w:val="00562B32"/>
    <w:rsid w:val="00564528"/>
    <w:rsid w:val="00566235"/>
    <w:rsid w:val="00566F0F"/>
    <w:rsid w:val="00571381"/>
    <w:rsid w:val="005719E0"/>
    <w:rsid w:val="00571C4D"/>
    <w:rsid w:val="00571F22"/>
    <w:rsid w:val="00572A42"/>
    <w:rsid w:val="00574190"/>
    <w:rsid w:val="00574548"/>
    <w:rsid w:val="00574586"/>
    <w:rsid w:val="00574C1C"/>
    <w:rsid w:val="00575629"/>
    <w:rsid w:val="00575C15"/>
    <w:rsid w:val="00575CC0"/>
    <w:rsid w:val="00577BFD"/>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2B5"/>
    <w:rsid w:val="005A7799"/>
    <w:rsid w:val="005B075D"/>
    <w:rsid w:val="005B0834"/>
    <w:rsid w:val="005B4D6E"/>
    <w:rsid w:val="005B7A8F"/>
    <w:rsid w:val="005C0677"/>
    <w:rsid w:val="005C0C8C"/>
    <w:rsid w:val="005C2FD7"/>
    <w:rsid w:val="005D08A4"/>
    <w:rsid w:val="005D094D"/>
    <w:rsid w:val="005D16DC"/>
    <w:rsid w:val="005D18D8"/>
    <w:rsid w:val="005D1FB3"/>
    <w:rsid w:val="005D299B"/>
    <w:rsid w:val="005D4691"/>
    <w:rsid w:val="005D52FC"/>
    <w:rsid w:val="005D7B84"/>
    <w:rsid w:val="005E048D"/>
    <w:rsid w:val="005E2030"/>
    <w:rsid w:val="005E268D"/>
    <w:rsid w:val="005E5D0D"/>
    <w:rsid w:val="005E68CB"/>
    <w:rsid w:val="005E6B5A"/>
    <w:rsid w:val="005F0D01"/>
    <w:rsid w:val="005F15B2"/>
    <w:rsid w:val="005F22EB"/>
    <w:rsid w:val="005F7C4B"/>
    <w:rsid w:val="005F7FE0"/>
    <w:rsid w:val="00602B6B"/>
    <w:rsid w:val="0060399C"/>
    <w:rsid w:val="006044D7"/>
    <w:rsid w:val="0060513C"/>
    <w:rsid w:val="006056C9"/>
    <w:rsid w:val="00612649"/>
    <w:rsid w:val="0061272C"/>
    <w:rsid w:val="00612EBA"/>
    <w:rsid w:val="00614B9E"/>
    <w:rsid w:val="00614E0E"/>
    <w:rsid w:val="00615670"/>
    <w:rsid w:val="00615A90"/>
    <w:rsid w:val="00615E4D"/>
    <w:rsid w:val="006170C2"/>
    <w:rsid w:val="00620685"/>
    <w:rsid w:val="0062436F"/>
    <w:rsid w:val="00625520"/>
    <w:rsid w:val="0062553F"/>
    <w:rsid w:val="00625982"/>
    <w:rsid w:val="0062759E"/>
    <w:rsid w:val="006318D7"/>
    <w:rsid w:val="00632258"/>
    <w:rsid w:val="00632EC6"/>
    <w:rsid w:val="00633422"/>
    <w:rsid w:val="00634016"/>
    <w:rsid w:val="006352E9"/>
    <w:rsid w:val="00635493"/>
    <w:rsid w:val="0063610C"/>
    <w:rsid w:val="00637112"/>
    <w:rsid w:val="00642E0C"/>
    <w:rsid w:val="00644F69"/>
    <w:rsid w:val="00646AB3"/>
    <w:rsid w:val="0065472F"/>
    <w:rsid w:val="00656143"/>
    <w:rsid w:val="006606F6"/>
    <w:rsid w:val="006614FF"/>
    <w:rsid w:val="006628E4"/>
    <w:rsid w:val="006643A4"/>
    <w:rsid w:val="00673DB1"/>
    <w:rsid w:val="00675EB3"/>
    <w:rsid w:val="00675F38"/>
    <w:rsid w:val="006769CE"/>
    <w:rsid w:val="006807EC"/>
    <w:rsid w:val="006810BD"/>
    <w:rsid w:val="006846EF"/>
    <w:rsid w:val="00684A0B"/>
    <w:rsid w:val="0068566A"/>
    <w:rsid w:val="00685F6B"/>
    <w:rsid w:val="006912B6"/>
    <w:rsid w:val="00691487"/>
    <w:rsid w:val="006915FB"/>
    <w:rsid w:val="00692953"/>
    <w:rsid w:val="00692E4F"/>
    <w:rsid w:val="0069407C"/>
    <w:rsid w:val="0069417F"/>
    <w:rsid w:val="0069533B"/>
    <w:rsid w:val="00695BEA"/>
    <w:rsid w:val="00696B3F"/>
    <w:rsid w:val="00696EAA"/>
    <w:rsid w:val="006970E4"/>
    <w:rsid w:val="006A026F"/>
    <w:rsid w:val="006A139E"/>
    <w:rsid w:val="006A523D"/>
    <w:rsid w:val="006A5680"/>
    <w:rsid w:val="006A57D0"/>
    <w:rsid w:val="006A6273"/>
    <w:rsid w:val="006A7463"/>
    <w:rsid w:val="006A7616"/>
    <w:rsid w:val="006B338B"/>
    <w:rsid w:val="006B3AED"/>
    <w:rsid w:val="006B5C88"/>
    <w:rsid w:val="006B5D54"/>
    <w:rsid w:val="006B70B8"/>
    <w:rsid w:val="006C0C70"/>
    <w:rsid w:val="006C3266"/>
    <w:rsid w:val="006C4E84"/>
    <w:rsid w:val="006C5595"/>
    <w:rsid w:val="006C68CC"/>
    <w:rsid w:val="006D21DC"/>
    <w:rsid w:val="006D2B24"/>
    <w:rsid w:val="006D6385"/>
    <w:rsid w:val="006D69FB"/>
    <w:rsid w:val="006D6EFD"/>
    <w:rsid w:val="006D7018"/>
    <w:rsid w:val="006E14B7"/>
    <w:rsid w:val="006E42FC"/>
    <w:rsid w:val="006E4FD1"/>
    <w:rsid w:val="006E61BD"/>
    <w:rsid w:val="006F0670"/>
    <w:rsid w:val="006F090D"/>
    <w:rsid w:val="006F4E50"/>
    <w:rsid w:val="00700BDC"/>
    <w:rsid w:val="00702625"/>
    <w:rsid w:val="00702847"/>
    <w:rsid w:val="007056F9"/>
    <w:rsid w:val="007058A4"/>
    <w:rsid w:val="00706026"/>
    <w:rsid w:val="007065D0"/>
    <w:rsid w:val="007067EB"/>
    <w:rsid w:val="00706816"/>
    <w:rsid w:val="00706FAA"/>
    <w:rsid w:val="007102F1"/>
    <w:rsid w:val="0071519A"/>
    <w:rsid w:val="00715CD0"/>
    <w:rsid w:val="00721DA2"/>
    <w:rsid w:val="007231C3"/>
    <w:rsid w:val="007233C2"/>
    <w:rsid w:val="00723411"/>
    <w:rsid w:val="0072396A"/>
    <w:rsid w:val="00723EC0"/>
    <w:rsid w:val="007249F3"/>
    <w:rsid w:val="00724E2B"/>
    <w:rsid w:val="00726AEB"/>
    <w:rsid w:val="0073108E"/>
    <w:rsid w:val="00732CED"/>
    <w:rsid w:val="00734948"/>
    <w:rsid w:val="00735A14"/>
    <w:rsid w:val="00735CD4"/>
    <w:rsid w:val="00735DBB"/>
    <w:rsid w:val="0073754B"/>
    <w:rsid w:val="007379C3"/>
    <w:rsid w:val="007417BB"/>
    <w:rsid w:val="00741B7D"/>
    <w:rsid w:val="00741BDF"/>
    <w:rsid w:val="007422BD"/>
    <w:rsid w:val="0074443F"/>
    <w:rsid w:val="00747F24"/>
    <w:rsid w:val="0075678C"/>
    <w:rsid w:val="00756D41"/>
    <w:rsid w:val="0076046C"/>
    <w:rsid w:val="00761533"/>
    <w:rsid w:val="00762E70"/>
    <w:rsid w:val="0076657F"/>
    <w:rsid w:val="007666EA"/>
    <w:rsid w:val="00766F62"/>
    <w:rsid w:val="0076796A"/>
    <w:rsid w:val="00767DAE"/>
    <w:rsid w:val="00770450"/>
    <w:rsid w:val="007711BB"/>
    <w:rsid w:val="00774F63"/>
    <w:rsid w:val="0077591F"/>
    <w:rsid w:val="00775954"/>
    <w:rsid w:val="0078080F"/>
    <w:rsid w:val="00782C3E"/>
    <w:rsid w:val="0078460B"/>
    <w:rsid w:val="007859DD"/>
    <w:rsid w:val="007872AE"/>
    <w:rsid w:val="00787CEB"/>
    <w:rsid w:val="00790D36"/>
    <w:rsid w:val="00794665"/>
    <w:rsid w:val="0079723D"/>
    <w:rsid w:val="007A0B7B"/>
    <w:rsid w:val="007A2A3F"/>
    <w:rsid w:val="007A2BAC"/>
    <w:rsid w:val="007B0B43"/>
    <w:rsid w:val="007B17AB"/>
    <w:rsid w:val="007B6786"/>
    <w:rsid w:val="007B72E8"/>
    <w:rsid w:val="007C085D"/>
    <w:rsid w:val="007C0C90"/>
    <w:rsid w:val="007C2846"/>
    <w:rsid w:val="007C3798"/>
    <w:rsid w:val="007C492D"/>
    <w:rsid w:val="007C4F50"/>
    <w:rsid w:val="007C660F"/>
    <w:rsid w:val="007C6B54"/>
    <w:rsid w:val="007C7ADC"/>
    <w:rsid w:val="007D0BE1"/>
    <w:rsid w:val="007D23DE"/>
    <w:rsid w:val="007D252D"/>
    <w:rsid w:val="007D26EF"/>
    <w:rsid w:val="007D4189"/>
    <w:rsid w:val="007D4550"/>
    <w:rsid w:val="007E0154"/>
    <w:rsid w:val="007E2A79"/>
    <w:rsid w:val="007E44DD"/>
    <w:rsid w:val="007E4B03"/>
    <w:rsid w:val="007E631F"/>
    <w:rsid w:val="007E664F"/>
    <w:rsid w:val="007E7CA6"/>
    <w:rsid w:val="007F0922"/>
    <w:rsid w:val="007F0A14"/>
    <w:rsid w:val="007F1A6A"/>
    <w:rsid w:val="007F2A3C"/>
    <w:rsid w:val="007F3212"/>
    <w:rsid w:val="007F5687"/>
    <w:rsid w:val="007F66E4"/>
    <w:rsid w:val="007F7B9A"/>
    <w:rsid w:val="008004EA"/>
    <w:rsid w:val="00801DFC"/>
    <w:rsid w:val="00801F8E"/>
    <w:rsid w:val="0080661A"/>
    <w:rsid w:val="00806E16"/>
    <w:rsid w:val="008138CF"/>
    <w:rsid w:val="00813B38"/>
    <w:rsid w:val="00814015"/>
    <w:rsid w:val="00814C35"/>
    <w:rsid w:val="00817D82"/>
    <w:rsid w:val="00821A09"/>
    <w:rsid w:val="00822BA0"/>
    <w:rsid w:val="00823611"/>
    <w:rsid w:val="0082475B"/>
    <w:rsid w:val="00826757"/>
    <w:rsid w:val="008267FD"/>
    <w:rsid w:val="00826F9E"/>
    <w:rsid w:val="0082761B"/>
    <w:rsid w:val="00827F6C"/>
    <w:rsid w:val="0083005C"/>
    <w:rsid w:val="00830AA9"/>
    <w:rsid w:val="00831F27"/>
    <w:rsid w:val="00832578"/>
    <w:rsid w:val="00834E0E"/>
    <w:rsid w:val="008351F3"/>
    <w:rsid w:val="008371A8"/>
    <w:rsid w:val="00837C85"/>
    <w:rsid w:val="00840616"/>
    <w:rsid w:val="008407AF"/>
    <w:rsid w:val="0084623A"/>
    <w:rsid w:val="008468A3"/>
    <w:rsid w:val="00847BB3"/>
    <w:rsid w:val="008504E3"/>
    <w:rsid w:val="00850AF0"/>
    <w:rsid w:val="0085104E"/>
    <w:rsid w:val="0085254E"/>
    <w:rsid w:val="00852CED"/>
    <w:rsid w:val="00853D2A"/>
    <w:rsid w:val="0085420F"/>
    <w:rsid w:val="0085507A"/>
    <w:rsid w:val="00856021"/>
    <w:rsid w:val="00860B24"/>
    <w:rsid w:val="008624D9"/>
    <w:rsid w:val="00863BF9"/>
    <w:rsid w:val="0086491E"/>
    <w:rsid w:val="00866289"/>
    <w:rsid w:val="00877687"/>
    <w:rsid w:val="00880C59"/>
    <w:rsid w:val="00882712"/>
    <w:rsid w:val="00883E07"/>
    <w:rsid w:val="00884FE2"/>
    <w:rsid w:val="0088785F"/>
    <w:rsid w:val="00887B73"/>
    <w:rsid w:val="0089014E"/>
    <w:rsid w:val="008917FD"/>
    <w:rsid w:val="0089220C"/>
    <w:rsid w:val="00893080"/>
    <w:rsid w:val="0089363A"/>
    <w:rsid w:val="00893A13"/>
    <w:rsid w:val="00893B53"/>
    <w:rsid w:val="0089434B"/>
    <w:rsid w:val="008957F8"/>
    <w:rsid w:val="008964D0"/>
    <w:rsid w:val="008A02BF"/>
    <w:rsid w:val="008A19FF"/>
    <w:rsid w:val="008A70D6"/>
    <w:rsid w:val="008B08B6"/>
    <w:rsid w:val="008B1824"/>
    <w:rsid w:val="008B5EBF"/>
    <w:rsid w:val="008B7104"/>
    <w:rsid w:val="008C016B"/>
    <w:rsid w:val="008C0536"/>
    <w:rsid w:val="008C6661"/>
    <w:rsid w:val="008C6D4D"/>
    <w:rsid w:val="008C7493"/>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246F6"/>
    <w:rsid w:val="009249E4"/>
    <w:rsid w:val="00925631"/>
    <w:rsid w:val="009305DE"/>
    <w:rsid w:val="00930958"/>
    <w:rsid w:val="00930AFD"/>
    <w:rsid w:val="00930D85"/>
    <w:rsid w:val="0093275E"/>
    <w:rsid w:val="00934360"/>
    <w:rsid w:val="009348AC"/>
    <w:rsid w:val="0093619F"/>
    <w:rsid w:val="00937086"/>
    <w:rsid w:val="00941543"/>
    <w:rsid w:val="0094247A"/>
    <w:rsid w:val="00943780"/>
    <w:rsid w:val="00943FD6"/>
    <w:rsid w:val="00945742"/>
    <w:rsid w:val="00945777"/>
    <w:rsid w:val="00947DE3"/>
    <w:rsid w:val="0095119F"/>
    <w:rsid w:val="0095597F"/>
    <w:rsid w:val="00956E5C"/>
    <w:rsid w:val="00960A55"/>
    <w:rsid w:val="00961586"/>
    <w:rsid w:val="00961DFF"/>
    <w:rsid w:val="00962D79"/>
    <w:rsid w:val="009630A0"/>
    <w:rsid w:val="00964080"/>
    <w:rsid w:val="00964380"/>
    <w:rsid w:val="009655E5"/>
    <w:rsid w:val="0097263E"/>
    <w:rsid w:val="00972F97"/>
    <w:rsid w:val="0097309A"/>
    <w:rsid w:val="0097347B"/>
    <w:rsid w:val="0097707C"/>
    <w:rsid w:val="009802AF"/>
    <w:rsid w:val="009856F4"/>
    <w:rsid w:val="00985838"/>
    <w:rsid w:val="009906B3"/>
    <w:rsid w:val="009915FE"/>
    <w:rsid w:val="00992F61"/>
    <w:rsid w:val="009940BB"/>
    <w:rsid w:val="00994EB0"/>
    <w:rsid w:val="00995C79"/>
    <w:rsid w:val="009973CB"/>
    <w:rsid w:val="009A015F"/>
    <w:rsid w:val="009A03B2"/>
    <w:rsid w:val="009A2166"/>
    <w:rsid w:val="009A2214"/>
    <w:rsid w:val="009A4423"/>
    <w:rsid w:val="009A4970"/>
    <w:rsid w:val="009A50B5"/>
    <w:rsid w:val="009A5354"/>
    <w:rsid w:val="009A67BF"/>
    <w:rsid w:val="009A72C6"/>
    <w:rsid w:val="009A7715"/>
    <w:rsid w:val="009B056E"/>
    <w:rsid w:val="009B0E5B"/>
    <w:rsid w:val="009B0F65"/>
    <w:rsid w:val="009B1CB7"/>
    <w:rsid w:val="009B2E50"/>
    <w:rsid w:val="009B6A1F"/>
    <w:rsid w:val="009B7FFD"/>
    <w:rsid w:val="009C1186"/>
    <w:rsid w:val="009C39DF"/>
    <w:rsid w:val="009C494C"/>
    <w:rsid w:val="009C638E"/>
    <w:rsid w:val="009C7399"/>
    <w:rsid w:val="009D0597"/>
    <w:rsid w:val="009D0883"/>
    <w:rsid w:val="009D231F"/>
    <w:rsid w:val="009D2C87"/>
    <w:rsid w:val="009D3E09"/>
    <w:rsid w:val="009D4741"/>
    <w:rsid w:val="009D5EC2"/>
    <w:rsid w:val="009D7D84"/>
    <w:rsid w:val="009E1D24"/>
    <w:rsid w:val="009E2659"/>
    <w:rsid w:val="009E3DD9"/>
    <w:rsid w:val="009E42F4"/>
    <w:rsid w:val="009E4906"/>
    <w:rsid w:val="009E5D14"/>
    <w:rsid w:val="009E7439"/>
    <w:rsid w:val="009E792A"/>
    <w:rsid w:val="009F2726"/>
    <w:rsid w:val="009F471F"/>
    <w:rsid w:val="009F5A95"/>
    <w:rsid w:val="009F5F6A"/>
    <w:rsid w:val="009F6A26"/>
    <w:rsid w:val="009F7531"/>
    <w:rsid w:val="009F7784"/>
    <w:rsid w:val="00A00D78"/>
    <w:rsid w:val="00A01342"/>
    <w:rsid w:val="00A021A8"/>
    <w:rsid w:val="00A054B5"/>
    <w:rsid w:val="00A06AA3"/>
    <w:rsid w:val="00A07620"/>
    <w:rsid w:val="00A1363F"/>
    <w:rsid w:val="00A13981"/>
    <w:rsid w:val="00A15EEF"/>
    <w:rsid w:val="00A16AAE"/>
    <w:rsid w:val="00A21C0C"/>
    <w:rsid w:val="00A2303D"/>
    <w:rsid w:val="00A24B20"/>
    <w:rsid w:val="00A263ED"/>
    <w:rsid w:val="00A318B5"/>
    <w:rsid w:val="00A3392D"/>
    <w:rsid w:val="00A3535B"/>
    <w:rsid w:val="00A35885"/>
    <w:rsid w:val="00A36C77"/>
    <w:rsid w:val="00A37AD8"/>
    <w:rsid w:val="00A40696"/>
    <w:rsid w:val="00A407C2"/>
    <w:rsid w:val="00A419C1"/>
    <w:rsid w:val="00A44CEB"/>
    <w:rsid w:val="00A4559C"/>
    <w:rsid w:val="00A47F05"/>
    <w:rsid w:val="00A50915"/>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D02"/>
    <w:rsid w:val="00A74D65"/>
    <w:rsid w:val="00A75269"/>
    <w:rsid w:val="00A754C5"/>
    <w:rsid w:val="00A766B1"/>
    <w:rsid w:val="00A800A4"/>
    <w:rsid w:val="00A80186"/>
    <w:rsid w:val="00A805D6"/>
    <w:rsid w:val="00A82187"/>
    <w:rsid w:val="00A85C5A"/>
    <w:rsid w:val="00A8644B"/>
    <w:rsid w:val="00A90508"/>
    <w:rsid w:val="00A90F42"/>
    <w:rsid w:val="00A938C1"/>
    <w:rsid w:val="00A96759"/>
    <w:rsid w:val="00A972E3"/>
    <w:rsid w:val="00AA0F89"/>
    <w:rsid w:val="00AA1503"/>
    <w:rsid w:val="00AA6620"/>
    <w:rsid w:val="00AA696B"/>
    <w:rsid w:val="00AB0393"/>
    <w:rsid w:val="00AB0D52"/>
    <w:rsid w:val="00AB0E2A"/>
    <w:rsid w:val="00AB38D1"/>
    <w:rsid w:val="00AB4275"/>
    <w:rsid w:val="00AB5555"/>
    <w:rsid w:val="00AB5639"/>
    <w:rsid w:val="00AB6FD3"/>
    <w:rsid w:val="00AC0720"/>
    <w:rsid w:val="00AC443D"/>
    <w:rsid w:val="00AC60CE"/>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31A4"/>
    <w:rsid w:val="00AE3F5B"/>
    <w:rsid w:val="00AE7BFD"/>
    <w:rsid w:val="00AF0187"/>
    <w:rsid w:val="00AF09CA"/>
    <w:rsid w:val="00AF20B0"/>
    <w:rsid w:val="00AF5164"/>
    <w:rsid w:val="00AF6D2C"/>
    <w:rsid w:val="00B00CA2"/>
    <w:rsid w:val="00B07812"/>
    <w:rsid w:val="00B105D0"/>
    <w:rsid w:val="00B108ED"/>
    <w:rsid w:val="00B15025"/>
    <w:rsid w:val="00B2199E"/>
    <w:rsid w:val="00B21A5A"/>
    <w:rsid w:val="00B23134"/>
    <w:rsid w:val="00B23D28"/>
    <w:rsid w:val="00B23DC4"/>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DA1"/>
    <w:rsid w:val="00B531D2"/>
    <w:rsid w:val="00B5656B"/>
    <w:rsid w:val="00B56948"/>
    <w:rsid w:val="00B61D3F"/>
    <w:rsid w:val="00B632F1"/>
    <w:rsid w:val="00B63DAE"/>
    <w:rsid w:val="00B64C7D"/>
    <w:rsid w:val="00B73C74"/>
    <w:rsid w:val="00B74225"/>
    <w:rsid w:val="00B74BBF"/>
    <w:rsid w:val="00B74D04"/>
    <w:rsid w:val="00B765F1"/>
    <w:rsid w:val="00B76B87"/>
    <w:rsid w:val="00B777AD"/>
    <w:rsid w:val="00B77FBA"/>
    <w:rsid w:val="00B80021"/>
    <w:rsid w:val="00B80062"/>
    <w:rsid w:val="00B8356B"/>
    <w:rsid w:val="00B86476"/>
    <w:rsid w:val="00B90199"/>
    <w:rsid w:val="00B91E43"/>
    <w:rsid w:val="00B91F2F"/>
    <w:rsid w:val="00B92FA0"/>
    <w:rsid w:val="00B9375F"/>
    <w:rsid w:val="00B93ED2"/>
    <w:rsid w:val="00B949F8"/>
    <w:rsid w:val="00B96694"/>
    <w:rsid w:val="00BA13C8"/>
    <w:rsid w:val="00BA1B16"/>
    <w:rsid w:val="00BA23FB"/>
    <w:rsid w:val="00BA2A08"/>
    <w:rsid w:val="00BA3A8E"/>
    <w:rsid w:val="00BA3EAA"/>
    <w:rsid w:val="00BA3EC8"/>
    <w:rsid w:val="00BA578F"/>
    <w:rsid w:val="00BB064A"/>
    <w:rsid w:val="00BB2240"/>
    <w:rsid w:val="00BB260F"/>
    <w:rsid w:val="00BB2FF0"/>
    <w:rsid w:val="00BB3116"/>
    <w:rsid w:val="00BB3945"/>
    <w:rsid w:val="00BB3A4C"/>
    <w:rsid w:val="00BB63C7"/>
    <w:rsid w:val="00BB7C32"/>
    <w:rsid w:val="00BC040E"/>
    <w:rsid w:val="00BC3D7F"/>
    <w:rsid w:val="00BC4447"/>
    <w:rsid w:val="00BC5629"/>
    <w:rsid w:val="00BC57D4"/>
    <w:rsid w:val="00BC63B1"/>
    <w:rsid w:val="00BD01B7"/>
    <w:rsid w:val="00BD07EE"/>
    <w:rsid w:val="00BD201B"/>
    <w:rsid w:val="00BD2579"/>
    <w:rsid w:val="00BD3A13"/>
    <w:rsid w:val="00BE3783"/>
    <w:rsid w:val="00BE4BB6"/>
    <w:rsid w:val="00BE6B8B"/>
    <w:rsid w:val="00BF0DCF"/>
    <w:rsid w:val="00BF62E8"/>
    <w:rsid w:val="00C01AD8"/>
    <w:rsid w:val="00C0332B"/>
    <w:rsid w:val="00C036E2"/>
    <w:rsid w:val="00C03D01"/>
    <w:rsid w:val="00C05466"/>
    <w:rsid w:val="00C070F9"/>
    <w:rsid w:val="00C11FA1"/>
    <w:rsid w:val="00C12124"/>
    <w:rsid w:val="00C12D69"/>
    <w:rsid w:val="00C13C90"/>
    <w:rsid w:val="00C17BCA"/>
    <w:rsid w:val="00C20C03"/>
    <w:rsid w:val="00C213A6"/>
    <w:rsid w:val="00C22D68"/>
    <w:rsid w:val="00C23553"/>
    <w:rsid w:val="00C2472B"/>
    <w:rsid w:val="00C30A93"/>
    <w:rsid w:val="00C317C7"/>
    <w:rsid w:val="00C34328"/>
    <w:rsid w:val="00C3442A"/>
    <w:rsid w:val="00C34609"/>
    <w:rsid w:val="00C34648"/>
    <w:rsid w:val="00C35C4E"/>
    <w:rsid w:val="00C36373"/>
    <w:rsid w:val="00C37E0C"/>
    <w:rsid w:val="00C37F76"/>
    <w:rsid w:val="00C416C5"/>
    <w:rsid w:val="00C43D69"/>
    <w:rsid w:val="00C47BAB"/>
    <w:rsid w:val="00C531D6"/>
    <w:rsid w:val="00C546A3"/>
    <w:rsid w:val="00C564C7"/>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3D43"/>
    <w:rsid w:val="00C84A74"/>
    <w:rsid w:val="00C84AA9"/>
    <w:rsid w:val="00C86048"/>
    <w:rsid w:val="00C865AE"/>
    <w:rsid w:val="00C86FF1"/>
    <w:rsid w:val="00C87C2E"/>
    <w:rsid w:val="00C9050B"/>
    <w:rsid w:val="00C907EA"/>
    <w:rsid w:val="00C915BA"/>
    <w:rsid w:val="00C918E5"/>
    <w:rsid w:val="00C926E4"/>
    <w:rsid w:val="00C9276B"/>
    <w:rsid w:val="00C93225"/>
    <w:rsid w:val="00C93C04"/>
    <w:rsid w:val="00C93CB6"/>
    <w:rsid w:val="00C93F23"/>
    <w:rsid w:val="00C97C5A"/>
    <w:rsid w:val="00CA26A1"/>
    <w:rsid w:val="00CA36A4"/>
    <w:rsid w:val="00CA5274"/>
    <w:rsid w:val="00CA5D4C"/>
    <w:rsid w:val="00CA60CD"/>
    <w:rsid w:val="00CA71C5"/>
    <w:rsid w:val="00CA7B7D"/>
    <w:rsid w:val="00CB0C54"/>
    <w:rsid w:val="00CB1F57"/>
    <w:rsid w:val="00CB224F"/>
    <w:rsid w:val="00CB2901"/>
    <w:rsid w:val="00CC0AAD"/>
    <w:rsid w:val="00CC1AF3"/>
    <w:rsid w:val="00CC1F21"/>
    <w:rsid w:val="00CC2C52"/>
    <w:rsid w:val="00CC348F"/>
    <w:rsid w:val="00CC57B6"/>
    <w:rsid w:val="00CC6DB0"/>
    <w:rsid w:val="00CC7D84"/>
    <w:rsid w:val="00CC7EBB"/>
    <w:rsid w:val="00CD23B7"/>
    <w:rsid w:val="00CD42BE"/>
    <w:rsid w:val="00CD628A"/>
    <w:rsid w:val="00CD6412"/>
    <w:rsid w:val="00CE2780"/>
    <w:rsid w:val="00CE31CE"/>
    <w:rsid w:val="00CE4D52"/>
    <w:rsid w:val="00CE4F7B"/>
    <w:rsid w:val="00CE6746"/>
    <w:rsid w:val="00CE6C1B"/>
    <w:rsid w:val="00CE713C"/>
    <w:rsid w:val="00CE740D"/>
    <w:rsid w:val="00CF0044"/>
    <w:rsid w:val="00CF259F"/>
    <w:rsid w:val="00CF2C2E"/>
    <w:rsid w:val="00CF4C30"/>
    <w:rsid w:val="00CF682F"/>
    <w:rsid w:val="00CF694D"/>
    <w:rsid w:val="00D006F0"/>
    <w:rsid w:val="00D018F6"/>
    <w:rsid w:val="00D027C1"/>
    <w:rsid w:val="00D04917"/>
    <w:rsid w:val="00D06E31"/>
    <w:rsid w:val="00D07351"/>
    <w:rsid w:val="00D10C96"/>
    <w:rsid w:val="00D1136E"/>
    <w:rsid w:val="00D126C2"/>
    <w:rsid w:val="00D127ED"/>
    <w:rsid w:val="00D13F45"/>
    <w:rsid w:val="00D14B6D"/>
    <w:rsid w:val="00D159EE"/>
    <w:rsid w:val="00D172E9"/>
    <w:rsid w:val="00D20E18"/>
    <w:rsid w:val="00D21975"/>
    <w:rsid w:val="00D2198A"/>
    <w:rsid w:val="00D2199D"/>
    <w:rsid w:val="00D22C7A"/>
    <w:rsid w:val="00D2682B"/>
    <w:rsid w:val="00D310A5"/>
    <w:rsid w:val="00D32863"/>
    <w:rsid w:val="00D32D83"/>
    <w:rsid w:val="00D33BF4"/>
    <w:rsid w:val="00D3701F"/>
    <w:rsid w:val="00D42B96"/>
    <w:rsid w:val="00D45099"/>
    <w:rsid w:val="00D45923"/>
    <w:rsid w:val="00D45DC1"/>
    <w:rsid w:val="00D467E8"/>
    <w:rsid w:val="00D50858"/>
    <w:rsid w:val="00D5142F"/>
    <w:rsid w:val="00D52B10"/>
    <w:rsid w:val="00D55589"/>
    <w:rsid w:val="00D5571B"/>
    <w:rsid w:val="00D610CB"/>
    <w:rsid w:val="00D67BA7"/>
    <w:rsid w:val="00D70DB0"/>
    <w:rsid w:val="00D71E56"/>
    <w:rsid w:val="00D720A1"/>
    <w:rsid w:val="00D7257E"/>
    <w:rsid w:val="00D726D1"/>
    <w:rsid w:val="00D737C0"/>
    <w:rsid w:val="00D74C56"/>
    <w:rsid w:val="00D7744C"/>
    <w:rsid w:val="00D775E1"/>
    <w:rsid w:val="00D77628"/>
    <w:rsid w:val="00D7771F"/>
    <w:rsid w:val="00D82211"/>
    <w:rsid w:val="00D82E86"/>
    <w:rsid w:val="00D84B36"/>
    <w:rsid w:val="00D84E75"/>
    <w:rsid w:val="00D84FA0"/>
    <w:rsid w:val="00D8652D"/>
    <w:rsid w:val="00D90389"/>
    <w:rsid w:val="00D90C22"/>
    <w:rsid w:val="00D912CF"/>
    <w:rsid w:val="00D93F52"/>
    <w:rsid w:val="00D95C99"/>
    <w:rsid w:val="00D96279"/>
    <w:rsid w:val="00D97E51"/>
    <w:rsid w:val="00DA0CF8"/>
    <w:rsid w:val="00DA1A06"/>
    <w:rsid w:val="00DA4AF8"/>
    <w:rsid w:val="00DA6399"/>
    <w:rsid w:val="00DB0C94"/>
    <w:rsid w:val="00DB4338"/>
    <w:rsid w:val="00DB497F"/>
    <w:rsid w:val="00DB6BEC"/>
    <w:rsid w:val="00DB6C16"/>
    <w:rsid w:val="00DB780B"/>
    <w:rsid w:val="00DC0A19"/>
    <w:rsid w:val="00DC5250"/>
    <w:rsid w:val="00DC5EAC"/>
    <w:rsid w:val="00DC615A"/>
    <w:rsid w:val="00DC6B64"/>
    <w:rsid w:val="00DD014F"/>
    <w:rsid w:val="00DD1A04"/>
    <w:rsid w:val="00DD22B3"/>
    <w:rsid w:val="00DD37B5"/>
    <w:rsid w:val="00DD4F7A"/>
    <w:rsid w:val="00DD5EBF"/>
    <w:rsid w:val="00DD5FD9"/>
    <w:rsid w:val="00DD716F"/>
    <w:rsid w:val="00DE02C7"/>
    <w:rsid w:val="00DE09BE"/>
    <w:rsid w:val="00DE0EDB"/>
    <w:rsid w:val="00DE21C4"/>
    <w:rsid w:val="00DE23C9"/>
    <w:rsid w:val="00DE2923"/>
    <w:rsid w:val="00DE5510"/>
    <w:rsid w:val="00DE5538"/>
    <w:rsid w:val="00DE6293"/>
    <w:rsid w:val="00DE65C3"/>
    <w:rsid w:val="00DE68F2"/>
    <w:rsid w:val="00DE764E"/>
    <w:rsid w:val="00DE77CE"/>
    <w:rsid w:val="00DE7FC2"/>
    <w:rsid w:val="00DF004B"/>
    <w:rsid w:val="00DF027B"/>
    <w:rsid w:val="00DF1046"/>
    <w:rsid w:val="00DF1ADA"/>
    <w:rsid w:val="00DF3C22"/>
    <w:rsid w:val="00DF574B"/>
    <w:rsid w:val="00DF5AF6"/>
    <w:rsid w:val="00DF5F16"/>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8B2"/>
    <w:rsid w:val="00E13E4D"/>
    <w:rsid w:val="00E1451B"/>
    <w:rsid w:val="00E16959"/>
    <w:rsid w:val="00E171D1"/>
    <w:rsid w:val="00E2065E"/>
    <w:rsid w:val="00E214C0"/>
    <w:rsid w:val="00E22031"/>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7776"/>
    <w:rsid w:val="00E47B92"/>
    <w:rsid w:val="00E47E20"/>
    <w:rsid w:val="00E47E88"/>
    <w:rsid w:val="00E51609"/>
    <w:rsid w:val="00E52AB0"/>
    <w:rsid w:val="00E5409E"/>
    <w:rsid w:val="00E55669"/>
    <w:rsid w:val="00E55CBE"/>
    <w:rsid w:val="00E55CC1"/>
    <w:rsid w:val="00E56338"/>
    <w:rsid w:val="00E57D8D"/>
    <w:rsid w:val="00E63DB8"/>
    <w:rsid w:val="00E64F53"/>
    <w:rsid w:val="00E65356"/>
    <w:rsid w:val="00E66899"/>
    <w:rsid w:val="00E70BAE"/>
    <w:rsid w:val="00E70FB2"/>
    <w:rsid w:val="00E718AC"/>
    <w:rsid w:val="00E71F0D"/>
    <w:rsid w:val="00E7247C"/>
    <w:rsid w:val="00E74104"/>
    <w:rsid w:val="00E76CDB"/>
    <w:rsid w:val="00E8067B"/>
    <w:rsid w:val="00E80864"/>
    <w:rsid w:val="00E82E9C"/>
    <w:rsid w:val="00E859DC"/>
    <w:rsid w:val="00E8759A"/>
    <w:rsid w:val="00E930FD"/>
    <w:rsid w:val="00E94B97"/>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5390"/>
    <w:rsid w:val="00EC67C6"/>
    <w:rsid w:val="00EC708D"/>
    <w:rsid w:val="00EC7C75"/>
    <w:rsid w:val="00ED0D75"/>
    <w:rsid w:val="00ED3108"/>
    <w:rsid w:val="00ED4D3A"/>
    <w:rsid w:val="00ED674B"/>
    <w:rsid w:val="00ED7136"/>
    <w:rsid w:val="00ED7E1F"/>
    <w:rsid w:val="00EE18EB"/>
    <w:rsid w:val="00EE1933"/>
    <w:rsid w:val="00EE2848"/>
    <w:rsid w:val="00EE2B41"/>
    <w:rsid w:val="00EE3B29"/>
    <w:rsid w:val="00EE5DF5"/>
    <w:rsid w:val="00EE7672"/>
    <w:rsid w:val="00EF5D84"/>
    <w:rsid w:val="00EF647D"/>
    <w:rsid w:val="00EF6590"/>
    <w:rsid w:val="00EF6AD8"/>
    <w:rsid w:val="00EF73C8"/>
    <w:rsid w:val="00EF77F0"/>
    <w:rsid w:val="00F02383"/>
    <w:rsid w:val="00F04A66"/>
    <w:rsid w:val="00F04FC3"/>
    <w:rsid w:val="00F07CA1"/>
    <w:rsid w:val="00F121E3"/>
    <w:rsid w:val="00F12434"/>
    <w:rsid w:val="00F130BB"/>
    <w:rsid w:val="00F15578"/>
    <w:rsid w:val="00F17414"/>
    <w:rsid w:val="00F21336"/>
    <w:rsid w:val="00F2208F"/>
    <w:rsid w:val="00F237B6"/>
    <w:rsid w:val="00F241CE"/>
    <w:rsid w:val="00F2529D"/>
    <w:rsid w:val="00F255AA"/>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4CC7"/>
    <w:rsid w:val="00F54E92"/>
    <w:rsid w:val="00F5501B"/>
    <w:rsid w:val="00F55ACC"/>
    <w:rsid w:val="00F5731B"/>
    <w:rsid w:val="00F6076D"/>
    <w:rsid w:val="00F63135"/>
    <w:rsid w:val="00F646DF"/>
    <w:rsid w:val="00F6707D"/>
    <w:rsid w:val="00F70430"/>
    <w:rsid w:val="00F73BA6"/>
    <w:rsid w:val="00F73D23"/>
    <w:rsid w:val="00F7469C"/>
    <w:rsid w:val="00F75E36"/>
    <w:rsid w:val="00F76AEC"/>
    <w:rsid w:val="00F77D9D"/>
    <w:rsid w:val="00F80DBF"/>
    <w:rsid w:val="00F818AD"/>
    <w:rsid w:val="00F82BD0"/>
    <w:rsid w:val="00F839C1"/>
    <w:rsid w:val="00F84CCD"/>
    <w:rsid w:val="00F85121"/>
    <w:rsid w:val="00F901DC"/>
    <w:rsid w:val="00F90250"/>
    <w:rsid w:val="00F90300"/>
    <w:rsid w:val="00F93E9D"/>
    <w:rsid w:val="00F94AE9"/>
    <w:rsid w:val="00F9637E"/>
    <w:rsid w:val="00F965FD"/>
    <w:rsid w:val="00FA0E42"/>
    <w:rsid w:val="00FA3279"/>
    <w:rsid w:val="00FA3A97"/>
    <w:rsid w:val="00FA3D24"/>
    <w:rsid w:val="00FA3E40"/>
    <w:rsid w:val="00FB04CE"/>
    <w:rsid w:val="00FB058A"/>
    <w:rsid w:val="00FB1008"/>
    <w:rsid w:val="00FB229E"/>
    <w:rsid w:val="00FB7C39"/>
    <w:rsid w:val="00FB7DF5"/>
    <w:rsid w:val="00FC293B"/>
    <w:rsid w:val="00FC2A5F"/>
    <w:rsid w:val="00FC7F50"/>
    <w:rsid w:val="00FD1716"/>
    <w:rsid w:val="00FD2710"/>
    <w:rsid w:val="00FD35EC"/>
    <w:rsid w:val="00FD3B14"/>
    <w:rsid w:val="00FD47A4"/>
    <w:rsid w:val="00FD4886"/>
    <w:rsid w:val="00FD63AB"/>
    <w:rsid w:val="00FE2BBC"/>
    <w:rsid w:val="00FE3A1B"/>
    <w:rsid w:val="00FE4320"/>
    <w:rsid w:val="00FE53F7"/>
    <w:rsid w:val="00FE7321"/>
    <w:rsid w:val="00FE7C9A"/>
    <w:rsid w:val="00FF1609"/>
    <w:rsid w:val="00FF1788"/>
    <w:rsid w:val="00FF2742"/>
    <w:rsid w:val="00FF2E6F"/>
    <w:rsid w:val="00FF3B55"/>
    <w:rsid w:val="00FF3D65"/>
    <w:rsid w:val="00FF40FD"/>
    <w:rsid w:val="00FF5997"/>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01100A12"/>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0F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C070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070F9"/>
    <w:pPr>
      <w:pBdr>
        <w:top w:val="none" w:sz="0" w:space="0" w:color="auto"/>
      </w:pBdr>
      <w:spacing w:before="180"/>
      <w:outlineLvl w:val="1"/>
    </w:pPr>
    <w:rPr>
      <w:sz w:val="32"/>
    </w:rPr>
  </w:style>
  <w:style w:type="paragraph" w:styleId="Heading3">
    <w:name w:val="heading 3"/>
    <w:basedOn w:val="Heading2"/>
    <w:next w:val="Normal"/>
    <w:qFormat/>
    <w:rsid w:val="00C070F9"/>
    <w:pPr>
      <w:spacing w:before="120"/>
      <w:outlineLvl w:val="2"/>
    </w:pPr>
    <w:rPr>
      <w:sz w:val="28"/>
    </w:rPr>
  </w:style>
  <w:style w:type="paragraph" w:styleId="Heading4">
    <w:name w:val="heading 4"/>
    <w:basedOn w:val="Heading3"/>
    <w:next w:val="Normal"/>
    <w:qFormat/>
    <w:rsid w:val="00C070F9"/>
    <w:pPr>
      <w:ind w:left="1418" w:hanging="1418"/>
      <w:outlineLvl w:val="3"/>
    </w:pPr>
    <w:rPr>
      <w:sz w:val="24"/>
    </w:rPr>
  </w:style>
  <w:style w:type="paragraph" w:styleId="Heading5">
    <w:name w:val="heading 5"/>
    <w:basedOn w:val="Heading4"/>
    <w:next w:val="Normal"/>
    <w:qFormat/>
    <w:rsid w:val="00C070F9"/>
    <w:pPr>
      <w:ind w:left="1701" w:hanging="1701"/>
      <w:outlineLvl w:val="4"/>
    </w:pPr>
    <w:rPr>
      <w:sz w:val="22"/>
    </w:rPr>
  </w:style>
  <w:style w:type="paragraph" w:styleId="Heading6">
    <w:name w:val="heading 6"/>
    <w:basedOn w:val="H6"/>
    <w:next w:val="Normal"/>
    <w:qFormat/>
    <w:rsid w:val="00C070F9"/>
    <w:pPr>
      <w:outlineLvl w:val="5"/>
    </w:pPr>
  </w:style>
  <w:style w:type="paragraph" w:styleId="Heading7">
    <w:name w:val="heading 7"/>
    <w:basedOn w:val="H6"/>
    <w:next w:val="Normal"/>
    <w:qFormat/>
    <w:rsid w:val="00C070F9"/>
    <w:pPr>
      <w:outlineLvl w:val="6"/>
    </w:pPr>
  </w:style>
  <w:style w:type="paragraph" w:styleId="Heading8">
    <w:name w:val="heading 8"/>
    <w:basedOn w:val="Heading1"/>
    <w:next w:val="Normal"/>
    <w:qFormat/>
    <w:rsid w:val="00C070F9"/>
    <w:pPr>
      <w:ind w:left="0" w:firstLine="0"/>
      <w:outlineLvl w:val="7"/>
    </w:pPr>
  </w:style>
  <w:style w:type="paragraph" w:styleId="Heading9">
    <w:name w:val="heading 9"/>
    <w:basedOn w:val="Heading8"/>
    <w:next w:val="Normal"/>
    <w:qFormat/>
    <w:rsid w:val="00C070F9"/>
    <w:pPr>
      <w:outlineLvl w:val="8"/>
    </w:pPr>
  </w:style>
  <w:style w:type="character" w:default="1" w:styleId="DefaultParagraphFont">
    <w:name w:val="Default Paragraph Font"/>
    <w:semiHidden/>
    <w:rsid w:val="00C07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70F9"/>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C070F9"/>
    <w:pPr>
      <w:ind w:left="1985" w:hanging="1985"/>
      <w:outlineLvl w:val="9"/>
    </w:pPr>
    <w:rPr>
      <w:sz w:val="20"/>
    </w:rPr>
  </w:style>
  <w:style w:type="paragraph" w:styleId="TOC8">
    <w:name w:val="toc 8"/>
    <w:basedOn w:val="TOC1"/>
    <w:uiPriority w:val="39"/>
    <w:rsid w:val="00C070F9"/>
    <w:pPr>
      <w:spacing w:before="180"/>
      <w:ind w:left="2693" w:hanging="2693"/>
    </w:pPr>
    <w:rPr>
      <w:b/>
    </w:rPr>
  </w:style>
  <w:style w:type="paragraph" w:styleId="TOC1">
    <w:name w:val="toc 1"/>
    <w:uiPriority w:val="39"/>
    <w:rsid w:val="00C070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070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C070F9"/>
    <w:pPr>
      <w:ind w:left="1701" w:hanging="1701"/>
    </w:pPr>
  </w:style>
  <w:style w:type="paragraph" w:styleId="TOC4">
    <w:name w:val="toc 4"/>
    <w:basedOn w:val="TOC3"/>
    <w:uiPriority w:val="39"/>
    <w:rsid w:val="00C070F9"/>
    <w:pPr>
      <w:ind w:left="1418" w:hanging="1418"/>
    </w:pPr>
  </w:style>
  <w:style w:type="paragraph" w:styleId="TOC3">
    <w:name w:val="toc 3"/>
    <w:basedOn w:val="TOC2"/>
    <w:uiPriority w:val="39"/>
    <w:rsid w:val="00C070F9"/>
    <w:pPr>
      <w:ind w:left="1134" w:hanging="1134"/>
    </w:pPr>
  </w:style>
  <w:style w:type="paragraph" w:styleId="TOC2">
    <w:name w:val="toc 2"/>
    <w:basedOn w:val="TOC1"/>
    <w:uiPriority w:val="39"/>
    <w:rsid w:val="00C070F9"/>
    <w:pPr>
      <w:keepNext w:val="0"/>
      <w:spacing w:before="0"/>
      <w:ind w:left="851" w:hanging="851"/>
    </w:pPr>
    <w:rPr>
      <w:sz w:val="20"/>
    </w:rPr>
  </w:style>
  <w:style w:type="paragraph" w:styleId="Index2">
    <w:name w:val="index 2"/>
    <w:basedOn w:val="Index1"/>
    <w:semiHidden/>
    <w:rsid w:val="00C070F9"/>
    <w:pPr>
      <w:ind w:left="284"/>
    </w:pPr>
  </w:style>
  <w:style w:type="paragraph" w:styleId="Index1">
    <w:name w:val="index 1"/>
    <w:basedOn w:val="Normal"/>
    <w:semiHidden/>
    <w:rsid w:val="00C070F9"/>
    <w:pPr>
      <w:keepLines/>
      <w:spacing w:after="0"/>
    </w:pPr>
  </w:style>
  <w:style w:type="paragraph" w:customStyle="1" w:styleId="ZH">
    <w:name w:val="ZH"/>
    <w:rsid w:val="00C070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070F9"/>
    <w:pPr>
      <w:outlineLvl w:val="9"/>
    </w:pPr>
  </w:style>
  <w:style w:type="paragraph" w:styleId="ListNumber2">
    <w:name w:val="List Number 2"/>
    <w:basedOn w:val="ListNumber"/>
    <w:semiHidden/>
    <w:rsid w:val="00C070F9"/>
    <w:pPr>
      <w:ind w:left="851"/>
    </w:pPr>
  </w:style>
  <w:style w:type="paragraph" w:styleId="ListNumber">
    <w:name w:val="List Number"/>
    <w:basedOn w:val="List"/>
    <w:semiHidden/>
    <w:rsid w:val="00C070F9"/>
  </w:style>
  <w:style w:type="paragraph" w:styleId="List">
    <w:name w:val="List"/>
    <w:basedOn w:val="Normal"/>
    <w:semiHidden/>
    <w:rsid w:val="00C070F9"/>
    <w:pPr>
      <w:ind w:left="568" w:hanging="284"/>
    </w:pPr>
  </w:style>
  <w:style w:type="paragraph" w:styleId="Header">
    <w:name w:val="header"/>
    <w:semiHidden/>
    <w:rsid w:val="00C070F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070F9"/>
    <w:rPr>
      <w:b/>
      <w:position w:val="6"/>
      <w:sz w:val="16"/>
    </w:rPr>
  </w:style>
  <w:style w:type="paragraph" w:styleId="FootnoteText">
    <w:name w:val="footnote text"/>
    <w:basedOn w:val="Normal"/>
    <w:semiHidden/>
    <w:rsid w:val="00C070F9"/>
    <w:pPr>
      <w:keepLines/>
      <w:spacing w:after="0"/>
      <w:ind w:left="454" w:hanging="454"/>
    </w:pPr>
    <w:rPr>
      <w:sz w:val="16"/>
    </w:rPr>
  </w:style>
  <w:style w:type="paragraph" w:customStyle="1" w:styleId="TAH">
    <w:name w:val="TAH"/>
    <w:basedOn w:val="TAC"/>
    <w:rsid w:val="00C070F9"/>
    <w:rPr>
      <w:b/>
    </w:rPr>
  </w:style>
  <w:style w:type="paragraph" w:customStyle="1" w:styleId="TAC">
    <w:name w:val="TAC"/>
    <w:basedOn w:val="TAL"/>
    <w:rsid w:val="00C070F9"/>
    <w:pPr>
      <w:jc w:val="center"/>
    </w:pPr>
  </w:style>
  <w:style w:type="paragraph" w:customStyle="1" w:styleId="TAL">
    <w:name w:val="TAL"/>
    <w:basedOn w:val="Normal"/>
    <w:link w:val="TALChar"/>
    <w:rsid w:val="00C070F9"/>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C070F9"/>
    <w:pPr>
      <w:keepNext w:val="0"/>
      <w:spacing w:before="0" w:after="240"/>
    </w:pPr>
  </w:style>
  <w:style w:type="paragraph" w:customStyle="1" w:styleId="TH">
    <w:name w:val="TH"/>
    <w:basedOn w:val="Normal"/>
    <w:link w:val="THChar"/>
    <w:rsid w:val="00C070F9"/>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C070F9"/>
    <w:pPr>
      <w:keepLines/>
      <w:ind w:left="1135" w:hanging="851"/>
    </w:pPr>
  </w:style>
  <w:style w:type="paragraph" w:styleId="TOC9">
    <w:name w:val="toc 9"/>
    <w:basedOn w:val="TOC8"/>
    <w:uiPriority w:val="39"/>
    <w:rsid w:val="00C070F9"/>
    <w:pPr>
      <w:ind w:left="1418" w:hanging="1418"/>
    </w:pPr>
  </w:style>
  <w:style w:type="paragraph" w:customStyle="1" w:styleId="EX">
    <w:name w:val="EX"/>
    <w:basedOn w:val="Normal"/>
    <w:rsid w:val="00C070F9"/>
    <w:pPr>
      <w:keepLines/>
      <w:ind w:left="1702" w:hanging="1418"/>
    </w:pPr>
  </w:style>
  <w:style w:type="paragraph" w:customStyle="1" w:styleId="FP">
    <w:name w:val="FP"/>
    <w:basedOn w:val="Normal"/>
    <w:rsid w:val="00C070F9"/>
    <w:pPr>
      <w:spacing w:after="0"/>
    </w:pPr>
  </w:style>
  <w:style w:type="paragraph" w:customStyle="1" w:styleId="LD">
    <w:name w:val="LD"/>
    <w:rsid w:val="00C070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070F9"/>
    <w:pPr>
      <w:spacing w:after="0"/>
    </w:pPr>
  </w:style>
  <w:style w:type="paragraph" w:customStyle="1" w:styleId="EW">
    <w:name w:val="EW"/>
    <w:basedOn w:val="EX"/>
    <w:rsid w:val="00C070F9"/>
    <w:pPr>
      <w:spacing w:after="0"/>
    </w:pPr>
  </w:style>
  <w:style w:type="paragraph" w:styleId="TOC6">
    <w:name w:val="toc 6"/>
    <w:basedOn w:val="TOC5"/>
    <w:next w:val="Normal"/>
    <w:uiPriority w:val="39"/>
    <w:rsid w:val="00C070F9"/>
    <w:pPr>
      <w:ind w:left="1985" w:hanging="1985"/>
    </w:pPr>
  </w:style>
  <w:style w:type="paragraph" w:styleId="TOC7">
    <w:name w:val="toc 7"/>
    <w:basedOn w:val="TOC6"/>
    <w:next w:val="Normal"/>
    <w:uiPriority w:val="39"/>
    <w:rsid w:val="00C070F9"/>
    <w:pPr>
      <w:ind w:left="2268" w:hanging="2268"/>
    </w:pPr>
  </w:style>
  <w:style w:type="paragraph" w:styleId="ListBullet2">
    <w:name w:val="List Bullet 2"/>
    <w:basedOn w:val="ListBullet"/>
    <w:semiHidden/>
    <w:rsid w:val="00C070F9"/>
    <w:pPr>
      <w:ind w:left="851"/>
    </w:pPr>
  </w:style>
  <w:style w:type="paragraph" w:styleId="ListBullet">
    <w:name w:val="List Bullet"/>
    <w:basedOn w:val="List"/>
    <w:semiHidden/>
    <w:rsid w:val="00C070F9"/>
  </w:style>
  <w:style w:type="paragraph" w:styleId="ListBullet3">
    <w:name w:val="List Bullet 3"/>
    <w:basedOn w:val="ListBullet2"/>
    <w:semiHidden/>
    <w:rsid w:val="00C070F9"/>
    <w:pPr>
      <w:ind w:left="1135"/>
    </w:pPr>
  </w:style>
  <w:style w:type="paragraph" w:customStyle="1" w:styleId="EQ">
    <w:name w:val="EQ"/>
    <w:basedOn w:val="Normal"/>
    <w:next w:val="Normal"/>
    <w:rsid w:val="00C070F9"/>
    <w:pPr>
      <w:keepLines/>
      <w:tabs>
        <w:tab w:val="center" w:pos="4536"/>
        <w:tab w:val="right" w:pos="9072"/>
      </w:tabs>
    </w:pPr>
    <w:rPr>
      <w:noProof/>
    </w:rPr>
  </w:style>
  <w:style w:type="paragraph" w:customStyle="1" w:styleId="NF">
    <w:name w:val="NF"/>
    <w:basedOn w:val="NO"/>
    <w:rsid w:val="00C070F9"/>
    <w:pPr>
      <w:keepNext/>
      <w:spacing w:after="0"/>
    </w:pPr>
    <w:rPr>
      <w:rFonts w:ascii="Arial" w:hAnsi="Arial"/>
      <w:sz w:val="18"/>
    </w:rPr>
  </w:style>
  <w:style w:type="paragraph" w:customStyle="1" w:styleId="PL">
    <w:name w:val="PL"/>
    <w:rsid w:val="00C07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70F9"/>
    <w:pPr>
      <w:jc w:val="right"/>
    </w:pPr>
  </w:style>
  <w:style w:type="paragraph" w:customStyle="1" w:styleId="TAN">
    <w:name w:val="TAN"/>
    <w:basedOn w:val="TAL"/>
    <w:rsid w:val="00C070F9"/>
    <w:pPr>
      <w:ind w:left="851" w:hanging="851"/>
    </w:pPr>
  </w:style>
  <w:style w:type="paragraph" w:customStyle="1" w:styleId="ZA">
    <w:name w:val="ZA"/>
    <w:rsid w:val="00C070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70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070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070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070F9"/>
    <w:pPr>
      <w:framePr w:wrap="notBeside" w:y="16161"/>
    </w:pPr>
  </w:style>
  <w:style w:type="character" w:customStyle="1" w:styleId="ZGSM">
    <w:name w:val="ZGSM"/>
    <w:rsid w:val="00C070F9"/>
  </w:style>
  <w:style w:type="paragraph" w:styleId="List2">
    <w:name w:val="List 2"/>
    <w:basedOn w:val="List"/>
    <w:semiHidden/>
    <w:rsid w:val="00C070F9"/>
    <w:pPr>
      <w:ind w:left="851"/>
    </w:pPr>
  </w:style>
  <w:style w:type="paragraph" w:customStyle="1" w:styleId="ZG">
    <w:name w:val="ZG"/>
    <w:rsid w:val="00C070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070F9"/>
    <w:pPr>
      <w:ind w:left="1135"/>
    </w:pPr>
  </w:style>
  <w:style w:type="paragraph" w:styleId="List4">
    <w:name w:val="List 4"/>
    <w:basedOn w:val="List3"/>
    <w:semiHidden/>
    <w:rsid w:val="00C070F9"/>
    <w:pPr>
      <w:ind w:left="1418"/>
    </w:pPr>
  </w:style>
  <w:style w:type="paragraph" w:styleId="List5">
    <w:name w:val="List 5"/>
    <w:basedOn w:val="List4"/>
    <w:semiHidden/>
    <w:rsid w:val="00C070F9"/>
    <w:pPr>
      <w:ind w:left="1702"/>
    </w:pPr>
  </w:style>
  <w:style w:type="paragraph" w:customStyle="1" w:styleId="EditorsNote">
    <w:name w:val="Editor's Note"/>
    <w:basedOn w:val="NO"/>
    <w:rsid w:val="00C070F9"/>
    <w:rPr>
      <w:color w:val="FF0000"/>
    </w:rPr>
  </w:style>
  <w:style w:type="paragraph" w:styleId="ListBullet4">
    <w:name w:val="List Bullet 4"/>
    <w:basedOn w:val="ListBullet3"/>
    <w:semiHidden/>
    <w:rsid w:val="00C070F9"/>
    <w:pPr>
      <w:ind w:left="1418"/>
    </w:pPr>
  </w:style>
  <w:style w:type="paragraph" w:styleId="ListBullet5">
    <w:name w:val="List Bullet 5"/>
    <w:basedOn w:val="ListBullet4"/>
    <w:semiHidden/>
    <w:rsid w:val="00C070F9"/>
    <w:pPr>
      <w:ind w:left="1702"/>
    </w:pPr>
  </w:style>
  <w:style w:type="paragraph" w:customStyle="1" w:styleId="B1">
    <w:name w:val="B1"/>
    <w:basedOn w:val="List"/>
    <w:rsid w:val="00C070F9"/>
  </w:style>
  <w:style w:type="paragraph" w:customStyle="1" w:styleId="B2">
    <w:name w:val="B2"/>
    <w:basedOn w:val="List2"/>
    <w:rsid w:val="00C070F9"/>
  </w:style>
  <w:style w:type="paragraph" w:customStyle="1" w:styleId="B3">
    <w:name w:val="B3"/>
    <w:basedOn w:val="List3"/>
    <w:rsid w:val="00C070F9"/>
  </w:style>
  <w:style w:type="paragraph" w:customStyle="1" w:styleId="B4">
    <w:name w:val="B4"/>
    <w:basedOn w:val="List4"/>
    <w:rsid w:val="00C070F9"/>
  </w:style>
  <w:style w:type="paragraph" w:customStyle="1" w:styleId="B5">
    <w:name w:val="B5"/>
    <w:basedOn w:val="List5"/>
    <w:rsid w:val="00C070F9"/>
  </w:style>
  <w:style w:type="paragraph" w:styleId="Footer">
    <w:name w:val="footer"/>
    <w:basedOn w:val="Header"/>
    <w:link w:val="FooterChar"/>
    <w:rsid w:val="00C070F9"/>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C070F9"/>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9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w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7663</TotalTime>
  <Pages>1</Pages>
  <Words>51920</Words>
  <Characters>295945</Characters>
  <Application>Microsoft Office Word</Application>
  <DocSecurity>0</DocSecurity>
  <Lines>2466</Lines>
  <Paragraphs>694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MCC</cp:lastModifiedBy>
  <cp:revision>1281</cp:revision>
  <cp:lastPrinted>1899-12-31T23:00:00Z</cp:lastPrinted>
  <dcterms:created xsi:type="dcterms:W3CDTF">2019-03-30T21:44:00Z</dcterms:created>
  <dcterms:modified xsi:type="dcterms:W3CDTF">2020-10-28T19:45:00Z</dcterms:modified>
</cp:coreProperties>
</file>