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529E1391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712421">
        <w:rPr>
          <w:rFonts w:cs="Arial"/>
          <w:sz w:val="24"/>
        </w:rPr>
        <w:t>5</w:t>
      </w:r>
      <w:r w:rsidR="003F17A2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C64205">
        <w:rPr>
          <w:rFonts w:cs="Arial"/>
          <w:iCs/>
          <w:sz w:val="24"/>
        </w:rPr>
        <w:t>2006923</w:t>
      </w:r>
    </w:p>
    <w:p w14:paraId="225BCA78" w14:textId="63EB32CF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712421">
        <w:rPr>
          <w:rFonts w:cs="Arial"/>
          <w:sz w:val="24"/>
        </w:rPr>
        <w:t>May</w:t>
      </w:r>
      <w:r>
        <w:rPr>
          <w:rFonts w:cs="Arial"/>
          <w:sz w:val="24"/>
        </w:rPr>
        <w:t xml:space="preserve"> </w:t>
      </w:r>
      <w:r w:rsidR="00712421">
        <w:rPr>
          <w:rFonts w:cs="Arial"/>
          <w:sz w:val="24"/>
        </w:rPr>
        <w:t>25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196273">
        <w:rPr>
          <w:rFonts w:cs="Arial"/>
          <w:sz w:val="24"/>
        </w:rPr>
        <w:t>June 5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3096179B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4D2E">
        <w:rPr>
          <w:rFonts w:ascii="Arial" w:hAnsi="Arial" w:cs="Arial"/>
        </w:rPr>
        <w:t>Array antenna model parameters</w:t>
      </w:r>
      <w:r w:rsidR="00A528F6">
        <w:rPr>
          <w:rFonts w:ascii="Arial" w:hAnsi="Arial" w:cs="Arial"/>
        </w:rPr>
        <w:t xml:space="preserve"> for below 6 GHz</w:t>
      </w:r>
    </w:p>
    <w:p w14:paraId="72798C4E" w14:textId="6A88617D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E51894">
        <w:rPr>
          <w:rFonts w:ascii="Arial" w:hAnsi="Arial" w:cs="Arial"/>
          <w:bCs/>
          <w:lang w:val="en-US"/>
        </w:rPr>
        <w:t>11.2</w:t>
      </w:r>
    </w:p>
    <w:p w14:paraId="3C088A4A" w14:textId="6583EC96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C967699" w14:textId="77777777" w:rsidR="00674B3C" w:rsidRDefault="0062745C" w:rsidP="00B8055F">
      <w:pPr>
        <w:pStyle w:val="BodyText"/>
      </w:pPr>
      <w:r>
        <w:t>At the last RAN4 meeting (RAN4#</w:t>
      </w:r>
      <w:r w:rsidR="002E4FB8">
        <w:t>94bis-E</w:t>
      </w:r>
      <w:r>
        <w:t>)</w:t>
      </w:r>
      <w:r w:rsidR="0021656F">
        <w:t xml:space="preserve"> simulation parameters for AAS base stations was discussed as part of the work effort to collect information for the LS response to ITU-R.</w:t>
      </w:r>
      <w:r w:rsidR="00B8055F">
        <w:t xml:space="preserve">ITU-R working part 5D </w:t>
      </w:r>
      <w:r w:rsidR="00F171E6">
        <w:t xml:space="preserve">is </w:t>
      </w:r>
      <w:r w:rsidR="00B8055F">
        <w:t xml:space="preserve">asking </w:t>
      </w:r>
      <w:r w:rsidR="00F171E6">
        <w:t xml:space="preserve">RAN4 </w:t>
      </w:r>
      <w:r w:rsidR="00B8055F">
        <w:t>for parameters of terrestrial component of IMT for sharing and compatibility studies in preparation for WRC-23</w:t>
      </w:r>
      <w:r w:rsidR="00F171E6">
        <w:t xml:space="preserve">. </w:t>
      </w:r>
    </w:p>
    <w:p w14:paraId="3B928DB3" w14:textId="7A9260BF" w:rsidR="00BE24C1" w:rsidRDefault="00B8055F" w:rsidP="00B8055F">
      <w:pPr>
        <w:pStyle w:val="BodyText"/>
      </w:pPr>
      <w:r>
        <w:t xml:space="preserve">More specifically </w:t>
      </w:r>
      <w:r w:rsidR="00DF7223">
        <w:t>ITU-R</w:t>
      </w:r>
      <w:r>
        <w:t xml:space="preserve"> asks for parameters relevant for sharing studies in the following frequency bands; </w:t>
      </w:r>
      <w:r w:rsidRPr="00160DE1">
        <w:t>470</w:t>
      </w:r>
      <w:r>
        <w:t xml:space="preserve"> to </w:t>
      </w:r>
      <w:r w:rsidRPr="00160DE1">
        <w:t>694 MHz, 694</w:t>
      </w:r>
      <w:r>
        <w:t xml:space="preserve"> to </w:t>
      </w:r>
      <w:r w:rsidRPr="00160DE1">
        <w:t>960 MHz, 1710</w:t>
      </w:r>
      <w:r>
        <w:t xml:space="preserve"> to </w:t>
      </w:r>
      <w:r w:rsidRPr="00160DE1">
        <w:t>1885 MHz, 1885</w:t>
      </w:r>
      <w:r>
        <w:t xml:space="preserve"> to</w:t>
      </w:r>
      <w:r w:rsidRPr="00160DE1">
        <w:t>1980 MHz, 2010</w:t>
      </w:r>
      <w:r>
        <w:t xml:space="preserve"> to </w:t>
      </w:r>
      <w:r w:rsidRPr="00160DE1">
        <w:t>2025 MHz, 2110</w:t>
      </w:r>
      <w:r>
        <w:t xml:space="preserve"> to </w:t>
      </w:r>
      <w:r w:rsidRPr="00160DE1">
        <w:t>2170 MHz, 2500</w:t>
      </w:r>
      <w:r>
        <w:t xml:space="preserve"> to </w:t>
      </w:r>
      <w:r w:rsidRPr="00160DE1">
        <w:t>2690 MHz, 3300</w:t>
      </w:r>
      <w:r>
        <w:t xml:space="preserve"> to </w:t>
      </w:r>
      <w:r w:rsidRPr="00160DE1">
        <w:t>3400 MHz, 3600</w:t>
      </w:r>
      <w:r>
        <w:t xml:space="preserve"> to </w:t>
      </w:r>
      <w:r w:rsidRPr="00160DE1">
        <w:t xml:space="preserve">3800 MHz, 4800 </w:t>
      </w:r>
      <w:r>
        <w:t xml:space="preserve">to </w:t>
      </w:r>
      <w:r w:rsidRPr="00160DE1">
        <w:t>4990 MHz, 6425</w:t>
      </w:r>
      <w:r>
        <w:t xml:space="preserve"> to </w:t>
      </w:r>
      <w:r w:rsidRPr="00160DE1">
        <w:t>7025 MHz, 7025</w:t>
      </w:r>
      <w:r>
        <w:t xml:space="preserve"> to </w:t>
      </w:r>
      <w:r w:rsidRPr="00160DE1">
        <w:t>7125 MHz and 10.0</w:t>
      </w:r>
      <w:r>
        <w:t xml:space="preserve"> to </w:t>
      </w:r>
      <w:r w:rsidRPr="00160DE1">
        <w:t>10.5 GHz.</w:t>
      </w:r>
      <w:r w:rsidR="007941E4">
        <w:t xml:space="preserve"> In RAN4 the work to collect parameters have been divided into two parts;</w:t>
      </w:r>
    </w:p>
    <w:p w14:paraId="38BAEC82" w14:textId="637FB975" w:rsidR="00B8055F" w:rsidRDefault="007D49D9" w:rsidP="00BE24C1">
      <w:pPr>
        <w:pStyle w:val="BodyText"/>
        <w:numPr>
          <w:ilvl w:val="0"/>
          <w:numId w:val="7"/>
        </w:numPr>
      </w:pPr>
      <w:r>
        <w:t>For the frequency range b</w:t>
      </w:r>
      <w:r w:rsidR="007941E4">
        <w:t>elow 6</w:t>
      </w:r>
      <w:r w:rsidR="00BE24C1">
        <w:t xml:space="preserve"> </w:t>
      </w:r>
      <w:r w:rsidR="007941E4">
        <w:t>GHz</w:t>
      </w:r>
      <w:r>
        <w:t xml:space="preserve"> handled in agenda</w:t>
      </w:r>
      <w:r w:rsidR="003C0379">
        <w:t xml:space="preserve"> item </w:t>
      </w:r>
      <w:r w:rsidR="00CD4316">
        <w:t>11.2</w:t>
      </w:r>
      <w:r w:rsidR="003C0379">
        <w:t>.</w:t>
      </w:r>
    </w:p>
    <w:p w14:paraId="0B65CAD6" w14:textId="35FABBE9" w:rsidR="007A1B5E" w:rsidRDefault="007D49D9" w:rsidP="00697B8B">
      <w:pPr>
        <w:pStyle w:val="BodyText"/>
        <w:numPr>
          <w:ilvl w:val="0"/>
          <w:numId w:val="7"/>
        </w:numPr>
      </w:pPr>
      <w:r>
        <w:t xml:space="preserve">For the frequency range between </w:t>
      </w:r>
      <w:r w:rsidR="00BE24C1">
        <w:t xml:space="preserve">6 to 7 GHz and </w:t>
      </w:r>
      <w:r>
        <w:t xml:space="preserve">close to </w:t>
      </w:r>
      <w:r w:rsidR="00BE24C1">
        <w:t>10 GHz</w:t>
      </w:r>
      <w:r w:rsidR="003C0379">
        <w:t xml:space="preserve"> handled in agenda item </w:t>
      </w:r>
      <w:r w:rsidR="0063784E">
        <w:t>11.1.4</w:t>
      </w:r>
      <w:r w:rsidR="003C0379">
        <w:t>.</w:t>
      </w:r>
    </w:p>
    <w:p w14:paraId="5A803801" w14:textId="4760D44E" w:rsidR="007A1B5E" w:rsidRDefault="007A1B5E" w:rsidP="0062745C">
      <w:pPr>
        <w:pStyle w:val="BodyText"/>
      </w:pPr>
      <w:r>
        <w:t xml:space="preserve">In this contribution we </w:t>
      </w:r>
      <w:r w:rsidR="00674B3C">
        <w:t>present</w:t>
      </w:r>
      <w:r w:rsidR="00561B00">
        <w:t xml:space="preserve"> </w:t>
      </w:r>
      <w:r w:rsidR="006816A7">
        <w:t xml:space="preserve">representable AAS array antenna </w:t>
      </w:r>
      <w:r w:rsidR="00775762">
        <w:t>parameter sets for in ITU-R WP</w:t>
      </w:r>
      <w:r w:rsidR="006816A7">
        <w:t xml:space="preserve"> 5D </w:t>
      </w:r>
      <w:r w:rsidR="00775762">
        <w:t xml:space="preserve">given </w:t>
      </w:r>
      <w:r w:rsidR="006816A7">
        <w:t>deployments</w:t>
      </w:r>
      <w:r w:rsidR="00775762">
        <w:t xml:space="preserve"> </w:t>
      </w:r>
      <w:r w:rsidR="006816A7">
        <w:t>scenarios.</w:t>
      </w:r>
      <w:r w:rsidR="007A0A81">
        <w:t xml:space="preserve"> </w:t>
      </w:r>
      <w:r w:rsidR="00A70A55">
        <w:t>Th</w:t>
      </w:r>
      <w:r w:rsidR="009310CC">
        <w:t>e</w:t>
      </w:r>
      <w:r w:rsidR="00A70A55">
        <w:t xml:space="preserve"> information in this contribution is relevant for </w:t>
      </w:r>
      <w:r w:rsidR="00D3308E">
        <w:t xml:space="preserve">frequency range below 6 GHz as well </w:t>
      </w:r>
      <w:r w:rsidR="00EB636F">
        <w:t>as for 6 GHz</w:t>
      </w:r>
      <w:r w:rsidR="00146D12">
        <w:t xml:space="preserve"> to </w:t>
      </w:r>
      <w:r w:rsidR="00D3308E">
        <w:t xml:space="preserve">10 GHz, hence the contribution is submitted to both agenda items. 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20DC1264" w14:textId="277FCA9D" w:rsidR="0034118C" w:rsidRDefault="0034118C" w:rsidP="0062745C">
      <w:pPr>
        <w:pStyle w:val="BodyText"/>
      </w:pPr>
      <w:r>
        <w:t xml:space="preserve">The array antenna model </w:t>
      </w:r>
      <w:r w:rsidR="00B31538">
        <w:t>developed in RAN4 is buil</w:t>
      </w:r>
      <w:r w:rsidR="00FD7DE2">
        <w:t>t</w:t>
      </w:r>
      <w:r w:rsidR="00B31538">
        <w:t xml:space="preserve"> around an element factor and an array factor</w:t>
      </w:r>
      <w:r w:rsidR="008D1488">
        <w:t xml:space="preserve"> according to</w:t>
      </w:r>
      <w:r w:rsidR="003A369E">
        <w:t xml:space="preserve"> traditional antenna theory. To </w:t>
      </w:r>
      <w:r w:rsidR="00EB7702">
        <w:t xml:space="preserve">reduce complexity and computing power, it was decided to put the gain normalization to the </w:t>
      </w:r>
      <w:r w:rsidR="00F315DB">
        <w:t>radiating element instead of normalizing the composite radiation pattern.</w:t>
      </w:r>
      <w:r w:rsidR="005650A4">
        <w:t xml:space="preserve"> </w:t>
      </w:r>
      <w:r w:rsidR="005D3998">
        <w:t>With this modelling approach it is essential to select parameters correctly</w:t>
      </w:r>
      <w:r w:rsidR="00502C62">
        <w:t>.</w:t>
      </w:r>
      <w:r w:rsidR="005D3998">
        <w:t xml:space="preserve"> </w:t>
      </w:r>
      <w:r w:rsidR="003A369E">
        <w:t xml:space="preserve"> </w:t>
      </w:r>
    </w:p>
    <w:p w14:paraId="31B864B7" w14:textId="035D7596" w:rsidR="003D6CE3" w:rsidRDefault="00722699" w:rsidP="0062745C">
      <w:pPr>
        <w:pStyle w:val="BodyText"/>
      </w:pPr>
      <w:r>
        <w:t>To define simulation array antenna parameters properly relevant for an AAS base station</w:t>
      </w:r>
      <w:r w:rsidR="003D6CE3">
        <w:t>, the following procedure is</w:t>
      </w:r>
      <w:r w:rsidR="00502C62">
        <w:t xml:space="preserve"> strongly</w:t>
      </w:r>
      <w:r w:rsidR="003D6CE3">
        <w:t xml:space="preserve"> recommended;</w:t>
      </w:r>
    </w:p>
    <w:p w14:paraId="4B6B216D" w14:textId="472A6E48" w:rsidR="00AE6D6D" w:rsidRDefault="00D32CB4" w:rsidP="003D6CE3">
      <w:pPr>
        <w:pStyle w:val="BodyText"/>
        <w:numPr>
          <w:ilvl w:val="0"/>
          <w:numId w:val="8"/>
        </w:numPr>
      </w:pPr>
      <w:r>
        <w:t xml:space="preserve">Set a </w:t>
      </w:r>
      <w:r w:rsidR="004A2D46">
        <w:t>deployment</w:t>
      </w:r>
      <w:r w:rsidR="003D6CE3">
        <w:t xml:space="preserve"> scenario</w:t>
      </w:r>
      <w:r>
        <w:t xml:space="preserve">. The deployment scenario will give the appropriate </w:t>
      </w:r>
      <w:r w:rsidR="00AE6D6D">
        <w:t xml:space="preserve">coverage range for the </w:t>
      </w:r>
      <w:r w:rsidR="004A2D46">
        <w:t>horizontal</w:t>
      </w:r>
      <w:r w:rsidR="00AE6D6D">
        <w:t xml:space="preserve"> domain and </w:t>
      </w:r>
      <w:r w:rsidR="004A2D46">
        <w:t>vertical</w:t>
      </w:r>
      <w:r w:rsidR="00AE6D6D">
        <w:t xml:space="preserve"> domain.</w:t>
      </w:r>
      <w:r w:rsidR="004C59C4">
        <w:t xml:space="preserve"> Here the power capability and coverage ranges are determined. </w:t>
      </w:r>
    </w:p>
    <w:p w14:paraId="31C668F9" w14:textId="290F4989" w:rsidR="007E10D2" w:rsidRDefault="00AE6D6D" w:rsidP="003D6CE3">
      <w:pPr>
        <w:pStyle w:val="BodyText"/>
        <w:numPr>
          <w:ilvl w:val="0"/>
          <w:numId w:val="8"/>
        </w:numPr>
      </w:pPr>
      <w:r>
        <w:t xml:space="preserve">Based on </w:t>
      </w:r>
      <w:r w:rsidR="0045616F">
        <w:t xml:space="preserve">horizontal and vertical </w:t>
      </w:r>
      <w:r>
        <w:t xml:space="preserve">coverage range determine the array antenna geometry in terms of </w:t>
      </w:r>
      <w:r w:rsidR="00FB4558">
        <w:t>number of vertical rows (</w:t>
      </w:r>
      <w:r w:rsidR="00FB4558" w:rsidRPr="00EC303A">
        <w:rPr>
          <w:rFonts w:ascii="Cambria Math" w:hAnsi="Cambria Math"/>
          <w:i/>
          <w:iCs/>
        </w:rPr>
        <w:t>M</w:t>
      </w:r>
      <w:r w:rsidR="00FB4558">
        <w:t>)</w:t>
      </w:r>
      <w:r w:rsidR="004C722B">
        <w:t xml:space="preserve">, </w:t>
      </w:r>
      <w:r w:rsidR="00FB4558">
        <w:t>the number of horizontal columns (</w:t>
      </w:r>
      <w:r w:rsidR="00FB4558" w:rsidRPr="00EC303A">
        <w:rPr>
          <w:rFonts w:ascii="Cambria Math" w:hAnsi="Cambria Math"/>
          <w:i/>
          <w:iCs/>
        </w:rPr>
        <w:t>N</w:t>
      </w:r>
      <w:r w:rsidR="00FB4558">
        <w:t>)</w:t>
      </w:r>
      <w:r w:rsidR="004C722B">
        <w:t xml:space="preserve"> and corresponding element separations (</w:t>
      </w:r>
      <w:r w:rsidR="004C722B" w:rsidRPr="00EC303A">
        <w:rPr>
          <w:rFonts w:ascii="Cambria Math" w:hAnsi="Cambria Math"/>
          <w:i/>
          <w:iCs/>
        </w:rPr>
        <w:t>d</w:t>
      </w:r>
      <w:r w:rsidR="004C722B" w:rsidRPr="00EC303A">
        <w:rPr>
          <w:rFonts w:ascii="Cambria Math" w:hAnsi="Cambria Math"/>
          <w:i/>
          <w:iCs/>
          <w:vertAlign w:val="subscript"/>
        </w:rPr>
        <w:t>v</w:t>
      </w:r>
      <w:r w:rsidR="004C722B">
        <w:t>,</w:t>
      </w:r>
      <w:r w:rsidR="00644F0B">
        <w:t xml:space="preserve"> </w:t>
      </w:r>
      <w:r w:rsidR="00644F0B" w:rsidRPr="006B5008">
        <w:rPr>
          <w:rFonts w:ascii="Cambria Math" w:hAnsi="Cambria Math"/>
          <w:i/>
          <w:iCs/>
        </w:rPr>
        <w:t>d</w:t>
      </w:r>
      <w:r w:rsidR="00644F0B">
        <w:rPr>
          <w:rFonts w:ascii="Cambria Math" w:hAnsi="Cambria Math"/>
          <w:i/>
          <w:iCs/>
          <w:vertAlign w:val="subscript"/>
        </w:rPr>
        <w:t>h</w:t>
      </w:r>
      <w:r w:rsidR="004C722B">
        <w:t>)</w:t>
      </w:r>
      <w:r w:rsidR="007E10D2">
        <w:t>.</w:t>
      </w:r>
      <w:r w:rsidR="000A4DD6">
        <w:t xml:space="preserve"> In this stage the </w:t>
      </w:r>
      <w:r w:rsidR="007B364A">
        <w:t xml:space="preserve">beam steering freedoms to cover the </w:t>
      </w:r>
      <w:r w:rsidR="00BD2AE2">
        <w:t>intended</w:t>
      </w:r>
      <w:r w:rsidR="007B364A">
        <w:t xml:space="preserve"> coverage area is considered. </w:t>
      </w:r>
    </w:p>
    <w:p w14:paraId="68265633" w14:textId="275B2603" w:rsidR="00E13370" w:rsidRDefault="009A7017" w:rsidP="00EC303A">
      <w:pPr>
        <w:pStyle w:val="BodyText"/>
        <w:numPr>
          <w:ilvl w:val="0"/>
          <w:numId w:val="8"/>
        </w:numPr>
      </w:pPr>
      <w:r>
        <w:t xml:space="preserve">From the given array lattice the </w:t>
      </w:r>
      <w:r w:rsidR="00FA15AE">
        <w:t>element</w:t>
      </w:r>
      <w:r>
        <w:t xml:space="preserve"> parameters can be considered with respect to </w:t>
      </w:r>
      <w:r w:rsidR="00D4714A">
        <w:t xml:space="preserve">the </w:t>
      </w:r>
      <w:r>
        <w:t xml:space="preserve">given </w:t>
      </w:r>
      <w:r w:rsidR="00FA15AE">
        <w:t>area for a single element</w:t>
      </w:r>
      <w:r w:rsidR="001A6098">
        <w:t>. The element peak gain (</w:t>
      </w:r>
      <w:proofErr w:type="spellStart"/>
      <w:proofErr w:type="gramStart"/>
      <w:r w:rsidR="00B95B37" w:rsidRPr="00DD6C8E">
        <w:rPr>
          <w:rFonts w:ascii="Cambria Math" w:hAnsi="Cambria Math"/>
          <w:i/>
          <w:sz w:val="18"/>
          <w:lang w:eastAsia="x-none"/>
        </w:rPr>
        <w:t>G</w:t>
      </w:r>
      <w:r w:rsidR="00B95B37" w:rsidRPr="00DD6C8E">
        <w:rPr>
          <w:rFonts w:ascii="Cambria Math" w:hAnsi="Cambria Math"/>
          <w:i/>
          <w:sz w:val="18"/>
          <w:vertAlign w:val="subscript"/>
          <w:lang w:eastAsia="x-none"/>
        </w:rPr>
        <w:t>E,max</w:t>
      </w:r>
      <w:proofErr w:type="spellEnd"/>
      <w:proofErr w:type="gramEnd"/>
      <w:r w:rsidR="001A6098">
        <w:t>)</w:t>
      </w:r>
      <w:r w:rsidR="00B04CFB">
        <w:t xml:space="preserve"> and half power </w:t>
      </w:r>
      <w:proofErr w:type="spellStart"/>
      <w:r w:rsidR="00B04CFB">
        <w:t>beamwidth</w:t>
      </w:r>
      <w:proofErr w:type="spellEnd"/>
      <w:r w:rsidR="00B04CFB">
        <w:t xml:space="preserve"> product (</w:t>
      </w:r>
      <w:r w:rsidR="00436571" w:rsidRPr="00DD6C8E">
        <w:rPr>
          <w:rFonts w:ascii="Symbol" w:hAnsi="Symbol"/>
          <w:i/>
          <w:sz w:val="18"/>
          <w:lang w:eastAsia="x-none"/>
        </w:rPr>
        <w:t></w:t>
      </w:r>
      <w:r w:rsidR="00436571" w:rsidRPr="00DD6C8E">
        <w:rPr>
          <w:rFonts w:ascii="Arial" w:hAnsi="Arial"/>
          <w:i/>
          <w:sz w:val="18"/>
          <w:vertAlign w:val="subscript"/>
          <w:lang w:eastAsia="x-none"/>
        </w:rPr>
        <w:t>3dB</w:t>
      </w:r>
      <w:r w:rsidR="00436571" w:rsidRPr="00DD6C8E">
        <w:rPr>
          <w:rFonts w:ascii="Symbol" w:hAnsi="Symbol"/>
          <w:i/>
          <w:sz w:val="18"/>
          <w:lang w:eastAsia="x-none"/>
        </w:rPr>
        <w:t></w:t>
      </w:r>
      <w:r w:rsidR="00436571" w:rsidRPr="00DD6C8E">
        <w:rPr>
          <w:rFonts w:ascii="Arial" w:hAnsi="Arial"/>
          <w:i/>
          <w:sz w:val="18"/>
          <w:vertAlign w:val="subscript"/>
          <w:lang w:eastAsia="x-none"/>
        </w:rPr>
        <w:t>3dB</w:t>
      </w:r>
      <w:r w:rsidR="00B04CFB">
        <w:t xml:space="preserve">) </w:t>
      </w:r>
      <w:r w:rsidR="00B920EF">
        <w:t>are</w:t>
      </w:r>
      <w:r w:rsidR="00B04CFB">
        <w:t xml:space="preserve"> </w:t>
      </w:r>
      <w:r w:rsidR="00BD2AE2">
        <w:t>depend</w:t>
      </w:r>
      <w:r w:rsidR="004C59C4">
        <w:t>ent</w:t>
      </w:r>
      <w:r w:rsidR="00B920EF">
        <w:t xml:space="preserve"> on each other</w:t>
      </w:r>
      <w:r w:rsidR="00B04CFB">
        <w:t xml:space="preserve"> and must be selected </w:t>
      </w:r>
      <w:r w:rsidR="009C1F7F">
        <w:t>together</w:t>
      </w:r>
      <w:r w:rsidR="00D460C4">
        <w:t xml:space="preserve"> to maintain accurate </w:t>
      </w:r>
      <w:r w:rsidR="00B920EF">
        <w:t xml:space="preserve">model </w:t>
      </w:r>
      <w:r w:rsidR="00D460C4">
        <w:t xml:space="preserve">gain response. </w:t>
      </w:r>
      <w:r w:rsidR="009C1F7F">
        <w:t xml:space="preserve">Also, the element loss factor </w:t>
      </w:r>
      <w:r w:rsidR="00B95B37">
        <w:t>(</w:t>
      </w:r>
      <w:r w:rsidR="00B95B37" w:rsidRPr="00DD6C8E">
        <w:rPr>
          <w:rFonts w:ascii="Cambria Math" w:hAnsi="Cambria Math"/>
          <w:i/>
          <w:sz w:val="18"/>
          <w:lang w:eastAsia="x-none"/>
        </w:rPr>
        <w:t>L</w:t>
      </w:r>
      <w:r w:rsidR="00B95B37" w:rsidRPr="00DD6C8E">
        <w:rPr>
          <w:rFonts w:ascii="Cambria Math" w:hAnsi="Cambria Math"/>
          <w:i/>
          <w:sz w:val="18"/>
          <w:vertAlign w:val="subscript"/>
          <w:lang w:eastAsia="x-none"/>
        </w:rPr>
        <w:t>E</w:t>
      </w:r>
      <w:r w:rsidR="00B95B37">
        <w:t xml:space="preserve">) </w:t>
      </w:r>
      <w:r w:rsidR="00B920EF">
        <w:t>needs</w:t>
      </w:r>
      <w:r w:rsidR="009C1F7F">
        <w:t xml:space="preserve"> to be included when the element peak gain is determined. </w:t>
      </w:r>
    </w:p>
    <w:p w14:paraId="176439CF" w14:textId="77777777" w:rsidR="00FC13A6" w:rsidRDefault="000F2F99" w:rsidP="0062745C">
      <w:pPr>
        <w:pStyle w:val="BodyText"/>
      </w:pPr>
      <w:r>
        <w:t>To maintain gain accuracy in the model</w:t>
      </w:r>
      <w:r w:rsidR="0064425F">
        <w:t xml:space="preserve">, parameters related to stage 3 should be determined as a package. </w:t>
      </w:r>
    </w:p>
    <w:p w14:paraId="069544FE" w14:textId="1D425B9B" w:rsidR="00234D5C" w:rsidRDefault="00282AB7" w:rsidP="0062745C">
      <w:pPr>
        <w:pStyle w:val="BodyText"/>
      </w:pPr>
      <w:r>
        <w:t xml:space="preserve">In </w:t>
      </w:r>
      <w:r w:rsidR="00AC5C1D">
        <w:t xml:space="preserve">the ongoing discussion in </w:t>
      </w:r>
      <w:r w:rsidR="00E769B5">
        <w:t>ITU-R WP 5D</w:t>
      </w:r>
      <w:r>
        <w:t xml:space="preserve"> </w:t>
      </w:r>
      <w:r w:rsidR="00021309">
        <w:t>array antenna parameters</w:t>
      </w:r>
      <w:r w:rsidR="00BC663C">
        <w:t xml:space="preserve"> have been discussed extensively. </w:t>
      </w:r>
      <w:r w:rsidR="002F4075">
        <w:t xml:space="preserve">Two issues have been identified regarding selected parameter values. </w:t>
      </w:r>
      <w:r w:rsidR="00435D82">
        <w:t xml:space="preserve">The first issue is to find solid parameter sets </w:t>
      </w:r>
      <w:r w:rsidR="00842B1A">
        <w:t xml:space="preserve">representable for </w:t>
      </w:r>
      <w:r w:rsidR="00B57830">
        <w:t>different</w:t>
      </w:r>
      <w:r w:rsidR="00842B1A">
        <w:t xml:space="preserve"> base station deployment </w:t>
      </w:r>
      <w:r w:rsidR="00B57830">
        <w:t>scenarios</w:t>
      </w:r>
      <w:r w:rsidR="00842B1A">
        <w:t>. Secondly, parameters have been selected so that</w:t>
      </w:r>
      <w:r w:rsidR="00B57830">
        <w:t xml:space="preserve"> the model produces incorrect absolute gain.</w:t>
      </w:r>
      <w:r w:rsidR="00021309">
        <w:t xml:space="preserve"> </w:t>
      </w:r>
    </w:p>
    <w:p w14:paraId="02A85542" w14:textId="557D2C94" w:rsidR="00222BFC" w:rsidRDefault="00222BFC" w:rsidP="0062745C">
      <w:pPr>
        <w:pStyle w:val="BodyText"/>
      </w:pPr>
    </w:p>
    <w:p w14:paraId="3E23FA9D" w14:textId="77777777" w:rsidR="00D1613B" w:rsidRDefault="00D1613B" w:rsidP="0062745C">
      <w:pPr>
        <w:pStyle w:val="BodyText"/>
      </w:pPr>
    </w:p>
    <w:p w14:paraId="6A13CB2B" w14:textId="64F6AB01" w:rsidR="00CA6B96" w:rsidRPr="002F45A7" w:rsidRDefault="00CA6B96" w:rsidP="0062745C">
      <w:pPr>
        <w:pStyle w:val="BodyText"/>
        <w:rPr>
          <w:b/>
          <w:bCs/>
          <w:u w:val="single"/>
        </w:rPr>
      </w:pPr>
      <w:r w:rsidRPr="002F45A7">
        <w:rPr>
          <w:b/>
          <w:bCs/>
          <w:u w:val="single"/>
        </w:rPr>
        <w:lastRenderedPageBreak/>
        <w:t>Observation 1:</w:t>
      </w:r>
    </w:p>
    <w:p w14:paraId="660B2545" w14:textId="6C8CBD1A" w:rsidR="00CA6B96" w:rsidRDefault="00CA6B96" w:rsidP="0062745C">
      <w:pPr>
        <w:pStyle w:val="BodyText"/>
      </w:pPr>
      <w:r>
        <w:t>RAN4 need to update the array antenna parameter sets</w:t>
      </w:r>
      <w:r w:rsidR="00222BFC">
        <w:t xml:space="preserve"> </w:t>
      </w:r>
      <w:r w:rsidR="00A23287">
        <w:t>to be repres</w:t>
      </w:r>
      <w:r w:rsidR="00BD589A">
        <w:t>en</w:t>
      </w:r>
      <w:r w:rsidR="00CE61E1">
        <w:t>ta</w:t>
      </w:r>
      <w:r w:rsidR="00BD589A">
        <w:t>tive</w:t>
      </w:r>
      <w:r w:rsidR="00A23287">
        <w:t xml:space="preserve"> for given base station deployment scenarios</w:t>
      </w:r>
      <w:r w:rsidR="00303532">
        <w:t>.</w:t>
      </w:r>
      <w:r w:rsidR="00222BFC">
        <w:t xml:space="preserve"> </w:t>
      </w:r>
    </w:p>
    <w:p w14:paraId="5E743CC5" w14:textId="4C9439A3" w:rsidR="00222BFC" w:rsidRDefault="00222BFC" w:rsidP="0062745C">
      <w:pPr>
        <w:pStyle w:val="BodyText"/>
      </w:pPr>
    </w:p>
    <w:p w14:paraId="6D73F828" w14:textId="1023F561" w:rsidR="00303532" w:rsidRPr="0090377E" w:rsidRDefault="00303532" w:rsidP="0062745C">
      <w:pPr>
        <w:pStyle w:val="BodyText"/>
        <w:rPr>
          <w:b/>
          <w:bCs/>
          <w:u w:val="single"/>
        </w:rPr>
      </w:pPr>
      <w:r w:rsidRPr="0090377E">
        <w:rPr>
          <w:b/>
          <w:bCs/>
          <w:u w:val="single"/>
        </w:rPr>
        <w:t>Observation 2:</w:t>
      </w:r>
    </w:p>
    <w:p w14:paraId="4E89541E" w14:textId="4395C247" w:rsidR="00303532" w:rsidRDefault="00303532" w:rsidP="0062745C">
      <w:pPr>
        <w:pStyle w:val="BodyText"/>
      </w:pPr>
      <w:r>
        <w:t xml:space="preserve">RAN4 needs to make sure that </w:t>
      </w:r>
      <w:r w:rsidR="001446AA">
        <w:t xml:space="preserve">selected antenna parameters </w:t>
      </w:r>
      <w:r w:rsidR="00D5176C">
        <w:t>produce</w:t>
      </w:r>
      <w:r w:rsidR="001446AA">
        <w:t xml:space="preserve"> correct </w:t>
      </w:r>
      <w:r w:rsidR="00D5176C">
        <w:t>antenna</w:t>
      </w:r>
      <w:r w:rsidR="001446AA">
        <w:t xml:space="preserve"> gain.</w:t>
      </w:r>
    </w:p>
    <w:p w14:paraId="5E10D7D2" w14:textId="77777777" w:rsidR="00D5176C" w:rsidRDefault="00D5176C" w:rsidP="0062745C">
      <w:pPr>
        <w:pStyle w:val="BodyText"/>
      </w:pPr>
    </w:p>
    <w:p w14:paraId="6DB011C5" w14:textId="1D9009ED" w:rsidR="004A254C" w:rsidRDefault="00AE7E33" w:rsidP="0062745C">
      <w:pPr>
        <w:pStyle w:val="BodyText"/>
      </w:pPr>
      <w:r>
        <w:t xml:space="preserve">According to the way-forwards from last meeting </w:t>
      </w:r>
      <w:r w:rsidR="0088129F">
        <w:t xml:space="preserve">[2, 3] some parameters </w:t>
      </w:r>
      <w:r w:rsidR="00CE61E1">
        <w:t xml:space="preserve">were </w:t>
      </w:r>
      <w:r w:rsidR="0088129F">
        <w:t xml:space="preserve">agreed for below 6 GHz. The parameters are listed in Table 2-1. </w:t>
      </w:r>
    </w:p>
    <w:p w14:paraId="2A6BA845" w14:textId="72607275" w:rsidR="004A254C" w:rsidRPr="00DD6C8E" w:rsidRDefault="004A254C" w:rsidP="004A254C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 xml:space="preserve">Table </w:t>
      </w:r>
      <w:r w:rsidRPr="00DD6C8E">
        <w:rPr>
          <w:rFonts w:ascii="Arial" w:eastAsia="SimSun" w:hAnsi="Arial"/>
          <w:b/>
        </w:rPr>
        <w:t>2-</w:t>
      </w:r>
      <w:r w:rsidR="00224F6D">
        <w:rPr>
          <w:rFonts w:ascii="Arial" w:eastAsia="SimSun" w:hAnsi="Arial"/>
          <w:b/>
        </w:rPr>
        <w:t>1</w:t>
      </w:r>
      <w:r w:rsidRPr="00DD6C8E">
        <w:rPr>
          <w:rFonts w:ascii="Arial" w:eastAsia="SimSun" w:hAnsi="Arial"/>
          <w:b/>
        </w:rPr>
        <w:t>:</w:t>
      </w:r>
      <w:r w:rsidR="00482CE8">
        <w:rPr>
          <w:rFonts w:ascii="Arial" w:eastAsia="SimSun" w:hAnsi="Arial"/>
          <w:b/>
        </w:rPr>
        <w:t xml:space="preserve"> </w:t>
      </w:r>
      <w:r w:rsidR="00E63C29">
        <w:rPr>
          <w:rFonts w:ascii="Arial" w:eastAsia="SimSun" w:hAnsi="Arial"/>
          <w:b/>
        </w:rPr>
        <w:t xml:space="preserve">Common </w:t>
      </w:r>
      <w:r w:rsidR="00455129">
        <w:rPr>
          <w:rFonts w:ascii="Arial" w:eastAsia="SimSun" w:hAnsi="Arial"/>
          <w:b/>
        </w:rPr>
        <w:t xml:space="preserve">agreed </w:t>
      </w:r>
      <w:r w:rsidR="00E63C29">
        <w:rPr>
          <w:rFonts w:ascii="Arial" w:eastAsia="SimSun" w:hAnsi="Arial"/>
          <w:b/>
        </w:rPr>
        <w:t>parameters</w:t>
      </w:r>
      <w:r w:rsidRPr="00DD6C8E">
        <w:rPr>
          <w:rFonts w:ascii="Arial" w:eastAsia="SimSun" w:hAnsi="Arial"/>
          <w:b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768"/>
        <w:gridCol w:w="667"/>
        <w:gridCol w:w="1036"/>
        <w:gridCol w:w="667"/>
        <w:gridCol w:w="657"/>
      </w:tblGrid>
      <w:tr w:rsidR="00E83AAC" w:rsidRPr="00DD6C8E" w14:paraId="07846298" w14:textId="3C1CBF68" w:rsidTr="00F6061A">
        <w:trPr>
          <w:tblHeader/>
          <w:jc w:val="center"/>
        </w:trPr>
        <w:tc>
          <w:tcPr>
            <w:tcW w:w="0" w:type="auto"/>
          </w:tcPr>
          <w:p w14:paraId="7F231F5A" w14:textId="77777777" w:rsidR="00E83AAC" w:rsidRPr="00DD6C8E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6C8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0176BA0F" w14:textId="24EDB537" w:rsidR="00E83AAC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 w14:paraId="42CC7664" w14:textId="77777777" w:rsidR="00E83AAC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Rural</w:t>
            </w:r>
          </w:p>
        </w:tc>
        <w:tc>
          <w:tcPr>
            <w:tcW w:w="0" w:type="auto"/>
          </w:tcPr>
          <w:p w14:paraId="38E6A2DC" w14:textId="1CA687E9" w:rsidR="00E83AAC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 w14:paraId="0302B0A3" w14:textId="77777777" w:rsidR="00E83AAC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Sub-urban</w:t>
            </w:r>
          </w:p>
        </w:tc>
        <w:tc>
          <w:tcPr>
            <w:tcW w:w="0" w:type="auto"/>
          </w:tcPr>
          <w:p w14:paraId="193F011C" w14:textId="0D72EC79" w:rsidR="00E83AAC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 w14:paraId="211A42E1" w14:textId="77777777" w:rsidR="00E83AAC" w:rsidRPr="00DD6C8E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 w14:paraId="37B8FFB9" w14:textId="45EBA892" w:rsidR="00E83AAC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Mic</w:t>
            </w:r>
            <w:r w:rsidR="000A56E4">
              <w:rPr>
                <w:rFonts w:ascii="Arial" w:hAnsi="Arial"/>
                <w:b/>
                <w:sz w:val="18"/>
              </w:rPr>
              <w:t>r</w:t>
            </w:r>
            <w:r>
              <w:rPr>
                <w:rFonts w:ascii="Arial" w:hAnsi="Arial"/>
                <w:b/>
                <w:sz w:val="18"/>
              </w:rPr>
              <w:t>o</w:t>
            </w:r>
            <w:r w:rsidR="00A30DDB">
              <w:rPr>
                <w:rFonts w:ascii="Arial" w:hAnsi="Arial"/>
                <w:b/>
                <w:sz w:val="18"/>
              </w:rPr>
              <w:t xml:space="preserve"> </w:t>
            </w:r>
          </w:p>
          <w:p w14:paraId="35E7BA92" w14:textId="4A269C59" w:rsidR="00E83AAC" w:rsidRDefault="00A30DDB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</w:t>
            </w:r>
            <w:r w:rsidR="00E83AAC">
              <w:rPr>
                <w:rFonts w:ascii="Arial" w:hAnsi="Arial"/>
                <w:b/>
                <w:sz w:val="18"/>
              </w:rPr>
              <w:t>rban</w:t>
            </w:r>
          </w:p>
        </w:tc>
      </w:tr>
      <w:tr w:rsidR="00E83AAC" w:rsidRPr="00DD6C8E" w14:paraId="46389AED" w14:textId="6A9CFF9E" w:rsidTr="00F6061A">
        <w:trPr>
          <w:jc w:val="center"/>
        </w:trPr>
        <w:tc>
          <w:tcPr>
            <w:tcW w:w="0" w:type="auto"/>
          </w:tcPr>
          <w:p w14:paraId="7CC7252D" w14:textId="6FA46FE0" w:rsidR="00E83AAC" w:rsidRPr="00773D25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DD6C8E">
              <w:rPr>
                <w:rFonts w:ascii="Cambria Math" w:hAnsi="Cambria Math"/>
                <w:i/>
                <w:sz w:val="18"/>
                <w:szCs w:val="18"/>
                <w:lang w:eastAsia="zh-CN"/>
              </w:rPr>
              <w:t>A</w:t>
            </w:r>
            <w:r w:rsidRPr="00DD6C8E">
              <w:rPr>
                <w:rFonts w:ascii="Cambria Math" w:hAnsi="Cambria Math"/>
                <w:i/>
                <w:sz w:val="18"/>
                <w:szCs w:val="18"/>
                <w:vertAlign w:val="subscript"/>
                <w:lang w:eastAsia="zh-CN"/>
              </w:rPr>
              <w:t>m</w:t>
            </w:r>
            <w:r>
              <w:rPr>
                <w:rFonts w:ascii="Arial" w:hAnsi="Arial" w:cs="Arial"/>
                <w:iCs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EC303A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0" w:type="auto"/>
          </w:tcPr>
          <w:p w14:paraId="7EEA25E1" w14:textId="2D471766" w:rsidR="00E83AAC" w:rsidRPr="00DD6C8E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D6C8E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77BC36B9" w14:textId="61D9F4F2" w:rsidR="00E83AAC" w:rsidRPr="00DD6C8E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D6C8E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0A8C5F81" w14:textId="08CB1573" w:rsidR="00E83AAC" w:rsidRPr="00DD6C8E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D6C8E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24072E10" w14:textId="3FEF056F" w:rsidR="00E83AAC" w:rsidRPr="00DD6C8E" w:rsidRDefault="00A30DDB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</w:tr>
      <w:tr w:rsidR="00E83AAC" w:rsidRPr="00DD6C8E" w14:paraId="0541352B" w14:textId="77CBB121" w:rsidTr="00F6061A">
        <w:trPr>
          <w:jc w:val="center"/>
        </w:trPr>
        <w:tc>
          <w:tcPr>
            <w:tcW w:w="0" w:type="auto"/>
          </w:tcPr>
          <w:p w14:paraId="049C3F62" w14:textId="42848410" w:rsidR="00E83AAC" w:rsidRPr="00773D25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proofErr w:type="spellStart"/>
            <w:r w:rsidRPr="00DD6C8E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DD6C8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  <w:proofErr w:type="spellEnd"/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 (dB)</w:t>
            </w:r>
          </w:p>
        </w:tc>
        <w:tc>
          <w:tcPr>
            <w:tcW w:w="0" w:type="auto"/>
          </w:tcPr>
          <w:p w14:paraId="79383870" w14:textId="3A37E2E8" w:rsidR="00E83AAC" w:rsidRPr="00DD6C8E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7CDA1679" w14:textId="19C8595E" w:rsidR="00E83AAC" w:rsidRPr="00DD6C8E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559D0E7A" w14:textId="7478C6E8" w:rsidR="00E83AAC" w:rsidRPr="00DD6C8E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3</w:t>
            </w:r>
            <w:r>
              <w:rPr>
                <w:rFonts w:ascii="Arial" w:hAnsi="Arial"/>
                <w:sz w:val="18"/>
                <w:lang w:eastAsia="x-none"/>
              </w:rPr>
              <w:t>0</w:t>
            </w:r>
          </w:p>
        </w:tc>
        <w:tc>
          <w:tcPr>
            <w:tcW w:w="0" w:type="auto"/>
          </w:tcPr>
          <w:p w14:paraId="5C573D51" w14:textId="4FB036C2" w:rsidR="00E83AAC" w:rsidRPr="00DD6C8E" w:rsidRDefault="00A30DDB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30</w:t>
            </w:r>
          </w:p>
        </w:tc>
      </w:tr>
      <w:tr w:rsidR="00E83AAC" w:rsidRPr="00DD6C8E" w14:paraId="148D0CAA" w14:textId="38BBBE45" w:rsidTr="00F6061A">
        <w:trPr>
          <w:jc w:val="center"/>
        </w:trPr>
        <w:tc>
          <w:tcPr>
            <w:tcW w:w="0" w:type="auto"/>
          </w:tcPr>
          <w:p w14:paraId="1B1F3A97" w14:textId="1BA40637" w:rsidR="00E83AAC" w:rsidRPr="007A02DC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 w:rsidRPr="00DD6C8E">
              <w:rPr>
                <w:rFonts w:ascii="Cambria Math" w:hAnsi="Cambria Math"/>
                <w:i/>
                <w:sz w:val="18"/>
                <w:lang w:eastAsia="x-none"/>
              </w:rPr>
              <w:t>L</w:t>
            </w:r>
            <w:r w:rsidRPr="00DD6C8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E</w:t>
            </w:r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 (dB)</w:t>
            </w:r>
          </w:p>
        </w:tc>
        <w:tc>
          <w:tcPr>
            <w:tcW w:w="0" w:type="auto"/>
          </w:tcPr>
          <w:p w14:paraId="18178175" w14:textId="7F8AC856" w:rsidR="00E83AAC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58CE2DBC" w14:textId="3679FEF8" w:rsidR="00E83AAC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78BD6307" w14:textId="4A365651" w:rsidR="00E83AAC" w:rsidRPr="00DD6C8E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157F34E3" w14:textId="3F8A7166" w:rsidR="00E83AAC" w:rsidRDefault="00A30DDB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2.0</w:t>
            </w:r>
          </w:p>
        </w:tc>
      </w:tr>
      <w:tr w:rsidR="00E83AAC" w:rsidRPr="00EC303A" w14:paraId="74F34C28" w14:textId="023CC39C" w:rsidTr="00F606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2676" w14:textId="64D03242" w:rsidR="00E83AAC" w:rsidRPr="00EC303A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 w:rsidRPr="00EC303A">
              <w:rPr>
                <w:rFonts w:ascii="Arial" w:hAnsi="Arial" w:cs="Arial"/>
                <w:iCs/>
                <w:sz w:val="18"/>
                <w:lang w:eastAsia="x-none"/>
              </w:rPr>
              <w:t>Horizontal coverage range (deg</w:t>
            </w:r>
            <w:r>
              <w:rPr>
                <w:rFonts w:ascii="Arial" w:hAnsi="Arial" w:cs="Arial"/>
                <w:iCs/>
                <w:sz w:val="18"/>
                <w:lang w:eastAsia="x-none"/>
              </w:rPr>
              <w:t>.</w:t>
            </w:r>
            <w:r w:rsidRPr="00EC303A">
              <w:rPr>
                <w:rFonts w:ascii="Arial" w:hAnsi="Arial" w:cs="Arial"/>
                <w:iCs/>
                <w:sz w:val="18"/>
                <w:lang w:eastAsia="x-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41A7" w14:textId="77777777" w:rsidR="00E83AAC" w:rsidRPr="000C43BA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 w:rsidRPr="000C43BA">
              <w:rPr>
                <w:rFonts w:ascii="Arial" w:hAnsi="Arial" w:cs="Arial"/>
                <w:iCs/>
                <w:sz w:val="18"/>
                <w:lang w:eastAsia="x-none"/>
              </w:rPr>
              <w:t>+/- 60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73C5" w14:textId="77777777" w:rsidR="00E83AAC" w:rsidRPr="00E83AAC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 w:rsidRPr="00E83AAC">
              <w:rPr>
                <w:rFonts w:ascii="Arial" w:hAnsi="Arial" w:cs="Arial"/>
                <w:iCs/>
                <w:sz w:val="18"/>
                <w:lang w:eastAsia="x-none"/>
              </w:rPr>
              <w:t>+/- 60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6B6" w14:textId="77777777" w:rsidR="00E83AAC" w:rsidRPr="00224F6D" w:rsidRDefault="00E83AAC" w:rsidP="006B5008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 w:rsidRPr="00224F6D">
              <w:rPr>
                <w:rFonts w:ascii="Arial" w:hAnsi="Arial" w:cs="Arial"/>
                <w:iCs/>
                <w:sz w:val="18"/>
                <w:lang w:eastAsia="x-none"/>
              </w:rPr>
              <w:t>+/- 60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F76F" w14:textId="7FC8B4EC" w:rsidR="00E83AAC" w:rsidRPr="00A30DDB" w:rsidRDefault="00A30DDB" w:rsidP="006B5008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>+/</w:t>
            </w:r>
            <w:r w:rsidR="00B404B0">
              <w:rPr>
                <w:rFonts w:ascii="Arial" w:hAnsi="Arial" w:cs="Arial"/>
                <w:iCs/>
                <w:sz w:val="18"/>
                <w:lang w:eastAsia="x-none"/>
              </w:rPr>
              <w:t>- 60</w:t>
            </w:r>
          </w:p>
        </w:tc>
      </w:tr>
    </w:tbl>
    <w:p w14:paraId="12227864" w14:textId="4808B700" w:rsidR="004A254C" w:rsidRDefault="004A254C" w:rsidP="0062745C">
      <w:pPr>
        <w:pStyle w:val="BodyText"/>
        <w:rPr>
          <w:rFonts w:ascii="Arial" w:hAnsi="Arial" w:cs="Arial"/>
          <w:iCs/>
        </w:rPr>
      </w:pPr>
    </w:p>
    <w:p w14:paraId="29A4BF5B" w14:textId="08F05CB6" w:rsidR="00455129" w:rsidRDefault="009F7182" w:rsidP="00455129">
      <w:pPr>
        <w:pStyle w:val="BodyText"/>
      </w:pPr>
      <w:r>
        <w:t>In Table 2-</w:t>
      </w:r>
      <w:r w:rsidR="00224F6D">
        <w:t>2,</w:t>
      </w:r>
      <w:r>
        <w:t xml:space="preserve"> parameters related to the deployment </w:t>
      </w:r>
      <w:r w:rsidR="009A0348">
        <w:t>scenario</w:t>
      </w:r>
      <w:r>
        <w:t xml:space="preserve"> </w:t>
      </w:r>
      <w:r w:rsidR="009A0348">
        <w:t>are listed as function of deployment.</w:t>
      </w:r>
    </w:p>
    <w:p w14:paraId="304DD303" w14:textId="06C16D2F" w:rsidR="00455129" w:rsidRPr="003C0B2F" w:rsidRDefault="00455129" w:rsidP="00455129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2-</w:t>
      </w:r>
      <w:r w:rsidR="00224F6D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>:</w:t>
      </w:r>
      <w:r w:rsidR="000A56E4">
        <w:rPr>
          <w:rFonts w:ascii="Arial" w:eastAsia="SimSun" w:hAnsi="Arial"/>
          <w:b/>
        </w:rPr>
        <w:t xml:space="preserve"> </w:t>
      </w:r>
      <w:r w:rsidR="009A0348">
        <w:rPr>
          <w:rFonts w:ascii="Arial" w:eastAsia="SimSun" w:hAnsi="Arial"/>
          <w:b/>
        </w:rPr>
        <w:t xml:space="preserve">Open deployment parameters </w:t>
      </w:r>
      <w:r>
        <w:rPr>
          <w:rFonts w:ascii="Arial" w:eastAsia="SimSun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998"/>
        <w:gridCol w:w="887"/>
        <w:gridCol w:w="1036"/>
        <w:gridCol w:w="887"/>
        <w:gridCol w:w="887"/>
      </w:tblGrid>
      <w:tr w:rsidR="001A73B6" w:rsidRPr="00DD6C8E" w14:paraId="330712A1" w14:textId="283CAE2A" w:rsidTr="00C13C65">
        <w:trPr>
          <w:tblHeader/>
          <w:jc w:val="center"/>
        </w:trPr>
        <w:tc>
          <w:tcPr>
            <w:tcW w:w="0" w:type="auto"/>
          </w:tcPr>
          <w:p w14:paraId="34A4E279" w14:textId="77777777" w:rsidR="001A73B6" w:rsidRPr="00DD6C8E" w:rsidRDefault="001A73B6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6C8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34910144" w14:textId="7AAEE579" w:rsidR="001A73B6" w:rsidRDefault="00EA0B54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 w14:paraId="39EA6838" w14:textId="77777777" w:rsidR="001A73B6" w:rsidRDefault="001A73B6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Rural</w:t>
            </w:r>
          </w:p>
        </w:tc>
        <w:tc>
          <w:tcPr>
            <w:tcW w:w="0" w:type="auto"/>
          </w:tcPr>
          <w:p w14:paraId="70ACF000" w14:textId="2B1212DB" w:rsidR="001A73B6" w:rsidRDefault="00EA0B54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 w14:paraId="35803107" w14:textId="77777777" w:rsidR="001A73B6" w:rsidRDefault="001A73B6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Sub-urban</w:t>
            </w:r>
          </w:p>
        </w:tc>
        <w:tc>
          <w:tcPr>
            <w:tcW w:w="0" w:type="auto"/>
          </w:tcPr>
          <w:p w14:paraId="11E5AB4B" w14:textId="69A35F83" w:rsidR="001A73B6" w:rsidRDefault="00EA0B54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 w14:paraId="32E9163E" w14:textId="77777777" w:rsidR="001A73B6" w:rsidRDefault="001A73B6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 w14:paraId="644D5710" w14:textId="77777777" w:rsidR="001A73B6" w:rsidRDefault="000A56E4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Micro </w:t>
            </w:r>
          </w:p>
          <w:p w14:paraId="3AF251BB" w14:textId="484024B2" w:rsidR="000A56E4" w:rsidRDefault="000A56E4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Urban</w:t>
            </w:r>
          </w:p>
        </w:tc>
      </w:tr>
      <w:tr w:rsidR="001A73B6" w:rsidRPr="00DD6C8E" w14:paraId="3BDA60C9" w14:textId="3D53C1DA" w:rsidTr="00C13C65">
        <w:trPr>
          <w:jc w:val="center"/>
        </w:trPr>
        <w:tc>
          <w:tcPr>
            <w:tcW w:w="0" w:type="auto"/>
          </w:tcPr>
          <w:p w14:paraId="72BC52E4" w14:textId="2D1920F8" w:rsidR="001A73B6" w:rsidRPr="00DD6C8E" w:rsidRDefault="001A73B6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 w:cs="Arial"/>
                <w:iCs/>
                <w:sz w:val="18"/>
                <w:lang w:eastAsia="x-none"/>
              </w:rPr>
              <w:t>Vertical coverage range</w:t>
            </w:r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 (deg</w:t>
            </w:r>
            <w:r w:rsidR="006F492C">
              <w:rPr>
                <w:rFonts w:ascii="Arial" w:hAnsi="Arial" w:cs="Arial"/>
                <w:iCs/>
                <w:sz w:val="18"/>
                <w:lang w:eastAsia="x-none"/>
              </w:rPr>
              <w:t>.</w:t>
            </w:r>
            <w:r>
              <w:rPr>
                <w:rFonts w:ascii="Arial" w:hAnsi="Arial" w:cs="Arial"/>
                <w:iCs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3DC4D842" w14:textId="77777777" w:rsidR="001A73B6" w:rsidRDefault="001A73B6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 to 100</w:t>
            </w:r>
          </w:p>
        </w:tc>
        <w:tc>
          <w:tcPr>
            <w:tcW w:w="0" w:type="auto"/>
          </w:tcPr>
          <w:p w14:paraId="43A93750" w14:textId="77777777" w:rsidR="001A73B6" w:rsidRDefault="001A73B6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 to 100</w:t>
            </w:r>
          </w:p>
        </w:tc>
        <w:tc>
          <w:tcPr>
            <w:tcW w:w="0" w:type="auto"/>
          </w:tcPr>
          <w:p w14:paraId="4DBBE203" w14:textId="77777777" w:rsidR="001A73B6" w:rsidRDefault="001A73B6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90 to 120 </w:t>
            </w:r>
          </w:p>
        </w:tc>
        <w:tc>
          <w:tcPr>
            <w:tcW w:w="0" w:type="auto"/>
          </w:tcPr>
          <w:p w14:paraId="514092E6" w14:textId="051C5B24" w:rsidR="001A73B6" w:rsidRDefault="008F7668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90 </w:t>
            </w:r>
            <w:r w:rsidR="00404C07">
              <w:rPr>
                <w:rFonts w:ascii="Arial" w:hAnsi="Arial"/>
                <w:sz w:val="18"/>
                <w:lang w:eastAsia="x-none"/>
              </w:rPr>
              <w:t>to 1</w:t>
            </w:r>
            <w:r w:rsidR="00361D79">
              <w:rPr>
                <w:rFonts w:ascii="Arial" w:hAnsi="Arial"/>
                <w:sz w:val="18"/>
                <w:lang w:eastAsia="x-none"/>
              </w:rPr>
              <w:t>2</w:t>
            </w:r>
            <w:r w:rsidR="00404C07">
              <w:rPr>
                <w:rFonts w:ascii="Arial" w:hAnsi="Arial"/>
                <w:sz w:val="18"/>
                <w:lang w:eastAsia="x-none"/>
              </w:rPr>
              <w:t>0</w:t>
            </w:r>
          </w:p>
        </w:tc>
      </w:tr>
      <w:tr w:rsidR="0012405D" w:rsidRPr="00DD6C8E" w14:paraId="5D269903" w14:textId="4A3B24D1" w:rsidTr="00F05CB7">
        <w:trPr>
          <w:jc w:val="center"/>
        </w:trPr>
        <w:tc>
          <w:tcPr>
            <w:tcW w:w="0" w:type="auto"/>
          </w:tcPr>
          <w:p w14:paraId="43BFD4BD" w14:textId="0536669C" w:rsidR="0012405D" w:rsidRPr="00DD6C8E" w:rsidRDefault="0012405D" w:rsidP="006B5008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>Conducted power per branch (dBm)</w:t>
            </w:r>
          </w:p>
        </w:tc>
        <w:tc>
          <w:tcPr>
            <w:tcW w:w="0" w:type="auto"/>
            <w:gridSpan w:val="4"/>
          </w:tcPr>
          <w:p w14:paraId="5A004682" w14:textId="088AF9DA" w:rsidR="0012405D" w:rsidRDefault="005922AB" w:rsidP="001240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x-none"/>
                  </w:rPr>
                  <m:t>=P-10log10(MN)</m:t>
                </m:r>
              </m:oMath>
            </m:oMathPara>
          </w:p>
        </w:tc>
      </w:tr>
    </w:tbl>
    <w:p w14:paraId="491B8D27" w14:textId="4102ED7B" w:rsidR="004A254C" w:rsidRDefault="004A254C" w:rsidP="0062745C">
      <w:pPr>
        <w:pStyle w:val="BodyText"/>
      </w:pPr>
    </w:p>
    <w:p w14:paraId="65FE24E9" w14:textId="38115EFC" w:rsidR="000123DF" w:rsidRDefault="000123DF" w:rsidP="00224F6D">
      <w:pPr>
        <w:pStyle w:val="BodyText"/>
      </w:pPr>
      <w:r>
        <w:t xml:space="preserve">The vertical coverage range reflects the </w:t>
      </w:r>
      <w:r w:rsidR="000F1565">
        <w:t xml:space="preserve">range in which beams are electrically controlled to achieve coverage on ground. Typically for some deployments in specific </w:t>
      </w:r>
      <w:r w:rsidR="00856FD8">
        <w:t>environments</w:t>
      </w:r>
      <w:r w:rsidR="000F1565">
        <w:t xml:space="preserve"> </w:t>
      </w:r>
      <w:r w:rsidR="00856FD8">
        <w:t>mechanical</w:t>
      </w:r>
      <w:r w:rsidR="000F1565">
        <w:t xml:space="preserve"> tilt is also added</w:t>
      </w:r>
      <w:r w:rsidR="00661CC5">
        <w:t xml:space="preserve"> </w:t>
      </w:r>
      <w:r w:rsidR="00856FD8">
        <w:t>on top</w:t>
      </w:r>
      <w:r w:rsidR="00661CC5">
        <w:t xml:space="preserve"> of the vertical coverage range. The </w:t>
      </w:r>
      <w:r w:rsidR="00856FD8">
        <w:t>mechanical</w:t>
      </w:r>
      <w:r w:rsidR="00661CC5">
        <w:t xml:space="preserve"> tilt </w:t>
      </w:r>
      <w:r w:rsidR="00CD4316">
        <w:t>shifts</w:t>
      </w:r>
      <w:r w:rsidR="00661CC5">
        <w:t xml:space="preserve"> the whole </w:t>
      </w:r>
      <w:r w:rsidR="002E62D8">
        <w:t xml:space="preserve">vertical coverage </w:t>
      </w:r>
      <w:r w:rsidR="00661CC5">
        <w:t>range</w:t>
      </w:r>
      <w:r w:rsidR="00856FD8">
        <w:t xml:space="preserve"> downwards</w:t>
      </w:r>
      <w:r w:rsidR="002E62D8">
        <w:t xml:space="preserve"> if applied. </w:t>
      </w:r>
    </w:p>
    <w:p w14:paraId="63E25245" w14:textId="4869EF60" w:rsidR="00AE4830" w:rsidRDefault="00347359" w:rsidP="00224F6D">
      <w:pPr>
        <w:pStyle w:val="BodyText"/>
      </w:pPr>
      <w:r>
        <w:t xml:space="preserve">The conducted power per branch is </w:t>
      </w:r>
      <w:r w:rsidR="00120A11">
        <w:t>calculated</w:t>
      </w:r>
      <w:r>
        <w:t xml:space="preserve"> from </w:t>
      </w:r>
      <w:r w:rsidR="00C67D94">
        <w:t>the carrier power per polarization (</w:t>
      </w:r>
      <w:r w:rsidR="000752D3">
        <w:t xml:space="preserve">As an example here, </w:t>
      </w:r>
      <w:r w:rsidR="00C67D94">
        <w:t>normally assumed to be 43 dBm</w:t>
      </w:r>
      <w:r w:rsidR="00B66407">
        <w:t xml:space="preserve"> for macro and </w:t>
      </w:r>
      <w:r w:rsidR="00F16CB2">
        <w:t>less than 38 dBm for micro</w:t>
      </w:r>
      <w:r w:rsidR="00C67D94">
        <w:t>)</w:t>
      </w:r>
      <w:r w:rsidR="00120A11">
        <w:t xml:space="preserve"> and the total number of elements per polarization.</w:t>
      </w:r>
      <w:r w:rsidR="00F16CB2">
        <w:t xml:space="preserve"> For a dual polarized </w:t>
      </w:r>
      <w:r w:rsidR="00033EDC">
        <w:t>system,</w:t>
      </w:r>
      <w:r w:rsidR="00F16CB2">
        <w:t xml:space="preserve"> a </w:t>
      </w:r>
      <w:r w:rsidR="00E040E6">
        <w:t xml:space="preserve">power scaling </w:t>
      </w:r>
      <w:r w:rsidR="00F16CB2">
        <w:t>factor of 3 dB</w:t>
      </w:r>
      <w:r w:rsidR="00C352B1">
        <w:t xml:space="preserve"> needs to be considered for evaluating the TRP.</w:t>
      </w:r>
      <w:r w:rsidR="00120A11">
        <w:t xml:space="preserve"> </w:t>
      </w:r>
    </w:p>
    <w:p w14:paraId="6DA6F72F" w14:textId="77777777" w:rsidR="002A5540" w:rsidRDefault="002A5540" w:rsidP="00224F6D">
      <w:pPr>
        <w:pStyle w:val="BodyText"/>
      </w:pPr>
    </w:p>
    <w:p w14:paraId="617AD52F" w14:textId="7416D873" w:rsidR="000A1DE1" w:rsidRPr="002F45A7" w:rsidRDefault="000A1DE1" w:rsidP="00224F6D">
      <w:pPr>
        <w:pStyle w:val="BodyText"/>
        <w:rPr>
          <w:b/>
          <w:bCs/>
          <w:u w:val="single"/>
        </w:rPr>
      </w:pPr>
      <w:r w:rsidRPr="002F45A7">
        <w:rPr>
          <w:b/>
          <w:bCs/>
          <w:u w:val="single"/>
        </w:rPr>
        <w:t xml:space="preserve">Observation </w:t>
      </w:r>
      <w:r w:rsidR="00D5176C">
        <w:rPr>
          <w:b/>
          <w:bCs/>
          <w:u w:val="single"/>
        </w:rPr>
        <w:t>3</w:t>
      </w:r>
      <w:r w:rsidRPr="002F45A7">
        <w:rPr>
          <w:b/>
          <w:bCs/>
          <w:u w:val="single"/>
        </w:rPr>
        <w:t>:</w:t>
      </w:r>
    </w:p>
    <w:p w14:paraId="461DF64A" w14:textId="2B7AA9B7" w:rsidR="000A1DE1" w:rsidRDefault="00F87D0B" w:rsidP="00224F6D">
      <w:pPr>
        <w:pStyle w:val="BodyText"/>
      </w:pPr>
      <w:r>
        <w:t xml:space="preserve">The horizontal and vertical coverage range is </w:t>
      </w:r>
      <w:r w:rsidR="002A5540">
        <w:t>related to</w:t>
      </w:r>
      <w:r>
        <w:t xml:space="preserve"> the intended deployment scenario</w:t>
      </w:r>
      <w:r w:rsidR="0038001D">
        <w:t xml:space="preserve"> and describes in w</w:t>
      </w:r>
      <w:r w:rsidR="00052BA1">
        <w:t>ha</w:t>
      </w:r>
      <w:r w:rsidR="0038001D">
        <w:t>t directions the base station</w:t>
      </w:r>
      <w:r w:rsidR="00052BA1">
        <w:t xml:space="preserve"> is pointing its beams.</w:t>
      </w:r>
    </w:p>
    <w:p w14:paraId="392E4365" w14:textId="77777777" w:rsidR="000A1DE1" w:rsidRDefault="000A1DE1" w:rsidP="00224F6D">
      <w:pPr>
        <w:pStyle w:val="BodyText"/>
      </w:pPr>
    </w:p>
    <w:p w14:paraId="3F82F1BA" w14:textId="23112333" w:rsidR="00224F6D" w:rsidRDefault="00224F6D" w:rsidP="00224F6D">
      <w:pPr>
        <w:pStyle w:val="BodyText"/>
      </w:pPr>
      <w:r>
        <w:t>Many different products will be deployed reflecting a large amount of array antenna model parameter combinations. For the purpose of co-existence evaluation, parameters need to be selected together to reflect a representable AAS base station antenna. Hence parameters cannot be selected arbitrary</w:t>
      </w:r>
      <w:r w:rsidR="00B21977">
        <w:t>, implying a risk of</w:t>
      </w:r>
      <w:r>
        <w:t xml:space="preserve"> defining </w:t>
      </w:r>
      <w:r w:rsidR="00DE1CF7">
        <w:t xml:space="preserve">incompatible and </w:t>
      </w:r>
      <w:r>
        <w:t xml:space="preserve">nonphysical </w:t>
      </w:r>
      <w:r w:rsidR="009C7AD6">
        <w:t xml:space="preserve">combinations </w:t>
      </w:r>
      <w:r>
        <w:t xml:space="preserve">as indicated in [1].  </w:t>
      </w:r>
    </w:p>
    <w:p w14:paraId="5D817729" w14:textId="3B1FF6E5" w:rsidR="00224F6D" w:rsidRDefault="00224F6D" w:rsidP="00224F6D">
      <w:pPr>
        <w:pStyle w:val="BodyText"/>
      </w:pPr>
      <w:r>
        <w:t xml:space="preserve">For wide area deployments in rural and sub-urban environments it is reasonable to </w:t>
      </w:r>
      <w:r w:rsidR="003C7C03">
        <w:t xml:space="preserve">assume </w:t>
      </w:r>
      <w:r>
        <w:t xml:space="preserve">use </w:t>
      </w:r>
      <w:r w:rsidR="003C7C03">
        <w:t xml:space="preserve">of </w:t>
      </w:r>
      <w:r>
        <w:t xml:space="preserve">sub-arrays in the vertical domain, since the demand to steer the beam in the vertical domain is less compared to the horizontal domain. With sub-arrays, the </w:t>
      </w:r>
      <w:r w:rsidR="00DE1CF7">
        <w:t>port</w:t>
      </w:r>
      <w:r>
        <w:t xml:space="preserve"> separation is above </w:t>
      </w:r>
      <w:r w:rsidRPr="00CA58C1">
        <w:rPr>
          <w:rFonts w:ascii="Symbol" w:hAnsi="Symbol"/>
        </w:rPr>
        <w:t></w:t>
      </w:r>
      <w:r>
        <w:t xml:space="preserve"> for a system where individual elements are separated 0.5</w:t>
      </w:r>
      <w:r w:rsidRPr="00CA58C1">
        <w:rPr>
          <w:rFonts w:ascii="Symbol" w:hAnsi="Symbol"/>
        </w:rPr>
        <w:t></w:t>
      </w:r>
      <w:r>
        <w:t xml:space="preserve">, which may produce grating lobes for large steering angles. </w:t>
      </w:r>
    </w:p>
    <w:p w14:paraId="0BF6EAF4" w14:textId="544F800A" w:rsidR="00224F6D" w:rsidRDefault="00224F6D" w:rsidP="00224F6D">
      <w:pPr>
        <w:pStyle w:val="BodyText"/>
      </w:pPr>
      <w:r>
        <w:t xml:space="preserve">To minimize the number of </w:t>
      </w:r>
      <w:r w:rsidR="00283DA3">
        <w:t>combinations</w:t>
      </w:r>
      <w:r>
        <w:t xml:space="preserve">, an antenna geometry with 2x1 sub-arrays in the vertical domain is </w:t>
      </w:r>
      <w:r w:rsidR="00283DA3">
        <w:t xml:space="preserve">considered a </w:t>
      </w:r>
      <w:r>
        <w:t xml:space="preserve">representative case and </w:t>
      </w:r>
      <w:r w:rsidR="00A460ED">
        <w:t xml:space="preserve">a </w:t>
      </w:r>
      <w:r>
        <w:t>good compromise, even though larger sub-array configuration may exist.</w:t>
      </w:r>
    </w:p>
    <w:p w14:paraId="11A62CE0" w14:textId="08EFD91A" w:rsidR="00C41F3D" w:rsidRDefault="00352553" w:rsidP="0062745C">
      <w:pPr>
        <w:pStyle w:val="BodyText"/>
      </w:pPr>
      <w:r>
        <w:t xml:space="preserve">Remaining parameters related to the array antenna geometry </w:t>
      </w:r>
      <w:r w:rsidR="00BC7C46">
        <w:t>are</w:t>
      </w:r>
      <w:r>
        <w:t xml:space="preserve"> listed for some examples in Table 2-3.</w:t>
      </w:r>
      <w:r w:rsidR="0072265E">
        <w:t xml:space="preserve"> More parameter combinations may exist </w:t>
      </w:r>
      <w:r w:rsidR="007516FD">
        <w:t xml:space="preserve">for AAS products. The table gives an overview on </w:t>
      </w:r>
      <w:r w:rsidR="002A2422">
        <w:t>representative</w:t>
      </w:r>
      <w:r w:rsidR="007516FD">
        <w:t xml:space="preserve"> parameters sets to consider</w:t>
      </w:r>
      <w:r w:rsidR="002A2422">
        <w:t xml:space="preserve"> when a set is determined for a specific deployment scenario. </w:t>
      </w:r>
    </w:p>
    <w:p w14:paraId="21C0B8BA" w14:textId="4EA88495" w:rsidR="00F25D25" w:rsidRPr="00DD6C8E" w:rsidRDefault="00F25D25" w:rsidP="00F25D25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lastRenderedPageBreak/>
        <w:t xml:space="preserve">Table </w:t>
      </w:r>
      <w:r w:rsidRPr="00DD6C8E">
        <w:rPr>
          <w:rFonts w:ascii="Arial" w:eastAsia="SimSun" w:hAnsi="Arial"/>
          <w:b/>
        </w:rPr>
        <w:t>2-</w:t>
      </w:r>
      <w:r w:rsidR="00224F6D">
        <w:rPr>
          <w:rFonts w:ascii="Arial" w:eastAsia="SimSun" w:hAnsi="Arial"/>
          <w:b/>
        </w:rPr>
        <w:t>3</w:t>
      </w:r>
      <w:r w:rsidRPr="00DD6C8E">
        <w:rPr>
          <w:rFonts w:ascii="Arial" w:eastAsia="SimSun" w:hAnsi="Arial"/>
          <w:b/>
        </w:rPr>
        <w:t>:</w:t>
      </w:r>
      <w:r w:rsidR="004C7E71">
        <w:rPr>
          <w:rFonts w:ascii="Arial" w:eastAsia="SimSun" w:hAnsi="Arial"/>
          <w:b/>
        </w:rPr>
        <w:t xml:space="preserve"> Example </w:t>
      </w:r>
      <w:r w:rsidR="00E63C29">
        <w:rPr>
          <w:rFonts w:ascii="Arial" w:eastAsia="SimSun" w:hAnsi="Arial"/>
          <w:b/>
        </w:rPr>
        <w:t xml:space="preserve">array </w:t>
      </w:r>
      <w:r w:rsidR="004C7E71">
        <w:rPr>
          <w:rFonts w:ascii="Arial" w:eastAsia="SimSun" w:hAnsi="Arial"/>
          <w:b/>
        </w:rPr>
        <w:t>antenna geometries</w:t>
      </w:r>
      <w:r w:rsidRPr="00DD6C8E">
        <w:rPr>
          <w:rFonts w:ascii="Arial" w:eastAsia="SimSun" w:hAnsi="Arial"/>
          <w:b/>
        </w:rPr>
        <w:t xml:space="preserve"> </w:t>
      </w:r>
      <w:bookmarkStart w:id="1" w:name="_GoBack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17"/>
        <w:gridCol w:w="632"/>
        <w:gridCol w:w="486"/>
        <w:gridCol w:w="486"/>
        <w:gridCol w:w="626"/>
        <w:gridCol w:w="626"/>
        <w:gridCol w:w="557"/>
        <w:gridCol w:w="1577"/>
        <w:gridCol w:w="1237"/>
      </w:tblGrid>
      <w:tr w:rsidR="00661696" w:rsidRPr="00DD6C8E" w14:paraId="1F76E9F2" w14:textId="67DC6F93" w:rsidTr="007E6F15">
        <w:trPr>
          <w:tblHeader/>
          <w:jc w:val="center"/>
        </w:trPr>
        <w:tc>
          <w:tcPr>
            <w:tcW w:w="0" w:type="auto"/>
          </w:tcPr>
          <w:p w14:paraId="797B7B3B" w14:textId="0E26AF3A" w:rsidR="00661696" w:rsidRPr="001E49D9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9D9">
              <w:rPr>
                <w:rFonts w:ascii="Arial" w:hAnsi="Arial"/>
                <w:b/>
                <w:sz w:val="18"/>
              </w:rPr>
              <w:t>Set</w:t>
            </w:r>
          </w:p>
        </w:tc>
        <w:tc>
          <w:tcPr>
            <w:tcW w:w="0" w:type="auto"/>
          </w:tcPr>
          <w:p w14:paraId="27033AF8" w14:textId="30565B57" w:rsidR="00661696" w:rsidRPr="00EC303A" w:rsidRDefault="00661696" w:rsidP="00CB2701">
            <w:pPr>
              <w:keepNext/>
              <w:keepLines/>
              <w:spacing w:after="0"/>
              <w:jc w:val="center"/>
              <w:rPr>
                <w:rFonts w:ascii="Symbol" w:hAnsi="Symbol"/>
                <w:b/>
                <w:i/>
                <w:sz w:val="18"/>
                <w:lang w:eastAsia="x-none"/>
              </w:rPr>
            </w:pPr>
            <w:r w:rsidRPr="00EC303A">
              <w:rPr>
                <w:rFonts w:ascii="Cambria Math" w:hAnsi="Cambria Math"/>
                <w:b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7BFADB10" w14:textId="77777777" w:rsidR="00661696" w:rsidRPr="00EC303A" w:rsidRDefault="00661696" w:rsidP="00CB2701">
            <w:pPr>
              <w:keepNext/>
              <w:keepLines/>
              <w:spacing w:after="0"/>
              <w:jc w:val="center"/>
              <w:rPr>
                <w:rFonts w:ascii="Cambria Math" w:hAnsi="Cambria Math"/>
                <w:b/>
                <w:i/>
                <w:sz w:val="18"/>
                <w:vertAlign w:val="subscript"/>
                <w:lang w:eastAsia="x-none"/>
              </w:rPr>
            </w:pPr>
            <w:r w:rsidRPr="00EC303A">
              <w:rPr>
                <w:rFonts w:ascii="Cambria Math" w:hAnsi="Cambria Math"/>
                <w:b/>
                <w:i/>
                <w:sz w:val="18"/>
                <w:lang w:eastAsia="x-none"/>
              </w:rPr>
              <w:t>d</w:t>
            </w:r>
            <w:r w:rsidRPr="00EC303A">
              <w:rPr>
                <w:rFonts w:ascii="Cambria Math" w:hAnsi="Cambria Math"/>
                <w:b/>
                <w:i/>
                <w:sz w:val="18"/>
                <w:vertAlign w:val="subscript"/>
                <w:lang w:eastAsia="x-none"/>
              </w:rPr>
              <w:t>v</w:t>
            </w:r>
          </w:p>
          <w:p w14:paraId="41F9FF3B" w14:textId="61B2F96F" w:rsidR="00661696" w:rsidRPr="00EC303A" w:rsidRDefault="00661696" w:rsidP="00CB2701">
            <w:pPr>
              <w:keepNext/>
              <w:keepLines/>
              <w:spacing w:after="0"/>
              <w:jc w:val="center"/>
              <w:rPr>
                <w:rFonts w:ascii="Symbol" w:hAnsi="Symbol"/>
                <w:b/>
                <w:i/>
                <w:sz w:val="18"/>
                <w:lang w:eastAsia="x-none"/>
              </w:rPr>
            </w:pPr>
            <w:r w:rsidRPr="00EC303A">
              <w:rPr>
                <w:rFonts w:ascii="Arial" w:hAnsi="Arial" w:cs="Arial"/>
                <w:b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2A1804A5" w14:textId="77777777" w:rsidR="00661696" w:rsidRPr="00EC303A" w:rsidRDefault="00661696" w:rsidP="00CB2701">
            <w:pPr>
              <w:keepNext/>
              <w:keepLines/>
              <w:spacing w:after="0"/>
              <w:jc w:val="center"/>
              <w:rPr>
                <w:rFonts w:ascii="Cambria Math" w:hAnsi="Cambria Math"/>
                <w:b/>
                <w:i/>
                <w:sz w:val="18"/>
                <w:vertAlign w:val="subscript"/>
                <w:lang w:eastAsia="x-none"/>
              </w:rPr>
            </w:pPr>
            <w:r w:rsidRPr="00EC303A">
              <w:rPr>
                <w:rFonts w:ascii="Cambria Math" w:hAnsi="Cambria Math"/>
                <w:b/>
                <w:i/>
                <w:sz w:val="18"/>
                <w:lang w:eastAsia="x-none"/>
              </w:rPr>
              <w:t>d</w:t>
            </w:r>
            <w:r w:rsidRPr="00EC303A">
              <w:rPr>
                <w:rFonts w:ascii="Cambria Math" w:hAnsi="Cambria Math"/>
                <w:b/>
                <w:i/>
                <w:sz w:val="18"/>
                <w:vertAlign w:val="subscript"/>
                <w:lang w:eastAsia="x-none"/>
              </w:rPr>
              <w:t>h</w:t>
            </w:r>
          </w:p>
          <w:p w14:paraId="2EC14AAF" w14:textId="7677084D" w:rsidR="00661696" w:rsidRPr="00EC303A" w:rsidRDefault="00661696" w:rsidP="00CB2701">
            <w:pPr>
              <w:keepNext/>
              <w:keepLines/>
              <w:spacing w:after="0"/>
              <w:jc w:val="center"/>
              <w:rPr>
                <w:rFonts w:ascii="Symbol" w:hAnsi="Symbol"/>
                <w:b/>
                <w:i/>
                <w:sz w:val="18"/>
                <w:lang w:eastAsia="x-none"/>
              </w:rPr>
            </w:pPr>
            <w:r w:rsidRPr="00EC303A">
              <w:rPr>
                <w:rFonts w:ascii="Arial" w:hAnsi="Arial" w:cs="Arial"/>
                <w:b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2D606BCB" w14:textId="0145A62A" w:rsidR="00661696" w:rsidRPr="00EC303A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vertAlign w:val="subscript"/>
                <w:lang w:eastAsia="x-none"/>
              </w:rPr>
            </w:pPr>
            <w:r w:rsidRPr="00EC303A">
              <w:rPr>
                <w:rFonts w:ascii="Symbol" w:hAnsi="Symbol"/>
                <w:b/>
                <w:i/>
                <w:sz w:val="18"/>
                <w:lang w:eastAsia="x-none"/>
              </w:rPr>
              <w:t></w:t>
            </w:r>
            <w:r w:rsidRPr="00EC303A">
              <w:rPr>
                <w:rFonts w:ascii="Arial" w:hAnsi="Arial"/>
                <w:b/>
                <w:i/>
                <w:sz w:val="18"/>
                <w:vertAlign w:val="subscript"/>
                <w:lang w:eastAsia="x-none"/>
              </w:rPr>
              <w:t>3dB</w:t>
            </w:r>
          </w:p>
          <w:p w14:paraId="20180B2E" w14:textId="49760ABB" w:rsidR="00661696" w:rsidRPr="001E49D9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9D9">
              <w:rPr>
                <w:rFonts w:ascii="Arial" w:hAnsi="Arial"/>
                <w:b/>
                <w:sz w:val="18"/>
              </w:rPr>
              <w:t>(deg.)</w:t>
            </w:r>
          </w:p>
        </w:tc>
        <w:tc>
          <w:tcPr>
            <w:tcW w:w="0" w:type="auto"/>
          </w:tcPr>
          <w:p w14:paraId="5BCEF00F" w14:textId="77777777" w:rsidR="00661696" w:rsidRPr="00EC303A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vertAlign w:val="subscript"/>
                <w:lang w:eastAsia="x-none"/>
              </w:rPr>
            </w:pPr>
            <w:r w:rsidRPr="00EC303A">
              <w:rPr>
                <w:rFonts w:ascii="Symbol" w:hAnsi="Symbol"/>
                <w:b/>
                <w:i/>
                <w:sz w:val="18"/>
                <w:lang w:eastAsia="x-none"/>
              </w:rPr>
              <w:t></w:t>
            </w:r>
            <w:r w:rsidRPr="00EC303A">
              <w:rPr>
                <w:rFonts w:ascii="Arial" w:hAnsi="Arial"/>
                <w:b/>
                <w:i/>
                <w:sz w:val="18"/>
                <w:vertAlign w:val="subscript"/>
                <w:lang w:eastAsia="x-none"/>
              </w:rPr>
              <w:t>3dB</w:t>
            </w:r>
          </w:p>
          <w:p w14:paraId="07F7B51E" w14:textId="2CDC49BE" w:rsidR="00661696" w:rsidRPr="00EC303A" w:rsidRDefault="00661696" w:rsidP="00CB2701">
            <w:pPr>
              <w:keepNext/>
              <w:keepLines/>
              <w:spacing w:after="0"/>
              <w:jc w:val="center"/>
              <w:rPr>
                <w:rFonts w:ascii="Cambria Math" w:hAnsi="Cambria Math"/>
                <w:b/>
                <w:i/>
                <w:sz w:val="18"/>
                <w:lang w:eastAsia="x-none"/>
              </w:rPr>
            </w:pPr>
            <w:r w:rsidRPr="00EC303A">
              <w:rPr>
                <w:rFonts w:ascii="Arial" w:hAnsi="Arial"/>
                <w:b/>
                <w:sz w:val="18"/>
              </w:rPr>
              <w:t>(deg.)</w:t>
            </w:r>
          </w:p>
        </w:tc>
        <w:tc>
          <w:tcPr>
            <w:tcW w:w="0" w:type="auto"/>
          </w:tcPr>
          <w:p w14:paraId="50B2172F" w14:textId="25745431" w:rsidR="00661696" w:rsidRPr="00EC303A" w:rsidRDefault="00661696" w:rsidP="00CB2701">
            <w:pPr>
              <w:keepNext/>
              <w:keepLines/>
              <w:spacing w:after="0"/>
              <w:jc w:val="center"/>
              <w:rPr>
                <w:rFonts w:ascii="Cambria Math" w:hAnsi="Cambria Math"/>
                <w:b/>
                <w:i/>
                <w:sz w:val="18"/>
                <w:vertAlign w:val="subscript"/>
                <w:lang w:eastAsia="x-none"/>
              </w:rPr>
            </w:pPr>
            <w:proofErr w:type="spellStart"/>
            <w:proofErr w:type="gramStart"/>
            <w:r w:rsidRPr="00EC303A">
              <w:rPr>
                <w:rFonts w:ascii="Cambria Math" w:hAnsi="Cambria Math"/>
                <w:b/>
                <w:i/>
                <w:sz w:val="18"/>
                <w:lang w:eastAsia="x-none"/>
              </w:rPr>
              <w:t>G</w:t>
            </w:r>
            <w:r w:rsidRPr="00EC303A">
              <w:rPr>
                <w:rFonts w:ascii="Cambria Math" w:hAnsi="Cambria Math"/>
                <w:b/>
                <w:i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</w:p>
          <w:p w14:paraId="24A97BD4" w14:textId="455AB285" w:rsidR="00661696" w:rsidRPr="00EC303A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Cs/>
                <w:sz w:val="18"/>
                <w:lang w:eastAsia="x-none"/>
              </w:rPr>
            </w:pPr>
            <w:r w:rsidRPr="00EC303A">
              <w:rPr>
                <w:rFonts w:ascii="Arial" w:hAnsi="Arial" w:cs="Arial"/>
                <w:b/>
                <w:iCs/>
                <w:sz w:val="18"/>
                <w:lang w:eastAsia="x-none"/>
              </w:rPr>
              <w:t>(</w:t>
            </w:r>
            <w:proofErr w:type="spellStart"/>
            <w:r w:rsidRPr="00EC303A">
              <w:rPr>
                <w:rFonts w:ascii="Arial" w:hAnsi="Arial" w:cs="Arial"/>
                <w:b/>
                <w:iCs/>
                <w:sz w:val="18"/>
                <w:lang w:eastAsia="x-none"/>
              </w:rPr>
              <w:t>dBi</w:t>
            </w:r>
            <w:proofErr w:type="spellEnd"/>
            <w:r w:rsidRPr="00EC303A">
              <w:rPr>
                <w:rFonts w:ascii="Arial" w:hAnsi="Arial" w:cs="Arial"/>
                <w:b/>
                <w:iCs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0A4B39BA" w14:textId="77777777" w:rsidR="00D63B95" w:rsidRDefault="00D63B95" w:rsidP="00CB27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iCs/>
                <w:sz w:val="18"/>
                <w:lang w:eastAsia="x-none"/>
              </w:rPr>
              <w:t xml:space="preserve">Candidate </w:t>
            </w:r>
          </w:p>
          <w:p w14:paraId="2D0D2F72" w14:textId="3BC2E6EF" w:rsidR="00661696" w:rsidRPr="00EC303A" w:rsidRDefault="00D63B95" w:rsidP="00CB27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iCs/>
                <w:sz w:val="18"/>
                <w:lang w:eastAsia="x-none"/>
              </w:rPr>
              <w:t>for deployment</w:t>
            </w:r>
          </w:p>
        </w:tc>
        <w:tc>
          <w:tcPr>
            <w:tcW w:w="0" w:type="auto"/>
          </w:tcPr>
          <w:p w14:paraId="4252DBFC" w14:textId="7C6A8E01" w:rsidR="00661696" w:rsidRPr="00EC303A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Cs/>
                <w:sz w:val="18"/>
                <w:lang w:eastAsia="x-none"/>
              </w:rPr>
            </w:pPr>
            <w:r w:rsidRPr="00EC303A">
              <w:rPr>
                <w:rFonts w:ascii="Arial" w:hAnsi="Arial" w:cs="Arial"/>
                <w:b/>
                <w:iCs/>
                <w:sz w:val="18"/>
                <w:lang w:eastAsia="x-none"/>
              </w:rPr>
              <w:t>Note</w:t>
            </w:r>
          </w:p>
        </w:tc>
      </w:tr>
      <w:tr w:rsidR="00661696" w:rsidRPr="00DD6C8E" w14:paraId="1A28B35C" w14:textId="77777777" w:rsidTr="007E6F15">
        <w:trPr>
          <w:jc w:val="center"/>
        </w:trPr>
        <w:tc>
          <w:tcPr>
            <w:tcW w:w="0" w:type="auto"/>
          </w:tcPr>
          <w:p w14:paraId="41F5ECE2" w14:textId="1BB5629D" w:rsidR="00661696" w:rsidRDefault="00C92BDB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</w:t>
            </w:r>
          </w:p>
        </w:tc>
        <w:tc>
          <w:tcPr>
            <w:tcW w:w="0" w:type="auto"/>
          </w:tcPr>
          <w:p w14:paraId="45B0C4BD" w14:textId="7D0F53E0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(8, 8)</w:t>
            </w:r>
          </w:p>
        </w:tc>
        <w:tc>
          <w:tcPr>
            <w:tcW w:w="0" w:type="auto"/>
          </w:tcPr>
          <w:p w14:paraId="29786080" w14:textId="5011C504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0.5</w:t>
            </w:r>
            <w:r w:rsidRPr="00EC303A">
              <w:rPr>
                <w:rFonts w:ascii="Symbol" w:hAnsi="Symbol"/>
                <w:sz w:val="18"/>
                <w:szCs w:val="18"/>
                <w:lang w:eastAsia="zh-CN"/>
              </w:rPr>
              <w:t></w:t>
            </w:r>
          </w:p>
        </w:tc>
        <w:tc>
          <w:tcPr>
            <w:tcW w:w="0" w:type="auto"/>
          </w:tcPr>
          <w:p w14:paraId="0A1AE02D" w14:textId="54C0020B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0.5</w:t>
            </w:r>
            <w:r w:rsidRPr="006B5008">
              <w:rPr>
                <w:rFonts w:ascii="Symbol" w:hAnsi="Symbol"/>
                <w:sz w:val="18"/>
                <w:szCs w:val="18"/>
                <w:lang w:eastAsia="zh-CN"/>
              </w:rPr>
              <w:t></w:t>
            </w:r>
          </w:p>
        </w:tc>
        <w:tc>
          <w:tcPr>
            <w:tcW w:w="0" w:type="auto"/>
          </w:tcPr>
          <w:p w14:paraId="128D7A76" w14:textId="1894EA18" w:rsidR="00661696" w:rsidRDefault="00A33744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589FCAF8" w14:textId="729E853B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053A7E97" w14:textId="23E55205" w:rsidR="00661696" w:rsidRDefault="00A62093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5.5</w:t>
            </w:r>
          </w:p>
        </w:tc>
        <w:tc>
          <w:tcPr>
            <w:tcW w:w="0" w:type="auto"/>
          </w:tcPr>
          <w:p w14:paraId="443D01B5" w14:textId="0118E61B" w:rsidR="00C05BB4" w:rsidRDefault="00C05BB4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Macro, Urban</w:t>
            </w:r>
          </w:p>
          <w:p w14:paraId="442CA357" w14:textId="77777777" w:rsidR="00661696" w:rsidRDefault="009254A3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Macro, Sub-urban</w:t>
            </w:r>
          </w:p>
          <w:p w14:paraId="4B5414C1" w14:textId="5F3156B6" w:rsidR="00C05BB4" w:rsidRDefault="00C05BB4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Micro, Urban</w:t>
            </w:r>
          </w:p>
        </w:tc>
        <w:tc>
          <w:tcPr>
            <w:tcW w:w="0" w:type="auto"/>
          </w:tcPr>
          <w:p w14:paraId="0619784C" w14:textId="3147B0CA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61696" w:rsidRPr="00DD6C8E" w14:paraId="54536984" w14:textId="77777777" w:rsidTr="007E6F15">
        <w:trPr>
          <w:jc w:val="center"/>
        </w:trPr>
        <w:tc>
          <w:tcPr>
            <w:tcW w:w="0" w:type="auto"/>
          </w:tcPr>
          <w:p w14:paraId="2675894B" w14:textId="2F883F3E" w:rsidR="00661696" w:rsidRDefault="00C92BDB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</w:t>
            </w:r>
          </w:p>
        </w:tc>
        <w:tc>
          <w:tcPr>
            <w:tcW w:w="0" w:type="auto"/>
          </w:tcPr>
          <w:p w14:paraId="3FAB4B81" w14:textId="651B46CC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(8, 8)</w:t>
            </w:r>
          </w:p>
        </w:tc>
        <w:tc>
          <w:tcPr>
            <w:tcW w:w="0" w:type="auto"/>
          </w:tcPr>
          <w:p w14:paraId="297C74BF" w14:textId="6277E20A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0.7</w:t>
            </w:r>
            <w:r w:rsidRPr="006B5008">
              <w:rPr>
                <w:rFonts w:ascii="Symbol" w:hAnsi="Symbol"/>
                <w:sz w:val="18"/>
                <w:szCs w:val="18"/>
                <w:lang w:eastAsia="zh-CN"/>
              </w:rPr>
              <w:t></w:t>
            </w:r>
          </w:p>
        </w:tc>
        <w:tc>
          <w:tcPr>
            <w:tcW w:w="0" w:type="auto"/>
          </w:tcPr>
          <w:p w14:paraId="269797E8" w14:textId="2C2782FC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0.5</w:t>
            </w:r>
            <w:r w:rsidRPr="006B5008">
              <w:rPr>
                <w:rFonts w:ascii="Symbol" w:hAnsi="Symbol"/>
                <w:sz w:val="18"/>
                <w:szCs w:val="18"/>
                <w:lang w:eastAsia="zh-CN"/>
              </w:rPr>
              <w:t></w:t>
            </w:r>
          </w:p>
        </w:tc>
        <w:tc>
          <w:tcPr>
            <w:tcW w:w="0" w:type="auto"/>
          </w:tcPr>
          <w:p w14:paraId="0620D6EB" w14:textId="18EEF48F" w:rsidR="00661696" w:rsidRPr="0028124A" w:rsidRDefault="00AE3254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8124A">
              <w:rPr>
                <w:rFonts w:ascii="Arial" w:hAnsi="Arial"/>
                <w:sz w:val="18"/>
                <w:lang w:eastAsia="x-none"/>
              </w:rPr>
              <w:t>70</w:t>
            </w:r>
          </w:p>
        </w:tc>
        <w:tc>
          <w:tcPr>
            <w:tcW w:w="0" w:type="auto"/>
          </w:tcPr>
          <w:p w14:paraId="34E1B297" w14:textId="6F55A19A" w:rsidR="00661696" w:rsidRPr="0028124A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8124A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518D0DB1" w14:textId="426D6586" w:rsidR="00661696" w:rsidRPr="0028124A" w:rsidRDefault="00F21A30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8124A">
              <w:rPr>
                <w:rFonts w:ascii="Arial" w:hAnsi="Arial"/>
                <w:sz w:val="18"/>
                <w:lang w:eastAsia="x-none"/>
              </w:rPr>
              <w:t>6.2</w:t>
            </w:r>
          </w:p>
        </w:tc>
        <w:tc>
          <w:tcPr>
            <w:tcW w:w="0" w:type="auto"/>
          </w:tcPr>
          <w:p w14:paraId="270F5237" w14:textId="329578FB" w:rsidR="00661696" w:rsidRDefault="009254A3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Macro, Sub-urban</w:t>
            </w:r>
          </w:p>
        </w:tc>
        <w:tc>
          <w:tcPr>
            <w:tcW w:w="0" w:type="auto"/>
          </w:tcPr>
          <w:p w14:paraId="2AB09BBD" w14:textId="6CC389AA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61696" w:rsidRPr="00DD6C8E" w14:paraId="3CA60715" w14:textId="77777777" w:rsidTr="007E6F15">
        <w:trPr>
          <w:jc w:val="center"/>
        </w:trPr>
        <w:tc>
          <w:tcPr>
            <w:tcW w:w="0" w:type="auto"/>
          </w:tcPr>
          <w:p w14:paraId="1F03CE36" w14:textId="79DC9301" w:rsidR="00661696" w:rsidRDefault="00C92BDB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</w:t>
            </w:r>
          </w:p>
        </w:tc>
        <w:tc>
          <w:tcPr>
            <w:tcW w:w="0" w:type="auto"/>
          </w:tcPr>
          <w:p w14:paraId="000245EE" w14:textId="74686946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(</w:t>
            </w:r>
            <w:r w:rsidR="00131FBB">
              <w:rPr>
                <w:rFonts w:ascii="Arial" w:hAnsi="Arial"/>
                <w:sz w:val="18"/>
                <w:lang w:eastAsia="x-none"/>
              </w:rPr>
              <w:t>4</w:t>
            </w:r>
            <w:r>
              <w:rPr>
                <w:rFonts w:ascii="Arial" w:hAnsi="Arial"/>
                <w:sz w:val="18"/>
                <w:lang w:eastAsia="x-none"/>
              </w:rPr>
              <w:t>,</w:t>
            </w:r>
            <w:r w:rsidR="003502B7">
              <w:rPr>
                <w:rFonts w:ascii="Arial" w:hAnsi="Arial"/>
                <w:sz w:val="18"/>
                <w:lang w:eastAsia="x-none"/>
              </w:rPr>
              <w:t xml:space="preserve"> </w:t>
            </w:r>
            <w:r>
              <w:rPr>
                <w:rFonts w:ascii="Arial" w:hAnsi="Arial"/>
                <w:sz w:val="18"/>
                <w:lang w:eastAsia="x-none"/>
              </w:rPr>
              <w:t>8)</w:t>
            </w:r>
          </w:p>
        </w:tc>
        <w:tc>
          <w:tcPr>
            <w:tcW w:w="0" w:type="auto"/>
          </w:tcPr>
          <w:p w14:paraId="72416D49" w14:textId="50452B3F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0.9</w:t>
            </w:r>
            <w:r w:rsidRPr="006B5008">
              <w:rPr>
                <w:rFonts w:ascii="Symbol" w:hAnsi="Symbol"/>
                <w:sz w:val="18"/>
                <w:szCs w:val="18"/>
                <w:lang w:eastAsia="zh-CN"/>
              </w:rPr>
              <w:t></w:t>
            </w:r>
          </w:p>
        </w:tc>
        <w:tc>
          <w:tcPr>
            <w:tcW w:w="0" w:type="auto"/>
          </w:tcPr>
          <w:p w14:paraId="530A81B5" w14:textId="0898DEF1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0.5</w:t>
            </w:r>
            <w:r w:rsidRPr="006B5008">
              <w:rPr>
                <w:rFonts w:ascii="Symbol" w:hAnsi="Symbol"/>
                <w:sz w:val="18"/>
                <w:szCs w:val="18"/>
                <w:lang w:eastAsia="zh-CN"/>
              </w:rPr>
              <w:t></w:t>
            </w:r>
          </w:p>
        </w:tc>
        <w:tc>
          <w:tcPr>
            <w:tcW w:w="0" w:type="auto"/>
          </w:tcPr>
          <w:p w14:paraId="700ABE9D" w14:textId="64E355BF" w:rsidR="00661696" w:rsidRPr="0028124A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8124A">
              <w:rPr>
                <w:rFonts w:ascii="Arial" w:hAnsi="Arial"/>
                <w:sz w:val="18"/>
                <w:lang w:eastAsia="x-none"/>
              </w:rPr>
              <w:t>54</w:t>
            </w:r>
          </w:p>
        </w:tc>
        <w:tc>
          <w:tcPr>
            <w:tcW w:w="0" w:type="auto"/>
          </w:tcPr>
          <w:p w14:paraId="673F746F" w14:textId="59D45021" w:rsidR="00661696" w:rsidRPr="0028124A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8124A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0862B9A4" w14:textId="1E007897" w:rsidR="00661696" w:rsidRPr="0028124A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8124A">
              <w:rPr>
                <w:rFonts w:ascii="Arial" w:hAnsi="Arial"/>
                <w:sz w:val="18"/>
                <w:lang w:eastAsia="x-none"/>
              </w:rPr>
              <w:t>7.</w:t>
            </w:r>
            <w:r w:rsidR="000F3397" w:rsidRPr="0028124A">
              <w:rPr>
                <w:rFonts w:ascii="Arial" w:hAnsi="Arial"/>
                <w:sz w:val="18"/>
                <w:lang w:eastAsia="x-none"/>
              </w:rPr>
              <w:t>1</w:t>
            </w:r>
          </w:p>
        </w:tc>
        <w:tc>
          <w:tcPr>
            <w:tcW w:w="0" w:type="auto"/>
          </w:tcPr>
          <w:p w14:paraId="5D75D7A2" w14:textId="5FC35121" w:rsidR="00661696" w:rsidRDefault="00B109D3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Macro, Sub-urban</w:t>
            </w:r>
          </w:p>
        </w:tc>
        <w:tc>
          <w:tcPr>
            <w:tcW w:w="0" w:type="auto"/>
          </w:tcPr>
          <w:p w14:paraId="7F280072" w14:textId="4C33EB61" w:rsidR="00661696" w:rsidRDefault="00131FBB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2x1 sub-array</w:t>
            </w:r>
          </w:p>
        </w:tc>
      </w:tr>
      <w:tr w:rsidR="00661696" w:rsidRPr="00DD6C8E" w14:paraId="752426C7" w14:textId="6FF38CAE" w:rsidTr="007E6F15">
        <w:trPr>
          <w:jc w:val="center"/>
        </w:trPr>
        <w:tc>
          <w:tcPr>
            <w:tcW w:w="0" w:type="auto"/>
          </w:tcPr>
          <w:p w14:paraId="542A60ED" w14:textId="131EE9A3" w:rsidR="00661696" w:rsidRPr="00DD6C8E" w:rsidRDefault="00C92BDB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4</w:t>
            </w:r>
          </w:p>
        </w:tc>
        <w:tc>
          <w:tcPr>
            <w:tcW w:w="0" w:type="auto"/>
          </w:tcPr>
          <w:p w14:paraId="0B0E0940" w14:textId="697FFEBC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(4, 8)</w:t>
            </w:r>
          </w:p>
        </w:tc>
        <w:tc>
          <w:tcPr>
            <w:tcW w:w="0" w:type="auto"/>
          </w:tcPr>
          <w:p w14:paraId="34858E61" w14:textId="6E5C71D3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1.4</w:t>
            </w:r>
            <w:r w:rsidRPr="006B5008">
              <w:rPr>
                <w:rFonts w:ascii="Symbol" w:hAnsi="Symbol"/>
                <w:sz w:val="18"/>
                <w:szCs w:val="18"/>
                <w:lang w:eastAsia="zh-CN"/>
              </w:rPr>
              <w:t></w:t>
            </w:r>
          </w:p>
        </w:tc>
        <w:tc>
          <w:tcPr>
            <w:tcW w:w="0" w:type="auto"/>
          </w:tcPr>
          <w:p w14:paraId="02B3E693" w14:textId="6B878B55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0.5</w:t>
            </w:r>
            <w:r w:rsidRPr="006B5008">
              <w:rPr>
                <w:rFonts w:ascii="Symbol" w:hAnsi="Symbol"/>
                <w:sz w:val="18"/>
                <w:szCs w:val="18"/>
                <w:lang w:eastAsia="zh-CN"/>
              </w:rPr>
              <w:t></w:t>
            </w:r>
          </w:p>
        </w:tc>
        <w:tc>
          <w:tcPr>
            <w:tcW w:w="0" w:type="auto"/>
          </w:tcPr>
          <w:p w14:paraId="459A4EAF" w14:textId="7CFE2F86" w:rsidR="00661696" w:rsidRPr="0028124A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8124A">
              <w:rPr>
                <w:rFonts w:ascii="Arial" w:hAnsi="Arial"/>
                <w:sz w:val="18"/>
                <w:lang w:eastAsia="x-none"/>
              </w:rPr>
              <w:t>40</w:t>
            </w:r>
          </w:p>
        </w:tc>
        <w:tc>
          <w:tcPr>
            <w:tcW w:w="0" w:type="auto"/>
          </w:tcPr>
          <w:p w14:paraId="65B1FC18" w14:textId="3C322493" w:rsidR="00661696" w:rsidRPr="0028124A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8124A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4FABBFEE" w14:textId="23F5CF35" w:rsidR="00661696" w:rsidRPr="0028124A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8124A">
              <w:rPr>
                <w:rFonts w:ascii="Arial" w:hAnsi="Arial"/>
                <w:sz w:val="18"/>
                <w:lang w:eastAsia="x-none"/>
              </w:rPr>
              <w:t>8.</w:t>
            </w:r>
            <w:r w:rsidR="00D70D5B" w:rsidRPr="0028124A">
              <w:rPr>
                <w:rFonts w:ascii="Arial" w:hAnsi="Arial"/>
                <w:sz w:val="18"/>
                <w:lang w:eastAsia="x-none"/>
              </w:rPr>
              <w:t>2</w:t>
            </w:r>
          </w:p>
        </w:tc>
        <w:tc>
          <w:tcPr>
            <w:tcW w:w="0" w:type="auto"/>
          </w:tcPr>
          <w:p w14:paraId="034C1C0A" w14:textId="677B2427" w:rsidR="00661696" w:rsidRDefault="00D63B95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Macro, Rural</w:t>
            </w:r>
          </w:p>
        </w:tc>
        <w:tc>
          <w:tcPr>
            <w:tcW w:w="0" w:type="auto"/>
          </w:tcPr>
          <w:p w14:paraId="6AA4CAA2" w14:textId="14B3D816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2x1 sub-array</w:t>
            </w:r>
          </w:p>
        </w:tc>
      </w:tr>
      <w:tr w:rsidR="00661696" w:rsidRPr="00DD6C8E" w14:paraId="04F7815C" w14:textId="77777777" w:rsidTr="007E6F15">
        <w:trPr>
          <w:jc w:val="center"/>
        </w:trPr>
        <w:tc>
          <w:tcPr>
            <w:tcW w:w="0" w:type="auto"/>
          </w:tcPr>
          <w:p w14:paraId="5881A990" w14:textId="281AF88D" w:rsidR="00661696" w:rsidRDefault="00C92BDB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</w:t>
            </w:r>
          </w:p>
        </w:tc>
        <w:tc>
          <w:tcPr>
            <w:tcW w:w="0" w:type="auto"/>
          </w:tcPr>
          <w:p w14:paraId="693C602E" w14:textId="49F93A6F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(4, 8)</w:t>
            </w:r>
          </w:p>
        </w:tc>
        <w:tc>
          <w:tcPr>
            <w:tcW w:w="0" w:type="auto"/>
          </w:tcPr>
          <w:p w14:paraId="4C42AB10" w14:textId="79438638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1.8</w:t>
            </w:r>
            <w:r w:rsidRPr="006B5008">
              <w:rPr>
                <w:rFonts w:ascii="Symbol" w:hAnsi="Symbol"/>
                <w:sz w:val="18"/>
                <w:szCs w:val="18"/>
                <w:lang w:eastAsia="zh-CN"/>
              </w:rPr>
              <w:t></w:t>
            </w:r>
          </w:p>
        </w:tc>
        <w:tc>
          <w:tcPr>
            <w:tcW w:w="0" w:type="auto"/>
          </w:tcPr>
          <w:p w14:paraId="34A9634C" w14:textId="2E8100A4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0.5</w:t>
            </w:r>
            <w:r w:rsidRPr="006B5008">
              <w:rPr>
                <w:rFonts w:ascii="Symbol" w:hAnsi="Symbol"/>
                <w:sz w:val="18"/>
                <w:szCs w:val="18"/>
                <w:lang w:eastAsia="zh-CN"/>
              </w:rPr>
              <w:t></w:t>
            </w:r>
          </w:p>
        </w:tc>
        <w:tc>
          <w:tcPr>
            <w:tcW w:w="0" w:type="auto"/>
          </w:tcPr>
          <w:p w14:paraId="18FB80E5" w14:textId="2DBDF9F6" w:rsidR="00661696" w:rsidRPr="0028124A" w:rsidRDefault="0052611A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8124A">
              <w:rPr>
                <w:rFonts w:ascii="Arial" w:hAnsi="Arial"/>
                <w:sz w:val="18"/>
                <w:lang w:eastAsia="x-none"/>
              </w:rPr>
              <w:t>3</w:t>
            </w:r>
            <w:r w:rsidR="00661696" w:rsidRPr="0028124A">
              <w:rPr>
                <w:rFonts w:ascii="Arial" w:hAnsi="Arial"/>
                <w:sz w:val="18"/>
                <w:lang w:eastAsia="x-none"/>
              </w:rPr>
              <w:t>0</w:t>
            </w:r>
          </w:p>
        </w:tc>
        <w:tc>
          <w:tcPr>
            <w:tcW w:w="0" w:type="auto"/>
          </w:tcPr>
          <w:p w14:paraId="149485CC" w14:textId="6AB1FE3C" w:rsidR="00661696" w:rsidRPr="0028124A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8124A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038C84BF" w14:textId="52761107" w:rsidR="00661696" w:rsidRPr="0028124A" w:rsidRDefault="00FD0E20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8124A">
              <w:rPr>
                <w:rFonts w:ascii="Arial" w:hAnsi="Arial"/>
                <w:sz w:val="18"/>
                <w:lang w:eastAsia="x-none"/>
              </w:rPr>
              <w:t>9.4</w:t>
            </w:r>
          </w:p>
        </w:tc>
        <w:tc>
          <w:tcPr>
            <w:tcW w:w="0" w:type="auto"/>
          </w:tcPr>
          <w:p w14:paraId="07DEE44D" w14:textId="433BCFFA" w:rsidR="00661696" w:rsidRDefault="009254A3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Macro, Rural</w:t>
            </w:r>
          </w:p>
        </w:tc>
        <w:tc>
          <w:tcPr>
            <w:tcW w:w="0" w:type="auto"/>
          </w:tcPr>
          <w:p w14:paraId="5C42AD19" w14:textId="7B2BEEDD" w:rsidR="00661696" w:rsidRDefault="00661696" w:rsidP="00CB27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2x1 sub-array</w:t>
            </w:r>
          </w:p>
        </w:tc>
      </w:tr>
    </w:tbl>
    <w:p w14:paraId="18FC71D0" w14:textId="27A6F34F" w:rsidR="009A6D01" w:rsidRDefault="009A6D01" w:rsidP="0062745C">
      <w:pPr>
        <w:pStyle w:val="BodyText"/>
      </w:pPr>
    </w:p>
    <w:p w14:paraId="7FB8CEDF" w14:textId="4A9DF251" w:rsidR="00400549" w:rsidRDefault="008479D6" w:rsidP="0062745C">
      <w:pPr>
        <w:pStyle w:val="BodyText"/>
      </w:pPr>
      <w:r>
        <w:t xml:space="preserve">Parameters in </w:t>
      </w:r>
      <w:r w:rsidR="00CC58C3">
        <w:t xml:space="preserve">Table 2-3 </w:t>
      </w:r>
      <w:r>
        <w:t>cannot</w:t>
      </w:r>
      <w:r w:rsidR="00136322">
        <w:t xml:space="preserve"> </w:t>
      </w:r>
      <w:r w:rsidR="00CC58C3">
        <w:t xml:space="preserve">be </w:t>
      </w:r>
      <w:r w:rsidR="00136322">
        <w:t>select</w:t>
      </w:r>
      <w:r w:rsidR="00CC58C3">
        <w:t>ed</w:t>
      </w:r>
      <w:r w:rsidR="00136322">
        <w:t xml:space="preserve"> </w:t>
      </w:r>
      <w:r>
        <w:t>independently</w:t>
      </w:r>
      <w:r w:rsidR="00CC58C3">
        <w:t>, hence a set of parameters needs to be selected per deployment scenario</w:t>
      </w:r>
      <w:r w:rsidR="00352553">
        <w:t>.</w:t>
      </w:r>
      <w:r w:rsidR="004F7F67">
        <w:t xml:space="preserve"> The peak gain values are calculated based on </w:t>
      </w:r>
      <w:r w:rsidR="001A197C">
        <w:t xml:space="preserve">directivity for given </w:t>
      </w:r>
      <w:r w:rsidR="004F7F67">
        <w:t>element loss (</w:t>
      </w:r>
      <w:r w:rsidR="004F7F67" w:rsidRPr="007F2410">
        <w:rPr>
          <w:rFonts w:ascii="Cambria Math" w:hAnsi="Cambria Math"/>
          <w:i/>
          <w:iCs/>
        </w:rPr>
        <w:t>L</w:t>
      </w:r>
      <w:r w:rsidR="004F7F67" w:rsidRPr="007F2410">
        <w:rPr>
          <w:rFonts w:ascii="Cambria Math" w:hAnsi="Cambria Math"/>
          <w:i/>
          <w:iCs/>
          <w:vertAlign w:val="subscript"/>
        </w:rPr>
        <w:t>E</w:t>
      </w:r>
      <w:r w:rsidR="004F7F67">
        <w:t xml:space="preserve">) and </w:t>
      </w:r>
      <w:r w:rsidR="001A197C">
        <w:t>half power beam width (</w:t>
      </w:r>
      <w:r w:rsidR="001A197C" w:rsidRPr="00DD6C8E">
        <w:rPr>
          <w:rFonts w:ascii="Symbol" w:hAnsi="Symbol"/>
          <w:i/>
          <w:sz w:val="18"/>
          <w:lang w:eastAsia="x-none"/>
        </w:rPr>
        <w:t></w:t>
      </w:r>
      <w:r w:rsidR="001A197C" w:rsidRPr="00DD6C8E">
        <w:rPr>
          <w:rFonts w:ascii="Arial" w:hAnsi="Arial"/>
          <w:i/>
          <w:sz w:val="18"/>
          <w:vertAlign w:val="subscript"/>
          <w:lang w:eastAsia="x-none"/>
        </w:rPr>
        <w:t>3dB</w:t>
      </w:r>
      <w:r w:rsidR="001A197C">
        <w:t xml:space="preserve">, </w:t>
      </w:r>
      <w:r w:rsidR="001A197C" w:rsidRPr="00DD6C8E">
        <w:rPr>
          <w:rFonts w:ascii="Symbol" w:hAnsi="Symbol"/>
          <w:i/>
          <w:sz w:val="18"/>
          <w:lang w:eastAsia="x-none"/>
        </w:rPr>
        <w:t></w:t>
      </w:r>
      <w:r w:rsidR="001A197C" w:rsidRPr="00DD6C8E">
        <w:rPr>
          <w:rFonts w:ascii="Arial" w:hAnsi="Arial"/>
          <w:i/>
          <w:sz w:val="18"/>
          <w:vertAlign w:val="subscript"/>
          <w:lang w:eastAsia="x-none"/>
        </w:rPr>
        <w:t>3dB</w:t>
      </w:r>
      <w:r w:rsidR="001A197C">
        <w:t>).</w:t>
      </w:r>
      <w:r w:rsidR="00725372">
        <w:t xml:space="preserve"> Note: when using subarrays, </w:t>
      </w:r>
      <w:r w:rsidR="00725372" w:rsidRPr="005922AB">
        <w:rPr>
          <w:rFonts w:ascii="Cambria Math" w:hAnsi="Cambria Math"/>
          <w:i/>
          <w:iCs/>
        </w:rPr>
        <w:t>M</w:t>
      </w:r>
      <w:r w:rsidR="00725372">
        <w:t xml:space="preserve"> and </w:t>
      </w:r>
      <w:r w:rsidR="00725372" w:rsidRPr="005922AB">
        <w:rPr>
          <w:rFonts w:ascii="Cambria Math" w:hAnsi="Cambria Math"/>
          <w:i/>
          <w:iCs/>
        </w:rPr>
        <w:t>N</w:t>
      </w:r>
      <w:r w:rsidR="00725372">
        <w:t xml:space="preserve"> must refer to the number of sub</w:t>
      </w:r>
      <w:r w:rsidR="00916455">
        <w:t>-</w:t>
      </w:r>
      <w:r w:rsidR="00725372">
        <w:t>arrays, i.e. controllable ports.</w:t>
      </w:r>
      <w:r w:rsidR="001A197C">
        <w:t xml:space="preserve"> </w:t>
      </w:r>
      <w:r w:rsidR="00352553">
        <w:t xml:space="preserve"> </w:t>
      </w:r>
      <w:r w:rsidR="00D043D8">
        <w:t xml:space="preserve"> </w:t>
      </w:r>
    </w:p>
    <w:p w14:paraId="461E0E18" w14:textId="0A0F8437" w:rsidR="00400549" w:rsidRDefault="00400549" w:rsidP="0062745C">
      <w:pPr>
        <w:pStyle w:val="BodyText"/>
      </w:pPr>
    </w:p>
    <w:p w14:paraId="104FEF20" w14:textId="1BCDA7BA" w:rsidR="00400549" w:rsidRPr="002F45A7" w:rsidRDefault="00400549" w:rsidP="0062745C">
      <w:pPr>
        <w:pStyle w:val="BodyText"/>
        <w:rPr>
          <w:b/>
          <w:bCs/>
          <w:u w:val="single"/>
        </w:rPr>
      </w:pPr>
      <w:r w:rsidRPr="002F45A7">
        <w:rPr>
          <w:b/>
          <w:bCs/>
          <w:u w:val="single"/>
        </w:rPr>
        <w:t xml:space="preserve">Observation </w:t>
      </w:r>
      <w:r w:rsidR="00D5176C">
        <w:rPr>
          <w:b/>
          <w:bCs/>
          <w:u w:val="single"/>
        </w:rPr>
        <w:t>4</w:t>
      </w:r>
      <w:r w:rsidRPr="002F45A7">
        <w:rPr>
          <w:b/>
          <w:bCs/>
          <w:u w:val="single"/>
        </w:rPr>
        <w:t>:</w:t>
      </w:r>
    </w:p>
    <w:p w14:paraId="01F9E801" w14:textId="0D7CB315" w:rsidR="00400549" w:rsidRDefault="005053BD" w:rsidP="0062745C">
      <w:pPr>
        <w:pStyle w:val="BodyText"/>
      </w:pPr>
      <w:r>
        <w:t xml:space="preserve">To maintain gain </w:t>
      </w:r>
      <w:r w:rsidR="0046179C">
        <w:t>accuracy</w:t>
      </w:r>
      <w:r>
        <w:t xml:space="preserve">, parameters </w:t>
      </w:r>
      <w:r w:rsidR="0046179C">
        <w:t>in</w:t>
      </w:r>
      <w:r>
        <w:t xml:space="preserve"> a </w:t>
      </w:r>
      <w:r w:rsidR="0046179C">
        <w:t xml:space="preserve">specific parameter </w:t>
      </w:r>
      <w:r>
        <w:t xml:space="preserve">set needs to be </w:t>
      </w:r>
      <w:r w:rsidR="0046179C">
        <w:t xml:space="preserve">agreed as a package. </w:t>
      </w:r>
    </w:p>
    <w:p w14:paraId="03EEE85A" w14:textId="77777777" w:rsidR="0046179C" w:rsidRDefault="0046179C" w:rsidP="0062745C">
      <w:pPr>
        <w:pStyle w:val="BodyText"/>
      </w:pPr>
    </w:p>
    <w:p w14:paraId="19D8BADE" w14:textId="466837ED" w:rsidR="006A5DE4" w:rsidRDefault="00977604" w:rsidP="0062745C">
      <w:pPr>
        <w:pStyle w:val="BodyText"/>
      </w:pPr>
      <w:r>
        <w:t xml:space="preserve">Based on the analysis </w:t>
      </w:r>
      <w:r w:rsidR="00BB59AB">
        <w:t xml:space="preserve">and observations </w:t>
      </w:r>
      <w:r w:rsidR="000F11AE">
        <w:t xml:space="preserve">parameters sets for different deployment scenarios have been collected in Table 2-4. </w:t>
      </w:r>
      <w:r w:rsidR="00B71004">
        <w:t xml:space="preserve">The parameter values differ </w:t>
      </w:r>
      <w:r w:rsidR="00B30A9A">
        <w:t>depending</w:t>
      </w:r>
      <w:r w:rsidR="00B71004">
        <w:t xml:space="preserve"> on deployment</w:t>
      </w:r>
      <w:r w:rsidR="00B30A9A">
        <w:t xml:space="preserve"> and reflects representable base station deployment scenarios</w:t>
      </w:r>
      <w:r w:rsidR="00B71004">
        <w:t xml:space="preserve">. </w:t>
      </w:r>
    </w:p>
    <w:p w14:paraId="7917CDAD" w14:textId="70E410A7" w:rsidR="005E4A54" w:rsidRPr="00DD6C8E" w:rsidRDefault="005E4A54" w:rsidP="005E4A54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 xml:space="preserve">Table </w:t>
      </w:r>
      <w:r w:rsidRPr="00DD6C8E">
        <w:rPr>
          <w:rFonts w:ascii="Arial" w:eastAsia="SimSun" w:hAnsi="Arial"/>
          <w:b/>
        </w:rPr>
        <w:t>2-</w:t>
      </w:r>
      <w:r w:rsidR="00E31257">
        <w:rPr>
          <w:rFonts w:ascii="Arial" w:eastAsia="SimSun" w:hAnsi="Arial"/>
          <w:b/>
        </w:rPr>
        <w:t>4</w:t>
      </w:r>
      <w:r w:rsidRPr="00DD6C8E">
        <w:rPr>
          <w:rFonts w:ascii="Arial" w:eastAsia="SimSun" w:hAnsi="Arial"/>
          <w:b/>
        </w:rPr>
        <w:t xml:space="preserve">: BS </w:t>
      </w:r>
      <w:r w:rsidR="005F589D">
        <w:rPr>
          <w:rFonts w:ascii="Arial" w:eastAsia="SimSun" w:hAnsi="Arial"/>
          <w:b/>
        </w:rPr>
        <w:t xml:space="preserve">array </w:t>
      </w:r>
      <w:r w:rsidRPr="00DD6C8E">
        <w:rPr>
          <w:rFonts w:ascii="Arial" w:eastAsia="SimSun" w:hAnsi="Arial"/>
          <w:b/>
        </w:rPr>
        <w:t xml:space="preserve">antenna </w:t>
      </w:r>
      <w:r w:rsidR="00C6735F">
        <w:rPr>
          <w:rFonts w:ascii="Arial" w:eastAsia="SimSun" w:hAnsi="Arial"/>
          <w:b/>
        </w:rPr>
        <w:t xml:space="preserve">and deployment </w:t>
      </w:r>
      <w:r w:rsidRPr="00DD6C8E">
        <w:rPr>
          <w:rFonts w:ascii="Arial" w:eastAsia="SimSun" w:hAnsi="Arial"/>
          <w:b/>
        </w:rPr>
        <w:t xml:space="preserve">parameters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998"/>
        <w:gridCol w:w="887"/>
        <w:gridCol w:w="1036"/>
        <w:gridCol w:w="887"/>
        <w:gridCol w:w="887"/>
      </w:tblGrid>
      <w:tr w:rsidR="00147D12" w:rsidRPr="00DD6C8E" w14:paraId="16939AB4" w14:textId="22E4FDAC" w:rsidTr="00FA01BF">
        <w:trPr>
          <w:tblHeader/>
          <w:jc w:val="center"/>
        </w:trPr>
        <w:tc>
          <w:tcPr>
            <w:tcW w:w="0" w:type="auto"/>
          </w:tcPr>
          <w:p w14:paraId="213A5D36" w14:textId="77777777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6C8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5716A1BB" w14:textId="4918D54D" w:rsidR="00147D12" w:rsidRDefault="00E72E4D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 w14:paraId="1A4756DB" w14:textId="77777777" w:rsidR="00147D12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Rural</w:t>
            </w:r>
          </w:p>
        </w:tc>
        <w:tc>
          <w:tcPr>
            <w:tcW w:w="0" w:type="auto"/>
          </w:tcPr>
          <w:p w14:paraId="3DDBD3D2" w14:textId="2BF46B8C" w:rsidR="00147D12" w:rsidRDefault="00E72E4D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 w14:paraId="3559E4F9" w14:textId="77777777" w:rsidR="00147D12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Sub-urban</w:t>
            </w:r>
          </w:p>
        </w:tc>
        <w:tc>
          <w:tcPr>
            <w:tcW w:w="0" w:type="auto"/>
          </w:tcPr>
          <w:p w14:paraId="54B1FB73" w14:textId="3D9525C8" w:rsidR="00147D12" w:rsidRDefault="00E72E4D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 w14:paraId="4B084032" w14:textId="77777777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 w14:paraId="6F9A9D1B" w14:textId="77777777" w:rsidR="00147D12" w:rsidRDefault="00E72E4D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Micro</w:t>
            </w:r>
          </w:p>
          <w:p w14:paraId="45E468CF" w14:textId="165585C5" w:rsidR="00E72E4D" w:rsidRDefault="00E72E4D" w:rsidP="006B5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Urban</w:t>
            </w:r>
          </w:p>
        </w:tc>
      </w:tr>
      <w:tr w:rsidR="00147D12" w:rsidRPr="00DD6C8E" w14:paraId="67AFD28F" w14:textId="76DFE090" w:rsidTr="00FA01BF">
        <w:trPr>
          <w:jc w:val="center"/>
        </w:trPr>
        <w:tc>
          <w:tcPr>
            <w:tcW w:w="0" w:type="auto"/>
          </w:tcPr>
          <w:p w14:paraId="37A2AB61" w14:textId="7BB9DCDF" w:rsidR="00147D12" w:rsidRPr="00E72E4D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szCs w:val="18"/>
                <w:lang w:eastAsia="zh-CN"/>
              </w:rPr>
            </w:pPr>
            <w:r w:rsidRPr="00DD6C8E">
              <w:rPr>
                <w:rFonts w:ascii="Cambria Math" w:hAnsi="Cambria Math"/>
                <w:i/>
                <w:sz w:val="18"/>
                <w:szCs w:val="18"/>
                <w:lang w:eastAsia="zh-CN"/>
              </w:rPr>
              <w:t>A</w:t>
            </w:r>
            <w:r w:rsidRPr="00DD6C8E">
              <w:rPr>
                <w:rFonts w:ascii="Cambria Math" w:hAnsi="Cambria Math"/>
                <w:i/>
                <w:sz w:val="18"/>
                <w:szCs w:val="18"/>
                <w:vertAlign w:val="subscript"/>
                <w:lang w:eastAsia="zh-CN"/>
              </w:rPr>
              <w:t>m</w:t>
            </w:r>
            <w:r w:rsidR="00E72E4D">
              <w:rPr>
                <w:rFonts w:ascii="Cambria Math" w:hAnsi="Cambria Math"/>
                <w:iCs/>
                <w:sz w:val="18"/>
                <w:szCs w:val="18"/>
                <w:lang w:eastAsia="zh-CN"/>
              </w:rPr>
              <w:t xml:space="preserve"> </w:t>
            </w:r>
            <w:r w:rsidR="00E72E4D" w:rsidRPr="00EC303A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0" w:type="auto"/>
          </w:tcPr>
          <w:p w14:paraId="769586B8" w14:textId="4400CC8A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D6C8E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615E42EB" w14:textId="7E420D62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D6C8E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783A17CC" w14:textId="652BDFC0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D6C8E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05B6E3BC" w14:textId="44D086E2" w:rsidR="00147D12" w:rsidRPr="00DD6C8E" w:rsidRDefault="00E5635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</w:tr>
      <w:tr w:rsidR="00147D12" w:rsidRPr="00DD6C8E" w14:paraId="408AA914" w14:textId="5022E803" w:rsidTr="00FA01BF">
        <w:trPr>
          <w:jc w:val="center"/>
        </w:trPr>
        <w:tc>
          <w:tcPr>
            <w:tcW w:w="0" w:type="auto"/>
          </w:tcPr>
          <w:p w14:paraId="5F2DB60D" w14:textId="160575C0" w:rsidR="00147D12" w:rsidRPr="00E72E4D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proofErr w:type="spellStart"/>
            <w:r w:rsidRPr="00DD6C8E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DD6C8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  <w:proofErr w:type="spellEnd"/>
            <w:r w:rsidR="00E72E4D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="00E72E4D" w:rsidRPr="00EC303A">
              <w:rPr>
                <w:rFonts w:ascii="Arial" w:hAnsi="Arial" w:cs="Arial"/>
                <w:iCs/>
                <w:sz w:val="18"/>
                <w:lang w:eastAsia="x-none"/>
              </w:rPr>
              <w:t>(dB)</w:t>
            </w:r>
          </w:p>
        </w:tc>
        <w:tc>
          <w:tcPr>
            <w:tcW w:w="0" w:type="auto"/>
          </w:tcPr>
          <w:p w14:paraId="77AE0575" w14:textId="25DF9BAB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6A14598E" w14:textId="4B8EC5A8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29BC86C3" w14:textId="08F77BF8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662B8F88" w14:textId="5E59A777" w:rsidR="00147D12" w:rsidRPr="00DD6C8E" w:rsidRDefault="00E5635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30</w:t>
            </w:r>
          </w:p>
        </w:tc>
      </w:tr>
      <w:tr w:rsidR="00147D12" w:rsidRPr="00DD6C8E" w14:paraId="11BFCA91" w14:textId="1A581470" w:rsidTr="00FA01BF">
        <w:trPr>
          <w:jc w:val="center"/>
        </w:trPr>
        <w:tc>
          <w:tcPr>
            <w:tcW w:w="0" w:type="auto"/>
          </w:tcPr>
          <w:p w14:paraId="22852D9F" w14:textId="327C8012" w:rsidR="00147D12" w:rsidRPr="00C16AC2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w:r w:rsidRPr="00DD6C8E">
              <w:rPr>
                <w:rFonts w:ascii="Symbol" w:hAnsi="Symbol"/>
                <w:i/>
                <w:sz w:val="18"/>
                <w:lang w:eastAsia="x-none"/>
              </w:rPr>
              <w:t></w:t>
            </w:r>
            <w:r w:rsidRPr="00DD6C8E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  <w:r w:rsidR="00C16AC2">
              <w:rPr>
                <w:rFonts w:ascii="Arial" w:hAnsi="Arial"/>
                <w:i/>
                <w:sz w:val="18"/>
                <w:vertAlign w:val="subscript"/>
                <w:lang w:eastAsia="x-none"/>
              </w:rPr>
              <w:t xml:space="preserve"> </w:t>
            </w:r>
            <w:r w:rsidR="00C16AC2">
              <w:rPr>
                <w:rFonts w:ascii="Arial" w:hAnsi="Arial"/>
                <w:iCs/>
                <w:sz w:val="18"/>
                <w:lang w:eastAsia="x-none"/>
              </w:rPr>
              <w:t>(deg.)</w:t>
            </w:r>
          </w:p>
        </w:tc>
        <w:tc>
          <w:tcPr>
            <w:tcW w:w="0" w:type="auto"/>
          </w:tcPr>
          <w:p w14:paraId="6A33FFEE" w14:textId="24947D61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67EE3F20" w14:textId="5824BFFA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9</w:t>
            </w:r>
            <w:r w:rsidR="00835870">
              <w:rPr>
                <w:rFonts w:ascii="Arial" w:hAnsi="Arial"/>
                <w:sz w:val="18"/>
                <w:lang w:eastAsia="x-none"/>
              </w:rPr>
              <w:t>0</w:t>
            </w:r>
            <w:r w:rsidRPr="00DD6C8E">
              <w:rPr>
                <w:rFonts w:ascii="Arial" w:hAnsi="Arial"/>
                <w:sz w:val="18"/>
                <w:vertAlign w:val="superscript"/>
                <w:lang w:eastAsia="x-none"/>
              </w:rPr>
              <w:t xml:space="preserve"> </w:t>
            </w:r>
          </w:p>
        </w:tc>
        <w:tc>
          <w:tcPr>
            <w:tcW w:w="0" w:type="auto"/>
          </w:tcPr>
          <w:p w14:paraId="39F89D85" w14:textId="674C58CC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4014CC14" w14:textId="60E3F5F3" w:rsidR="00147D12" w:rsidRPr="00DD6C8E" w:rsidRDefault="00E5635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147D12" w:rsidRPr="00DD6C8E" w14:paraId="1792F746" w14:textId="72BBDAA8" w:rsidTr="00FA01BF">
        <w:trPr>
          <w:jc w:val="center"/>
        </w:trPr>
        <w:tc>
          <w:tcPr>
            <w:tcW w:w="0" w:type="auto"/>
          </w:tcPr>
          <w:p w14:paraId="05CAC896" w14:textId="48E79C54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Symbol" w:hAnsi="Symbol"/>
                <w:i/>
                <w:sz w:val="18"/>
                <w:lang w:eastAsia="x-none"/>
              </w:rPr>
              <w:t></w:t>
            </w:r>
            <w:r w:rsidRPr="00DD6C8E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  <w:r w:rsidR="00C16AC2" w:rsidRPr="00EC303A">
              <w:rPr>
                <w:rFonts w:ascii="Arial" w:hAnsi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4F7DE6E7" w14:textId="5A7FA77D" w:rsidR="00147D12" w:rsidRDefault="00843393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40</w:t>
            </w:r>
          </w:p>
        </w:tc>
        <w:tc>
          <w:tcPr>
            <w:tcW w:w="0" w:type="auto"/>
          </w:tcPr>
          <w:p w14:paraId="2C0FFF8A" w14:textId="2527E1B3" w:rsidR="00147D12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54</w:t>
            </w:r>
          </w:p>
        </w:tc>
        <w:tc>
          <w:tcPr>
            <w:tcW w:w="0" w:type="auto"/>
          </w:tcPr>
          <w:p w14:paraId="7CCB1FE1" w14:textId="0DDE9AA4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2BC04203" w14:textId="7A5DAE5B" w:rsidR="00147D12" w:rsidRDefault="00E5635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147D12" w:rsidRPr="00DD6C8E" w14:paraId="6FC0F65E" w14:textId="4E77690D" w:rsidTr="00FA01BF">
        <w:trPr>
          <w:jc w:val="center"/>
        </w:trPr>
        <w:tc>
          <w:tcPr>
            <w:tcW w:w="0" w:type="auto"/>
          </w:tcPr>
          <w:p w14:paraId="7C24E7B5" w14:textId="1E462B81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r w:rsidRPr="00DD6C8E">
              <w:rPr>
                <w:rFonts w:ascii="Cambria Math" w:hAnsi="Cambria Math"/>
                <w:i/>
                <w:sz w:val="18"/>
                <w:lang w:eastAsia="x-none"/>
              </w:rPr>
              <w:t>G</w:t>
            </w:r>
            <w:r w:rsidRPr="00DD6C8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  <w:r w:rsidR="00C16AC2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="00C16AC2" w:rsidRPr="00EC303A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spellStart"/>
            <w:r w:rsidR="00C16AC2" w:rsidRPr="00EC303A">
              <w:rPr>
                <w:rFonts w:ascii="Arial" w:hAnsi="Arial" w:cs="Arial"/>
                <w:iCs/>
                <w:sz w:val="18"/>
                <w:lang w:eastAsia="x-none"/>
              </w:rPr>
              <w:t>dBi</w:t>
            </w:r>
            <w:proofErr w:type="spellEnd"/>
            <w:r w:rsidR="00C16AC2" w:rsidRPr="00EC303A">
              <w:rPr>
                <w:rFonts w:ascii="Arial" w:hAnsi="Arial" w:cs="Arial"/>
                <w:iCs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2ED9FC32" w14:textId="32DC7B4D" w:rsidR="00147D12" w:rsidRDefault="00843393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8</w:t>
            </w:r>
            <w:r w:rsidR="00147D12">
              <w:rPr>
                <w:rFonts w:ascii="Arial" w:hAnsi="Arial"/>
                <w:sz w:val="18"/>
                <w:lang w:eastAsia="x-none"/>
              </w:rPr>
              <w:t>.</w:t>
            </w:r>
            <w:r w:rsidR="00AF44B1">
              <w:rPr>
                <w:rFonts w:ascii="Arial" w:hAnsi="Arial"/>
                <w:sz w:val="18"/>
                <w:lang w:eastAsia="x-none"/>
              </w:rPr>
              <w:t>2</w:t>
            </w:r>
          </w:p>
        </w:tc>
        <w:tc>
          <w:tcPr>
            <w:tcW w:w="0" w:type="auto"/>
          </w:tcPr>
          <w:p w14:paraId="7BACE44D" w14:textId="4F72F78A" w:rsidR="00147D12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7.</w:t>
            </w:r>
            <w:r w:rsidR="00D65157">
              <w:rPr>
                <w:rFonts w:ascii="Arial" w:hAnsi="Arial"/>
                <w:sz w:val="18"/>
                <w:lang w:eastAsia="x-none"/>
              </w:rPr>
              <w:t>1</w:t>
            </w:r>
          </w:p>
        </w:tc>
        <w:tc>
          <w:tcPr>
            <w:tcW w:w="0" w:type="auto"/>
          </w:tcPr>
          <w:p w14:paraId="32BF4B85" w14:textId="08E2E0B3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5.</w:t>
            </w:r>
            <w:r w:rsidR="00835870">
              <w:rPr>
                <w:rFonts w:ascii="Arial" w:hAnsi="Arial"/>
                <w:sz w:val="18"/>
                <w:lang w:eastAsia="x-none"/>
              </w:rPr>
              <w:t>5</w:t>
            </w:r>
          </w:p>
        </w:tc>
        <w:tc>
          <w:tcPr>
            <w:tcW w:w="0" w:type="auto"/>
          </w:tcPr>
          <w:p w14:paraId="5605F947" w14:textId="6A7AD441" w:rsidR="00147D12" w:rsidRDefault="00E5635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5.5</w:t>
            </w:r>
          </w:p>
        </w:tc>
      </w:tr>
      <w:tr w:rsidR="00147D12" w:rsidRPr="00DD6C8E" w14:paraId="469F0A66" w14:textId="64161C44" w:rsidTr="00FA01BF">
        <w:trPr>
          <w:jc w:val="center"/>
        </w:trPr>
        <w:tc>
          <w:tcPr>
            <w:tcW w:w="0" w:type="auto"/>
          </w:tcPr>
          <w:p w14:paraId="58B8782C" w14:textId="1FC844BB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gramStart"/>
            <w:r w:rsidRPr="00DD6C8E">
              <w:rPr>
                <w:rFonts w:ascii="Cambria Math" w:hAnsi="Cambria Math"/>
                <w:i/>
                <w:sz w:val="18"/>
                <w:lang w:eastAsia="x-none"/>
              </w:rPr>
              <w:t>L</w:t>
            </w:r>
            <w:r w:rsidRPr="00DD6C8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E</w:t>
            </w:r>
            <w:r w:rsidR="00C16AC2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="00E17931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="00E17931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gramEnd"/>
            <w:r w:rsidR="00C16AC2" w:rsidRPr="00EC303A">
              <w:rPr>
                <w:rFonts w:ascii="Arial" w:hAnsi="Arial" w:cs="Arial"/>
                <w:iCs/>
                <w:sz w:val="18"/>
                <w:lang w:eastAsia="x-none"/>
              </w:rPr>
              <w:t>dB)</w:t>
            </w:r>
          </w:p>
        </w:tc>
        <w:tc>
          <w:tcPr>
            <w:tcW w:w="0" w:type="auto"/>
          </w:tcPr>
          <w:p w14:paraId="37E70BEC" w14:textId="21A2F097" w:rsidR="00147D12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35C131B4" w14:textId="139EAC72" w:rsidR="00147D12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4F9C9F7B" w14:textId="6BC76487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3F4742AE" w14:textId="2D8829E1" w:rsidR="00147D12" w:rsidRDefault="00E5635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2.0</w:t>
            </w:r>
          </w:p>
        </w:tc>
      </w:tr>
      <w:tr w:rsidR="00147D12" w:rsidRPr="00DD6C8E" w14:paraId="2828FC56" w14:textId="41120CF5" w:rsidTr="00FA01BF">
        <w:trPr>
          <w:jc w:val="center"/>
        </w:trPr>
        <w:tc>
          <w:tcPr>
            <w:tcW w:w="0" w:type="auto"/>
          </w:tcPr>
          <w:p w14:paraId="5E5EC74A" w14:textId="77777777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DD6C8E">
              <w:rPr>
                <w:rFonts w:ascii="Cambria Math" w:hAnsi="Cambria Math"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751052B9" w14:textId="0AC2A4F9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(</w:t>
            </w:r>
            <w:r w:rsidR="00843393">
              <w:rPr>
                <w:rFonts w:ascii="Arial" w:hAnsi="Arial"/>
                <w:sz w:val="18"/>
                <w:lang w:eastAsia="x-none"/>
              </w:rPr>
              <w:t>4</w:t>
            </w:r>
            <w:r w:rsidRPr="00DD6C8E">
              <w:rPr>
                <w:rFonts w:ascii="Arial" w:hAnsi="Arial"/>
                <w:sz w:val="18"/>
                <w:lang w:eastAsia="x-none"/>
              </w:rPr>
              <w:t>, 8)</w:t>
            </w:r>
          </w:p>
        </w:tc>
        <w:tc>
          <w:tcPr>
            <w:tcW w:w="0" w:type="auto"/>
          </w:tcPr>
          <w:p w14:paraId="0E42722E" w14:textId="649B906C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(</w:t>
            </w:r>
            <w:r w:rsidR="00131FBB">
              <w:rPr>
                <w:rFonts w:ascii="Arial" w:hAnsi="Arial"/>
                <w:sz w:val="18"/>
                <w:lang w:eastAsia="x-none"/>
              </w:rPr>
              <w:t>4</w:t>
            </w:r>
            <w:r w:rsidRPr="00DD6C8E">
              <w:rPr>
                <w:rFonts w:ascii="Arial" w:hAnsi="Arial"/>
                <w:sz w:val="18"/>
                <w:lang w:eastAsia="x-none"/>
              </w:rPr>
              <w:t>, 8)</w:t>
            </w:r>
          </w:p>
        </w:tc>
        <w:tc>
          <w:tcPr>
            <w:tcW w:w="0" w:type="auto"/>
          </w:tcPr>
          <w:p w14:paraId="262302A3" w14:textId="77777777" w:rsidR="00147D12" w:rsidRPr="00DD6C8E" w:rsidRDefault="00147D1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(8, 8)</w:t>
            </w:r>
          </w:p>
        </w:tc>
        <w:tc>
          <w:tcPr>
            <w:tcW w:w="0" w:type="auto"/>
          </w:tcPr>
          <w:p w14:paraId="6C87DE87" w14:textId="359D53C8" w:rsidR="00147D12" w:rsidRPr="00DD6C8E" w:rsidRDefault="00E56352" w:rsidP="006B5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(8,8)</w:t>
            </w:r>
          </w:p>
        </w:tc>
      </w:tr>
      <w:tr w:rsidR="00E56352" w:rsidRPr="00DD6C8E" w14:paraId="1C71BFDD" w14:textId="2EDD4D75" w:rsidTr="00FA01BF">
        <w:trPr>
          <w:jc w:val="center"/>
        </w:trPr>
        <w:tc>
          <w:tcPr>
            <w:tcW w:w="0" w:type="auto"/>
          </w:tcPr>
          <w:p w14:paraId="47652FE8" w14:textId="217ABCFA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DD6C8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h</w:t>
            </w:r>
            <w:r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EC303A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0FEBA7C2" w14:textId="77777777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0.5</w:t>
            </w:r>
            <w:r w:rsidRPr="00DD6C8E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5E8F7419" w14:textId="77777777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0.5</w:t>
            </w:r>
            <w:r w:rsidRPr="00DD6C8E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065CCE2" w14:textId="77777777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0.5</w:t>
            </w:r>
            <w:r w:rsidRPr="00DD6C8E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7AF13E0B" w14:textId="081F3639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0.5</w:t>
            </w:r>
            <w:r w:rsidRPr="00DD6C8E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E56352" w:rsidRPr="00DD6C8E" w14:paraId="3E221C31" w14:textId="40BDC24E" w:rsidTr="00FA01BF">
        <w:trPr>
          <w:jc w:val="center"/>
        </w:trPr>
        <w:tc>
          <w:tcPr>
            <w:tcW w:w="0" w:type="auto"/>
          </w:tcPr>
          <w:p w14:paraId="52DA38E2" w14:textId="249EEAC3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DD6C8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  <w:r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EC303A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18C50767" w14:textId="6A64011D" w:rsidR="00E56352" w:rsidRPr="00DD6C8E" w:rsidRDefault="00843393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</w:t>
            </w:r>
            <w:r w:rsidR="00E56352" w:rsidRPr="00DD6C8E">
              <w:rPr>
                <w:rFonts w:ascii="Arial" w:hAnsi="Arial"/>
                <w:sz w:val="18"/>
                <w:lang w:eastAsia="x-none"/>
              </w:rPr>
              <w:t>.</w:t>
            </w:r>
            <w:r>
              <w:rPr>
                <w:rFonts w:ascii="Arial" w:hAnsi="Arial"/>
                <w:sz w:val="18"/>
                <w:lang w:eastAsia="x-none"/>
              </w:rPr>
              <w:t>4</w:t>
            </w:r>
            <w:r w:rsidR="00E56352" w:rsidRPr="00DD6C8E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59B9B0F7" w14:textId="77777777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0.</w:t>
            </w:r>
            <w:r>
              <w:rPr>
                <w:rFonts w:ascii="Arial" w:hAnsi="Arial"/>
                <w:sz w:val="18"/>
                <w:lang w:eastAsia="x-none"/>
              </w:rPr>
              <w:t>9</w:t>
            </w:r>
            <w:r w:rsidRPr="00DD6C8E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3C6D690" w14:textId="77777777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0.</w:t>
            </w:r>
            <w:r>
              <w:rPr>
                <w:rFonts w:ascii="Arial" w:hAnsi="Arial"/>
                <w:sz w:val="18"/>
                <w:lang w:eastAsia="x-none"/>
              </w:rPr>
              <w:t>5</w:t>
            </w:r>
            <w:r w:rsidRPr="00DD6C8E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AD40500" w14:textId="306FEE51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DD6C8E">
              <w:rPr>
                <w:rFonts w:ascii="Arial" w:hAnsi="Arial"/>
                <w:sz w:val="18"/>
                <w:lang w:eastAsia="x-none"/>
              </w:rPr>
              <w:t>0.</w:t>
            </w:r>
            <w:r>
              <w:rPr>
                <w:rFonts w:ascii="Arial" w:hAnsi="Arial"/>
                <w:sz w:val="18"/>
                <w:lang w:eastAsia="x-none"/>
              </w:rPr>
              <w:t>5</w:t>
            </w:r>
            <w:r w:rsidRPr="00DD6C8E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E56352" w:rsidRPr="00DD6C8E" w14:paraId="5EDC5BF3" w14:textId="793FE006" w:rsidTr="00FA01BF">
        <w:trPr>
          <w:jc w:val="center"/>
        </w:trPr>
        <w:tc>
          <w:tcPr>
            <w:tcW w:w="0" w:type="auto"/>
          </w:tcPr>
          <w:p w14:paraId="420F2BE5" w14:textId="1739CFCB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DD6C8E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Horizontal coverage range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 xml:space="preserve"> (deg.)</w:t>
            </w:r>
          </w:p>
        </w:tc>
        <w:tc>
          <w:tcPr>
            <w:tcW w:w="0" w:type="auto"/>
          </w:tcPr>
          <w:p w14:paraId="5B13CF46" w14:textId="5213155F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22039D87" w14:textId="1220B9D9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7FBF097F" w14:textId="26DCC8F7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22824B1B" w14:textId="02AD7AED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+/- 60</w:t>
            </w:r>
          </w:p>
        </w:tc>
      </w:tr>
      <w:tr w:rsidR="00E56352" w:rsidRPr="00DD6C8E" w14:paraId="5364180A" w14:textId="0C74931A" w:rsidTr="00FA01BF">
        <w:trPr>
          <w:jc w:val="center"/>
        </w:trPr>
        <w:tc>
          <w:tcPr>
            <w:tcW w:w="0" w:type="auto"/>
          </w:tcPr>
          <w:p w14:paraId="46C05B35" w14:textId="1BD14263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DD6C8E">
              <w:rPr>
                <w:rFonts w:ascii="Arial" w:hAnsi="Arial" w:cs="Arial"/>
                <w:iCs/>
                <w:sz w:val="18"/>
                <w:lang w:eastAsia="x-none"/>
              </w:rPr>
              <w:t>Vertical coverage range</w:t>
            </w:r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5C77E99A" w14:textId="2354D242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 to 100</w:t>
            </w:r>
          </w:p>
        </w:tc>
        <w:tc>
          <w:tcPr>
            <w:tcW w:w="0" w:type="auto"/>
          </w:tcPr>
          <w:p w14:paraId="7F49A19E" w14:textId="441534ED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 to 100</w:t>
            </w:r>
          </w:p>
        </w:tc>
        <w:tc>
          <w:tcPr>
            <w:tcW w:w="0" w:type="auto"/>
          </w:tcPr>
          <w:p w14:paraId="46CA2116" w14:textId="54ACBFDD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  <w:tc>
          <w:tcPr>
            <w:tcW w:w="0" w:type="auto"/>
          </w:tcPr>
          <w:p w14:paraId="6F3C0F5B" w14:textId="2BE1229C" w:rsidR="00E56352" w:rsidRPr="00DD6C8E" w:rsidRDefault="0026554F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90 </w:t>
            </w:r>
            <w:r w:rsidR="00E56352">
              <w:rPr>
                <w:rFonts w:ascii="Arial" w:hAnsi="Arial"/>
                <w:sz w:val="18"/>
                <w:lang w:eastAsia="x-none"/>
              </w:rPr>
              <w:t>to 120</w:t>
            </w:r>
          </w:p>
        </w:tc>
      </w:tr>
      <w:tr w:rsidR="00E56352" w:rsidRPr="00DD6C8E" w14:paraId="5A3A5633" w14:textId="77777777" w:rsidTr="00FA01BF">
        <w:trPr>
          <w:jc w:val="center"/>
        </w:trPr>
        <w:tc>
          <w:tcPr>
            <w:tcW w:w="0" w:type="auto"/>
          </w:tcPr>
          <w:p w14:paraId="693AF93E" w14:textId="138E65A7" w:rsidR="00E56352" w:rsidRPr="00DD6C8E" w:rsidRDefault="00E56352" w:rsidP="00E56352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>Conducted power per branch (dBm)</w:t>
            </w:r>
          </w:p>
        </w:tc>
        <w:tc>
          <w:tcPr>
            <w:tcW w:w="0" w:type="auto"/>
          </w:tcPr>
          <w:p w14:paraId="16789BB0" w14:textId="638BA728" w:rsidR="00E56352" w:rsidRPr="00DD6C8E" w:rsidRDefault="00DE0E5C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31</w:t>
            </w:r>
          </w:p>
        </w:tc>
        <w:tc>
          <w:tcPr>
            <w:tcW w:w="0" w:type="auto"/>
          </w:tcPr>
          <w:p w14:paraId="2BF97273" w14:textId="7F988DEE" w:rsidR="00E56352" w:rsidRPr="00DD6C8E" w:rsidRDefault="00EC70E9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28</w:t>
            </w:r>
          </w:p>
        </w:tc>
        <w:tc>
          <w:tcPr>
            <w:tcW w:w="0" w:type="auto"/>
          </w:tcPr>
          <w:p w14:paraId="1BA87282" w14:textId="1A89F2F4" w:rsidR="00E56352" w:rsidRPr="00DD6C8E" w:rsidRDefault="00EC70E9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28</w:t>
            </w:r>
          </w:p>
        </w:tc>
        <w:tc>
          <w:tcPr>
            <w:tcW w:w="0" w:type="auto"/>
          </w:tcPr>
          <w:p w14:paraId="283D98B4" w14:textId="72920150" w:rsidR="00E56352" w:rsidRPr="00DD6C8E" w:rsidRDefault="00185BD0" w:rsidP="00E5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19</w:t>
            </w:r>
          </w:p>
        </w:tc>
      </w:tr>
    </w:tbl>
    <w:p w14:paraId="78D4E1CA" w14:textId="67D72D62" w:rsidR="00A23E47" w:rsidRDefault="00A23E47" w:rsidP="0062745C">
      <w:pPr>
        <w:pStyle w:val="BodyText"/>
      </w:pPr>
    </w:p>
    <w:p w14:paraId="44F4EC08" w14:textId="27366886" w:rsidR="00AF6D6B" w:rsidRDefault="00251EBF" w:rsidP="0062745C">
      <w:pPr>
        <w:pStyle w:val="BodyText"/>
      </w:pPr>
      <w:r>
        <w:t xml:space="preserve">It is </w:t>
      </w:r>
      <w:r w:rsidR="00C569C5">
        <w:t>reasonable</w:t>
      </w:r>
      <w:r>
        <w:t xml:space="preserve"> to assume that different </w:t>
      </w:r>
      <w:r w:rsidR="0056526D">
        <w:t xml:space="preserve">AAS base station </w:t>
      </w:r>
      <w:r>
        <w:t>types will be used for</w:t>
      </w:r>
      <w:r w:rsidR="001518F0">
        <w:t xml:space="preserve"> different types of deployment scenario. This allows for </w:t>
      </w:r>
      <w:r w:rsidR="00E501DE">
        <w:t xml:space="preserve">base station </w:t>
      </w:r>
      <w:r w:rsidR="00C569C5">
        <w:t>function</w:t>
      </w:r>
      <w:r w:rsidR="000A7EFF">
        <w:t>ality</w:t>
      </w:r>
      <w:r w:rsidR="00C569C5">
        <w:t>, perform</w:t>
      </w:r>
      <w:r w:rsidR="00E00E8B">
        <w:t>ance</w:t>
      </w:r>
      <w:r w:rsidR="00C569C5">
        <w:t xml:space="preserve"> and coverage </w:t>
      </w:r>
      <w:r w:rsidR="001518F0">
        <w:t>optimization</w:t>
      </w:r>
      <w:r w:rsidR="00E00E8B">
        <w:t>s</w:t>
      </w:r>
      <w:r w:rsidR="00E501DE">
        <w:t xml:space="preserve"> required to build a network with optimized </w:t>
      </w:r>
      <w:r w:rsidR="00BE3E7F">
        <w:t>performance</w:t>
      </w:r>
      <w:r w:rsidR="00E501DE">
        <w:t xml:space="preserve"> and </w:t>
      </w:r>
      <w:r w:rsidR="00715077">
        <w:t>ability to co-exist with other networks or other ser</w:t>
      </w:r>
      <w:r w:rsidR="0056526D">
        <w:t>vices.</w:t>
      </w:r>
      <w:r w:rsidR="00DB3209">
        <w:t xml:space="preserve"> Also, </w:t>
      </w:r>
      <w:r w:rsidR="003A1F7E">
        <w:t xml:space="preserve">the array antenna </w:t>
      </w:r>
      <w:r w:rsidR="00DB3209">
        <w:t xml:space="preserve">implementation </w:t>
      </w:r>
      <w:r w:rsidR="003A1F7E">
        <w:t>may differ between different base station manufactures</w:t>
      </w:r>
      <w:r w:rsidR="002F6562">
        <w:t>.</w:t>
      </w:r>
      <w:r w:rsidR="00827638">
        <w:t xml:space="preserve"> </w:t>
      </w:r>
      <w:r w:rsidR="001518F0">
        <w:t xml:space="preserve"> </w:t>
      </w:r>
    </w:p>
    <w:p w14:paraId="1FB4722A" w14:textId="77777777" w:rsidR="00E31257" w:rsidRDefault="00E31257" w:rsidP="00E31257">
      <w:pPr>
        <w:pStyle w:val="BodyText"/>
      </w:pPr>
    </w:p>
    <w:p w14:paraId="688C8B6C" w14:textId="77777777" w:rsidR="00E31257" w:rsidRPr="006B5008" w:rsidRDefault="00E31257" w:rsidP="00E31257">
      <w:pPr>
        <w:pStyle w:val="BodyText"/>
        <w:rPr>
          <w:b/>
          <w:bCs/>
          <w:u w:val="single"/>
        </w:rPr>
      </w:pPr>
      <w:r w:rsidRPr="006B5008">
        <w:rPr>
          <w:b/>
          <w:bCs/>
          <w:u w:val="single"/>
        </w:rPr>
        <w:t>Proposal 1:</w:t>
      </w:r>
    </w:p>
    <w:p w14:paraId="72CDAA17" w14:textId="76F98CCA" w:rsidR="00E31257" w:rsidRDefault="008E74E5" w:rsidP="00E31257">
      <w:pPr>
        <w:pStyle w:val="BodyText"/>
      </w:pPr>
      <w:r>
        <w:t xml:space="preserve">Agree on </w:t>
      </w:r>
      <w:r w:rsidR="00504B83">
        <w:t xml:space="preserve">AAS base station </w:t>
      </w:r>
      <w:r>
        <w:t xml:space="preserve">array antenna </w:t>
      </w:r>
      <w:r w:rsidR="00E31257">
        <w:t>parameter</w:t>
      </w:r>
      <w:r w:rsidR="00D24F53">
        <w:t xml:space="preserve"> set</w:t>
      </w:r>
      <w:r w:rsidR="00E31257">
        <w:t xml:space="preserve">s </w:t>
      </w:r>
      <w:r w:rsidR="001B5AF1">
        <w:t xml:space="preserve">listed </w:t>
      </w:r>
      <w:r w:rsidR="00E31257">
        <w:t>in Table 2-</w:t>
      </w:r>
      <w:r w:rsidR="006B742D">
        <w:t>4</w:t>
      </w:r>
      <w:r w:rsidR="001B5AF1">
        <w:t>.</w:t>
      </w:r>
    </w:p>
    <w:p w14:paraId="48651DD2" w14:textId="77777777" w:rsidR="004B372C" w:rsidRDefault="004B372C" w:rsidP="0062745C">
      <w:pPr>
        <w:pStyle w:val="BodyText"/>
      </w:pPr>
    </w:p>
    <w:p w14:paraId="318B76FC" w14:textId="5E30C4C2" w:rsidR="004B372C" w:rsidRDefault="00234D5C" w:rsidP="0062745C">
      <w:pPr>
        <w:pStyle w:val="BodyText"/>
      </w:pPr>
      <w:r>
        <w:t xml:space="preserve">Since the deployment scenario is similar for below 6 GHz, 6 GHz to 7 GHz and 10 GHz it seems reasonable to assume the same array parameter set for all frequency regions. </w:t>
      </w:r>
    </w:p>
    <w:p w14:paraId="0FF91C33" w14:textId="636F9A91" w:rsidR="00F1578F" w:rsidRDefault="00F1578F" w:rsidP="0062745C">
      <w:pPr>
        <w:pStyle w:val="BodyText"/>
      </w:pPr>
      <w:r>
        <w:t xml:space="preserve">If RAN4 cannot agreed on one </w:t>
      </w:r>
      <w:r w:rsidR="00E71B4A">
        <w:t xml:space="preserve">a single </w:t>
      </w:r>
      <w:r>
        <w:t xml:space="preserve">set per deployment, it can be considered </w:t>
      </w:r>
      <w:r w:rsidR="00053FC9">
        <w:t xml:space="preserve">to send multiple parameter set per deployment scenario instead of no data. </w:t>
      </w:r>
    </w:p>
    <w:p w14:paraId="7BF219F9" w14:textId="11DB6391" w:rsidR="00265AD3" w:rsidRDefault="00265AD3" w:rsidP="0062745C">
      <w:pPr>
        <w:pStyle w:val="BodyText"/>
      </w:pPr>
    </w:p>
    <w:p w14:paraId="288759C4" w14:textId="6B8B6E7F" w:rsidR="00265AD3" w:rsidRDefault="00265AD3" w:rsidP="0062745C">
      <w:pPr>
        <w:pStyle w:val="BodyText"/>
      </w:pPr>
    </w:p>
    <w:p w14:paraId="5F1AE41D" w14:textId="25AE0E9E" w:rsidR="00265AD3" w:rsidRDefault="00265AD3" w:rsidP="0062745C">
      <w:pPr>
        <w:pStyle w:val="BodyText"/>
      </w:pPr>
    </w:p>
    <w:p w14:paraId="21739453" w14:textId="6A0DEE38" w:rsidR="00265AD3" w:rsidRDefault="00265AD3" w:rsidP="0062745C">
      <w:pPr>
        <w:pStyle w:val="BodyText"/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75EAA0D2" w14:textId="2C198FA4" w:rsidR="00265AD3" w:rsidRDefault="00FB7A2F" w:rsidP="003B61A8">
      <w:pPr>
        <w:pStyle w:val="BodyText"/>
      </w:pPr>
      <w:r>
        <w:t xml:space="preserve">In this contribution we provide input </w:t>
      </w:r>
      <w:r w:rsidR="000D4F76">
        <w:t>to stimulate</w:t>
      </w:r>
      <w:r>
        <w:t xml:space="preserve"> </w:t>
      </w:r>
      <w:r w:rsidR="001019CD">
        <w:t xml:space="preserve">decision on </w:t>
      </w:r>
      <w:r w:rsidR="00231763">
        <w:t xml:space="preserve"> </w:t>
      </w:r>
      <w:r>
        <w:t xml:space="preserve"> remaining open parameters listed in the way-forward from last meeting [2, 3].</w:t>
      </w:r>
      <w:r w:rsidR="000020D0">
        <w:t xml:space="preserve"> From the discussion </w:t>
      </w:r>
      <w:r w:rsidR="00D54EEE">
        <w:t>the following observations were made;</w:t>
      </w:r>
    </w:p>
    <w:p w14:paraId="49B4D009" w14:textId="71CA389C" w:rsidR="00FB7A2F" w:rsidRDefault="00FB7A2F" w:rsidP="003B61A8">
      <w:pPr>
        <w:pStyle w:val="BodyText"/>
      </w:pPr>
      <w:r>
        <w:t xml:space="preserve"> </w:t>
      </w:r>
    </w:p>
    <w:p w14:paraId="3C6173A2" w14:textId="55233C7C" w:rsidR="00690A10" w:rsidRPr="002F45A7" w:rsidRDefault="00690A10" w:rsidP="00690A10">
      <w:pPr>
        <w:pStyle w:val="BodyText"/>
        <w:rPr>
          <w:b/>
          <w:bCs/>
          <w:u w:val="single"/>
        </w:rPr>
      </w:pPr>
      <w:r w:rsidRPr="002F45A7">
        <w:rPr>
          <w:b/>
          <w:bCs/>
          <w:u w:val="single"/>
        </w:rPr>
        <w:t>Observation 1:</w:t>
      </w:r>
    </w:p>
    <w:p w14:paraId="218C25F3" w14:textId="4B89A28A" w:rsidR="00690A10" w:rsidRDefault="00690A10" w:rsidP="00690A10">
      <w:pPr>
        <w:pStyle w:val="BodyText"/>
      </w:pPr>
      <w:r>
        <w:t>RAN4 need to update the array antenna parameter sets to be repres</w:t>
      </w:r>
      <w:r w:rsidR="00E21AF3">
        <w:t>entative</w:t>
      </w:r>
      <w:r>
        <w:t xml:space="preserve"> for given base station deployment scenarios.</w:t>
      </w:r>
    </w:p>
    <w:p w14:paraId="1898A05D" w14:textId="77777777" w:rsidR="00690A10" w:rsidRPr="001405BD" w:rsidRDefault="00690A10" w:rsidP="00690A10">
      <w:pPr>
        <w:pStyle w:val="BodyText"/>
        <w:rPr>
          <w:b/>
          <w:bCs/>
          <w:u w:val="single"/>
        </w:rPr>
      </w:pPr>
      <w:r w:rsidRPr="001405BD">
        <w:rPr>
          <w:b/>
          <w:bCs/>
          <w:u w:val="single"/>
        </w:rPr>
        <w:t>Observation 2:</w:t>
      </w:r>
    </w:p>
    <w:p w14:paraId="3B3D5E8F" w14:textId="3A7C66D4" w:rsidR="00690A10" w:rsidRDefault="00690A10" w:rsidP="00053FC9">
      <w:pPr>
        <w:pStyle w:val="BodyText"/>
      </w:pPr>
      <w:r>
        <w:t>RAN4 needs to make sure that selected antenna parameters produce correct antenna gain.</w:t>
      </w:r>
    </w:p>
    <w:p w14:paraId="2C224329" w14:textId="43D43BB6" w:rsidR="00053FC9" w:rsidRPr="00127F63" w:rsidRDefault="00053FC9" w:rsidP="00053FC9">
      <w:pPr>
        <w:pStyle w:val="BodyText"/>
        <w:rPr>
          <w:b/>
          <w:bCs/>
          <w:u w:val="single"/>
        </w:rPr>
      </w:pPr>
      <w:r w:rsidRPr="00127F63">
        <w:rPr>
          <w:b/>
          <w:bCs/>
          <w:u w:val="single"/>
        </w:rPr>
        <w:t xml:space="preserve">Observation </w:t>
      </w:r>
      <w:r w:rsidR="00346CEE">
        <w:rPr>
          <w:b/>
          <w:bCs/>
          <w:u w:val="single"/>
        </w:rPr>
        <w:t>3</w:t>
      </w:r>
      <w:r w:rsidRPr="00127F63">
        <w:rPr>
          <w:b/>
          <w:bCs/>
          <w:u w:val="single"/>
        </w:rPr>
        <w:t>:</w:t>
      </w:r>
    </w:p>
    <w:p w14:paraId="3E009C40" w14:textId="77777777" w:rsidR="00980F52" w:rsidRDefault="00980F52" w:rsidP="00980F52">
      <w:pPr>
        <w:pStyle w:val="BodyText"/>
      </w:pPr>
      <w:r>
        <w:t>The horizontal and vertical coverage range is related to the intended deployment scenario and describes in what directions the base station is pointing its beams.</w:t>
      </w:r>
    </w:p>
    <w:p w14:paraId="7DB2E4A2" w14:textId="4312F815" w:rsidR="00053FC9" w:rsidRPr="00127F63" w:rsidRDefault="00053FC9" w:rsidP="00053FC9">
      <w:pPr>
        <w:pStyle w:val="BodyText"/>
        <w:rPr>
          <w:b/>
          <w:bCs/>
          <w:u w:val="single"/>
        </w:rPr>
      </w:pPr>
      <w:r w:rsidRPr="00127F63">
        <w:rPr>
          <w:b/>
          <w:bCs/>
          <w:u w:val="single"/>
        </w:rPr>
        <w:t xml:space="preserve">Observation </w:t>
      </w:r>
      <w:r w:rsidR="00346CEE">
        <w:rPr>
          <w:b/>
          <w:bCs/>
          <w:u w:val="single"/>
        </w:rPr>
        <w:t>4</w:t>
      </w:r>
      <w:r w:rsidRPr="00127F63">
        <w:rPr>
          <w:b/>
          <w:bCs/>
          <w:u w:val="single"/>
        </w:rPr>
        <w:t>:</w:t>
      </w:r>
    </w:p>
    <w:p w14:paraId="52FA05A0" w14:textId="77777777" w:rsidR="00053FC9" w:rsidRDefault="00053FC9" w:rsidP="00053FC9">
      <w:pPr>
        <w:pStyle w:val="BodyText"/>
      </w:pPr>
      <w:r>
        <w:t xml:space="preserve">To maintain gain accuracy, parameters in a specific parameter set needs to be agreed as a package. </w:t>
      </w:r>
    </w:p>
    <w:p w14:paraId="1186DC02" w14:textId="5CBE7BB2" w:rsidR="00053FC9" w:rsidRDefault="00053FC9" w:rsidP="00053FC9">
      <w:pPr>
        <w:pStyle w:val="BodyText"/>
      </w:pPr>
    </w:p>
    <w:p w14:paraId="129C350E" w14:textId="47062229" w:rsidR="00D54EEE" w:rsidRDefault="00337861" w:rsidP="00053FC9">
      <w:pPr>
        <w:pStyle w:val="BodyText"/>
      </w:pPr>
      <w:r>
        <w:t xml:space="preserve">In Table 2-4, we have collected parameter sets </w:t>
      </w:r>
      <w:r w:rsidR="00BB59AB">
        <w:t xml:space="preserve">representable for different deployment scenarios. </w:t>
      </w:r>
    </w:p>
    <w:p w14:paraId="7CEAF4CE" w14:textId="77777777" w:rsidR="00D54EEE" w:rsidRDefault="00D54EEE" w:rsidP="00053FC9">
      <w:pPr>
        <w:pStyle w:val="BodyText"/>
      </w:pPr>
    </w:p>
    <w:p w14:paraId="53C2BBCC" w14:textId="77777777" w:rsidR="00053FC9" w:rsidRPr="006B5008" w:rsidRDefault="00053FC9" w:rsidP="00053FC9">
      <w:pPr>
        <w:pStyle w:val="BodyText"/>
        <w:rPr>
          <w:b/>
          <w:bCs/>
          <w:u w:val="single"/>
        </w:rPr>
      </w:pPr>
      <w:r w:rsidRPr="006B5008">
        <w:rPr>
          <w:b/>
          <w:bCs/>
          <w:u w:val="single"/>
        </w:rPr>
        <w:t>Proposal 1:</w:t>
      </w:r>
    </w:p>
    <w:p w14:paraId="70AB6117" w14:textId="77777777" w:rsidR="00053FC9" w:rsidRDefault="00053FC9" w:rsidP="00053FC9">
      <w:pPr>
        <w:pStyle w:val="BodyText"/>
      </w:pPr>
      <w:r>
        <w:t>Agree on AAS base station array antenna parameter sets listed in Table 2-4.</w:t>
      </w:r>
    </w:p>
    <w:p w14:paraId="6B0124D0" w14:textId="77777777" w:rsidR="00053FC9" w:rsidRDefault="00053FC9" w:rsidP="003B61A8">
      <w:pPr>
        <w:pStyle w:val="BodyText"/>
      </w:pPr>
    </w:p>
    <w:p w14:paraId="188A849B" w14:textId="3B534B79" w:rsidR="003B61A8" w:rsidRDefault="00FB7A2F" w:rsidP="003B61A8">
      <w:pPr>
        <w:pStyle w:val="BodyText"/>
      </w:pPr>
      <w:r>
        <w:t xml:space="preserve">There </w:t>
      </w:r>
      <w:r w:rsidR="004F7C3C">
        <w:t>is</w:t>
      </w:r>
      <w:r>
        <w:t xml:space="preserve"> no parameter set representable to fit </w:t>
      </w:r>
      <w:r w:rsidR="00342453">
        <w:t xml:space="preserve">to capture </w:t>
      </w:r>
      <w:r>
        <w:t xml:space="preserve">all </w:t>
      </w:r>
      <w:r w:rsidR="008E74E5">
        <w:t xml:space="preserve">combinations of </w:t>
      </w:r>
      <w:r w:rsidR="00342453">
        <w:t>product variant</w:t>
      </w:r>
      <w:r w:rsidR="008E74E5">
        <w:t>s deployed in networks</w:t>
      </w:r>
      <w:r w:rsidR="00342453">
        <w:t xml:space="preserve"> and </w:t>
      </w:r>
      <w:r>
        <w:t xml:space="preserve">deployment </w:t>
      </w:r>
      <w:r w:rsidR="004F7C3C">
        <w:t>scenarios</w:t>
      </w:r>
      <w:r>
        <w:t xml:space="preserve"> given in ITU-R. </w:t>
      </w:r>
      <w:r w:rsidR="00964FA7">
        <w:t>For array antenna parameters a complete table is provided with matched element parameters for different deployment scenario</w:t>
      </w:r>
      <w:r w:rsidR="004F7C3C">
        <w:t>s.</w:t>
      </w:r>
      <w:r w:rsidR="003B61A8">
        <w:t xml:space="preserve">  </w:t>
      </w:r>
    </w:p>
    <w:p w14:paraId="416F59A3" w14:textId="34E03C5E" w:rsidR="004F7C3C" w:rsidRPr="007D610C" w:rsidRDefault="004F7C3C" w:rsidP="003B61A8">
      <w:pPr>
        <w:pStyle w:val="BodyText"/>
      </w:pPr>
      <w:r>
        <w:t xml:space="preserve">The proposal captures </w:t>
      </w:r>
      <w:r w:rsidR="0032748B">
        <w:t xml:space="preserve">representative array antenna </w:t>
      </w:r>
      <w:r>
        <w:t xml:space="preserve">parameters </w:t>
      </w:r>
      <w:r w:rsidR="0032748B">
        <w:t>suitable for</w:t>
      </w:r>
      <w:r>
        <w:t xml:space="preserve"> different deployment scenarios</w:t>
      </w:r>
      <w:r w:rsidR="0032748B">
        <w:t xml:space="preserve">.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4F7140CB" w:rsidR="003B61A8" w:rsidRDefault="003B61A8" w:rsidP="003B61A8">
      <w:pPr>
        <w:ind w:left="709" w:hanging="709"/>
      </w:pPr>
      <w:r>
        <w:t>[1]</w:t>
      </w:r>
      <w:r>
        <w:tab/>
      </w:r>
      <w:r w:rsidR="00104BF9">
        <w:t>R4-200</w:t>
      </w:r>
      <w:r w:rsidR="002B58A0">
        <w:t>3763, “</w:t>
      </w:r>
      <w:r w:rsidR="002B58A0" w:rsidRPr="002B58A0">
        <w:t>On IMT antenna parameters relevant for 6 to 7 GHz</w:t>
      </w:r>
      <w:r w:rsidR="002B58A0">
        <w:t>”, Ericsson, RAN4#94bis-E</w:t>
      </w:r>
    </w:p>
    <w:p w14:paraId="6C680BB0" w14:textId="17B2C169" w:rsidR="008B1FC1" w:rsidRDefault="003B61A8" w:rsidP="003B61A8">
      <w:pPr>
        <w:ind w:left="709" w:hanging="709"/>
      </w:pPr>
      <w:r>
        <w:t xml:space="preserve">[2] </w:t>
      </w:r>
      <w:r>
        <w:tab/>
      </w:r>
      <w:r w:rsidR="00A92E7F">
        <w:t>R4-2005170, “</w:t>
      </w:r>
      <w:r w:rsidR="00645495" w:rsidRPr="00645495">
        <w:t>WF on LS Reply to ITU-R WP5D for the frequency ranges below 6 GHz</w:t>
      </w:r>
      <w:r w:rsidR="00A92E7F">
        <w:t xml:space="preserve">”, </w:t>
      </w:r>
      <w:r w:rsidR="00645495">
        <w:t>Ericsson</w:t>
      </w:r>
      <w:r w:rsidR="00B34F81">
        <w:t>, RAN4#94bis-E</w:t>
      </w:r>
    </w:p>
    <w:p w14:paraId="7722CE5B" w14:textId="0AA0D402" w:rsidR="00645495" w:rsidRDefault="00645495" w:rsidP="003B61A8">
      <w:pPr>
        <w:ind w:left="709" w:hanging="709"/>
      </w:pPr>
      <w:r>
        <w:t>[3]</w:t>
      </w:r>
      <w:r>
        <w:tab/>
        <w:t>R4</w:t>
      </w:r>
      <w:r w:rsidR="000B0CFC">
        <w:t>-2005173, “</w:t>
      </w:r>
      <w:r w:rsidR="007264F5" w:rsidRPr="007264F5">
        <w:t>WF on BS Antenna parameters for the SI on 6.425-7.125GHz and 10.0-10.5GHz</w:t>
      </w:r>
      <w:r w:rsidR="000B0CFC">
        <w:t>”, Huawei</w:t>
      </w:r>
      <w:r w:rsidR="00B34F81">
        <w:t>, RAN4#94bis-E</w:t>
      </w:r>
    </w:p>
    <w:bookmarkEnd w:id="0"/>
    <w:p w14:paraId="7185828F" w14:textId="77777777" w:rsidR="005C7173" w:rsidRDefault="005C7173" w:rsidP="005C7173"/>
    <w:sectPr w:rsidR="005C717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BBBE4" w14:textId="77777777" w:rsidR="00676822" w:rsidRDefault="00676822">
      <w:r>
        <w:separator/>
      </w:r>
    </w:p>
  </w:endnote>
  <w:endnote w:type="continuationSeparator" w:id="0">
    <w:p w14:paraId="1C031912" w14:textId="77777777" w:rsidR="00676822" w:rsidRDefault="0067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D61E7" w14:textId="77777777" w:rsidR="00676822" w:rsidRDefault="00676822">
      <w:r>
        <w:separator/>
      </w:r>
    </w:p>
  </w:footnote>
  <w:footnote w:type="continuationSeparator" w:id="0">
    <w:p w14:paraId="6D55ECEE" w14:textId="77777777" w:rsidR="00676822" w:rsidRDefault="0067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6F70DB4"/>
    <w:multiLevelType w:val="hybridMultilevel"/>
    <w:tmpl w:val="920A3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67C64"/>
    <w:multiLevelType w:val="hybridMultilevel"/>
    <w:tmpl w:val="E390A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19"/>
    <w:rsid w:val="000020D0"/>
    <w:rsid w:val="000036F7"/>
    <w:rsid w:val="000123DF"/>
    <w:rsid w:val="00021309"/>
    <w:rsid w:val="00022D35"/>
    <w:rsid w:val="00027E71"/>
    <w:rsid w:val="000300AA"/>
    <w:rsid w:val="00033397"/>
    <w:rsid w:val="00033EDC"/>
    <w:rsid w:val="00040095"/>
    <w:rsid w:val="00051834"/>
    <w:rsid w:val="00052BA1"/>
    <w:rsid w:val="00053FC9"/>
    <w:rsid w:val="00054A22"/>
    <w:rsid w:val="000560CC"/>
    <w:rsid w:val="000655A6"/>
    <w:rsid w:val="00070795"/>
    <w:rsid w:val="00070C83"/>
    <w:rsid w:val="000752D3"/>
    <w:rsid w:val="00080512"/>
    <w:rsid w:val="00094D53"/>
    <w:rsid w:val="00096009"/>
    <w:rsid w:val="000977B8"/>
    <w:rsid w:val="000A1DE1"/>
    <w:rsid w:val="000A4DD6"/>
    <w:rsid w:val="000A56E4"/>
    <w:rsid w:val="000A6DF2"/>
    <w:rsid w:val="000A7B8E"/>
    <w:rsid w:val="000A7EFF"/>
    <w:rsid w:val="000B0CFC"/>
    <w:rsid w:val="000C43BA"/>
    <w:rsid w:val="000C7087"/>
    <w:rsid w:val="000D4F76"/>
    <w:rsid w:val="000D58AB"/>
    <w:rsid w:val="000D696C"/>
    <w:rsid w:val="000D6E41"/>
    <w:rsid w:val="000E1DEA"/>
    <w:rsid w:val="000E632F"/>
    <w:rsid w:val="000F0805"/>
    <w:rsid w:val="000F11AE"/>
    <w:rsid w:val="000F1565"/>
    <w:rsid w:val="000F2F99"/>
    <w:rsid w:val="000F3397"/>
    <w:rsid w:val="001019CD"/>
    <w:rsid w:val="00104BF9"/>
    <w:rsid w:val="00106F91"/>
    <w:rsid w:val="00120A11"/>
    <w:rsid w:val="0012405D"/>
    <w:rsid w:val="00131FBB"/>
    <w:rsid w:val="00136322"/>
    <w:rsid w:val="001446AA"/>
    <w:rsid w:val="00144CA0"/>
    <w:rsid w:val="00144D2E"/>
    <w:rsid w:val="00146D12"/>
    <w:rsid w:val="00147D12"/>
    <w:rsid w:val="001518F0"/>
    <w:rsid w:val="00155B44"/>
    <w:rsid w:val="00172B16"/>
    <w:rsid w:val="00176C71"/>
    <w:rsid w:val="00185BD0"/>
    <w:rsid w:val="001862BC"/>
    <w:rsid w:val="00196273"/>
    <w:rsid w:val="001A197C"/>
    <w:rsid w:val="001A6098"/>
    <w:rsid w:val="001A73B6"/>
    <w:rsid w:val="001B0597"/>
    <w:rsid w:val="001B5AF1"/>
    <w:rsid w:val="001C1DF4"/>
    <w:rsid w:val="001D02C2"/>
    <w:rsid w:val="001D4CF5"/>
    <w:rsid w:val="001E49D9"/>
    <w:rsid w:val="001E62AA"/>
    <w:rsid w:val="001E6DCD"/>
    <w:rsid w:val="001E7946"/>
    <w:rsid w:val="001F15E9"/>
    <w:rsid w:val="001F168B"/>
    <w:rsid w:val="001F33FD"/>
    <w:rsid w:val="00200E1E"/>
    <w:rsid w:val="00215100"/>
    <w:rsid w:val="0021656F"/>
    <w:rsid w:val="002224FE"/>
    <w:rsid w:val="00222BFC"/>
    <w:rsid w:val="00224F6D"/>
    <w:rsid w:val="00231763"/>
    <w:rsid w:val="00231DE5"/>
    <w:rsid w:val="0023254C"/>
    <w:rsid w:val="002347A2"/>
    <w:rsid w:val="00234D5C"/>
    <w:rsid w:val="00241D8F"/>
    <w:rsid w:val="00251EBF"/>
    <w:rsid w:val="0026554F"/>
    <w:rsid w:val="00265AD3"/>
    <w:rsid w:val="002744D1"/>
    <w:rsid w:val="00280CDB"/>
    <w:rsid w:val="0028124A"/>
    <w:rsid w:val="00282AB7"/>
    <w:rsid w:val="00283DA3"/>
    <w:rsid w:val="0029714B"/>
    <w:rsid w:val="002A0978"/>
    <w:rsid w:val="002A2422"/>
    <w:rsid w:val="002A5540"/>
    <w:rsid w:val="002A682D"/>
    <w:rsid w:val="002B067D"/>
    <w:rsid w:val="002B0AA9"/>
    <w:rsid w:val="002B0B48"/>
    <w:rsid w:val="002B15D2"/>
    <w:rsid w:val="002B58A0"/>
    <w:rsid w:val="002C5F44"/>
    <w:rsid w:val="002D5356"/>
    <w:rsid w:val="002E2D39"/>
    <w:rsid w:val="002E4FB8"/>
    <w:rsid w:val="002E62D8"/>
    <w:rsid w:val="002F1E03"/>
    <w:rsid w:val="002F4075"/>
    <w:rsid w:val="002F45A7"/>
    <w:rsid w:val="002F6562"/>
    <w:rsid w:val="00303532"/>
    <w:rsid w:val="003172DC"/>
    <w:rsid w:val="0032748B"/>
    <w:rsid w:val="003348D7"/>
    <w:rsid w:val="00337861"/>
    <w:rsid w:val="0034118C"/>
    <w:rsid w:val="00342453"/>
    <w:rsid w:val="00346CEE"/>
    <w:rsid w:val="00347359"/>
    <w:rsid w:val="003502B7"/>
    <w:rsid w:val="00352553"/>
    <w:rsid w:val="0035462D"/>
    <w:rsid w:val="0035532C"/>
    <w:rsid w:val="00360683"/>
    <w:rsid w:val="00361D79"/>
    <w:rsid w:val="00361E87"/>
    <w:rsid w:val="00363F6F"/>
    <w:rsid w:val="0038001D"/>
    <w:rsid w:val="00385BF0"/>
    <w:rsid w:val="003A1F7E"/>
    <w:rsid w:val="003A369E"/>
    <w:rsid w:val="003B1D4A"/>
    <w:rsid w:val="003B61A8"/>
    <w:rsid w:val="003C0379"/>
    <w:rsid w:val="003C0B2F"/>
    <w:rsid w:val="003C3971"/>
    <w:rsid w:val="003C69E6"/>
    <w:rsid w:val="003C7C03"/>
    <w:rsid w:val="003D6CE3"/>
    <w:rsid w:val="003D785F"/>
    <w:rsid w:val="003F17A2"/>
    <w:rsid w:val="003F7755"/>
    <w:rsid w:val="00400549"/>
    <w:rsid w:val="00404C07"/>
    <w:rsid w:val="0040785F"/>
    <w:rsid w:val="004239C7"/>
    <w:rsid w:val="00424BFB"/>
    <w:rsid w:val="00435D82"/>
    <w:rsid w:val="00436571"/>
    <w:rsid w:val="0044658A"/>
    <w:rsid w:val="00455129"/>
    <w:rsid w:val="0045616F"/>
    <w:rsid w:val="00460E9A"/>
    <w:rsid w:val="0046179C"/>
    <w:rsid w:val="00471BC6"/>
    <w:rsid w:val="0047578F"/>
    <w:rsid w:val="004768BB"/>
    <w:rsid w:val="0048200F"/>
    <w:rsid w:val="004826B0"/>
    <w:rsid w:val="00482CE8"/>
    <w:rsid w:val="004A254C"/>
    <w:rsid w:val="004A2CDC"/>
    <w:rsid w:val="004A2D46"/>
    <w:rsid w:val="004A4210"/>
    <w:rsid w:val="004B372C"/>
    <w:rsid w:val="004B5078"/>
    <w:rsid w:val="004C43A9"/>
    <w:rsid w:val="004C59C4"/>
    <w:rsid w:val="004C6A5C"/>
    <w:rsid w:val="004C722B"/>
    <w:rsid w:val="004C7E71"/>
    <w:rsid w:val="004D3578"/>
    <w:rsid w:val="004D46CF"/>
    <w:rsid w:val="004E0ACC"/>
    <w:rsid w:val="004E0C1D"/>
    <w:rsid w:val="004E1E61"/>
    <w:rsid w:val="004E213A"/>
    <w:rsid w:val="004E29CC"/>
    <w:rsid w:val="004F4D5A"/>
    <w:rsid w:val="004F7C3C"/>
    <w:rsid w:val="004F7F67"/>
    <w:rsid w:val="005008A4"/>
    <w:rsid w:val="00502C62"/>
    <w:rsid w:val="00504A20"/>
    <w:rsid w:val="00504B83"/>
    <w:rsid w:val="005053BD"/>
    <w:rsid w:val="005073BE"/>
    <w:rsid w:val="0052611A"/>
    <w:rsid w:val="00543E6C"/>
    <w:rsid w:val="00546314"/>
    <w:rsid w:val="00561B00"/>
    <w:rsid w:val="00562810"/>
    <w:rsid w:val="00565087"/>
    <w:rsid w:val="005650A4"/>
    <w:rsid w:val="0056526D"/>
    <w:rsid w:val="00567D27"/>
    <w:rsid w:val="00580502"/>
    <w:rsid w:val="005846B6"/>
    <w:rsid w:val="005922AB"/>
    <w:rsid w:val="00592A9D"/>
    <w:rsid w:val="00594E26"/>
    <w:rsid w:val="005B3C73"/>
    <w:rsid w:val="005B4A0A"/>
    <w:rsid w:val="005C2897"/>
    <w:rsid w:val="005C7173"/>
    <w:rsid w:val="005D2E01"/>
    <w:rsid w:val="005D3998"/>
    <w:rsid w:val="005D3EE8"/>
    <w:rsid w:val="005E4A54"/>
    <w:rsid w:val="005E4EF7"/>
    <w:rsid w:val="005F589D"/>
    <w:rsid w:val="00600E29"/>
    <w:rsid w:val="006019A5"/>
    <w:rsid w:val="00612061"/>
    <w:rsid w:val="00614FDF"/>
    <w:rsid w:val="00625143"/>
    <w:rsid w:val="00625621"/>
    <w:rsid w:val="0062745C"/>
    <w:rsid w:val="0063784E"/>
    <w:rsid w:val="006437A9"/>
    <w:rsid w:val="0064425F"/>
    <w:rsid w:val="00644F0B"/>
    <w:rsid w:val="00645495"/>
    <w:rsid w:val="00652641"/>
    <w:rsid w:val="00661696"/>
    <w:rsid w:val="00661CC5"/>
    <w:rsid w:val="006639DB"/>
    <w:rsid w:val="00674B3C"/>
    <w:rsid w:val="00674E7D"/>
    <w:rsid w:val="00676822"/>
    <w:rsid w:val="006816A7"/>
    <w:rsid w:val="00684F63"/>
    <w:rsid w:val="00690A10"/>
    <w:rsid w:val="00692ECB"/>
    <w:rsid w:val="006958B3"/>
    <w:rsid w:val="00697B8B"/>
    <w:rsid w:val="006A4CBD"/>
    <w:rsid w:val="006A5DE4"/>
    <w:rsid w:val="006B742D"/>
    <w:rsid w:val="006D1100"/>
    <w:rsid w:val="006D5F30"/>
    <w:rsid w:val="006E1855"/>
    <w:rsid w:val="006E5828"/>
    <w:rsid w:val="006E5C86"/>
    <w:rsid w:val="006F492C"/>
    <w:rsid w:val="00712421"/>
    <w:rsid w:val="007148E4"/>
    <w:rsid w:val="00714AEA"/>
    <w:rsid w:val="00715077"/>
    <w:rsid w:val="007170B2"/>
    <w:rsid w:val="00721636"/>
    <w:rsid w:val="0072265E"/>
    <w:rsid w:val="00722699"/>
    <w:rsid w:val="00725372"/>
    <w:rsid w:val="007264F5"/>
    <w:rsid w:val="00734A5B"/>
    <w:rsid w:val="00744E76"/>
    <w:rsid w:val="00745F28"/>
    <w:rsid w:val="007516FD"/>
    <w:rsid w:val="007577CB"/>
    <w:rsid w:val="00763287"/>
    <w:rsid w:val="00770A9E"/>
    <w:rsid w:val="00771315"/>
    <w:rsid w:val="00773D25"/>
    <w:rsid w:val="00775762"/>
    <w:rsid w:val="0077744F"/>
    <w:rsid w:val="00781F0F"/>
    <w:rsid w:val="007941E4"/>
    <w:rsid w:val="00794DCD"/>
    <w:rsid w:val="00797660"/>
    <w:rsid w:val="007A02DC"/>
    <w:rsid w:val="007A0A81"/>
    <w:rsid w:val="007A0F21"/>
    <w:rsid w:val="007A1B5E"/>
    <w:rsid w:val="007A2E78"/>
    <w:rsid w:val="007B364A"/>
    <w:rsid w:val="007B4A73"/>
    <w:rsid w:val="007C4C45"/>
    <w:rsid w:val="007D49D9"/>
    <w:rsid w:val="007E10D2"/>
    <w:rsid w:val="007E2146"/>
    <w:rsid w:val="007F2410"/>
    <w:rsid w:val="007F52D4"/>
    <w:rsid w:val="00801BCD"/>
    <w:rsid w:val="008028A4"/>
    <w:rsid w:val="00803D78"/>
    <w:rsid w:val="00805820"/>
    <w:rsid w:val="00826F97"/>
    <w:rsid w:val="00827638"/>
    <w:rsid w:val="00835870"/>
    <w:rsid w:val="00842B1A"/>
    <w:rsid w:val="00843393"/>
    <w:rsid w:val="00843454"/>
    <w:rsid w:val="008479D6"/>
    <w:rsid w:val="00853656"/>
    <w:rsid w:val="00856B72"/>
    <w:rsid w:val="00856FD8"/>
    <w:rsid w:val="0085778D"/>
    <w:rsid w:val="00872E34"/>
    <w:rsid w:val="008768CA"/>
    <w:rsid w:val="0088129F"/>
    <w:rsid w:val="008877E6"/>
    <w:rsid w:val="008B1FC1"/>
    <w:rsid w:val="008B2432"/>
    <w:rsid w:val="008B735F"/>
    <w:rsid w:val="008C0085"/>
    <w:rsid w:val="008C2529"/>
    <w:rsid w:val="008D1488"/>
    <w:rsid w:val="008D7E09"/>
    <w:rsid w:val="008E74E5"/>
    <w:rsid w:val="008F25E4"/>
    <w:rsid w:val="008F6912"/>
    <w:rsid w:val="008F743C"/>
    <w:rsid w:val="008F7668"/>
    <w:rsid w:val="00900164"/>
    <w:rsid w:val="0090085B"/>
    <w:rsid w:val="0090271F"/>
    <w:rsid w:val="00902E23"/>
    <w:rsid w:val="0090377E"/>
    <w:rsid w:val="0090598A"/>
    <w:rsid w:val="00907978"/>
    <w:rsid w:val="0091348E"/>
    <w:rsid w:val="00916455"/>
    <w:rsid w:val="00917CCB"/>
    <w:rsid w:val="009228DF"/>
    <w:rsid w:val="009254A3"/>
    <w:rsid w:val="0092774C"/>
    <w:rsid w:val="009310CC"/>
    <w:rsid w:val="00934175"/>
    <w:rsid w:val="0093756A"/>
    <w:rsid w:val="00942EC2"/>
    <w:rsid w:val="00944C13"/>
    <w:rsid w:val="00964FA7"/>
    <w:rsid w:val="00974355"/>
    <w:rsid w:val="00977604"/>
    <w:rsid w:val="00980F52"/>
    <w:rsid w:val="009903DB"/>
    <w:rsid w:val="00996549"/>
    <w:rsid w:val="009A0348"/>
    <w:rsid w:val="009A2D2D"/>
    <w:rsid w:val="009A6D01"/>
    <w:rsid w:val="009A7017"/>
    <w:rsid w:val="009B13F6"/>
    <w:rsid w:val="009B5100"/>
    <w:rsid w:val="009C1F7F"/>
    <w:rsid w:val="009C7AD6"/>
    <w:rsid w:val="009F37B7"/>
    <w:rsid w:val="009F7182"/>
    <w:rsid w:val="00A10F02"/>
    <w:rsid w:val="00A1297D"/>
    <w:rsid w:val="00A164B4"/>
    <w:rsid w:val="00A165D7"/>
    <w:rsid w:val="00A16C14"/>
    <w:rsid w:val="00A20E60"/>
    <w:rsid w:val="00A23287"/>
    <w:rsid w:val="00A23E47"/>
    <w:rsid w:val="00A30DDB"/>
    <w:rsid w:val="00A33744"/>
    <w:rsid w:val="00A41B4D"/>
    <w:rsid w:val="00A460ED"/>
    <w:rsid w:val="00A528F6"/>
    <w:rsid w:val="00A53724"/>
    <w:rsid w:val="00A62093"/>
    <w:rsid w:val="00A6396C"/>
    <w:rsid w:val="00A6421D"/>
    <w:rsid w:val="00A70A55"/>
    <w:rsid w:val="00A82346"/>
    <w:rsid w:val="00A858AC"/>
    <w:rsid w:val="00A92E7F"/>
    <w:rsid w:val="00AB0B6C"/>
    <w:rsid w:val="00AB5EFF"/>
    <w:rsid w:val="00AC17A1"/>
    <w:rsid w:val="00AC5C1D"/>
    <w:rsid w:val="00AC636C"/>
    <w:rsid w:val="00AD1505"/>
    <w:rsid w:val="00AD4726"/>
    <w:rsid w:val="00AD71E6"/>
    <w:rsid w:val="00AE3254"/>
    <w:rsid w:val="00AE4830"/>
    <w:rsid w:val="00AE6D6D"/>
    <w:rsid w:val="00AE7E33"/>
    <w:rsid w:val="00AF09C5"/>
    <w:rsid w:val="00AF131D"/>
    <w:rsid w:val="00AF44B1"/>
    <w:rsid w:val="00AF6D6B"/>
    <w:rsid w:val="00B0362A"/>
    <w:rsid w:val="00B04CFB"/>
    <w:rsid w:val="00B1011A"/>
    <w:rsid w:val="00B109D3"/>
    <w:rsid w:val="00B1355D"/>
    <w:rsid w:val="00B14246"/>
    <w:rsid w:val="00B15449"/>
    <w:rsid w:val="00B21977"/>
    <w:rsid w:val="00B30A9A"/>
    <w:rsid w:val="00B31538"/>
    <w:rsid w:val="00B34F81"/>
    <w:rsid w:val="00B404B0"/>
    <w:rsid w:val="00B476B7"/>
    <w:rsid w:val="00B57386"/>
    <w:rsid w:val="00B57830"/>
    <w:rsid w:val="00B66407"/>
    <w:rsid w:val="00B71004"/>
    <w:rsid w:val="00B8055F"/>
    <w:rsid w:val="00B920EF"/>
    <w:rsid w:val="00B95B37"/>
    <w:rsid w:val="00B96C0C"/>
    <w:rsid w:val="00BB59AB"/>
    <w:rsid w:val="00BC0CA6"/>
    <w:rsid w:val="00BC0F7D"/>
    <w:rsid w:val="00BC663C"/>
    <w:rsid w:val="00BC7C46"/>
    <w:rsid w:val="00BD20EB"/>
    <w:rsid w:val="00BD2AE2"/>
    <w:rsid w:val="00BD589A"/>
    <w:rsid w:val="00BD67BC"/>
    <w:rsid w:val="00BE24C1"/>
    <w:rsid w:val="00BE3E7F"/>
    <w:rsid w:val="00BF1095"/>
    <w:rsid w:val="00BF1C81"/>
    <w:rsid w:val="00C05BB4"/>
    <w:rsid w:val="00C13001"/>
    <w:rsid w:val="00C16AC2"/>
    <w:rsid w:val="00C17A60"/>
    <w:rsid w:val="00C316CA"/>
    <w:rsid w:val="00C33079"/>
    <w:rsid w:val="00C34DAF"/>
    <w:rsid w:val="00C352B1"/>
    <w:rsid w:val="00C371B3"/>
    <w:rsid w:val="00C41F3D"/>
    <w:rsid w:val="00C45231"/>
    <w:rsid w:val="00C47AB7"/>
    <w:rsid w:val="00C569C5"/>
    <w:rsid w:val="00C6035E"/>
    <w:rsid w:val="00C64205"/>
    <w:rsid w:val="00C6735F"/>
    <w:rsid w:val="00C67D94"/>
    <w:rsid w:val="00C708DD"/>
    <w:rsid w:val="00C71252"/>
    <w:rsid w:val="00C72833"/>
    <w:rsid w:val="00C92BDB"/>
    <w:rsid w:val="00C92C8B"/>
    <w:rsid w:val="00C93F40"/>
    <w:rsid w:val="00CA0297"/>
    <w:rsid w:val="00CA3B1D"/>
    <w:rsid w:val="00CA3D0C"/>
    <w:rsid w:val="00CA3D41"/>
    <w:rsid w:val="00CA47BF"/>
    <w:rsid w:val="00CA58C1"/>
    <w:rsid w:val="00CA6B96"/>
    <w:rsid w:val="00CA7BD4"/>
    <w:rsid w:val="00CB2701"/>
    <w:rsid w:val="00CB380A"/>
    <w:rsid w:val="00CC3F7F"/>
    <w:rsid w:val="00CC58C3"/>
    <w:rsid w:val="00CD110C"/>
    <w:rsid w:val="00CD2E52"/>
    <w:rsid w:val="00CD4316"/>
    <w:rsid w:val="00CE61E1"/>
    <w:rsid w:val="00CF18BA"/>
    <w:rsid w:val="00D02089"/>
    <w:rsid w:val="00D03610"/>
    <w:rsid w:val="00D043D8"/>
    <w:rsid w:val="00D11B3A"/>
    <w:rsid w:val="00D15384"/>
    <w:rsid w:val="00D1613B"/>
    <w:rsid w:val="00D24F53"/>
    <w:rsid w:val="00D2544C"/>
    <w:rsid w:val="00D27FF1"/>
    <w:rsid w:val="00D32CB4"/>
    <w:rsid w:val="00D3308E"/>
    <w:rsid w:val="00D406B4"/>
    <w:rsid w:val="00D460C4"/>
    <w:rsid w:val="00D4682F"/>
    <w:rsid w:val="00D4692E"/>
    <w:rsid w:val="00D4714A"/>
    <w:rsid w:val="00D5176C"/>
    <w:rsid w:val="00D54EEE"/>
    <w:rsid w:val="00D56778"/>
    <w:rsid w:val="00D63B95"/>
    <w:rsid w:val="00D65157"/>
    <w:rsid w:val="00D70D5B"/>
    <w:rsid w:val="00D738D6"/>
    <w:rsid w:val="00D755EB"/>
    <w:rsid w:val="00D80E00"/>
    <w:rsid w:val="00D83CAF"/>
    <w:rsid w:val="00D87E00"/>
    <w:rsid w:val="00D9134D"/>
    <w:rsid w:val="00D9546E"/>
    <w:rsid w:val="00D96451"/>
    <w:rsid w:val="00DA2DBA"/>
    <w:rsid w:val="00DA7A03"/>
    <w:rsid w:val="00DB1818"/>
    <w:rsid w:val="00DB3209"/>
    <w:rsid w:val="00DC309B"/>
    <w:rsid w:val="00DC4DA2"/>
    <w:rsid w:val="00DD0880"/>
    <w:rsid w:val="00DE0E5C"/>
    <w:rsid w:val="00DE1CF7"/>
    <w:rsid w:val="00DF2B1F"/>
    <w:rsid w:val="00DF4AD9"/>
    <w:rsid w:val="00DF62CD"/>
    <w:rsid w:val="00DF7223"/>
    <w:rsid w:val="00E00E8B"/>
    <w:rsid w:val="00E040E6"/>
    <w:rsid w:val="00E06D85"/>
    <w:rsid w:val="00E11DB4"/>
    <w:rsid w:val="00E13370"/>
    <w:rsid w:val="00E17931"/>
    <w:rsid w:val="00E20B05"/>
    <w:rsid w:val="00E21AF3"/>
    <w:rsid w:val="00E27221"/>
    <w:rsid w:val="00E31257"/>
    <w:rsid w:val="00E41C4A"/>
    <w:rsid w:val="00E448DE"/>
    <w:rsid w:val="00E46139"/>
    <w:rsid w:val="00E501DE"/>
    <w:rsid w:val="00E51894"/>
    <w:rsid w:val="00E51BD9"/>
    <w:rsid w:val="00E56352"/>
    <w:rsid w:val="00E63C29"/>
    <w:rsid w:val="00E71B4A"/>
    <w:rsid w:val="00E72121"/>
    <w:rsid w:val="00E72E4D"/>
    <w:rsid w:val="00E73B83"/>
    <w:rsid w:val="00E769B5"/>
    <w:rsid w:val="00E77645"/>
    <w:rsid w:val="00E83AAC"/>
    <w:rsid w:val="00EA0B54"/>
    <w:rsid w:val="00EA7C61"/>
    <w:rsid w:val="00EB2A83"/>
    <w:rsid w:val="00EB636F"/>
    <w:rsid w:val="00EB7702"/>
    <w:rsid w:val="00EC303A"/>
    <w:rsid w:val="00EC4A25"/>
    <w:rsid w:val="00EC70E9"/>
    <w:rsid w:val="00ED5450"/>
    <w:rsid w:val="00EE4972"/>
    <w:rsid w:val="00EF1994"/>
    <w:rsid w:val="00EF1FC5"/>
    <w:rsid w:val="00EF251C"/>
    <w:rsid w:val="00F025A2"/>
    <w:rsid w:val="00F03195"/>
    <w:rsid w:val="00F04712"/>
    <w:rsid w:val="00F1578F"/>
    <w:rsid w:val="00F16CB2"/>
    <w:rsid w:val="00F171E6"/>
    <w:rsid w:val="00F21A30"/>
    <w:rsid w:val="00F22EC7"/>
    <w:rsid w:val="00F25D25"/>
    <w:rsid w:val="00F264EF"/>
    <w:rsid w:val="00F26CEE"/>
    <w:rsid w:val="00F315DB"/>
    <w:rsid w:val="00F556A9"/>
    <w:rsid w:val="00F653B8"/>
    <w:rsid w:val="00F87D0B"/>
    <w:rsid w:val="00FA1266"/>
    <w:rsid w:val="00FA15AE"/>
    <w:rsid w:val="00FA5947"/>
    <w:rsid w:val="00FA6C03"/>
    <w:rsid w:val="00FB36C2"/>
    <w:rsid w:val="00FB4558"/>
    <w:rsid w:val="00FB7A2F"/>
    <w:rsid w:val="00FC1192"/>
    <w:rsid w:val="00FC13A6"/>
    <w:rsid w:val="00FD0E20"/>
    <w:rsid w:val="00FD7DE2"/>
    <w:rsid w:val="00FE11B9"/>
    <w:rsid w:val="00FE1433"/>
    <w:rsid w:val="00FE181B"/>
    <w:rsid w:val="00FF1F52"/>
    <w:rsid w:val="00FF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1240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6C644-8185-4BE1-A14E-16785923B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508</TotalTime>
  <Pages>4</Pages>
  <Words>1710</Words>
  <Characters>8919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452</cp:revision>
  <dcterms:created xsi:type="dcterms:W3CDTF">2018-11-16T18:00:00Z</dcterms:created>
  <dcterms:modified xsi:type="dcterms:W3CDTF">2020-05-15T14:14:00Z</dcterms:modified>
</cp:coreProperties>
</file>