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AC9BF" w14:textId="298357DD" w:rsidR="00991E07" w:rsidRPr="00463FA9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 w:rsidRPr="00463FA9">
        <w:rPr>
          <w:b/>
          <w:noProof/>
          <w:sz w:val="24"/>
        </w:rPr>
        <w:t>3GPP TSG-RAN WG4 Meeting #</w:t>
      </w:r>
      <w:bookmarkEnd w:id="0"/>
      <w:r w:rsidRPr="00463FA9">
        <w:rPr>
          <w:b/>
          <w:noProof/>
          <w:sz w:val="24"/>
        </w:rPr>
        <w:t>9</w:t>
      </w:r>
      <w:r w:rsidR="002435E0">
        <w:rPr>
          <w:b/>
          <w:noProof/>
          <w:sz w:val="24"/>
        </w:rPr>
        <w:t>5</w:t>
      </w:r>
      <w:r w:rsidRPr="00463FA9">
        <w:rPr>
          <w:b/>
          <w:noProof/>
          <w:sz w:val="24"/>
        </w:rPr>
        <w:t>-e</w:t>
      </w:r>
      <w:r w:rsidRPr="00463FA9">
        <w:rPr>
          <w:b/>
          <w:noProof/>
          <w:sz w:val="24"/>
        </w:rPr>
        <w:tab/>
        <w:t>R4-200</w:t>
      </w:r>
      <w:r w:rsidR="00296EC9">
        <w:rPr>
          <w:b/>
          <w:noProof/>
          <w:sz w:val="24"/>
        </w:rPr>
        <w:t>6790</w:t>
      </w:r>
    </w:p>
    <w:p w14:paraId="47E3DA37" w14:textId="0FF30C05" w:rsidR="00A86379" w:rsidRPr="00463FA9" w:rsidRDefault="00A86379" w:rsidP="00A8637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de-DE" w:eastAsia="en-US"/>
        </w:rPr>
      </w:pPr>
      <w:r w:rsidRPr="00463FA9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Online Meeting, </w:t>
      </w:r>
      <w:r w:rsidR="006C3C1E">
        <w:rPr>
          <w:rFonts w:ascii="Arial" w:hAnsi="Arial" w:cs="Arial"/>
          <w:b/>
          <w:noProof/>
          <w:sz w:val="24"/>
          <w:szCs w:val="24"/>
          <w:lang w:val="de-DE" w:eastAsia="en-US"/>
        </w:rPr>
        <w:t>25</w:t>
      </w:r>
      <w:r w:rsidRPr="00463FA9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 </w:t>
      </w:r>
      <w:r w:rsidR="006C3C1E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May </w:t>
      </w:r>
      <w:r w:rsidR="00B0246F">
        <w:rPr>
          <w:rFonts w:ascii="Arial" w:hAnsi="Arial" w:cs="Arial"/>
          <w:b/>
          <w:noProof/>
          <w:sz w:val="24"/>
          <w:szCs w:val="24"/>
          <w:lang w:val="de-DE" w:eastAsia="en-US"/>
        </w:rPr>
        <w:t>–</w:t>
      </w:r>
      <w:r w:rsidR="006C3C1E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 </w:t>
      </w:r>
      <w:r w:rsidR="00B0246F">
        <w:rPr>
          <w:rFonts w:ascii="Arial" w:hAnsi="Arial" w:cs="Arial"/>
          <w:b/>
          <w:noProof/>
          <w:sz w:val="24"/>
          <w:szCs w:val="24"/>
          <w:lang w:val="de-DE" w:eastAsia="en-US"/>
        </w:rPr>
        <w:t>5 Jun</w:t>
      </w:r>
      <w:r w:rsidRPr="00463FA9">
        <w:rPr>
          <w:rFonts w:ascii="Arial" w:hAnsi="Arial" w:cs="Arial"/>
          <w:b/>
          <w:noProof/>
          <w:sz w:val="24"/>
          <w:szCs w:val="24"/>
          <w:lang w:val="de-DE" w:eastAsia="en-US"/>
        </w:rPr>
        <w:t>. 2020</w:t>
      </w:r>
    </w:p>
    <w:p w14:paraId="6D7172A1" w14:textId="77777777" w:rsidR="001512D7" w:rsidRPr="00463FA9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1307FBE5" w:rsidR="0010618D" w:rsidRPr="00463FA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Title:</w:t>
      </w:r>
      <w:r w:rsidRPr="00463FA9">
        <w:rPr>
          <w:rFonts w:ascii="Arial" w:hAnsi="Arial" w:cs="Arial"/>
          <w:b/>
        </w:rPr>
        <w:tab/>
      </w:r>
      <w:r w:rsidR="002435E0">
        <w:rPr>
          <w:rFonts w:ascii="Arial" w:hAnsi="Arial" w:cs="Arial"/>
          <w:b/>
        </w:rPr>
        <w:t xml:space="preserve">On </w:t>
      </w:r>
      <w:r w:rsidR="001623F5">
        <w:rPr>
          <w:rFonts w:ascii="Arial" w:hAnsi="Arial" w:cs="Arial"/>
          <w:b/>
        </w:rPr>
        <w:t>o</w:t>
      </w:r>
      <w:r w:rsidR="002435E0">
        <w:rPr>
          <w:rFonts w:ascii="Arial" w:hAnsi="Arial" w:cs="Arial"/>
          <w:b/>
        </w:rPr>
        <w:t>bsolescence of NS_201</w:t>
      </w:r>
    </w:p>
    <w:p w14:paraId="36084C6A" w14:textId="7777777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463FA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Source: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Qualcomm Incorporated</w:t>
      </w:r>
    </w:p>
    <w:p w14:paraId="75C22627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222AE12" w:rsidR="00414CE5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Agenda item:</w:t>
      </w:r>
      <w:r w:rsidRPr="00463FA9">
        <w:rPr>
          <w:rFonts w:ascii="Arial" w:hAnsi="Arial" w:cs="Arial"/>
          <w:b/>
        </w:rPr>
        <w:tab/>
      </w:r>
      <w:r w:rsidR="00D27936" w:rsidRPr="00463FA9">
        <w:rPr>
          <w:rFonts w:ascii="Arial" w:hAnsi="Arial" w:cs="Arial"/>
          <w:b/>
        </w:rPr>
        <w:t>4.4.3.1</w:t>
      </w:r>
    </w:p>
    <w:p w14:paraId="60A9F177" w14:textId="5EB42B8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Release: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Rel-1</w:t>
      </w:r>
      <w:r w:rsidR="00C22E61" w:rsidRPr="00463FA9">
        <w:rPr>
          <w:rFonts w:ascii="Arial" w:hAnsi="Arial" w:cs="Arial"/>
          <w:b/>
        </w:rPr>
        <w:t>5</w:t>
      </w:r>
    </w:p>
    <w:p w14:paraId="72A15A43" w14:textId="1BA2B94E" w:rsidR="00DC5180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Work Item:</w:t>
      </w:r>
      <w:r w:rsidRPr="00463FA9">
        <w:rPr>
          <w:rFonts w:ascii="Arial" w:hAnsi="Arial" w:cs="Arial"/>
          <w:b/>
        </w:rPr>
        <w:tab/>
      </w:r>
      <w:r w:rsidR="00C1358F" w:rsidRPr="00463FA9">
        <w:rPr>
          <w:rFonts w:ascii="Arial" w:hAnsi="Arial" w:cs="Arial"/>
          <w:b/>
          <w:bCs/>
          <w:sz w:val="21"/>
          <w:szCs w:val="21"/>
          <w:lang w:eastAsia="ja-JP"/>
        </w:rPr>
        <w:t>NR_newRAT-Core</w:t>
      </w:r>
    </w:p>
    <w:p w14:paraId="3310BC18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Responsible WG:</w:t>
      </w:r>
      <w:r w:rsidRPr="00463FA9">
        <w:rPr>
          <w:rFonts w:ascii="Arial" w:hAnsi="Arial" w:cs="Arial"/>
          <w:b/>
        </w:rPr>
        <w:tab/>
      </w:r>
      <w:r w:rsidR="005E4466" w:rsidRPr="00463FA9">
        <w:rPr>
          <w:rFonts w:ascii="Arial" w:hAnsi="Arial" w:cs="Arial"/>
          <w:b/>
        </w:rPr>
        <w:t>RAN4</w:t>
      </w:r>
    </w:p>
    <w:p w14:paraId="240CB305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15400F30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Document for:</w:t>
      </w:r>
      <w:r w:rsidRPr="00463FA9">
        <w:rPr>
          <w:rFonts w:ascii="Arial" w:hAnsi="Arial" w:cs="Arial"/>
          <w:b/>
        </w:rPr>
        <w:tab/>
      </w:r>
      <w:r w:rsidR="007F2B42">
        <w:rPr>
          <w:rFonts w:ascii="Arial" w:hAnsi="Arial" w:cs="Arial"/>
          <w:b/>
        </w:rPr>
        <w:t>Approval</w:t>
      </w:r>
    </w:p>
    <w:p w14:paraId="2DDB0AFE" w14:textId="77777777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Pr="00463FA9" w:rsidRDefault="000A567D" w:rsidP="002A1C01">
      <w:pPr>
        <w:pStyle w:val="Heading1"/>
      </w:pPr>
      <w:r w:rsidRPr="00463FA9">
        <w:t>1.</w:t>
      </w:r>
      <w:r w:rsidRPr="00463FA9">
        <w:tab/>
      </w:r>
      <w:r w:rsidR="002A1C01" w:rsidRPr="00463FA9">
        <w:t>Introduction</w:t>
      </w:r>
    </w:p>
    <w:p w14:paraId="309C0C9B" w14:textId="4FA7DB51" w:rsidR="00772AB3" w:rsidRPr="00463FA9" w:rsidRDefault="000F43A0" w:rsidP="00772AB3">
      <w:r>
        <w:t>NS_201 was instituted to comply with the EU’s original emissions limit of -8 dBm/200 MHz in the lower EESS band (23.6-24.0 GHz)</w:t>
      </w:r>
      <w:r w:rsidR="00260041">
        <w:t xml:space="preserve">. Since then the EU has introduced new requirements (in ERC 74-01) and has revisited the </w:t>
      </w:r>
      <w:r w:rsidR="004F066D">
        <w:t>lower EESS (relaxation to +1 dBm/ 200 MHz)</w:t>
      </w:r>
      <w:r w:rsidR="00F81C7E">
        <w:t>, rendering NS_201 obsolete.</w:t>
      </w:r>
    </w:p>
    <w:p w14:paraId="44DBE9FA" w14:textId="142E0C5F" w:rsidR="00EF60CC" w:rsidRPr="00463FA9" w:rsidRDefault="000A567D" w:rsidP="00EF60CC">
      <w:pPr>
        <w:pStyle w:val="Heading1"/>
      </w:pPr>
      <w:r w:rsidRPr="00463FA9">
        <w:t xml:space="preserve">2. </w:t>
      </w:r>
      <w:r w:rsidRPr="00463FA9">
        <w:tab/>
      </w:r>
      <w:r w:rsidR="002A1C01" w:rsidRPr="00463FA9">
        <w:t>Discussion</w:t>
      </w:r>
      <w:r w:rsidR="00BD6398" w:rsidRPr="00463FA9">
        <w:t xml:space="preserve"> </w:t>
      </w:r>
    </w:p>
    <w:p w14:paraId="6F82E519" w14:textId="4830E633" w:rsidR="00B234E5" w:rsidRDefault="001D2DF3" w:rsidP="001D2DF3">
      <w:r>
        <w:t xml:space="preserve">NS_201 was </w:t>
      </w:r>
      <w:r w:rsidR="00B234E5">
        <w:t>instituted</w:t>
      </w:r>
      <w:r>
        <w:t xml:space="preserve"> to signal to the UE, </w:t>
      </w:r>
      <w:r w:rsidR="00416F43">
        <w:t>an emissions limit of -8 dBm/200 MHz in the lower EESS band</w:t>
      </w:r>
      <w:r w:rsidR="00296EC9">
        <w:t xml:space="preserve"> </w:t>
      </w:r>
      <w:r w:rsidR="00296EC9">
        <w:t>(23.6-24.0 GHz)</w:t>
      </w:r>
      <w:r w:rsidR="00B56E42">
        <w:t>,</w:t>
      </w:r>
      <w:r w:rsidR="00B95463">
        <w:t xml:space="preserve"> as was</w:t>
      </w:r>
      <w:r w:rsidR="00B56E42">
        <w:t xml:space="preserve"> originally in force in the EU</w:t>
      </w:r>
      <w:r w:rsidR="00416F43">
        <w:t>. Due to subsequent changes</w:t>
      </w:r>
      <w:r w:rsidR="00514B6B">
        <w:t xml:space="preserve"> (*)</w:t>
      </w:r>
      <w:r w:rsidR="00416F43">
        <w:t xml:space="preserve"> in EU regulations</w:t>
      </w:r>
      <w:r w:rsidR="00B234E5">
        <w:t xml:space="preserve">, the emissions requirements </w:t>
      </w:r>
      <w:r w:rsidR="00514B6B">
        <w:t>indicated by NS_201 is not applicable</w:t>
      </w:r>
      <w:r w:rsidR="002D549D">
        <w:t xml:space="preserve"> in the EU anymore, and is not known to be applicable</w:t>
      </w:r>
      <w:r w:rsidR="00514B6B">
        <w:t xml:space="preserve"> in any </w:t>
      </w:r>
      <w:r w:rsidR="002D549D">
        <w:t>other</w:t>
      </w:r>
      <w:r w:rsidR="00514B6B">
        <w:t xml:space="preserve"> geographical region.</w:t>
      </w:r>
    </w:p>
    <w:p w14:paraId="29A2622E" w14:textId="7E0ED5FC" w:rsidR="00514B6B" w:rsidRDefault="002D549D" w:rsidP="001D2DF3">
      <w:r>
        <w:t xml:space="preserve">The </w:t>
      </w:r>
      <w:r w:rsidR="00C67453">
        <w:t xml:space="preserve">updated </w:t>
      </w:r>
      <w:r>
        <w:t xml:space="preserve">EU requirements are </w:t>
      </w:r>
      <w:r w:rsidR="00530807">
        <w:t>addressed by NS_202</w:t>
      </w:r>
      <w:r w:rsidR="00ED34FE">
        <w:t xml:space="preserve"> (and CA_NS_202)</w:t>
      </w:r>
      <w:r w:rsidR="00530807">
        <w:t>, updated in a companion contribution</w:t>
      </w:r>
      <w:r w:rsidR="00C67453">
        <w:t xml:space="preserve"> [1]</w:t>
      </w:r>
      <w:r w:rsidR="00530807">
        <w:t>.</w:t>
      </w:r>
    </w:p>
    <w:p w14:paraId="1B3048DC" w14:textId="6DC432C5" w:rsidR="00530807" w:rsidRDefault="003844A2" w:rsidP="001D2DF3">
      <w:r>
        <w:t xml:space="preserve">There are significant advantages </w:t>
      </w:r>
      <w:r w:rsidR="0085025A">
        <w:t xml:space="preserve">to the ecosystem, primarily in </w:t>
      </w:r>
      <w:r w:rsidR="00AD1108">
        <w:t>testing and validation of UEs</w:t>
      </w:r>
      <w:r w:rsidR="00115168">
        <w:t>,</w:t>
      </w:r>
      <w:r w:rsidR="00AD1108">
        <w:t xml:space="preserve"> </w:t>
      </w:r>
      <w:r>
        <w:t>of not per</w:t>
      </w:r>
      <w:r w:rsidR="0085025A">
        <w:t>sisting with a disused NS</w:t>
      </w:r>
      <w:r w:rsidR="00AD1108">
        <w:t>.</w:t>
      </w:r>
      <w:r w:rsidR="00C71794">
        <w:t xml:space="preserve"> </w:t>
      </w:r>
      <w:r w:rsidR="00530807">
        <w:t xml:space="preserve">Since NS_201 and CA_NS_201 </w:t>
      </w:r>
      <w:r w:rsidR="008D3130">
        <w:t>are</w:t>
      </w:r>
      <w:r w:rsidR="00530807">
        <w:t xml:space="preserve"> </w:t>
      </w:r>
      <w:r w:rsidR="008D3130">
        <w:t>no longer</w:t>
      </w:r>
      <w:r w:rsidR="0047522B">
        <w:t xml:space="preserve"> relevant for future deploy</w:t>
      </w:r>
      <w:r w:rsidR="00AD1108">
        <w:t>m</w:t>
      </w:r>
      <w:r w:rsidR="0047522B">
        <w:t>ents, we propose</w:t>
      </w:r>
    </w:p>
    <w:p w14:paraId="545BCB96" w14:textId="26DF6AC3" w:rsidR="0047522B" w:rsidRPr="00066745" w:rsidRDefault="0047522B" w:rsidP="001D2DF3">
      <w:pPr>
        <w:rPr>
          <w:b/>
          <w:bCs/>
        </w:rPr>
      </w:pPr>
      <w:r w:rsidRPr="00066745">
        <w:rPr>
          <w:b/>
          <w:bCs/>
        </w:rPr>
        <w:t xml:space="preserve">Proposal: NS_201 and CA_NS_201 </w:t>
      </w:r>
      <w:r w:rsidR="00210E92">
        <w:rPr>
          <w:b/>
          <w:bCs/>
        </w:rPr>
        <w:t xml:space="preserve">shall </w:t>
      </w:r>
      <w:r w:rsidRPr="00066745">
        <w:rPr>
          <w:b/>
          <w:bCs/>
        </w:rPr>
        <w:t>be declared obsolete</w:t>
      </w:r>
      <w:r w:rsidR="008158DC">
        <w:rPr>
          <w:b/>
          <w:bCs/>
        </w:rPr>
        <w:t xml:space="preserve"> in release independent manner</w:t>
      </w:r>
      <w:r w:rsidRPr="00066745">
        <w:rPr>
          <w:b/>
          <w:bCs/>
        </w:rPr>
        <w:t>.</w:t>
      </w:r>
    </w:p>
    <w:p w14:paraId="2E113256" w14:textId="7F163ECF" w:rsidR="009A12AE" w:rsidRPr="00463FA9" w:rsidRDefault="00555619" w:rsidP="000010AC">
      <w:r>
        <w:t>(*) ERC74-01 instituted a -10 dBm/100 MHz requirement outside the SEM,</w:t>
      </w:r>
      <w:r w:rsidR="00ED7082">
        <w:t xml:space="preserve"> A further change to</w:t>
      </w:r>
      <w:r w:rsidR="004F28AF" w:rsidRPr="00463FA9">
        <w:t xml:space="preserve"> </w:t>
      </w:r>
      <w:r w:rsidR="0096217D" w:rsidRPr="00463FA9">
        <w:t xml:space="preserve">the </w:t>
      </w:r>
      <w:r w:rsidR="000010AC" w:rsidRPr="00463FA9">
        <w:t xml:space="preserve">protection level of the lower EESS </w:t>
      </w:r>
      <w:r w:rsidR="00ED7082">
        <w:t>band</w:t>
      </w:r>
      <w:r w:rsidR="0096217D" w:rsidRPr="00463FA9">
        <w:t xml:space="preserve"> </w:t>
      </w:r>
      <w:r w:rsidR="000010AC" w:rsidRPr="00463FA9">
        <w:t xml:space="preserve">from -8 dBm/200 MHz to +1 dBm/200 MHz </w:t>
      </w:r>
      <w:r w:rsidR="00ED7082">
        <w:t xml:space="preserve"> was initiated by </w:t>
      </w:r>
      <w:r w:rsidR="00B56E42">
        <w:t xml:space="preserve">the </w:t>
      </w:r>
      <w:r w:rsidR="000010AC" w:rsidRPr="00463FA9">
        <w:t>European Commission, Radio Spectrum Committee</w:t>
      </w:r>
      <w:r w:rsidR="00B56E42">
        <w:t xml:space="preserve"> (</w:t>
      </w:r>
      <w:r w:rsidR="000010AC" w:rsidRPr="00463FA9">
        <w:t>RSCOM20-05rev3)</w:t>
      </w:r>
      <w:r w:rsidR="00FB3F38" w:rsidRPr="00463FA9">
        <w:t>.</w:t>
      </w:r>
      <w:r w:rsidR="00D72177" w:rsidRPr="00463FA9">
        <w:t xml:space="preserve"> </w:t>
      </w:r>
    </w:p>
    <w:p w14:paraId="432A6B97" w14:textId="602C8145" w:rsidR="0045428D" w:rsidRPr="00463FA9" w:rsidRDefault="007F2B42" w:rsidP="00534C0E">
      <w:pPr>
        <w:pStyle w:val="Heading1"/>
        <w:rPr>
          <w:b/>
          <w:sz w:val="24"/>
        </w:rPr>
      </w:pPr>
      <w:r>
        <w:t>3</w:t>
      </w:r>
      <w:r w:rsidR="00534C0E" w:rsidRPr="00463FA9">
        <w:t>.</w:t>
      </w:r>
      <w:r w:rsidR="00534C0E" w:rsidRPr="00463FA9">
        <w:tab/>
      </w:r>
      <w:r w:rsidR="00934DE1" w:rsidRPr="00463FA9">
        <w:t>References</w:t>
      </w:r>
    </w:p>
    <w:p w14:paraId="45AFD560" w14:textId="70509873" w:rsidR="00C2209C" w:rsidRPr="00463FA9" w:rsidRDefault="00C2209C" w:rsidP="00522905">
      <w:pPr>
        <w:pStyle w:val="List"/>
      </w:pPr>
      <w:r w:rsidRPr="00463FA9">
        <w:t>[</w:t>
      </w:r>
      <w:r w:rsidR="00522905" w:rsidRPr="00463FA9">
        <w:t>1</w:t>
      </w:r>
      <w:r w:rsidRPr="00463FA9">
        <w:t>] R4-200</w:t>
      </w:r>
      <w:r w:rsidR="000C5DF0">
        <w:t>6785</w:t>
      </w:r>
      <w:r w:rsidRPr="00463FA9">
        <w:t>, ‘</w:t>
      </w:r>
      <w:r w:rsidR="00AC214A" w:rsidRPr="00AC214A">
        <w:t>CR to 38.101-2: NS_202 update after changes to EU regulations</w:t>
      </w:r>
      <w:r w:rsidRPr="00463FA9">
        <w:t>’, Qualcomm, RAN4#9</w:t>
      </w:r>
      <w:r w:rsidR="00AC214A">
        <w:t>5</w:t>
      </w:r>
      <w:r w:rsidRPr="00463FA9">
        <w:t xml:space="preserve">-e, </w:t>
      </w:r>
      <w:r w:rsidR="007C4EB6">
        <w:t>May</w:t>
      </w:r>
      <w:r w:rsidRPr="00463FA9">
        <w:t>-</w:t>
      </w:r>
      <w:r w:rsidR="007C4EB6">
        <w:t>Jun</w:t>
      </w:r>
      <w:r w:rsidRPr="00463FA9">
        <w:t xml:space="preserve"> 2020</w:t>
      </w:r>
    </w:p>
    <w:p w14:paraId="68BB9B8E" w14:textId="596D2C60" w:rsidR="00885E7B" w:rsidRPr="00463FA9" w:rsidRDefault="00D16A0A" w:rsidP="00D16A0A">
      <w:pPr>
        <w:spacing w:after="0"/>
      </w:pPr>
      <w:r w:rsidRPr="00463FA9">
        <w:t xml:space="preserve"> </w:t>
      </w:r>
    </w:p>
    <w:sectPr w:rsidR="00885E7B" w:rsidRPr="00463FA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F2BF3" w14:textId="77777777" w:rsidR="00167A31" w:rsidRDefault="00167A31" w:rsidP="009939B7">
      <w:pPr>
        <w:spacing w:after="0"/>
      </w:pPr>
      <w:r>
        <w:separator/>
      </w:r>
    </w:p>
  </w:endnote>
  <w:endnote w:type="continuationSeparator" w:id="0">
    <w:p w14:paraId="579893BA" w14:textId="77777777" w:rsidR="00167A31" w:rsidRDefault="00167A31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C9542" w14:textId="77777777" w:rsidR="00167A31" w:rsidRDefault="00167A31" w:rsidP="009939B7">
      <w:pPr>
        <w:spacing w:after="0"/>
      </w:pPr>
      <w:r>
        <w:separator/>
      </w:r>
    </w:p>
  </w:footnote>
  <w:footnote w:type="continuationSeparator" w:id="0">
    <w:p w14:paraId="12F16928" w14:textId="77777777" w:rsidR="00167A31" w:rsidRDefault="00167A31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D6C8E"/>
    <w:multiLevelType w:val="hybridMultilevel"/>
    <w:tmpl w:val="7B24A31A"/>
    <w:lvl w:ilvl="0" w:tplc="FB020F0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EF6478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05BE8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783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A5310A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85372"/>
    <w:multiLevelType w:val="hybridMultilevel"/>
    <w:tmpl w:val="B642736E"/>
    <w:lvl w:ilvl="0" w:tplc="C7848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50E73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2119C"/>
    <w:multiLevelType w:val="hybridMultilevel"/>
    <w:tmpl w:val="2110B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981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0"/>
  </w:num>
  <w:num w:numId="9">
    <w:abstractNumId w:val="20"/>
  </w:num>
  <w:num w:numId="10">
    <w:abstractNumId w:val="18"/>
  </w:num>
  <w:num w:numId="11">
    <w:abstractNumId w:val="17"/>
  </w:num>
  <w:num w:numId="12">
    <w:abstractNumId w:val="12"/>
  </w:num>
  <w:num w:numId="13">
    <w:abstractNumId w:val="27"/>
  </w:num>
  <w:num w:numId="14">
    <w:abstractNumId w:val="16"/>
  </w:num>
  <w:num w:numId="15">
    <w:abstractNumId w:val="10"/>
  </w:num>
  <w:num w:numId="16">
    <w:abstractNumId w:val="38"/>
  </w:num>
  <w:num w:numId="17">
    <w:abstractNumId w:val="34"/>
  </w:num>
  <w:num w:numId="18">
    <w:abstractNumId w:val="13"/>
  </w:num>
  <w:num w:numId="19">
    <w:abstractNumId w:val="9"/>
  </w:num>
  <w:num w:numId="20">
    <w:abstractNumId w:val="29"/>
  </w:num>
  <w:num w:numId="21">
    <w:abstractNumId w:val="14"/>
  </w:num>
  <w:num w:numId="22">
    <w:abstractNumId w:val="37"/>
  </w:num>
  <w:num w:numId="23">
    <w:abstractNumId w:val="23"/>
  </w:num>
  <w:num w:numId="24">
    <w:abstractNumId w:val="33"/>
  </w:num>
  <w:num w:numId="25">
    <w:abstractNumId w:val="36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8"/>
  </w:num>
  <w:num w:numId="31">
    <w:abstractNumId w:val="26"/>
  </w:num>
  <w:num w:numId="32">
    <w:abstractNumId w:val="24"/>
  </w:num>
  <w:num w:numId="33">
    <w:abstractNumId w:val="35"/>
  </w:num>
  <w:num w:numId="34">
    <w:abstractNumId w:val="22"/>
  </w:num>
  <w:num w:numId="35">
    <w:abstractNumId w:val="21"/>
  </w:num>
  <w:num w:numId="36">
    <w:abstractNumId w:val="31"/>
  </w:num>
  <w:num w:numId="37">
    <w:abstractNumId w:val="25"/>
  </w:num>
  <w:num w:numId="38">
    <w:abstractNumId w:val="32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10AC"/>
    <w:rsid w:val="0000249A"/>
    <w:rsid w:val="0000297A"/>
    <w:rsid w:val="00003344"/>
    <w:rsid w:val="000033BD"/>
    <w:rsid w:val="00004D76"/>
    <w:rsid w:val="00004F3C"/>
    <w:rsid w:val="00006A8C"/>
    <w:rsid w:val="00007ADA"/>
    <w:rsid w:val="000108A0"/>
    <w:rsid w:val="0001092D"/>
    <w:rsid w:val="00012B99"/>
    <w:rsid w:val="000130F8"/>
    <w:rsid w:val="000135C6"/>
    <w:rsid w:val="00013A3E"/>
    <w:rsid w:val="000147FC"/>
    <w:rsid w:val="00015C99"/>
    <w:rsid w:val="000175DB"/>
    <w:rsid w:val="0002031D"/>
    <w:rsid w:val="00020BE4"/>
    <w:rsid w:val="000218C8"/>
    <w:rsid w:val="00021CED"/>
    <w:rsid w:val="0002307E"/>
    <w:rsid w:val="000238FE"/>
    <w:rsid w:val="00023F69"/>
    <w:rsid w:val="00024847"/>
    <w:rsid w:val="00025BFC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5FD0"/>
    <w:rsid w:val="00036335"/>
    <w:rsid w:val="000368A4"/>
    <w:rsid w:val="00036A32"/>
    <w:rsid w:val="00036E76"/>
    <w:rsid w:val="00037A84"/>
    <w:rsid w:val="00040B9D"/>
    <w:rsid w:val="00040F9B"/>
    <w:rsid w:val="000411CF"/>
    <w:rsid w:val="00041683"/>
    <w:rsid w:val="000424D4"/>
    <w:rsid w:val="00042C8A"/>
    <w:rsid w:val="00043A1A"/>
    <w:rsid w:val="00044518"/>
    <w:rsid w:val="000448B7"/>
    <w:rsid w:val="000454A9"/>
    <w:rsid w:val="00050677"/>
    <w:rsid w:val="0005071C"/>
    <w:rsid w:val="00050B39"/>
    <w:rsid w:val="00050B99"/>
    <w:rsid w:val="00050DE1"/>
    <w:rsid w:val="000512B8"/>
    <w:rsid w:val="00051E4F"/>
    <w:rsid w:val="00052300"/>
    <w:rsid w:val="00052C98"/>
    <w:rsid w:val="000569AF"/>
    <w:rsid w:val="00057BE4"/>
    <w:rsid w:val="00060FE5"/>
    <w:rsid w:val="0006136D"/>
    <w:rsid w:val="00061FF4"/>
    <w:rsid w:val="00062932"/>
    <w:rsid w:val="000636A2"/>
    <w:rsid w:val="00063A8E"/>
    <w:rsid w:val="00064EF1"/>
    <w:rsid w:val="00065C9D"/>
    <w:rsid w:val="00065DF9"/>
    <w:rsid w:val="0006665C"/>
    <w:rsid w:val="00066745"/>
    <w:rsid w:val="00066974"/>
    <w:rsid w:val="00067CDB"/>
    <w:rsid w:val="00071E5F"/>
    <w:rsid w:val="00072558"/>
    <w:rsid w:val="00072B98"/>
    <w:rsid w:val="00073035"/>
    <w:rsid w:val="00074B6D"/>
    <w:rsid w:val="00076121"/>
    <w:rsid w:val="00076A1A"/>
    <w:rsid w:val="00077A66"/>
    <w:rsid w:val="00077E30"/>
    <w:rsid w:val="00077EB3"/>
    <w:rsid w:val="000800DE"/>
    <w:rsid w:val="00081B03"/>
    <w:rsid w:val="000831CC"/>
    <w:rsid w:val="00083B5D"/>
    <w:rsid w:val="000851C3"/>
    <w:rsid w:val="00085CB2"/>
    <w:rsid w:val="00085FA5"/>
    <w:rsid w:val="000908D9"/>
    <w:rsid w:val="00090DDB"/>
    <w:rsid w:val="000913E7"/>
    <w:rsid w:val="00091A14"/>
    <w:rsid w:val="000945F5"/>
    <w:rsid w:val="000965B1"/>
    <w:rsid w:val="00097AF4"/>
    <w:rsid w:val="000A04CE"/>
    <w:rsid w:val="000A14CA"/>
    <w:rsid w:val="000A22FC"/>
    <w:rsid w:val="000A253F"/>
    <w:rsid w:val="000A2B4C"/>
    <w:rsid w:val="000A365D"/>
    <w:rsid w:val="000A567D"/>
    <w:rsid w:val="000A57E7"/>
    <w:rsid w:val="000A63E3"/>
    <w:rsid w:val="000A643B"/>
    <w:rsid w:val="000A6C12"/>
    <w:rsid w:val="000B0067"/>
    <w:rsid w:val="000B0DF9"/>
    <w:rsid w:val="000B0F61"/>
    <w:rsid w:val="000B0FCF"/>
    <w:rsid w:val="000B123E"/>
    <w:rsid w:val="000B132A"/>
    <w:rsid w:val="000B1A1D"/>
    <w:rsid w:val="000B1F82"/>
    <w:rsid w:val="000B309A"/>
    <w:rsid w:val="000B568C"/>
    <w:rsid w:val="000B5E6E"/>
    <w:rsid w:val="000B70D3"/>
    <w:rsid w:val="000C3646"/>
    <w:rsid w:val="000C3CBB"/>
    <w:rsid w:val="000C5DF0"/>
    <w:rsid w:val="000C6487"/>
    <w:rsid w:val="000C678D"/>
    <w:rsid w:val="000C68C1"/>
    <w:rsid w:val="000C6BAE"/>
    <w:rsid w:val="000C7A8E"/>
    <w:rsid w:val="000D0482"/>
    <w:rsid w:val="000D18EC"/>
    <w:rsid w:val="000D197B"/>
    <w:rsid w:val="000D1C5D"/>
    <w:rsid w:val="000D3FC0"/>
    <w:rsid w:val="000D544D"/>
    <w:rsid w:val="000D6B61"/>
    <w:rsid w:val="000E0743"/>
    <w:rsid w:val="000E0A10"/>
    <w:rsid w:val="000E175E"/>
    <w:rsid w:val="000E19B8"/>
    <w:rsid w:val="000E21EA"/>
    <w:rsid w:val="000E26BD"/>
    <w:rsid w:val="000E424A"/>
    <w:rsid w:val="000E4512"/>
    <w:rsid w:val="000E48E0"/>
    <w:rsid w:val="000E596C"/>
    <w:rsid w:val="000E5B34"/>
    <w:rsid w:val="000E601C"/>
    <w:rsid w:val="000E610D"/>
    <w:rsid w:val="000E7763"/>
    <w:rsid w:val="000E7E56"/>
    <w:rsid w:val="000E7E89"/>
    <w:rsid w:val="000F16AF"/>
    <w:rsid w:val="000F3C0C"/>
    <w:rsid w:val="000F3EC7"/>
    <w:rsid w:val="000F43A0"/>
    <w:rsid w:val="000F502F"/>
    <w:rsid w:val="000F519D"/>
    <w:rsid w:val="000F581A"/>
    <w:rsid w:val="000F65D1"/>
    <w:rsid w:val="000F667B"/>
    <w:rsid w:val="000F69AD"/>
    <w:rsid w:val="000F6EC9"/>
    <w:rsid w:val="000F7221"/>
    <w:rsid w:val="000F7ECB"/>
    <w:rsid w:val="001008C1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08FD"/>
    <w:rsid w:val="00112072"/>
    <w:rsid w:val="00112187"/>
    <w:rsid w:val="00112538"/>
    <w:rsid w:val="00112950"/>
    <w:rsid w:val="0011431A"/>
    <w:rsid w:val="00114816"/>
    <w:rsid w:val="001149E9"/>
    <w:rsid w:val="00114F99"/>
    <w:rsid w:val="00115168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021"/>
    <w:rsid w:val="00123079"/>
    <w:rsid w:val="00123D1C"/>
    <w:rsid w:val="00123FBC"/>
    <w:rsid w:val="00124850"/>
    <w:rsid w:val="0012562D"/>
    <w:rsid w:val="0012572B"/>
    <w:rsid w:val="0012615B"/>
    <w:rsid w:val="00126174"/>
    <w:rsid w:val="0012673D"/>
    <w:rsid w:val="00126C93"/>
    <w:rsid w:val="00126E1A"/>
    <w:rsid w:val="00127091"/>
    <w:rsid w:val="00127202"/>
    <w:rsid w:val="001273FB"/>
    <w:rsid w:val="001277DC"/>
    <w:rsid w:val="00130299"/>
    <w:rsid w:val="00130CD5"/>
    <w:rsid w:val="00130F65"/>
    <w:rsid w:val="00131AFF"/>
    <w:rsid w:val="00132C03"/>
    <w:rsid w:val="00133091"/>
    <w:rsid w:val="0013411F"/>
    <w:rsid w:val="001351EB"/>
    <w:rsid w:val="00135353"/>
    <w:rsid w:val="001357F9"/>
    <w:rsid w:val="00135E57"/>
    <w:rsid w:val="00137677"/>
    <w:rsid w:val="001377A0"/>
    <w:rsid w:val="00137837"/>
    <w:rsid w:val="00140C07"/>
    <w:rsid w:val="00141155"/>
    <w:rsid w:val="001436F6"/>
    <w:rsid w:val="0014472B"/>
    <w:rsid w:val="001448F1"/>
    <w:rsid w:val="00144967"/>
    <w:rsid w:val="00144FDD"/>
    <w:rsid w:val="0014529C"/>
    <w:rsid w:val="0014642B"/>
    <w:rsid w:val="0014781D"/>
    <w:rsid w:val="0015008F"/>
    <w:rsid w:val="00150184"/>
    <w:rsid w:val="001507F9"/>
    <w:rsid w:val="001512D7"/>
    <w:rsid w:val="00152438"/>
    <w:rsid w:val="00154287"/>
    <w:rsid w:val="00154BB5"/>
    <w:rsid w:val="00155CCF"/>
    <w:rsid w:val="00155D7B"/>
    <w:rsid w:val="00155E4A"/>
    <w:rsid w:val="00157224"/>
    <w:rsid w:val="00157C7F"/>
    <w:rsid w:val="00160DA8"/>
    <w:rsid w:val="00161263"/>
    <w:rsid w:val="00161C73"/>
    <w:rsid w:val="001623F5"/>
    <w:rsid w:val="0016283E"/>
    <w:rsid w:val="00162904"/>
    <w:rsid w:val="00162B05"/>
    <w:rsid w:val="00163A76"/>
    <w:rsid w:val="00163DBC"/>
    <w:rsid w:val="001663F7"/>
    <w:rsid w:val="00166E70"/>
    <w:rsid w:val="00167A31"/>
    <w:rsid w:val="00171525"/>
    <w:rsid w:val="00171987"/>
    <w:rsid w:val="0017318C"/>
    <w:rsid w:val="00174CBF"/>
    <w:rsid w:val="00176E96"/>
    <w:rsid w:val="00176F66"/>
    <w:rsid w:val="00180ADE"/>
    <w:rsid w:val="00181466"/>
    <w:rsid w:val="00181834"/>
    <w:rsid w:val="00182343"/>
    <w:rsid w:val="00182BBD"/>
    <w:rsid w:val="001865C3"/>
    <w:rsid w:val="0019155D"/>
    <w:rsid w:val="00191E94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38F"/>
    <w:rsid w:val="001A5808"/>
    <w:rsid w:val="001A5CDB"/>
    <w:rsid w:val="001B0AC7"/>
    <w:rsid w:val="001B1DB8"/>
    <w:rsid w:val="001B2C36"/>
    <w:rsid w:val="001B3183"/>
    <w:rsid w:val="001B47B7"/>
    <w:rsid w:val="001B4872"/>
    <w:rsid w:val="001B4D2F"/>
    <w:rsid w:val="001B76FD"/>
    <w:rsid w:val="001B780B"/>
    <w:rsid w:val="001B7A50"/>
    <w:rsid w:val="001C3A1C"/>
    <w:rsid w:val="001C3D1F"/>
    <w:rsid w:val="001C5247"/>
    <w:rsid w:val="001C54C4"/>
    <w:rsid w:val="001C7618"/>
    <w:rsid w:val="001C7D92"/>
    <w:rsid w:val="001C7E46"/>
    <w:rsid w:val="001D05EC"/>
    <w:rsid w:val="001D06AE"/>
    <w:rsid w:val="001D12C5"/>
    <w:rsid w:val="001D220F"/>
    <w:rsid w:val="001D22F9"/>
    <w:rsid w:val="001D2DF3"/>
    <w:rsid w:val="001D3BA7"/>
    <w:rsid w:val="001D3C60"/>
    <w:rsid w:val="001D4399"/>
    <w:rsid w:val="001D61A2"/>
    <w:rsid w:val="001D7462"/>
    <w:rsid w:val="001E2A80"/>
    <w:rsid w:val="001E30D8"/>
    <w:rsid w:val="001E321E"/>
    <w:rsid w:val="001E3B53"/>
    <w:rsid w:val="001E4305"/>
    <w:rsid w:val="001E4490"/>
    <w:rsid w:val="001E4A37"/>
    <w:rsid w:val="001E5756"/>
    <w:rsid w:val="001E69EF"/>
    <w:rsid w:val="001E75A6"/>
    <w:rsid w:val="001F0EE7"/>
    <w:rsid w:val="001F2ED2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547"/>
    <w:rsid w:val="00210A7E"/>
    <w:rsid w:val="00210D5D"/>
    <w:rsid w:val="00210E92"/>
    <w:rsid w:val="002113DD"/>
    <w:rsid w:val="002117F2"/>
    <w:rsid w:val="00214B13"/>
    <w:rsid w:val="00214BA6"/>
    <w:rsid w:val="00214DE6"/>
    <w:rsid w:val="00215640"/>
    <w:rsid w:val="00216428"/>
    <w:rsid w:val="002167A7"/>
    <w:rsid w:val="0022067F"/>
    <w:rsid w:val="002212D1"/>
    <w:rsid w:val="00221B40"/>
    <w:rsid w:val="0022286A"/>
    <w:rsid w:val="00222D66"/>
    <w:rsid w:val="002232D7"/>
    <w:rsid w:val="002234BA"/>
    <w:rsid w:val="00224D29"/>
    <w:rsid w:val="00225B4F"/>
    <w:rsid w:val="00225BD7"/>
    <w:rsid w:val="00225E02"/>
    <w:rsid w:val="00225ED7"/>
    <w:rsid w:val="00226AB8"/>
    <w:rsid w:val="00226D9C"/>
    <w:rsid w:val="002273DB"/>
    <w:rsid w:val="0023765A"/>
    <w:rsid w:val="00240104"/>
    <w:rsid w:val="0024044C"/>
    <w:rsid w:val="00240752"/>
    <w:rsid w:val="00240957"/>
    <w:rsid w:val="00240F55"/>
    <w:rsid w:val="002414AB"/>
    <w:rsid w:val="00241773"/>
    <w:rsid w:val="00241EE5"/>
    <w:rsid w:val="00242D80"/>
    <w:rsid w:val="00243065"/>
    <w:rsid w:val="002435E0"/>
    <w:rsid w:val="00243882"/>
    <w:rsid w:val="00243EF1"/>
    <w:rsid w:val="00244785"/>
    <w:rsid w:val="00245A2E"/>
    <w:rsid w:val="00246833"/>
    <w:rsid w:val="002476C8"/>
    <w:rsid w:val="002477B1"/>
    <w:rsid w:val="0025034F"/>
    <w:rsid w:val="00250FA5"/>
    <w:rsid w:val="00251815"/>
    <w:rsid w:val="002518BB"/>
    <w:rsid w:val="00251CFA"/>
    <w:rsid w:val="00251DC9"/>
    <w:rsid w:val="002527AB"/>
    <w:rsid w:val="00253CE9"/>
    <w:rsid w:val="00254126"/>
    <w:rsid w:val="00254A95"/>
    <w:rsid w:val="00254DB9"/>
    <w:rsid w:val="002553D9"/>
    <w:rsid w:val="00255AA0"/>
    <w:rsid w:val="00260041"/>
    <w:rsid w:val="0026064B"/>
    <w:rsid w:val="002611B2"/>
    <w:rsid w:val="002624D9"/>
    <w:rsid w:val="00262756"/>
    <w:rsid w:val="00262FF6"/>
    <w:rsid w:val="00263ABD"/>
    <w:rsid w:val="002646A3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75D"/>
    <w:rsid w:val="002808F5"/>
    <w:rsid w:val="002820E8"/>
    <w:rsid w:val="00282C9F"/>
    <w:rsid w:val="00282E3E"/>
    <w:rsid w:val="002848F1"/>
    <w:rsid w:val="00284F8B"/>
    <w:rsid w:val="00286DB9"/>
    <w:rsid w:val="0028744B"/>
    <w:rsid w:val="0029040A"/>
    <w:rsid w:val="00291494"/>
    <w:rsid w:val="0029392F"/>
    <w:rsid w:val="00293E95"/>
    <w:rsid w:val="002943BC"/>
    <w:rsid w:val="00294864"/>
    <w:rsid w:val="00294BFC"/>
    <w:rsid w:val="00296090"/>
    <w:rsid w:val="002960BC"/>
    <w:rsid w:val="00296EC9"/>
    <w:rsid w:val="002978B0"/>
    <w:rsid w:val="00297A1C"/>
    <w:rsid w:val="002A08FE"/>
    <w:rsid w:val="002A125C"/>
    <w:rsid w:val="002A1C01"/>
    <w:rsid w:val="002A2A10"/>
    <w:rsid w:val="002A3258"/>
    <w:rsid w:val="002A413B"/>
    <w:rsid w:val="002A56BB"/>
    <w:rsid w:val="002A749A"/>
    <w:rsid w:val="002A75CD"/>
    <w:rsid w:val="002B09A1"/>
    <w:rsid w:val="002B1477"/>
    <w:rsid w:val="002B150A"/>
    <w:rsid w:val="002B1E6E"/>
    <w:rsid w:val="002B1EE9"/>
    <w:rsid w:val="002B2029"/>
    <w:rsid w:val="002B26A1"/>
    <w:rsid w:val="002B28A7"/>
    <w:rsid w:val="002B293C"/>
    <w:rsid w:val="002B31AE"/>
    <w:rsid w:val="002B3F06"/>
    <w:rsid w:val="002B3F12"/>
    <w:rsid w:val="002B4599"/>
    <w:rsid w:val="002B4C84"/>
    <w:rsid w:val="002B5ADA"/>
    <w:rsid w:val="002B5C0E"/>
    <w:rsid w:val="002B6416"/>
    <w:rsid w:val="002B76BD"/>
    <w:rsid w:val="002B7784"/>
    <w:rsid w:val="002C0837"/>
    <w:rsid w:val="002C0ED0"/>
    <w:rsid w:val="002C24E9"/>
    <w:rsid w:val="002C3E26"/>
    <w:rsid w:val="002C4582"/>
    <w:rsid w:val="002C65B6"/>
    <w:rsid w:val="002C6F54"/>
    <w:rsid w:val="002D1285"/>
    <w:rsid w:val="002D1428"/>
    <w:rsid w:val="002D304C"/>
    <w:rsid w:val="002D4506"/>
    <w:rsid w:val="002D4736"/>
    <w:rsid w:val="002D494C"/>
    <w:rsid w:val="002D4CC7"/>
    <w:rsid w:val="002D4FBE"/>
    <w:rsid w:val="002D549D"/>
    <w:rsid w:val="002D57CD"/>
    <w:rsid w:val="002D5BB1"/>
    <w:rsid w:val="002D6A81"/>
    <w:rsid w:val="002D722A"/>
    <w:rsid w:val="002E12BE"/>
    <w:rsid w:val="002E1943"/>
    <w:rsid w:val="002E1AF6"/>
    <w:rsid w:val="002E267B"/>
    <w:rsid w:val="002E268B"/>
    <w:rsid w:val="002E2BEE"/>
    <w:rsid w:val="002E30DB"/>
    <w:rsid w:val="002E3BF3"/>
    <w:rsid w:val="002E4D00"/>
    <w:rsid w:val="002E5507"/>
    <w:rsid w:val="002E69BE"/>
    <w:rsid w:val="002E7011"/>
    <w:rsid w:val="002E732F"/>
    <w:rsid w:val="002E7744"/>
    <w:rsid w:val="002E7CA7"/>
    <w:rsid w:val="002E7E79"/>
    <w:rsid w:val="002F02F5"/>
    <w:rsid w:val="002F13CC"/>
    <w:rsid w:val="002F1C8C"/>
    <w:rsid w:val="002F2594"/>
    <w:rsid w:val="002F28ED"/>
    <w:rsid w:val="002F30CC"/>
    <w:rsid w:val="002F32DA"/>
    <w:rsid w:val="002F3BE5"/>
    <w:rsid w:val="002F4581"/>
    <w:rsid w:val="002F4A57"/>
    <w:rsid w:val="002F52D7"/>
    <w:rsid w:val="002F5B30"/>
    <w:rsid w:val="002F64AE"/>
    <w:rsid w:val="002F67AD"/>
    <w:rsid w:val="00300203"/>
    <w:rsid w:val="00301CE3"/>
    <w:rsid w:val="00302C72"/>
    <w:rsid w:val="00302E72"/>
    <w:rsid w:val="0030362E"/>
    <w:rsid w:val="00304504"/>
    <w:rsid w:val="0030540B"/>
    <w:rsid w:val="003076C4"/>
    <w:rsid w:val="0030770F"/>
    <w:rsid w:val="0031531C"/>
    <w:rsid w:val="00315BA9"/>
    <w:rsid w:val="00315C11"/>
    <w:rsid w:val="00316EA0"/>
    <w:rsid w:val="00317DD4"/>
    <w:rsid w:val="00321D59"/>
    <w:rsid w:val="00322577"/>
    <w:rsid w:val="0032278F"/>
    <w:rsid w:val="00322DCA"/>
    <w:rsid w:val="0032448B"/>
    <w:rsid w:val="00324D06"/>
    <w:rsid w:val="00326804"/>
    <w:rsid w:val="00330A71"/>
    <w:rsid w:val="0033119E"/>
    <w:rsid w:val="003317D5"/>
    <w:rsid w:val="003327BC"/>
    <w:rsid w:val="00333B0D"/>
    <w:rsid w:val="00333BA6"/>
    <w:rsid w:val="00333C34"/>
    <w:rsid w:val="003349EA"/>
    <w:rsid w:val="00335608"/>
    <w:rsid w:val="00336303"/>
    <w:rsid w:val="00336699"/>
    <w:rsid w:val="00336CCC"/>
    <w:rsid w:val="00337890"/>
    <w:rsid w:val="003379DF"/>
    <w:rsid w:val="0034026B"/>
    <w:rsid w:val="00341E7E"/>
    <w:rsid w:val="0034222F"/>
    <w:rsid w:val="00342DEB"/>
    <w:rsid w:val="00343304"/>
    <w:rsid w:val="003460F4"/>
    <w:rsid w:val="003461A5"/>
    <w:rsid w:val="0034635A"/>
    <w:rsid w:val="00346438"/>
    <w:rsid w:val="00347325"/>
    <w:rsid w:val="003476B3"/>
    <w:rsid w:val="00347C06"/>
    <w:rsid w:val="00350105"/>
    <w:rsid w:val="00351475"/>
    <w:rsid w:val="00351C01"/>
    <w:rsid w:val="003522FE"/>
    <w:rsid w:val="00352E1B"/>
    <w:rsid w:val="00353A8D"/>
    <w:rsid w:val="00355CD1"/>
    <w:rsid w:val="00355DC8"/>
    <w:rsid w:val="00357E3C"/>
    <w:rsid w:val="0036066E"/>
    <w:rsid w:val="003609D2"/>
    <w:rsid w:val="00360A7A"/>
    <w:rsid w:val="00361137"/>
    <w:rsid w:val="00362C5C"/>
    <w:rsid w:val="00362E2A"/>
    <w:rsid w:val="00363445"/>
    <w:rsid w:val="00364B20"/>
    <w:rsid w:val="003665F7"/>
    <w:rsid w:val="00367E7F"/>
    <w:rsid w:val="00372A2F"/>
    <w:rsid w:val="00374F87"/>
    <w:rsid w:val="0037507A"/>
    <w:rsid w:val="00375A52"/>
    <w:rsid w:val="00375AA5"/>
    <w:rsid w:val="00380D5F"/>
    <w:rsid w:val="00380DFA"/>
    <w:rsid w:val="00381118"/>
    <w:rsid w:val="0038170D"/>
    <w:rsid w:val="003822E7"/>
    <w:rsid w:val="00382884"/>
    <w:rsid w:val="00383BA7"/>
    <w:rsid w:val="003844A2"/>
    <w:rsid w:val="00384D7F"/>
    <w:rsid w:val="003851F0"/>
    <w:rsid w:val="0038604C"/>
    <w:rsid w:val="003864C5"/>
    <w:rsid w:val="003871D7"/>
    <w:rsid w:val="0038770D"/>
    <w:rsid w:val="00387EF1"/>
    <w:rsid w:val="00390FE5"/>
    <w:rsid w:val="00391647"/>
    <w:rsid w:val="0039294E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350"/>
    <w:rsid w:val="003A2C69"/>
    <w:rsid w:val="003A2E79"/>
    <w:rsid w:val="003A43B2"/>
    <w:rsid w:val="003A4CD3"/>
    <w:rsid w:val="003A4DAA"/>
    <w:rsid w:val="003A5458"/>
    <w:rsid w:val="003A5CF7"/>
    <w:rsid w:val="003A7D83"/>
    <w:rsid w:val="003A7EBB"/>
    <w:rsid w:val="003B1B7C"/>
    <w:rsid w:val="003B1BFD"/>
    <w:rsid w:val="003B26AC"/>
    <w:rsid w:val="003B3E4B"/>
    <w:rsid w:val="003B4022"/>
    <w:rsid w:val="003B405D"/>
    <w:rsid w:val="003B4684"/>
    <w:rsid w:val="003B4BF2"/>
    <w:rsid w:val="003B5814"/>
    <w:rsid w:val="003B5D59"/>
    <w:rsid w:val="003B5EA6"/>
    <w:rsid w:val="003B608E"/>
    <w:rsid w:val="003B6672"/>
    <w:rsid w:val="003B66B7"/>
    <w:rsid w:val="003B67D9"/>
    <w:rsid w:val="003B6B5A"/>
    <w:rsid w:val="003B6F17"/>
    <w:rsid w:val="003C2773"/>
    <w:rsid w:val="003C3383"/>
    <w:rsid w:val="003C366F"/>
    <w:rsid w:val="003C3985"/>
    <w:rsid w:val="003C3D6F"/>
    <w:rsid w:val="003C4167"/>
    <w:rsid w:val="003C4C6C"/>
    <w:rsid w:val="003C5919"/>
    <w:rsid w:val="003C6FB2"/>
    <w:rsid w:val="003C7257"/>
    <w:rsid w:val="003C7B52"/>
    <w:rsid w:val="003D25FD"/>
    <w:rsid w:val="003D3027"/>
    <w:rsid w:val="003D328C"/>
    <w:rsid w:val="003D5C99"/>
    <w:rsid w:val="003E09C1"/>
    <w:rsid w:val="003E0B7C"/>
    <w:rsid w:val="003E0CF0"/>
    <w:rsid w:val="003E19BF"/>
    <w:rsid w:val="003E1FA8"/>
    <w:rsid w:val="003E2D6D"/>
    <w:rsid w:val="003E402A"/>
    <w:rsid w:val="003E4CBC"/>
    <w:rsid w:val="003E5880"/>
    <w:rsid w:val="003E6E4F"/>
    <w:rsid w:val="003E722B"/>
    <w:rsid w:val="003F1285"/>
    <w:rsid w:val="003F1609"/>
    <w:rsid w:val="003F19F7"/>
    <w:rsid w:val="003F26D4"/>
    <w:rsid w:val="003F3A0D"/>
    <w:rsid w:val="003F445F"/>
    <w:rsid w:val="003F5BFC"/>
    <w:rsid w:val="003F6DA5"/>
    <w:rsid w:val="003F6F71"/>
    <w:rsid w:val="00400922"/>
    <w:rsid w:val="00401496"/>
    <w:rsid w:val="00401766"/>
    <w:rsid w:val="004022BC"/>
    <w:rsid w:val="00402B02"/>
    <w:rsid w:val="00403851"/>
    <w:rsid w:val="00404EB5"/>
    <w:rsid w:val="0040781E"/>
    <w:rsid w:val="004112B8"/>
    <w:rsid w:val="00411D5E"/>
    <w:rsid w:val="004127B2"/>
    <w:rsid w:val="00412E8B"/>
    <w:rsid w:val="00414CE5"/>
    <w:rsid w:val="00416537"/>
    <w:rsid w:val="00416F43"/>
    <w:rsid w:val="00417048"/>
    <w:rsid w:val="004170C8"/>
    <w:rsid w:val="00417E0E"/>
    <w:rsid w:val="004210C6"/>
    <w:rsid w:val="004231C6"/>
    <w:rsid w:val="0042322C"/>
    <w:rsid w:val="00423D45"/>
    <w:rsid w:val="00424813"/>
    <w:rsid w:val="004264A5"/>
    <w:rsid w:val="00427A92"/>
    <w:rsid w:val="00427B82"/>
    <w:rsid w:val="004305F2"/>
    <w:rsid w:val="004315F1"/>
    <w:rsid w:val="00431A17"/>
    <w:rsid w:val="0043233C"/>
    <w:rsid w:val="0043248A"/>
    <w:rsid w:val="00432734"/>
    <w:rsid w:val="004331F7"/>
    <w:rsid w:val="00433893"/>
    <w:rsid w:val="00433C77"/>
    <w:rsid w:val="00433E03"/>
    <w:rsid w:val="00435948"/>
    <w:rsid w:val="00435B76"/>
    <w:rsid w:val="00436A52"/>
    <w:rsid w:val="004372F2"/>
    <w:rsid w:val="004406B7"/>
    <w:rsid w:val="00440ABC"/>
    <w:rsid w:val="00440DD7"/>
    <w:rsid w:val="00441FCA"/>
    <w:rsid w:val="0044295C"/>
    <w:rsid w:val="00445397"/>
    <w:rsid w:val="004457CD"/>
    <w:rsid w:val="004470DA"/>
    <w:rsid w:val="00447392"/>
    <w:rsid w:val="00447768"/>
    <w:rsid w:val="00450DF4"/>
    <w:rsid w:val="00451C67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0A8D"/>
    <w:rsid w:val="00462017"/>
    <w:rsid w:val="0046246D"/>
    <w:rsid w:val="00462570"/>
    <w:rsid w:val="00463208"/>
    <w:rsid w:val="00463FA9"/>
    <w:rsid w:val="004654BA"/>
    <w:rsid w:val="00465D45"/>
    <w:rsid w:val="00466091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22B"/>
    <w:rsid w:val="004753B9"/>
    <w:rsid w:val="004758E2"/>
    <w:rsid w:val="00476A09"/>
    <w:rsid w:val="00477FEF"/>
    <w:rsid w:val="00480271"/>
    <w:rsid w:val="00480A1B"/>
    <w:rsid w:val="00481250"/>
    <w:rsid w:val="004816C8"/>
    <w:rsid w:val="0048287B"/>
    <w:rsid w:val="00482E7D"/>
    <w:rsid w:val="004845AB"/>
    <w:rsid w:val="0048461B"/>
    <w:rsid w:val="00484A20"/>
    <w:rsid w:val="00484B7C"/>
    <w:rsid w:val="00486793"/>
    <w:rsid w:val="004869C7"/>
    <w:rsid w:val="00486FB6"/>
    <w:rsid w:val="00490F10"/>
    <w:rsid w:val="00491694"/>
    <w:rsid w:val="004926BC"/>
    <w:rsid w:val="00493100"/>
    <w:rsid w:val="00496FBC"/>
    <w:rsid w:val="004976B8"/>
    <w:rsid w:val="00497A91"/>
    <w:rsid w:val="004A0493"/>
    <w:rsid w:val="004A0837"/>
    <w:rsid w:val="004A0AF9"/>
    <w:rsid w:val="004A4074"/>
    <w:rsid w:val="004A5D87"/>
    <w:rsid w:val="004A605D"/>
    <w:rsid w:val="004B105F"/>
    <w:rsid w:val="004B1A30"/>
    <w:rsid w:val="004B1DEE"/>
    <w:rsid w:val="004B20EB"/>
    <w:rsid w:val="004B27B8"/>
    <w:rsid w:val="004B37B6"/>
    <w:rsid w:val="004B4396"/>
    <w:rsid w:val="004B4B4A"/>
    <w:rsid w:val="004B525B"/>
    <w:rsid w:val="004B6773"/>
    <w:rsid w:val="004B7286"/>
    <w:rsid w:val="004B72C3"/>
    <w:rsid w:val="004B7CCA"/>
    <w:rsid w:val="004C0133"/>
    <w:rsid w:val="004C0AD0"/>
    <w:rsid w:val="004C1484"/>
    <w:rsid w:val="004C25C8"/>
    <w:rsid w:val="004C267E"/>
    <w:rsid w:val="004C2797"/>
    <w:rsid w:val="004C30A3"/>
    <w:rsid w:val="004C42E9"/>
    <w:rsid w:val="004C64C5"/>
    <w:rsid w:val="004D010A"/>
    <w:rsid w:val="004D14CB"/>
    <w:rsid w:val="004D17AA"/>
    <w:rsid w:val="004D1CB5"/>
    <w:rsid w:val="004D30F5"/>
    <w:rsid w:val="004D350C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24F"/>
    <w:rsid w:val="004E2B8C"/>
    <w:rsid w:val="004E2DA2"/>
    <w:rsid w:val="004E3059"/>
    <w:rsid w:val="004E63C7"/>
    <w:rsid w:val="004E6A7A"/>
    <w:rsid w:val="004E7060"/>
    <w:rsid w:val="004E7B77"/>
    <w:rsid w:val="004F066D"/>
    <w:rsid w:val="004F10DD"/>
    <w:rsid w:val="004F2732"/>
    <w:rsid w:val="004F28AF"/>
    <w:rsid w:val="004F2C54"/>
    <w:rsid w:val="004F318A"/>
    <w:rsid w:val="004F376B"/>
    <w:rsid w:val="004F3981"/>
    <w:rsid w:val="004F4CD0"/>
    <w:rsid w:val="004F50FC"/>
    <w:rsid w:val="004F58D2"/>
    <w:rsid w:val="004F6248"/>
    <w:rsid w:val="004F6C74"/>
    <w:rsid w:val="00500273"/>
    <w:rsid w:val="00500421"/>
    <w:rsid w:val="00502F08"/>
    <w:rsid w:val="00504023"/>
    <w:rsid w:val="00505F4C"/>
    <w:rsid w:val="005062AE"/>
    <w:rsid w:val="00506A26"/>
    <w:rsid w:val="005120D5"/>
    <w:rsid w:val="005129CD"/>
    <w:rsid w:val="00512FA8"/>
    <w:rsid w:val="0051354B"/>
    <w:rsid w:val="00514B6B"/>
    <w:rsid w:val="00516259"/>
    <w:rsid w:val="00517359"/>
    <w:rsid w:val="00517D5B"/>
    <w:rsid w:val="00517F63"/>
    <w:rsid w:val="005206B8"/>
    <w:rsid w:val="00520AAA"/>
    <w:rsid w:val="0052107E"/>
    <w:rsid w:val="00521156"/>
    <w:rsid w:val="005212CB"/>
    <w:rsid w:val="00522905"/>
    <w:rsid w:val="005229A5"/>
    <w:rsid w:val="00524426"/>
    <w:rsid w:val="00524532"/>
    <w:rsid w:val="00524B3E"/>
    <w:rsid w:val="00524BA8"/>
    <w:rsid w:val="00525391"/>
    <w:rsid w:val="005262A6"/>
    <w:rsid w:val="005263CB"/>
    <w:rsid w:val="00526AA0"/>
    <w:rsid w:val="00527894"/>
    <w:rsid w:val="00530807"/>
    <w:rsid w:val="00531045"/>
    <w:rsid w:val="00532596"/>
    <w:rsid w:val="00532DE4"/>
    <w:rsid w:val="005341AC"/>
    <w:rsid w:val="00534599"/>
    <w:rsid w:val="00534C0E"/>
    <w:rsid w:val="00535580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231B"/>
    <w:rsid w:val="00543D4A"/>
    <w:rsid w:val="00543E17"/>
    <w:rsid w:val="005444BA"/>
    <w:rsid w:val="005463E5"/>
    <w:rsid w:val="0055078C"/>
    <w:rsid w:val="005512D1"/>
    <w:rsid w:val="005520D7"/>
    <w:rsid w:val="0055233B"/>
    <w:rsid w:val="00552796"/>
    <w:rsid w:val="005532B1"/>
    <w:rsid w:val="005536D9"/>
    <w:rsid w:val="00553CBE"/>
    <w:rsid w:val="00553D32"/>
    <w:rsid w:val="00554124"/>
    <w:rsid w:val="00554A27"/>
    <w:rsid w:val="00555243"/>
    <w:rsid w:val="00555619"/>
    <w:rsid w:val="00556EB8"/>
    <w:rsid w:val="00560CD4"/>
    <w:rsid w:val="00560CFB"/>
    <w:rsid w:val="00561E9B"/>
    <w:rsid w:val="00562430"/>
    <w:rsid w:val="00562824"/>
    <w:rsid w:val="00562968"/>
    <w:rsid w:val="00562DA2"/>
    <w:rsid w:val="005634CF"/>
    <w:rsid w:val="0056378B"/>
    <w:rsid w:val="00563C32"/>
    <w:rsid w:val="0056490C"/>
    <w:rsid w:val="005674C5"/>
    <w:rsid w:val="005707DA"/>
    <w:rsid w:val="00571E07"/>
    <w:rsid w:val="00571F04"/>
    <w:rsid w:val="005749F4"/>
    <w:rsid w:val="005758DB"/>
    <w:rsid w:val="005776D6"/>
    <w:rsid w:val="00577F22"/>
    <w:rsid w:val="00580E5A"/>
    <w:rsid w:val="00582143"/>
    <w:rsid w:val="0058255D"/>
    <w:rsid w:val="0058371F"/>
    <w:rsid w:val="005839AE"/>
    <w:rsid w:val="00584261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3C1"/>
    <w:rsid w:val="005A5500"/>
    <w:rsid w:val="005A73A0"/>
    <w:rsid w:val="005B03DB"/>
    <w:rsid w:val="005B16F2"/>
    <w:rsid w:val="005B1988"/>
    <w:rsid w:val="005B19CB"/>
    <w:rsid w:val="005B293E"/>
    <w:rsid w:val="005B3EDF"/>
    <w:rsid w:val="005B41E9"/>
    <w:rsid w:val="005B48AD"/>
    <w:rsid w:val="005B4A28"/>
    <w:rsid w:val="005B4AD4"/>
    <w:rsid w:val="005B5069"/>
    <w:rsid w:val="005B596B"/>
    <w:rsid w:val="005B5A0C"/>
    <w:rsid w:val="005B5B14"/>
    <w:rsid w:val="005B5EFA"/>
    <w:rsid w:val="005B6532"/>
    <w:rsid w:val="005B7D75"/>
    <w:rsid w:val="005C03B3"/>
    <w:rsid w:val="005C0AD2"/>
    <w:rsid w:val="005C111C"/>
    <w:rsid w:val="005C18DF"/>
    <w:rsid w:val="005C1ABC"/>
    <w:rsid w:val="005C1E0F"/>
    <w:rsid w:val="005C295F"/>
    <w:rsid w:val="005C2CDE"/>
    <w:rsid w:val="005C46B0"/>
    <w:rsid w:val="005C4AAA"/>
    <w:rsid w:val="005C4B98"/>
    <w:rsid w:val="005C54A0"/>
    <w:rsid w:val="005C7055"/>
    <w:rsid w:val="005C7DB8"/>
    <w:rsid w:val="005D02FD"/>
    <w:rsid w:val="005D05D2"/>
    <w:rsid w:val="005D1530"/>
    <w:rsid w:val="005D1FC0"/>
    <w:rsid w:val="005D2B47"/>
    <w:rsid w:val="005D3879"/>
    <w:rsid w:val="005D4A29"/>
    <w:rsid w:val="005D5ECC"/>
    <w:rsid w:val="005E05A4"/>
    <w:rsid w:val="005E0A7D"/>
    <w:rsid w:val="005E1DB3"/>
    <w:rsid w:val="005E2B0B"/>
    <w:rsid w:val="005E3AD2"/>
    <w:rsid w:val="005E4466"/>
    <w:rsid w:val="005E5192"/>
    <w:rsid w:val="005E534C"/>
    <w:rsid w:val="005E54D6"/>
    <w:rsid w:val="005E578A"/>
    <w:rsid w:val="005E622B"/>
    <w:rsid w:val="005E6FA0"/>
    <w:rsid w:val="005E7919"/>
    <w:rsid w:val="005E7DA0"/>
    <w:rsid w:val="005F023D"/>
    <w:rsid w:val="005F02F0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0E19"/>
    <w:rsid w:val="00601072"/>
    <w:rsid w:val="006010AD"/>
    <w:rsid w:val="00601A71"/>
    <w:rsid w:val="0060402D"/>
    <w:rsid w:val="0060476B"/>
    <w:rsid w:val="00604C65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163B2"/>
    <w:rsid w:val="0061660D"/>
    <w:rsid w:val="006219CA"/>
    <w:rsid w:val="00622554"/>
    <w:rsid w:val="00623A3F"/>
    <w:rsid w:val="00623E59"/>
    <w:rsid w:val="006244E6"/>
    <w:rsid w:val="0062730A"/>
    <w:rsid w:val="006306C7"/>
    <w:rsid w:val="00630D5D"/>
    <w:rsid w:val="00630FC6"/>
    <w:rsid w:val="006348C4"/>
    <w:rsid w:val="00634C48"/>
    <w:rsid w:val="0063539B"/>
    <w:rsid w:val="0063633D"/>
    <w:rsid w:val="00636FBD"/>
    <w:rsid w:val="006408F4"/>
    <w:rsid w:val="0064092E"/>
    <w:rsid w:val="006418FC"/>
    <w:rsid w:val="00641A0C"/>
    <w:rsid w:val="006429DD"/>
    <w:rsid w:val="0064348D"/>
    <w:rsid w:val="00643903"/>
    <w:rsid w:val="00644E1D"/>
    <w:rsid w:val="006478E1"/>
    <w:rsid w:val="0064791F"/>
    <w:rsid w:val="00650439"/>
    <w:rsid w:val="0065153D"/>
    <w:rsid w:val="006516E4"/>
    <w:rsid w:val="00651E00"/>
    <w:rsid w:val="00652416"/>
    <w:rsid w:val="006526D5"/>
    <w:rsid w:val="006547F4"/>
    <w:rsid w:val="00656B27"/>
    <w:rsid w:val="006571DE"/>
    <w:rsid w:val="00657928"/>
    <w:rsid w:val="00661B36"/>
    <w:rsid w:val="00661C5A"/>
    <w:rsid w:val="00663103"/>
    <w:rsid w:val="006639C2"/>
    <w:rsid w:val="00663E54"/>
    <w:rsid w:val="00664802"/>
    <w:rsid w:val="00664963"/>
    <w:rsid w:val="00665B6C"/>
    <w:rsid w:val="0066672F"/>
    <w:rsid w:val="0066674C"/>
    <w:rsid w:val="00666B43"/>
    <w:rsid w:val="006712C5"/>
    <w:rsid w:val="00671B8A"/>
    <w:rsid w:val="00672370"/>
    <w:rsid w:val="00673097"/>
    <w:rsid w:val="00673E6F"/>
    <w:rsid w:val="006741F1"/>
    <w:rsid w:val="00674D9B"/>
    <w:rsid w:val="00675627"/>
    <w:rsid w:val="006756EC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0EA8"/>
    <w:rsid w:val="00691155"/>
    <w:rsid w:val="006911A2"/>
    <w:rsid w:val="00691500"/>
    <w:rsid w:val="006915FB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97EA6"/>
    <w:rsid w:val="006A007C"/>
    <w:rsid w:val="006A018A"/>
    <w:rsid w:val="006A0567"/>
    <w:rsid w:val="006A089D"/>
    <w:rsid w:val="006A0EE0"/>
    <w:rsid w:val="006A25C5"/>
    <w:rsid w:val="006A3820"/>
    <w:rsid w:val="006A390F"/>
    <w:rsid w:val="006A3DD3"/>
    <w:rsid w:val="006A484D"/>
    <w:rsid w:val="006A5BD5"/>
    <w:rsid w:val="006A5EA4"/>
    <w:rsid w:val="006A6C2C"/>
    <w:rsid w:val="006A70B2"/>
    <w:rsid w:val="006A7DD2"/>
    <w:rsid w:val="006B0CA6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3C1E"/>
    <w:rsid w:val="006C565A"/>
    <w:rsid w:val="006C5FD3"/>
    <w:rsid w:val="006C6344"/>
    <w:rsid w:val="006C76D0"/>
    <w:rsid w:val="006C7FB4"/>
    <w:rsid w:val="006D19BA"/>
    <w:rsid w:val="006D215E"/>
    <w:rsid w:val="006D2170"/>
    <w:rsid w:val="006D244C"/>
    <w:rsid w:val="006D2691"/>
    <w:rsid w:val="006D2E02"/>
    <w:rsid w:val="006D3979"/>
    <w:rsid w:val="006D39B1"/>
    <w:rsid w:val="006D46F5"/>
    <w:rsid w:val="006D4D7B"/>
    <w:rsid w:val="006D5172"/>
    <w:rsid w:val="006D5E7B"/>
    <w:rsid w:val="006D6567"/>
    <w:rsid w:val="006E06ED"/>
    <w:rsid w:val="006E274D"/>
    <w:rsid w:val="006E37A9"/>
    <w:rsid w:val="006E38E4"/>
    <w:rsid w:val="006E58F8"/>
    <w:rsid w:val="006F077D"/>
    <w:rsid w:val="006F0B26"/>
    <w:rsid w:val="006F1A8A"/>
    <w:rsid w:val="006F2300"/>
    <w:rsid w:val="006F377D"/>
    <w:rsid w:val="006F4163"/>
    <w:rsid w:val="006F4FE1"/>
    <w:rsid w:val="006F5222"/>
    <w:rsid w:val="006F5CB2"/>
    <w:rsid w:val="006F62D0"/>
    <w:rsid w:val="006F6A78"/>
    <w:rsid w:val="006F74FE"/>
    <w:rsid w:val="006F79DF"/>
    <w:rsid w:val="007003A8"/>
    <w:rsid w:val="00700797"/>
    <w:rsid w:val="007009E6"/>
    <w:rsid w:val="00702AC8"/>
    <w:rsid w:val="007040BA"/>
    <w:rsid w:val="007059A0"/>
    <w:rsid w:val="00705AA8"/>
    <w:rsid w:val="00706AC2"/>
    <w:rsid w:val="007115C6"/>
    <w:rsid w:val="00711DC3"/>
    <w:rsid w:val="0071214C"/>
    <w:rsid w:val="007126E1"/>
    <w:rsid w:val="00712729"/>
    <w:rsid w:val="00715FD3"/>
    <w:rsid w:val="007179EA"/>
    <w:rsid w:val="00717A60"/>
    <w:rsid w:val="00717A65"/>
    <w:rsid w:val="007210F0"/>
    <w:rsid w:val="007217E6"/>
    <w:rsid w:val="00721AA3"/>
    <w:rsid w:val="00721ACB"/>
    <w:rsid w:val="00721F34"/>
    <w:rsid w:val="007244F1"/>
    <w:rsid w:val="007254B7"/>
    <w:rsid w:val="0072656C"/>
    <w:rsid w:val="0072679C"/>
    <w:rsid w:val="007271B0"/>
    <w:rsid w:val="0073242F"/>
    <w:rsid w:val="007334F3"/>
    <w:rsid w:val="00733CD6"/>
    <w:rsid w:val="00733EB7"/>
    <w:rsid w:val="00734744"/>
    <w:rsid w:val="00735A42"/>
    <w:rsid w:val="007374EF"/>
    <w:rsid w:val="00737590"/>
    <w:rsid w:val="0074038B"/>
    <w:rsid w:val="00740A67"/>
    <w:rsid w:val="00740CD2"/>
    <w:rsid w:val="007418A8"/>
    <w:rsid w:val="00741CBF"/>
    <w:rsid w:val="00743F76"/>
    <w:rsid w:val="00744422"/>
    <w:rsid w:val="00744548"/>
    <w:rsid w:val="00745074"/>
    <w:rsid w:val="00746FE2"/>
    <w:rsid w:val="007477B0"/>
    <w:rsid w:val="00747949"/>
    <w:rsid w:val="00751213"/>
    <w:rsid w:val="00751878"/>
    <w:rsid w:val="0075220E"/>
    <w:rsid w:val="00753628"/>
    <w:rsid w:val="00753BE8"/>
    <w:rsid w:val="007548F8"/>
    <w:rsid w:val="0075499F"/>
    <w:rsid w:val="00757742"/>
    <w:rsid w:val="00757789"/>
    <w:rsid w:val="00757E61"/>
    <w:rsid w:val="0076125D"/>
    <w:rsid w:val="00762E0A"/>
    <w:rsid w:val="007635ED"/>
    <w:rsid w:val="0076414B"/>
    <w:rsid w:val="00764BEF"/>
    <w:rsid w:val="007664AB"/>
    <w:rsid w:val="00766615"/>
    <w:rsid w:val="0076772A"/>
    <w:rsid w:val="0076782F"/>
    <w:rsid w:val="0077095C"/>
    <w:rsid w:val="007710BF"/>
    <w:rsid w:val="00771CF5"/>
    <w:rsid w:val="007724E0"/>
    <w:rsid w:val="00772AB3"/>
    <w:rsid w:val="00772F2F"/>
    <w:rsid w:val="00773379"/>
    <w:rsid w:val="00773911"/>
    <w:rsid w:val="00774B87"/>
    <w:rsid w:val="00774F6F"/>
    <w:rsid w:val="007753C1"/>
    <w:rsid w:val="00775618"/>
    <w:rsid w:val="00776C90"/>
    <w:rsid w:val="00776F57"/>
    <w:rsid w:val="007802CB"/>
    <w:rsid w:val="007816A2"/>
    <w:rsid w:val="007826E8"/>
    <w:rsid w:val="0078419F"/>
    <w:rsid w:val="00786C6E"/>
    <w:rsid w:val="0079053D"/>
    <w:rsid w:val="007911FA"/>
    <w:rsid w:val="0079133C"/>
    <w:rsid w:val="00791CE3"/>
    <w:rsid w:val="00792165"/>
    <w:rsid w:val="00792F57"/>
    <w:rsid w:val="007954B8"/>
    <w:rsid w:val="007959E1"/>
    <w:rsid w:val="00795AC4"/>
    <w:rsid w:val="00797D97"/>
    <w:rsid w:val="007A124C"/>
    <w:rsid w:val="007A1A04"/>
    <w:rsid w:val="007A1A88"/>
    <w:rsid w:val="007A1E19"/>
    <w:rsid w:val="007A2D06"/>
    <w:rsid w:val="007A37C3"/>
    <w:rsid w:val="007A4D40"/>
    <w:rsid w:val="007A5FE3"/>
    <w:rsid w:val="007A63DF"/>
    <w:rsid w:val="007A7106"/>
    <w:rsid w:val="007B0169"/>
    <w:rsid w:val="007B0775"/>
    <w:rsid w:val="007B13F9"/>
    <w:rsid w:val="007B1BDE"/>
    <w:rsid w:val="007B1DEA"/>
    <w:rsid w:val="007B28A9"/>
    <w:rsid w:val="007B3A97"/>
    <w:rsid w:val="007B4637"/>
    <w:rsid w:val="007B5435"/>
    <w:rsid w:val="007B5B24"/>
    <w:rsid w:val="007B605F"/>
    <w:rsid w:val="007B6AC1"/>
    <w:rsid w:val="007B6FCF"/>
    <w:rsid w:val="007B7422"/>
    <w:rsid w:val="007C0C51"/>
    <w:rsid w:val="007C0C96"/>
    <w:rsid w:val="007C1478"/>
    <w:rsid w:val="007C175F"/>
    <w:rsid w:val="007C4EB6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5AAA"/>
    <w:rsid w:val="007E62D2"/>
    <w:rsid w:val="007E62DA"/>
    <w:rsid w:val="007E6FB2"/>
    <w:rsid w:val="007E7946"/>
    <w:rsid w:val="007F14E1"/>
    <w:rsid w:val="007F2B42"/>
    <w:rsid w:val="007F4C85"/>
    <w:rsid w:val="007F52A5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4E"/>
    <w:rsid w:val="0080325A"/>
    <w:rsid w:val="00803E14"/>
    <w:rsid w:val="00804C3C"/>
    <w:rsid w:val="008052CD"/>
    <w:rsid w:val="00806344"/>
    <w:rsid w:val="00807015"/>
    <w:rsid w:val="00810F3B"/>
    <w:rsid w:val="0081350F"/>
    <w:rsid w:val="00814555"/>
    <w:rsid w:val="008158DC"/>
    <w:rsid w:val="00815ED1"/>
    <w:rsid w:val="00816486"/>
    <w:rsid w:val="008167C9"/>
    <w:rsid w:val="00817D02"/>
    <w:rsid w:val="00817E76"/>
    <w:rsid w:val="00821A24"/>
    <w:rsid w:val="0082297E"/>
    <w:rsid w:val="008230FB"/>
    <w:rsid w:val="0082323B"/>
    <w:rsid w:val="0082386A"/>
    <w:rsid w:val="00824097"/>
    <w:rsid w:val="0082456A"/>
    <w:rsid w:val="00825667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0D6C"/>
    <w:rsid w:val="0083158B"/>
    <w:rsid w:val="008323C7"/>
    <w:rsid w:val="00832771"/>
    <w:rsid w:val="00834D36"/>
    <w:rsid w:val="00836647"/>
    <w:rsid w:val="008369E6"/>
    <w:rsid w:val="00836EAB"/>
    <w:rsid w:val="00840ED1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025A"/>
    <w:rsid w:val="008519E1"/>
    <w:rsid w:val="00853658"/>
    <w:rsid w:val="00853A4A"/>
    <w:rsid w:val="00854A7F"/>
    <w:rsid w:val="00856BBB"/>
    <w:rsid w:val="0086360C"/>
    <w:rsid w:val="00863B70"/>
    <w:rsid w:val="008662B3"/>
    <w:rsid w:val="008669D9"/>
    <w:rsid w:val="00867B84"/>
    <w:rsid w:val="008704BD"/>
    <w:rsid w:val="0087133F"/>
    <w:rsid w:val="00873436"/>
    <w:rsid w:val="008737BB"/>
    <w:rsid w:val="00874110"/>
    <w:rsid w:val="00874DBC"/>
    <w:rsid w:val="00874E16"/>
    <w:rsid w:val="0087616E"/>
    <w:rsid w:val="00880CEF"/>
    <w:rsid w:val="00881ABF"/>
    <w:rsid w:val="00882EE0"/>
    <w:rsid w:val="00882F43"/>
    <w:rsid w:val="00885233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170C"/>
    <w:rsid w:val="008A1775"/>
    <w:rsid w:val="008A259F"/>
    <w:rsid w:val="008A2742"/>
    <w:rsid w:val="008A2974"/>
    <w:rsid w:val="008A2A63"/>
    <w:rsid w:val="008A4762"/>
    <w:rsid w:val="008A4869"/>
    <w:rsid w:val="008A4C1E"/>
    <w:rsid w:val="008A59FF"/>
    <w:rsid w:val="008B079B"/>
    <w:rsid w:val="008B1210"/>
    <w:rsid w:val="008B1620"/>
    <w:rsid w:val="008B1FFD"/>
    <w:rsid w:val="008B200F"/>
    <w:rsid w:val="008B2CC3"/>
    <w:rsid w:val="008B3FE8"/>
    <w:rsid w:val="008B59D7"/>
    <w:rsid w:val="008B5B7D"/>
    <w:rsid w:val="008B6DF2"/>
    <w:rsid w:val="008B6F3C"/>
    <w:rsid w:val="008B76C5"/>
    <w:rsid w:val="008B7823"/>
    <w:rsid w:val="008B7B16"/>
    <w:rsid w:val="008B7B9D"/>
    <w:rsid w:val="008C0008"/>
    <w:rsid w:val="008C0B08"/>
    <w:rsid w:val="008C0B2A"/>
    <w:rsid w:val="008C0C77"/>
    <w:rsid w:val="008C2444"/>
    <w:rsid w:val="008C2FDD"/>
    <w:rsid w:val="008C36DE"/>
    <w:rsid w:val="008C3746"/>
    <w:rsid w:val="008C39A7"/>
    <w:rsid w:val="008C3C03"/>
    <w:rsid w:val="008C48DA"/>
    <w:rsid w:val="008C5133"/>
    <w:rsid w:val="008C542C"/>
    <w:rsid w:val="008C5864"/>
    <w:rsid w:val="008C6660"/>
    <w:rsid w:val="008C777A"/>
    <w:rsid w:val="008C7898"/>
    <w:rsid w:val="008C7F2D"/>
    <w:rsid w:val="008D1768"/>
    <w:rsid w:val="008D228D"/>
    <w:rsid w:val="008D305A"/>
    <w:rsid w:val="008D3130"/>
    <w:rsid w:val="008D371F"/>
    <w:rsid w:val="008D40F7"/>
    <w:rsid w:val="008D4DBF"/>
    <w:rsid w:val="008D536B"/>
    <w:rsid w:val="008D5CFA"/>
    <w:rsid w:val="008D7BD9"/>
    <w:rsid w:val="008E1655"/>
    <w:rsid w:val="008E1781"/>
    <w:rsid w:val="008E1A41"/>
    <w:rsid w:val="008E1EDE"/>
    <w:rsid w:val="008E22A2"/>
    <w:rsid w:val="008E2800"/>
    <w:rsid w:val="008E3B87"/>
    <w:rsid w:val="008E4265"/>
    <w:rsid w:val="008E4929"/>
    <w:rsid w:val="008E5831"/>
    <w:rsid w:val="008E5A77"/>
    <w:rsid w:val="008E5FF8"/>
    <w:rsid w:val="008E60DC"/>
    <w:rsid w:val="008E776B"/>
    <w:rsid w:val="008F0AD2"/>
    <w:rsid w:val="008F0EA4"/>
    <w:rsid w:val="008F1039"/>
    <w:rsid w:val="008F13B3"/>
    <w:rsid w:val="008F2100"/>
    <w:rsid w:val="008F2669"/>
    <w:rsid w:val="008F302B"/>
    <w:rsid w:val="008F3089"/>
    <w:rsid w:val="008F3EA8"/>
    <w:rsid w:val="008F58F1"/>
    <w:rsid w:val="008F63B0"/>
    <w:rsid w:val="008F6FF4"/>
    <w:rsid w:val="008F7528"/>
    <w:rsid w:val="008F7734"/>
    <w:rsid w:val="0090025D"/>
    <w:rsid w:val="00900980"/>
    <w:rsid w:val="00900AD9"/>
    <w:rsid w:val="00901233"/>
    <w:rsid w:val="009019C9"/>
    <w:rsid w:val="0090240B"/>
    <w:rsid w:val="00902767"/>
    <w:rsid w:val="00903176"/>
    <w:rsid w:val="00903EBB"/>
    <w:rsid w:val="00904DF6"/>
    <w:rsid w:val="00904E64"/>
    <w:rsid w:val="009054B5"/>
    <w:rsid w:val="00905953"/>
    <w:rsid w:val="009069D5"/>
    <w:rsid w:val="00906CD4"/>
    <w:rsid w:val="009103F1"/>
    <w:rsid w:val="00910D9A"/>
    <w:rsid w:val="00911709"/>
    <w:rsid w:val="00911F0A"/>
    <w:rsid w:val="00913289"/>
    <w:rsid w:val="00917296"/>
    <w:rsid w:val="00917F68"/>
    <w:rsid w:val="009208C3"/>
    <w:rsid w:val="00920E32"/>
    <w:rsid w:val="00921F30"/>
    <w:rsid w:val="009222E9"/>
    <w:rsid w:val="00923970"/>
    <w:rsid w:val="0092465F"/>
    <w:rsid w:val="009267D1"/>
    <w:rsid w:val="00927623"/>
    <w:rsid w:val="00927961"/>
    <w:rsid w:val="0093039F"/>
    <w:rsid w:val="00932479"/>
    <w:rsid w:val="0093348F"/>
    <w:rsid w:val="0093400D"/>
    <w:rsid w:val="009342F3"/>
    <w:rsid w:val="0093459C"/>
    <w:rsid w:val="00934DE1"/>
    <w:rsid w:val="00934FB9"/>
    <w:rsid w:val="009357B9"/>
    <w:rsid w:val="009379BF"/>
    <w:rsid w:val="00937E50"/>
    <w:rsid w:val="0094030C"/>
    <w:rsid w:val="00941F95"/>
    <w:rsid w:val="00941FA1"/>
    <w:rsid w:val="00942111"/>
    <w:rsid w:val="009435CD"/>
    <w:rsid w:val="0094508D"/>
    <w:rsid w:val="009450B5"/>
    <w:rsid w:val="009460BE"/>
    <w:rsid w:val="00946487"/>
    <w:rsid w:val="00946B10"/>
    <w:rsid w:val="009523EB"/>
    <w:rsid w:val="009525EC"/>
    <w:rsid w:val="00952D1A"/>
    <w:rsid w:val="009538B5"/>
    <w:rsid w:val="00954215"/>
    <w:rsid w:val="009548CA"/>
    <w:rsid w:val="009548F4"/>
    <w:rsid w:val="00954D53"/>
    <w:rsid w:val="00955B0A"/>
    <w:rsid w:val="00956377"/>
    <w:rsid w:val="00956646"/>
    <w:rsid w:val="00957229"/>
    <w:rsid w:val="00957997"/>
    <w:rsid w:val="0096016A"/>
    <w:rsid w:val="00960496"/>
    <w:rsid w:val="0096054F"/>
    <w:rsid w:val="0096163B"/>
    <w:rsid w:val="0096217D"/>
    <w:rsid w:val="00962566"/>
    <w:rsid w:val="00962DE1"/>
    <w:rsid w:val="00963872"/>
    <w:rsid w:val="00964019"/>
    <w:rsid w:val="00966010"/>
    <w:rsid w:val="009670F6"/>
    <w:rsid w:val="009673C2"/>
    <w:rsid w:val="00967F58"/>
    <w:rsid w:val="00970145"/>
    <w:rsid w:val="00970373"/>
    <w:rsid w:val="00971ABA"/>
    <w:rsid w:val="0097313C"/>
    <w:rsid w:val="00973302"/>
    <w:rsid w:val="00973CD5"/>
    <w:rsid w:val="0097547E"/>
    <w:rsid w:val="0097566C"/>
    <w:rsid w:val="00975A6F"/>
    <w:rsid w:val="00976109"/>
    <w:rsid w:val="009762F2"/>
    <w:rsid w:val="00977122"/>
    <w:rsid w:val="0098046F"/>
    <w:rsid w:val="00980B67"/>
    <w:rsid w:val="00980ED4"/>
    <w:rsid w:val="009828AF"/>
    <w:rsid w:val="00982BAB"/>
    <w:rsid w:val="009830B5"/>
    <w:rsid w:val="009836DE"/>
    <w:rsid w:val="00983D1F"/>
    <w:rsid w:val="00984450"/>
    <w:rsid w:val="0098447D"/>
    <w:rsid w:val="00984AC0"/>
    <w:rsid w:val="00984CD7"/>
    <w:rsid w:val="00985F58"/>
    <w:rsid w:val="00986440"/>
    <w:rsid w:val="00987550"/>
    <w:rsid w:val="00991E07"/>
    <w:rsid w:val="009939B7"/>
    <w:rsid w:val="00993E8D"/>
    <w:rsid w:val="00993EBD"/>
    <w:rsid w:val="00995AF9"/>
    <w:rsid w:val="0099631F"/>
    <w:rsid w:val="00996653"/>
    <w:rsid w:val="0099689D"/>
    <w:rsid w:val="009975CF"/>
    <w:rsid w:val="00997B76"/>
    <w:rsid w:val="009A0CCD"/>
    <w:rsid w:val="009A12AE"/>
    <w:rsid w:val="009A2557"/>
    <w:rsid w:val="009A2ECB"/>
    <w:rsid w:val="009A5A5D"/>
    <w:rsid w:val="009A6C0A"/>
    <w:rsid w:val="009A74C5"/>
    <w:rsid w:val="009A7AB7"/>
    <w:rsid w:val="009A7FBA"/>
    <w:rsid w:val="009B0424"/>
    <w:rsid w:val="009B06B3"/>
    <w:rsid w:val="009B100E"/>
    <w:rsid w:val="009B115A"/>
    <w:rsid w:val="009B1499"/>
    <w:rsid w:val="009B1BF4"/>
    <w:rsid w:val="009B1FFE"/>
    <w:rsid w:val="009B2371"/>
    <w:rsid w:val="009B41D1"/>
    <w:rsid w:val="009B4544"/>
    <w:rsid w:val="009C007E"/>
    <w:rsid w:val="009C0415"/>
    <w:rsid w:val="009C054C"/>
    <w:rsid w:val="009C17EB"/>
    <w:rsid w:val="009C1BA9"/>
    <w:rsid w:val="009C1FC3"/>
    <w:rsid w:val="009C245B"/>
    <w:rsid w:val="009C2EF4"/>
    <w:rsid w:val="009C448E"/>
    <w:rsid w:val="009C4AA1"/>
    <w:rsid w:val="009D00D0"/>
    <w:rsid w:val="009D01AC"/>
    <w:rsid w:val="009D0618"/>
    <w:rsid w:val="009D0C8E"/>
    <w:rsid w:val="009D0F31"/>
    <w:rsid w:val="009D19A0"/>
    <w:rsid w:val="009D21B1"/>
    <w:rsid w:val="009D3698"/>
    <w:rsid w:val="009D4853"/>
    <w:rsid w:val="009D51F8"/>
    <w:rsid w:val="009D5C2F"/>
    <w:rsid w:val="009D5FDF"/>
    <w:rsid w:val="009D6F57"/>
    <w:rsid w:val="009D74E5"/>
    <w:rsid w:val="009E0272"/>
    <w:rsid w:val="009E08C2"/>
    <w:rsid w:val="009E1203"/>
    <w:rsid w:val="009E1986"/>
    <w:rsid w:val="009E2E3B"/>
    <w:rsid w:val="009E31AE"/>
    <w:rsid w:val="009E3514"/>
    <w:rsid w:val="009E3FA6"/>
    <w:rsid w:val="009E4183"/>
    <w:rsid w:val="009E4ECA"/>
    <w:rsid w:val="009E54DA"/>
    <w:rsid w:val="009E5DAD"/>
    <w:rsid w:val="009E60F6"/>
    <w:rsid w:val="009E6DAC"/>
    <w:rsid w:val="009E7A50"/>
    <w:rsid w:val="009F0008"/>
    <w:rsid w:val="009F13ED"/>
    <w:rsid w:val="009F160D"/>
    <w:rsid w:val="009F1ABF"/>
    <w:rsid w:val="009F5325"/>
    <w:rsid w:val="009F6552"/>
    <w:rsid w:val="009F67DF"/>
    <w:rsid w:val="00A0197D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23AE"/>
    <w:rsid w:val="00A12723"/>
    <w:rsid w:val="00A1522F"/>
    <w:rsid w:val="00A15C8B"/>
    <w:rsid w:val="00A16131"/>
    <w:rsid w:val="00A167BE"/>
    <w:rsid w:val="00A17A92"/>
    <w:rsid w:val="00A17D67"/>
    <w:rsid w:val="00A24E44"/>
    <w:rsid w:val="00A24FC9"/>
    <w:rsid w:val="00A26753"/>
    <w:rsid w:val="00A26B79"/>
    <w:rsid w:val="00A276BC"/>
    <w:rsid w:val="00A303F5"/>
    <w:rsid w:val="00A307F8"/>
    <w:rsid w:val="00A30923"/>
    <w:rsid w:val="00A31247"/>
    <w:rsid w:val="00A31833"/>
    <w:rsid w:val="00A330EF"/>
    <w:rsid w:val="00A33274"/>
    <w:rsid w:val="00A33C7D"/>
    <w:rsid w:val="00A341EA"/>
    <w:rsid w:val="00A3464A"/>
    <w:rsid w:val="00A34668"/>
    <w:rsid w:val="00A35962"/>
    <w:rsid w:val="00A40290"/>
    <w:rsid w:val="00A406BE"/>
    <w:rsid w:val="00A408DF"/>
    <w:rsid w:val="00A4114E"/>
    <w:rsid w:val="00A41589"/>
    <w:rsid w:val="00A4195B"/>
    <w:rsid w:val="00A41EC6"/>
    <w:rsid w:val="00A42422"/>
    <w:rsid w:val="00A44385"/>
    <w:rsid w:val="00A443B1"/>
    <w:rsid w:val="00A44B28"/>
    <w:rsid w:val="00A4545A"/>
    <w:rsid w:val="00A46285"/>
    <w:rsid w:val="00A469DB"/>
    <w:rsid w:val="00A46A96"/>
    <w:rsid w:val="00A47107"/>
    <w:rsid w:val="00A50E3D"/>
    <w:rsid w:val="00A517EF"/>
    <w:rsid w:val="00A51DCB"/>
    <w:rsid w:val="00A52132"/>
    <w:rsid w:val="00A53D14"/>
    <w:rsid w:val="00A53D19"/>
    <w:rsid w:val="00A54EA7"/>
    <w:rsid w:val="00A558E2"/>
    <w:rsid w:val="00A55A15"/>
    <w:rsid w:val="00A565F2"/>
    <w:rsid w:val="00A569FF"/>
    <w:rsid w:val="00A61899"/>
    <w:rsid w:val="00A62B1A"/>
    <w:rsid w:val="00A62CCB"/>
    <w:rsid w:val="00A6390B"/>
    <w:rsid w:val="00A660A2"/>
    <w:rsid w:val="00A71725"/>
    <w:rsid w:val="00A727E9"/>
    <w:rsid w:val="00A727FD"/>
    <w:rsid w:val="00A74C2C"/>
    <w:rsid w:val="00A74DC4"/>
    <w:rsid w:val="00A75BF7"/>
    <w:rsid w:val="00A76154"/>
    <w:rsid w:val="00A76655"/>
    <w:rsid w:val="00A8004E"/>
    <w:rsid w:val="00A80DD6"/>
    <w:rsid w:val="00A812C2"/>
    <w:rsid w:val="00A81B7D"/>
    <w:rsid w:val="00A82025"/>
    <w:rsid w:val="00A8255C"/>
    <w:rsid w:val="00A829F5"/>
    <w:rsid w:val="00A83A47"/>
    <w:rsid w:val="00A8468B"/>
    <w:rsid w:val="00A84882"/>
    <w:rsid w:val="00A86379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ABA"/>
    <w:rsid w:val="00A95C3F"/>
    <w:rsid w:val="00A95F02"/>
    <w:rsid w:val="00A97705"/>
    <w:rsid w:val="00A97854"/>
    <w:rsid w:val="00A97E70"/>
    <w:rsid w:val="00AA0B59"/>
    <w:rsid w:val="00AA2C1E"/>
    <w:rsid w:val="00AA33EC"/>
    <w:rsid w:val="00AA3822"/>
    <w:rsid w:val="00AA5ED8"/>
    <w:rsid w:val="00AA6C2D"/>
    <w:rsid w:val="00AA71DB"/>
    <w:rsid w:val="00AA7657"/>
    <w:rsid w:val="00AB1122"/>
    <w:rsid w:val="00AB2CBF"/>
    <w:rsid w:val="00AB31F4"/>
    <w:rsid w:val="00AB334C"/>
    <w:rsid w:val="00AB4D15"/>
    <w:rsid w:val="00AB5F3F"/>
    <w:rsid w:val="00AB62DE"/>
    <w:rsid w:val="00AB69C1"/>
    <w:rsid w:val="00AB6DDF"/>
    <w:rsid w:val="00AC021D"/>
    <w:rsid w:val="00AC214A"/>
    <w:rsid w:val="00AC2A48"/>
    <w:rsid w:val="00AC2A6B"/>
    <w:rsid w:val="00AC2CAE"/>
    <w:rsid w:val="00AC2ED1"/>
    <w:rsid w:val="00AC33B4"/>
    <w:rsid w:val="00AC360B"/>
    <w:rsid w:val="00AC4689"/>
    <w:rsid w:val="00AC4D42"/>
    <w:rsid w:val="00AC4E8E"/>
    <w:rsid w:val="00AC5C23"/>
    <w:rsid w:val="00AC5D69"/>
    <w:rsid w:val="00AC5E70"/>
    <w:rsid w:val="00AC6C3B"/>
    <w:rsid w:val="00AC70E9"/>
    <w:rsid w:val="00AD0AC7"/>
    <w:rsid w:val="00AD1108"/>
    <w:rsid w:val="00AD166B"/>
    <w:rsid w:val="00AD1C76"/>
    <w:rsid w:val="00AD263F"/>
    <w:rsid w:val="00AD4024"/>
    <w:rsid w:val="00AD4B5E"/>
    <w:rsid w:val="00AD6423"/>
    <w:rsid w:val="00AD65CA"/>
    <w:rsid w:val="00AD65FB"/>
    <w:rsid w:val="00AD73C1"/>
    <w:rsid w:val="00AD7A85"/>
    <w:rsid w:val="00AD7D8B"/>
    <w:rsid w:val="00AE0ABA"/>
    <w:rsid w:val="00AE0B67"/>
    <w:rsid w:val="00AE0DB0"/>
    <w:rsid w:val="00AE1A7C"/>
    <w:rsid w:val="00AE2245"/>
    <w:rsid w:val="00AE3F11"/>
    <w:rsid w:val="00AE521D"/>
    <w:rsid w:val="00AE620D"/>
    <w:rsid w:val="00AE63A2"/>
    <w:rsid w:val="00AE6BB1"/>
    <w:rsid w:val="00AE6EA1"/>
    <w:rsid w:val="00AE78C7"/>
    <w:rsid w:val="00AE7B71"/>
    <w:rsid w:val="00AF06BF"/>
    <w:rsid w:val="00AF0E6D"/>
    <w:rsid w:val="00AF10E4"/>
    <w:rsid w:val="00AF1186"/>
    <w:rsid w:val="00AF1C13"/>
    <w:rsid w:val="00AF2368"/>
    <w:rsid w:val="00AF260D"/>
    <w:rsid w:val="00AF2933"/>
    <w:rsid w:val="00AF50E7"/>
    <w:rsid w:val="00AF5CBA"/>
    <w:rsid w:val="00AF5E77"/>
    <w:rsid w:val="00AF611D"/>
    <w:rsid w:val="00AF6414"/>
    <w:rsid w:val="00AF68FD"/>
    <w:rsid w:val="00AF6DE6"/>
    <w:rsid w:val="00B0024A"/>
    <w:rsid w:val="00B01132"/>
    <w:rsid w:val="00B012E6"/>
    <w:rsid w:val="00B0246F"/>
    <w:rsid w:val="00B0328E"/>
    <w:rsid w:val="00B03E3A"/>
    <w:rsid w:val="00B05440"/>
    <w:rsid w:val="00B05C62"/>
    <w:rsid w:val="00B068AA"/>
    <w:rsid w:val="00B07153"/>
    <w:rsid w:val="00B074EB"/>
    <w:rsid w:val="00B07BB3"/>
    <w:rsid w:val="00B10065"/>
    <w:rsid w:val="00B10459"/>
    <w:rsid w:val="00B108AD"/>
    <w:rsid w:val="00B10A08"/>
    <w:rsid w:val="00B11085"/>
    <w:rsid w:val="00B1131E"/>
    <w:rsid w:val="00B11F33"/>
    <w:rsid w:val="00B12DD7"/>
    <w:rsid w:val="00B13659"/>
    <w:rsid w:val="00B13CB7"/>
    <w:rsid w:val="00B13F93"/>
    <w:rsid w:val="00B150B4"/>
    <w:rsid w:val="00B15E81"/>
    <w:rsid w:val="00B15FF0"/>
    <w:rsid w:val="00B1627C"/>
    <w:rsid w:val="00B1685D"/>
    <w:rsid w:val="00B174C5"/>
    <w:rsid w:val="00B20137"/>
    <w:rsid w:val="00B222B3"/>
    <w:rsid w:val="00B223A2"/>
    <w:rsid w:val="00B234E5"/>
    <w:rsid w:val="00B23705"/>
    <w:rsid w:val="00B2575F"/>
    <w:rsid w:val="00B25F04"/>
    <w:rsid w:val="00B27911"/>
    <w:rsid w:val="00B31916"/>
    <w:rsid w:val="00B328C0"/>
    <w:rsid w:val="00B32C67"/>
    <w:rsid w:val="00B33522"/>
    <w:rsid w:val="00B33553"/>
    <w:rsid w:val="00B34B21"/>
    <w:rsid w:val="00B34EC1"/>
    <w:rsid w:val="00B3589A"/>
    <w:rsid w:val="00B36835"/>
    <w:rsid w:val="00B36EFB"/>
    <w:rsid w:val="00B37335"/>
    <w:rsid w:val="00B3741F"/>
    <w:rsid w:val="00B40BEE"/>
    <w:rsid w:val="00B4105F"/>
    <w:rsid w:val="00B415FF"/>
    <w:rsid w:val="00B41F32"/>
    <w:rsid w:val="00B420A4"/>
    <w:rsid w:val="00B42867"/>
    <w:rsid w:val="00B4352E"/>
    <w:rsid w:val="00B45164"/>
    <w:rsid w:val="00B452A6"/>
    <w:rsid w:val="00B453EE"/>
    <w:rsid w:val="00B45E61"/>
    <w:rsid w:val="00B46B41"/>
    <w:rsid w:val="00B46BF3"/>
    <w:rsid w:val="00B46C82"/>
    <w:rsid w:val="00B47313"/>
    <w:rsid w:val="00B534C4"/>
    <w:rsid w:val="00B5464F"/>
    <w:rsid w:val="00B5499F"/>
    <w:rsid w:val="00B54E83"/>
    <w:rsid w:val="00B55609"/>
    <w:rsid w:val="00B558AC"/>
    <w:rsid w:val="00B56E42"/>
    <w:rsid w:val="00B57D26"/>
    <w:rsid w:val="00B57E31"/>
    <w:rsid w:val="00B60568"/>
    <w:rsid w:val="00B610CB"/>
    <w:rsid w:val="00B63C55"/>
    <w:rsid w:val="00B6428F"/>
    <w:rsid w:val="00B64C2D"/>
    <w:rsid w:val="00B64ECF"/>
    <w:rsid w:val="00B64F7C"/>
    <w:rsid w:val="00B66A52"/>
    <w:rsid w:val="00B7055D"/>
    <w:rsid w:val="00B71A19"/>
    <w:rsid w:val="00B7413F"/>
    <w:rsid w:val="00B74655"/>
    <w:rsid w:val="00B74A72"/>
    <w:rsid w:val="00B74B96"/>
    <w:rsid w:val="00B74F64"/>
    <w:rsid w:val="00B7520A"/>
    <w:rsid w:val="00B753CF"/>
    <w:rsid w:val="00B7611D"/>
    <w:rsid w:val="00B7613F"/>
    <w:rsid w:val="00B764E2"/>
    <w:rsid w:val="00B76980"/>
    <w:rsid w:val="00B76F4D"/>
    <w:rsid w:val="00B77567"/>
    <w:rsid w:val="00B77F12"/>
    <w:rsid w:val="00B8011D"/>
    <w:rsid w:val="00B80C6D"/>
    <w:rsid w:val="00B81F12"/>
    <w:rsid w:val="00B825B6"/>
    <w:rsid w:val="00B82653"/>
    <w:rsid w:val="00B842D6"/>
    <w:rsid w:val="00B84912"/>
    <w:rsid w:val="00B85F89"/>
    <w:rsid w:val="00B87D8B"/>
    <w:rsid w:val="00B907DF"/>
    <w:rsid w:val="00B90EDB"/>
    <w:rsid w:val="00B92369"/>
    <w:rsid w:val="00B9250E"/>
    <w:rsid w:val="00B92511"/>
    <w:rsid w:val="00B925A8"/>
    <w:rsid w:val="00B936C6"/>
    <w:rsid w:val="00B94A44"/>
    <w:rsid w:val="00B94B0F"/>
    <w:rsid w:val="00B94DE7"/>
    <w:rsid w:val="00B95463"/>
    <w:rsid w:val="00B9631F"/>
    <w:rsid w:val="00B966CB"/>
    <w:rsid w:val="00B9674A"/>
    <w:rsid w:val="00B973E2"/>
    <w:rsid w:val="00BA1BF6"/>
    <w:rsid w:val="00BA22CD"/>
    <w:rsid w:val="00BA2B7E"/>
    <w:rsid w:val="00BA3C34"/>
    <w:rsid w:val="00BA3C61"/>
    <w:rsid w:val="00BA3D5C"/>
    <w:rsid w:val="00BA4DF2"/>
    <w:rsid w:val="00BA708C"/>
    <w:rsid w:val="00BA7246"/>
    <w:rsid w:val="00BA75E1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6ADB"/>
    <w:rsid w:val="00BB7FBA"/>
    <w:rsid w:val="00BC02FF"/>
    <w:rsid w:val="00BC1381"/>
    <w:rsid w:val="00BC177B"/>
    <w:rsid w:val="00BC1A2E"/>
    <w:rsid w:val="00BC1CBC"/>
    <w:rsid w:val="00BC2A0D"/>
    <w:rsid w:val="00BC2DCB"/>
    <w:rsid w:val="00BC2F7E"/>
    <w:rsid w:val="00BC3E76"/>
    <w:rsid w:val="00BC437D"/>
    <w:rsid w:val="00BC4C46"/>
    <w:rsid w:val="00BC6277"/>
    <w:rsid w:val="00BC641C"/>
    <w:rsid w:val="00BC6A0A"/>
    <w:rsid w:val="00BD073F"/>
    <w:rsid w:val="00BD1470"/>
    <w:rsid w:val="00BD28D8"/>
    <w:rsid w:val="00BD5C5E"/>
    <w:rsid w:val="00BD608E"/>
    <w:rsid w:val="00BD6398"/>
    <w:rsid w:val="00BD6EA0"/>
    <w:rsid w:val="00BE0306"/>
    <w:rsid w:val="00BE17A6"/>
    <w:rsid w:val="00BE212F"/>
    <w:rsid w:val="00BE2D56"/>
    <w:rsid w:val="00BE3556"/>
    <w:rsid w:val="00BE3C14"/>
    <w:rsid w:val="00BE3CD4"/>
    <w:rsid w:val="00BE3D88"/>
    <w:rsid w:val="00BE522F"/>
    <w:rsid w:val="00BE5CBA"/>
    <w:rsid w:val="00BE5D4F"/>
    <w:rsid w:val="00BE7F23"/>
    <w:rsid w:val="00BF0147"/>
    <w:rsid w:val="00BF1188"/>
    <w:rsid w:val="00BF1472"/>
    <w:rsid w:val="00BF18F3"/>
    <w:rsid w:val="00BF28C8"/>
    <w:rsid w:val="00BF3B8A"/>
    <w:rsid w:val="00BF3C2F"/>
    <w:rsid w:val="00BF5489"/>
    <w:rsid w:val="00BF7141"/>
    <w:rsid w:val="00C00155"/>
    <w:rsid w:val="00C01262"/>
    <w:rsid w:val="00C02A11"/>
    <w:rsid w:val="00C02CD6"/>
    <w:rsid w:val="00C0376F"/>
    <w:rsid w:val="00C03FE3"/>
    <w:rsid w:val="00C05D6F"/>
    <w:rsid w:val="00C0605C"/>
    <w:rsid w:val="00C06D5E"/>
    <w:rsid w:val="00C07551"/>
    <w:rsid w:val="00C10C7E"/>
    <w:rsid w:val="00C11503"/>
    <w:rsid w:val="00C1219E"/>
    <w:rsid w:val="00C1314D"/>
    <w:rsid w:val="00C1358F"/>
    <w:rsid w:val="00C1722F"/>
    <w:rsid w:val="00C17408"/>
    <w:rsid w:val="00C1761F"/>
    <w:rsid w:val="00C20207"/>
    <w:rsid w:val="00C20E2E"/>
    <w:rsid w:val="00C21207"/>
    <w:rsid w:val="00C21B51"/>
    <w:rsid w:val="00C21D61"/>
    <w:rsid w:val="00C2209C"/>
    <w:rsid w:val="00C222B2"/>
    <w:rsid w:val="00C224FA"/>
    <w:rsid w:val="00C22C50"/>
    <w:rsid w:val="00C22E61"/>
    <w:rsid w:val="00C2353F"/>
    <w:rsid w:val="00C23A0C"/>
    <w:rsid w:val="00C2400B"/>
    <w:rsid w:val="00C25DD1"/>
    <w:rsid w:val="00C26967"/>
    <w:rsid w:val="00C3096A"/>
    <w:rsid w:val="00C32014"/>
    <w:rsid w:val="00C32114"/>
    <w:rsid w:val="00C32887"/>
    <w:rsid w:val="00C32D2E"/>
    <w:rsid w:val="00C33147"/>
    <w:rsid w:val="00C33F44"/>
    <w:rsid w:val="00C34011"/>
    <w:rsid w:val="00C3557A"/>
    <w:rsid w:val="00C355EE"/>
    <w:rsid w:val="00C4091A"/>
    <w:rsid w:val="00C4241F"/>
    <w:rsid w:val="00C4271E"/>
    <w:rsid w:val="00C4309D"/>
    <w:rsid w:val="00C4333E"/>
    <w:rsid w:val="00C44A95"/>
    <w:rsid w:val="00C44B22"/>
    <w:rsid w:val="00C45FFE"/>
    <w:rsid w:val="00C46615"/>
    <w:rsid w:val="00C46617"/>
    <w:rsid w:val="00C46CE2"/>
    <w:rsid w:val="00C46E36"/>
    <w:rsid w:val="00C47293"/>
    <w:rsid w:val="00C504EA"/>
    <w:rsid w:val="00C5110E"/>
    <w:rsid w:val="00C51D0C"/>
    <w:rsid w:val="00C51DF2"/>
    <w:rsid w:val="00C52AFC"/>
    <w:rsid w:val="00C53724"/>
    <w:rsid w:val="00C53D6C"/>
    <w:rsid w:val="00C53E87"/>
    <w:rsid w:val="00C54C47"/>
    <w:rsid w:val="00C5654B"/>
    <w:rsid w:val="00C56833"/>
    <w:rsid w:val="00C56C1F"/>
    <w:rsid w:val="00C60413"/>
    <w:rsid w:val="00C60C72"/>
    <w:rsid w:val="00C61D32"/>
    <w:rsid w:val="00C62295"/>
    <w:rsid w:val="00C62A3F"/>
    <w:rsid w:val="00C637F0"/>
    <w:rsid w:val="00C64A5E"/>
    <w:rsid w:val="00C65317"/>
    <w:rsid w:val="00C67453"/>
    <w:rsid w:val="00C67529"/>
    <w:rsid w:val="00C67853"/>
    <w:rsid w:val="00C71176"/>
    <w:rsid w:val="00C714B1"/>
    <w:rsid w:val="00C71794"/>
    <w:rsid w:val="00C7263A"/>
    <w:rsid w:val="00C72B31"/>
    <w:rsid w:val="00C73552"/>
    <w:rsid w:val="00C73868"/>
    <w:rsid w:val="00C73947"/>
    <w:rsid w:val="00C73ABE"/>
    <w:rsid w:val="00C73DD2"/>
    <w:rsid w:val="00C7440A"/>
    <w:rsid w:val="00C75834"/>
    <w:rsid w:val="00C76258"/>
    <w:rsid w:val="00C7721B"/>
    <w:rsid w:val="00C77B10"/>
    <w:rsid w:val="00C80BF0"/>
    <w:rsid w:val="00C82418"/>
    <w:rsid w:val="00C83001"/>
    <w:rsid w:val="00C8362C"/>
    <w:rsid w:val="00C83D69"/>
    <w:rsid w:val="00C83E56"/>
    <w:rsid w:val="00C83EC3"/>
    <w:rsid w:val="00C870DA"/>
    <w:rsid w:val="00C90122"/>
    <w:rsid w:val="00C905C0"/>
    <w:rsid w:val="00C908CF"/>
    <w:rsid w:val="00C91DB0"/>
    <w:rsid w:val="00C91EFA"/>
    <w:rsid w:val="00C922CC"/>
    <w:rsid w:val="00C93AFD"/>
    <w:rsid w:val="00C944DA"/>
    <w:rsid w:val="00C94589"/>
    <w:rsid w:val="00C94EFC"/>
    <w:rsid w:val="00C9521B"/>
    <w:rsid w:val="00C955FE"/>
    <w:rsid w:val="00C9676F"/>
    <w:rsid w:val="00C969CE"/>
    <w:rsid w:val="00C97C28"/>
    <w:rsid w:val="00CA134D"/>
    <w:rsid w:val="00CA1F09"/>
    <w:rsid w:val="00CA2409"/>
    <w:rsid w:val="00CA24FF"/>
    <w:rsid w:val="00CA2956"/>
    <w:rsid w:val="00CA341F"/>
    <w:rsid w:val="00CA5397"/>
    <w:rsid w:val="00CA591A"/>
    <w:rsid w:val="00CA7FBF"/>
    <w:rsid w:val="00CB0C7E"/>
    <w:rsid w:val="00CB171D"/>
    <w:rsid w:val="00CB1D5E"/>
    <w:rsid w:val="00CB28B0"/>
    <w:rsid w:val="00CB2D4C"/>
    <w:rsid w:val="00CB2F3F"/>
    <w:rsid w:val="00CB30B5"/>
    <w:rsid w:val="00CB3281"/>
    <w:rsid w:val="00CB33CD"/>
    <w:rsid w:val="00CB368C"/>
    <w:rsid w:val="00CB4ACA"/>
    <w:rsid w:val="00CB563D"/>
    <w:rsid w:val="00CB5D90"/>
    <w:rsid w:val="00CB61B9"/>
    <w:rsid w:val="00CB6A7C"/>
    <w:rsid w:val="00CB6E21"/>
    <w:rsid w:val="00CC03E5"/>
    <w:rsid w:val="00CC1CFE"/>
    <w:rsid w:val="00CC2A0B"/>
    <w:rsid w:val="00CC358C"/>
    <w:rsid w:val="00CC3B57"/>
    <w:rsid w:val="00CC3C5F"/>
    <w:rsid w:val="00CC565B"/>
    <w:rsid w:val="00CC708C"/>
    <w:rsid w:val="00CC70C0"/>
    <w:rsid w:val="00CD0C37"/>
    <w:rsid w:val="00CD1678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1C37"/>
    <w:rsid w:val="00CE2578"/>
    <w:rsid w:val="00CE2E73"/>
    <w:rsid w:val="00CE2FBC"/>
    <w:rsid w:val="00CE37FA"/>
    <w:rsid w:val="00CE3E8B"/>
    <w:rsid w:val="00CE4627"/>
    <w:rsid w:val="00CE48A9"/>
    <w:rsid w:val="00CE5127"/>
    <w:rsid w:val="00CE5D29"/>
    <w:rsid w:val="00CE66D7"/>
    <w:rsid w:val="00CE6CD5"/>
    <w:rsid w:val="00CE6D8D"/>
    <w:rsid w:val="00CE6ECA"/>
    <w:rsid w:val="00CE7B9F"/>
    <w:rsid w:val="00CF02AF"/>
    <w:rsid w:val="00CF1D97"/>
    <w:rsid w:val="00CF3819"/>
    <w:rsid w:val="00CF3D02"/>
    <w:rsid w:val="00CF3F14"/>
    <w:rsid w:val="00CF4D39"/>
    <w:rsid w:val="00CF5C8C"/>
    <w:rsid w:val="00CF61E9"/>
    <w:rsid w:val="00CF69D3"/>
    <w:rsid w:val="00CF73D5"/>
    <w:rsid w:val="00D02128"/>
    <w:rsid w:val="00D02A70"/>
    <w:rsid w:val="00D035B1"/>
    <w:rsid w:val="00D067D1"/>
    <w:rsid w:val="00D06BC7"/>
    <w:rsid w:val="00D10A22"/>
    <w:rsid w:val="00D11295"/>
    <w:rsid w:val="00D1163F"/>
    <w:rsid w:val="00D11701"/>
    <w:rsid w:val="00D13FF2"/>
    <w:rsid w:val="00D16A0A"/>
    <w:rsid w:val="00D17463"/>
    <w:rsid w:val="00D17483"/>
    <w:rsid w:val="00D20D27"/>
    <w:rsid w:val="00D21BFF"/>
    <w:rsid w:val="00D21CEC"/>
    <w:rsid w:val="00D22205"/>
    <w:rsid w:val="00D22E30"/>
    <w:rsid w:val="00D22F46"/>
    <w:rsid w:val="00D23064"/>
    <w:rsid w:val="00D23986"/>
    <w:rsid w:val="00D241D9"/>
    <w:rsid w:val="00D2529E"/>
    <w:rsid w:val="00D255DB"/>
    <w:rsid w:val="00D27936"/>
    <w:rsid w:val="00D31C64"/>
    <w:rsid w:val="00D31E49"/>
    <w:rsid w:val="00D33110"/>
    <w:rsid w:val="00D3419B"/>
    <w:rsid w:val="00D3442C"/>
    <w:rsid w:val="00D34852"/>
    <w:rsid w:val="00D34BF8"/>
    <w:rsid w:val="00D35062"/>
    <w:rsid w:val="00D356D3"/>
    <w:rsid w:val="00D35B3D"/>
    <w:rsid w:val="00D362D4"/>
    <w:rsid w:val="00D36338"/>
    <w:rsid w:val="00D3699F"/>
    <w:rsid w:val="00D406D3"/>
    <w:rsid w:val="00D407A3"/>
    <w:rsid w:val="00D411A3"/>
    <w:rsid w:val="00D4161C"/>
    <w:rsid w:val="00D42E5B"/>
    <w:rsid w:val="00D43454"/>
    <w:rsid w:val="00D4483D"/>
    <w:rsid w:val="00D44960"/>
    <w:rsid w:val="00D45657"/>
    <w:rsid w:val="00D458B6"/>
    <w:rsid w:val="00D46E5C"/>
    <w:rsid w:val="00D5058B"/>
    <w:rsid w:val="00D5108E"/>
    <w:rsid w:val="00D529E0"/>
    <w:rsid w:val="00D531FB"/>
    <w:rsid w:val="00D53819"/>
    <w:rsid w:val="00D53BD7"/>
    <w:rsid w:val="00D547A5"/>
    <w:rsid w:val="00D552C3"/>
    <w:rsid w:val="00D55334"/>
    <w:rsid w:val="00D55858"/>
    <w:rsid w:val="00D55D07"/>
    <w:rsid w:val="00D56A92"/>
    <w:rsid w:val="00D57735"/>
    <w:rsid w:val="00D60766"/>
    <w:rsid w:val="00D62530"/>
    <w:rsid w:val="00D64B8F"/>
    <w:rsid w:val="00D653A6"/>
    <w:rsid w:val="00D65574"/>
    <w:rsid w:val="00D65CEF"/>
    <w:rsid w:val="00D66097"/>
    <w:rsid w:val="00D672FD"/>
    <w:rsid w:val="00D70440"/>
    <w:rsid w:val="00D706C0"/>
    <w:rsid w:val="00D70D7D"/>
    <w:rsid w:val="00D7156B"/>
    <w:rsid w:val="00D71912"/>
    <w:rsid w:val="00D7209F"/>
    <w:rsid w:val="00D72177"/>
    <w:rsid w:val="00D7302D"/>
    <w:rsid w:val="00D730B8"/>
    <w:rsid w:val="00D739B7"/>
    <w:rsid w:val="00D73DE0"/>
    <w:rsid w:val="00D73ED6"/>
    <w:rsid w:val="00D74C28"/>
    <w:rsid w:val="00D81C65"/>
    <w:rsid w:val="00D84406"/>
    <w:rsid w:val="00D845D2"/>
    <w:rsid w:val="00D873E7"/>
    <w:rsid w:val="00D90129"/>
    <w:rsid w:val="00D90A0C"/>
    <w:rsid w:val="00D90F2B"/>
    <w:rsid w:val="00D9135B"/>
    <w:rsid w:val="00D91ABA"/>
    <w:rsid w:val="00D92533"/>
    <w:rsid w:val="00D9327F"/>
    <w:rsid w:val="00D93BE5"/>
    <w:rsid w:val="00D93F72"/>
    <w:rsid w:val="00D955D3"/>
    <w:rsid w:val="00D96021"/>
    <w:rsid w:val="00D96381"/>
    <w:rsid w:val="00DA22BF"/>
    <w:rsid w:val="00DA2CD5"/>
    <w:rsid w:val="00DA3470"/>
    <w:rsid w:val="00DA34F0"/>
    <w:rsid w:val="00DA3CA4"/>
    <w:rsid w:val="00DA465F"/>
    <w:rsid w:val="00DA52F0"/>
    <w:rsid w:val="00DA62B8"/>
    <w:rsid w:val="00DB108A"/>
    <w:rsid w:val="00DB1F43"/>
    <w:rsid w:val="00DB38FD"/>
    <w:rsid w:val="00DB5D79"/>
    <w:rsid w:val="00DB714D"/>
    <w:rsid w:val="00DB7D46"/>
    <w:rsid w:val="00DC07D6"/>
    <w:rsid w:val="00DC17DF"/>
    <w:rsid w:val="00DC1E98"/>
    <w:rsid w:val="00DC278D"/>
    <w:rsid w:val="00DC31BA"/>
    <w:rsid w:val="00DC3625"/>
    <w:rsid w:val="00DC4168"/>
    <w:rsid w:val="00DC5180"/>
    <w:rsid w:val="00DC5B11"/>
    <w:rsid w:val="00DC6784"/>
    <w:rsid w:val="00DD309C"/>
    <w:rsid w:val="00DD34BB"/>
    <w:rsid w:val="00DD4C95"/>
    <w:rsid w:val="00DD54A3"/>
    <w:rsid w:val="00DD5CA0"/>
    <w:rsid w:val="00DD6DDC"/>
    <w:rsid w:val="00DD7354"/>
    <w:rsid w:val="00DE07B8"/>
    <w:rsid w:val="00DE0E1D"/>
    <w:rsid w:val="00DE2E23"/>
    <w:rsid w:val="00DE36A9"/>
    <w:rsid w:val="00DE417E"/>
    <w:rsid w:val="00DE5572"/>
    <w:rsid w:val="00DE5D4F"/>
    <w:rsid w:val="00DE6E82"/>
    <w:rsid w:val="00DE7400"/>
    <w:rsid w:val="00DE74FC"/>
    <w:rsid w:val="00DE7AAA"/>
    <w:rsid w:val="00DE7B2A"/>
    <w:rsid w:val="00DE7C78"/>
    <w:rsid w:val="00DE7EEB"/>
    <w:rsid w:val="00DF221D"/>
    <w:rsid w:val="00DF258A"/>
    <w:rsid w:val="00DF39BE"/>
    <w:rsid w:val="00DF3E53"/>
    <w:rsid w:val="00DF48E7"/>
    <w:rsid w:val="00DF4EEE"/>
    <w:rsid w:val="00DF6FFD"/>
    <w:rsid w:val="00DF7877"/>
    <w:rsid w:val="00DF787E"/>
    <w:rsid w:val="00DF7F92"/>
    <w:rsid w:val="00E0084C"/>
    <w:rsid w:val="00E00B03"/>
    <w:rsid w:val="00E00FBF"/>
    <w:rsid w:val="00E02810"/>
    <w:rsid w:val="00E060AE"/>
    <w:rsid w:val="00E07822"/>
    <w:rsid w:val="00E07880"/>
    <w:rsid w:val="00E11018"/>
    <w:rsid w:val="00E118C0"/>
    <w:rsid w:val="00E12F4E"/>
    <w:rsid w:val="00E13746"/>
    <w:rsid w:val="00E13BEC"/>
    <w:rsid w:val="00E14055"/>
    <w:rsid w:val="00E14462"/>
    <w:rsid w:val="00E1458B"/>
    <w:rsid w:val="00E158EB"/>
    <w:rsid w:val="00E15C1E"/>
    <w:rsid w:val="00E163D6"/>
    <w:rsid w:val="00E166DD"/>
    <w:rsid w:val="00E16E12"/>
    <w:rsid w:val="00E219BC"/>
    <w:rsid w:val="00E21E20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3D09"/>
    <w:rsid w:val="00E3511D"/>
    <w:rsid w:val="00E35269"/>
    <w:rsid w:val="00E35657"/>
    <w:rsid w:val="00E36038"/>
    <w:rsid w:val="00E3754A"/>
    <w:rsid w:val="00E37EC0"/>
    <w:rsid w:val="00E37F33"/>
    <w:rsid w:val="00E4034B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66DC6"/>
    <w:rsid w:val="00E70D23"/>
    <w:rsid w:val="00E70D52"/>
    <w:rsid w:val="00E70EB5"/>
    <w:rsid w:val="00E726C6"/>
    <w:rsid w:val="00E727F4"/>
    <w:rsid w:val="00E7314C"/>
    <w:rsid w:val="00E733D3"/>
    <w:rsid w:val="00E73A82"/>
    <w:rsid w:val="00E73AE0"/>
    <w:rsid w:val="00E748A3"/>
    <w:rsid w:val="00E76AB1"/>
    <w:rsid w:val="00E77090"/>
    <w:rsid w:val="00E77169"/>
    <w:rsid w:val="00E803FE"/>
    <w:rsid w:val="00E82C4B"/>
    <w:rsid w:val="00E82F3C"/>
    <w:rsid w:val="00E83193"/>
    <w:rsid w:val="00E84AA5"/>
    <w:rsid w:val="00E85C34"/>
    <w:rsid w:val="00E85F30"/>
    <w:rsid w:val="00E86769"/>
    <w:rsid w:val="00E90B1E"/>
    <w:rsid w:val="00E916CB"/>
    <w:rsid w:val="00E91B9F"/>
    <w:rsid w:val="00E92545"/>
    <w:rsid w:val="00E9254F"/>
    <w:rsid w:val="00E92F32"/>
    <w:rsid w:val="00E93196"/>
    <w:rsid w:val="00E937FA"/>
    <w:rsid w:val="00E9424A"/>
    <w:rsid w:val="00E942DE"/>
    <w:rsid w:val="00E942F8"/>
    <w:rsid w:val="00E9546E"/>
    <w:rsid w:val="00E956C6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2DFD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2A1E"/>
    <w:rsid w:val="00EB39CA"/>
    <w:rsid w:val="00EB4149"/>
    <w:rsid w:val="00EB4270"/>
    <w:rsid w:val="00EB4D52"/>
    <w:rsid w:val="00EB580C"/>
    <w:rsid w:val="00EB6E8D"/>
    <w:rsid w:val="00EB73E3"/>
    <w:rsid w:val="00EB74A3"/>
    <w:rsid w:val="00EB750D"/>
    <w:rsid w:val="00EC05C6"/>
    <w:rsid w:val="00EC0F4B"/>
    <w:rsid w:val="00EC1036"/>
    <w:rsid w:val="00EC2FCC"/>
    <w:rsid w:val="00EC43CC"/>
    <w:rsid w:val="00EC4CD2"/>
    <w:rsid w:val="00EC50C7"/>
    <w:rsid w:val="00EC5F62"/>
    <w:rsid w:val="00EC670B"/>
    <w:rsid w:val="00EC6DD4"/>
    <w:rsid w:val="00EC7E6C"/>
    <w:rsid w:val="00ED04CC"/>
    <w:rsid w:val="00ED063C"/>
    <w:rsid w:val="00ED0667"/>
    <w:rsid w:val="00ED08C9"/>
    <w:rsid w:val="00ED2C1D"/>
    <w:rsid w:val="00ED34FE"/>
    <w:rsid w:val="00ED3A05"/>
    <w:rsid w:val="00ED3DFC"/>
    <w:rsid w:val="00ED414A"/>
    <w:rsid w:val="00ED4C6B"/>
    <w:rsid w:val="00ED5ED8"/>
    <w:rsid w:val="00ED6CDD"/>
    <w:rsid w:val="00ED7082"/>
    <w:rsid w:val="00EE117B"/>
    <w:rsid w:val="00EE2B50"/>
    <w:rsid w:val="00EE321F"/>
    <w:rsid w:val="00EE3AB7"/>
    <w:rsid w:val="00EE3EE0"/>
    <w:rsid w:val="00EE4179"/>
    <w:rsid w:val="00EE45C2"/>
    <w:rsid w:val="00EE54A0"/>
    <w:rsid w:val="00EE5F19"/>
    <w:rsid w:val="00EE753E"/>
    <w:rsid w:val="00EE75EB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2A"/>
    <w:rsid w:val="00F00686"/>
    <w:rsid w:val="00F017F7"/>
    <w:rsid w:val="00F01FF7"/>
    <w:rsid w:val="00F026E6"/>
    <w:rsid w:val="00F02EFC"/>
    <w:rsid w:val="00F032C6"/>
    <w:rsid w:val="00F03403"/>
    <w:rsid w:val="00F03706"/>
    <w:rsid w:val="00F03916"/>
    <w:rsid w:val="00F03E83"/>
    <w:rsid w:val="00F04D93"/>
    <w:rsid w:val="00F054A4"/>
    <w:rsid w:val="00F0620C"/>
    <w:rsid w:val="00F06E5E"/>
    <w:rsid w:val="00F10B44"/>
    <w:rsid w:val="00F11522"/>
    <w:rsid w:val="00F12EA5"/>
    <w:rsid w:val="00F13034"/>
    <w:rsid w:val="00F15469"/>
    <w:rsid w:val="00F155B0"/>
    <w:rsid w:val="00F15827"/>
    <w:rsid w:val="00F165B5"/>
    <w:rsid w:val="00F16940"/>
    <w:rsid w:val="00F16EC1"/>
    <w:rsid w:val="00F16F7D"/>
    <w:rsid w:val="00F207FA"/>
    <w:rsid w:val="00F20C25"/>
    <w:rsid w:val="00F21D0F"/>
    <w:rsid w:val="00F233F5"/>
    <w:rsid w:val="00F23D1D"/>
    <w:rsid w:val="00F242DA"/>
    <w:rsid w:val="00F2443F"/>
    <w:rsid w:val="00F25511"/>
    <w:rsid w:val="00F2638F"/>
    <w:rsid w:val="00F2696D"/>
    <w:rsid w:val="00F2701D"/>
    <w:rsid w:val="00F318FE"/>
    <w:rsid w:val="00F324E4"/>
    <w:rsid w:val="00F32F8E"/>
    <w:rsid w:val="00F3446B"/>
    <w:rsid w:val="00F349ED"/>
    <w:rsid w:val="00F369FD"/>
    <w:rsid w:val="00F40083"/>
    <w:rsid w:val="00F400DD"/>
    <w:rsid w:val="00F4189F"/>
    <w:rsid w:val="00F42550"/>
    <w:rsid w:val="00F428ED"/>
    <w:rsid w:val="00F42D17"/>
    <w:rsid w:val="00F42F30"/>
    <w:rsid w:val="00F44D73"/>
    <w:rsid w:val="00F45C10"/>
    <w:rsid w:val="00F50A11"/>
    <w:rsid w:val="00F522B8"/>
    <w:rsid w:val="00F522EC"/>
    <w:rsid w:val="00F5234C"/>
    <w:rsid w:val="00F529ED"/>
    <w:rsid w:val="00F52A69"/>
    <w:rsid w:val="00F52C4E"/>
    <w:rsid w:val="00F52D0C"/>
    <w:rsid w:val="00F53B64"/>
    <w:rsid w:val="00F54BCE"/>
    <w:rsid w:val="00F54C8D"/>
    <w:rsid w:val="00F54FA5"/>
    <w:rsid w:val="00F55C33"/>
    <w:rsid w:val="00F56C47"/>
    <w:rsid w:val="00F56EB4"/>
    <w:rsid w:val="00F570FF"/>
    <w:rsid w:val="00F636AB"/>
    <w:rsid w:val="00F63843"/>
    <w:rsid w:val="00F646DD"/>
    <w:rsid w:val="00F64C03"/>
    <w:rsid w:val="00F64E10"/>
    <w:rsid w:val="00F673B7"/>
    <w:rsid w:val="00F7056E"/>
    <w:rsid w:val="00F705C0"/>
    <w:rsid w:val="00F717C2"/>
    <w:rsid w:val="00F72219"/>
    <w:rsid w:val="00F7255A"/>
    <w:rsid w:val="00F72902"/>
    <w:rsid w:val="00F73B92"/>
    <w:rsid w:val="00F75666"/>
    <w:rsid w:val="00F7624D"/>
    <w:rsid w:val="00F76C01"/>
    <w:rsid w:val="00F774B5"/>
    <w:rsid w:val="00F77D99"/>
    <w:rsid w:val="00F814AA"/>
    <w:rsid w:val="00F81C7E"/>
    <w:rsid w:val="00F82394"/>
    <w:rsid w:val="00F825D5"/>
    <w:rsid w:val="00F8299A"/>
    <w:rsid w:val="00F83838"/>
    <w:rsid w:val="00F83C6C"/>
    <w:rsid w:val="00F8462C"/>
    <w:rsid w:val="00F853B8"/>
    <w:rsid w:val="00F85AA8"/>
    <w:rsid w:val="00F85CE5"/>
    <w:rsid w:val="00F8614E"/>
    <w:rsid w:val="00F86180"/>
    <w:rsid w:val="00F87453"/>
    <w:rsid w:val="00F87DC7"/>
    <w:rsid w:val="00F91D60"/>
    <w:rsid w:val="00F925B7"/>
    <w:rsid w:val="00F94B0B"/>
    <w:rsid w:val="00F95144"/>
    <w:rsid w:val="00F95DAE"/>
    <w:rsid w:val="00F967F4"/>
    <w:rsid w:val="00F976FD"/>
    <w:rsid w:val="00FA0787"/>
    <w:rsid w:val="00FA20D9"/>
    <w:rsid w:val="00FA2DFE"/>
    <w:rsid w:val="00FA4393"/>
    <w:rsid w:val="00FA475C"/>
    <w:rsid w:val="00FA4C5E"/>
    <w:rsid w:val="00FA5045"/>
    <w:rsid w:val="00FA5857"/>
    <w:rsid w:val="00FA6FCA"/>
    <w:rsid w:val="00FB1889"/>
    <w:rsid w:val="00FB1E33"/>
    <w:rsid w:val="00FB23E1"/>
    <w:rsid w:val="00FB2922"/>
    <w:rsid w:val="00FB388A"/>
    <w:rsid w:val="00FB3F38"/>
    <w:rsid w:val="00FB41B5"/>
    <w:rsid w:val="00FB5539"/>
    <w:rsid w:val="00FB5D03"/>
    <w:rsid w:val="00FB5DC6"/>
    <w:rsid w:val="00FB70B8"/>
    <w:rsid w:val="00FC0025"/>
    <w:rsid w:val="00FC0A76"/>
    <w:rsid w:val="00FC1C17"/>
    <w:rsid w:val="00FC3CB0"/>
    <w:rsid w:val="00FC5871"/>
    <w:rsid w:val="00FC5C4F"/>
    <w:rsid w:val="00FC5F61"/>
    <w:rsid w:val="00FC66D7"/>
    <w:rsid w:val="00FC6725"/>
    <w:rsid w:val="00FC6F0D"/>
    <w:rsid w:val="00FC7148"/>
    <w:rsid w:val="00FC7A5F"/>
    <w:rsid w:val="00FC7B97"/>
    <w:rsid w:val="00FD062A"/>
    <w:rsid w:val="00FD0A9F"/>
    <w:rsid w:val="00FD2152"/>
    <w:rsid w:val="00FD2871"/>
    <w:rsid w:val="00FD2909"/>
    <w:rsid w:val="00FD2A47"/>
    <w:rsid w:val="00FD3141"/>
    <w:rsid w:val="00FD5CB4"/>
    <w:rsid w:val="00FD6A4E"/>
    <w:rsid w:val="00FD7C6A"/>
    <w:rsid w:val="00FE023B"/>
    <w:rsid w:val="00FE09D9"/>
    <w:rsid w:val="00FE1A5A"/>
    <w:rsid w:val="00FE2D98"/>
    <w:rsid w:val="00FE3315"/>
    <w:rsid w:val="00FE3654"/>
    <w:rsid w:val="00FE3A83"/>
    <w:rsid w:val="00FE3E52"/>
    <w:rsid w:val="00FE3E74"/>
    <w:rsid w:val="00FE3F23"/>
    <w:rsid w:val="00FE5847"/>
    <w:rsid w:val="00FE6007"/>
    <w:rsid w:val="00FE61C1"/>
    <w:rsid w:val="00FE74B7"/>
    <w:rsid w:val="00FE7B79"/>
    <w:rsid w:val="00FE7D5C"/>
    <w:rsid w:val="00FF2DB6"/>
    <w:rsid w:val="00FF41D4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57928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3A378-5892-430A-BB69-2E0CBC2F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42</cp:revision>
  <dcterms:created xsi:type="dcterms:W3CDTF">2020-05-14T22:45:00Z</dcterms:created>
  <dcterms:modified xsi:type="dcterms:W3CDTF">2020-05-15T20:38:00Z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