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DB99FB3" w14:textId="7E87885D" w:rsidR="00DC5180" w:rsidRPr="0033027D" w:rsidRDefault="00E73A82" w:rsidP="00DC5180">
      <w:pPr>
        <w:pStyle w:val="CRCoverPage"/>
        <w:tabs>
          <w:tab w:val="right" w:pos="9639"/>
        </w:tabs>
        <w:spacing w:after="0"/>
        <w:rPr>
          <w:b/>
          <w:noProof/>
          <w:sz w:val="24"/>
          <w:lang w:eastAsia="ja-JP"/>
        </w:rPr>
      </w:pPr>
      <w:bookmarkStart w:id="0" w:name="_Hlk514061252"/>
      <w:r>
        <w:rPr>
          <w:b/>
          <w:noProof/>
          <w:sz w:val="24"/>
        </w:rPr>
        <w:t>3</w:t>
      </w:r>
      <w:r w:rsidR="00DC5180" w:rsidRPr="0033027D">
        <w:rPr>
          <w:b/>
          <w:noProof/>
          <w:sz w:val="24"/>
        </w:rPr>
        <w:t>GPP TSG</w:t>
      </w:r>
      <w:r w:rsidR="00D81C65">
        <w:rPr>
          <w:b/>
          <w:noProof/>
          <w:sz w:val="24"/>
        </w:rPr>
        <w:t>-</w:t>
      </w:r>
      <w:r w:rsidR="00DC5180">
        <w:rPr>
          <w:b/>
          <w:noProof/>
          <w:sz w:val="24"/>
        </w:rPr>
        <w:t>RAN</w:t>
      </w:r>
      <w:r w:rsidR="00DC5180" w:rsidRPr="0033027D">
        <w:rPr>
          <w:b/>
          <w:noProof/>
          <w:sz w:val="24"/>
        </w:rPr>
        <w:t xml:space="preserve"> </w:t>
      </w:r>
      <w:r w:rsidR="0080320A">
        <w:rPr>
          <w:b/>
          <w:noProof/>
          <w:sz w:val="24"/>
        </w:rPr>
        <w:t xml:space="preserve">WG4 </w:t>
      </w:r>
      <w:r w:rsidR="00DC5180" w:rsidRPr="0033027D">
        <w:rPr>
          <w:b/>
          <w:noProof/>
          <w:sz w:val="24"/>
        </w:rPr>
        <w:t>Meeting</w:t>
      </w:r>
      <w:r w:rsidR="007B605F">
        <w:rPr>
          <w:b/>
          <w:noProof/>
          <w:sz w:val="24"/>
        </w:rPr>
        <w:t xml:space="preserve"> #</w:t>
      </w:r>
      <w:bookmarkEnd w:id="0"/>
      <w:r w:rsidR="005520D7">
        <w:rPr>
          <w:b/>
          <w:noProof/>
          <w:sz w:val="24"/>
        </w:rPr>
        <w:t>9</w:t>
      </w:r>
      <w:r w:rsidR="006B28F6">
        <w:rPr>
          <w:b/>
          <w:noProof/>
          <w:sz w:val="24"/>
        </w:rPr>
        <w:t>4</w:t>
      </w:r>
      <w:r w:rsidR="00F70168">
        <w:rPr>
          <w:b/>
          <w:noProof/>
          <w:sz w:val="24"/>
        </w:rPr>
        <w:t>-e</w:t>
      </w:r>
      <w:r w:rsidR="00DC5180" w:rsidRPr="0033027D">
        <w:rPr>
          <w:b/>
          <w:noProof/>
          <w:sz w:val="24"/>
        </w:rPr>
        <w:tab/>
      </w:r>
      <w:r w:rsidR="00414CE5" w:rsidRPr="00414CE5">
        <w:rPr>
          <w:b/>
          <w:noProof/>
          <w:sz w:val="24"/>
        </w:rPr>
        <w:t>R4-</w:t>
      </w:r>
      <w:r w:rsidR="00F52C4E">
        <w:rPr>
          <w:b/>
          <w:noProof/>
          <w:sz w:val="24"/>
        </w:rPr>
        <w:t>200</w:t>
      </w:r>
      <w:r w:rsidR="00416130">
        <w:rPr>
          <w:b/>
          <w:noProof/>
          <w:sz w:val="24"/>
        </w:rPr>
        <w:t>0216</w:t>
      </w:r>
    </w:p>
    <w:p w14:paraId="483A6154" w14:textId="0F53CA4E" w:rsidR="00F61670" w:rsidRDefault="00F70168" w:rsidP="00F61670">
      <w:pPr>
        <w:spacing w:after="60"/>
        <w:ind w:left="1985" w:hanging="1985"/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Online</w:t>
      </w:r>
      <w:r w:rsidR="00F61670" w:rsidRPr="001512D7">
        <w:rPr>
          <w:rFonts w:ascii="Arial" w:hAnsi="Arial" w:cs="Arial"/>
          <w:b/>
          <w:sz w:val="24"/>
        </w:rPr>
        <w:t xml:space="preserve">, </w:t>
      </w:r>
      <w:r w:rsidR="00F61670">
        <w:rPr>
          <w:rFonts w:ascii="Arial" w:hAnsi="Arial" w:cs="Arial"/>
          <w:b/>
          <w:sz w:val="24"/>
        </w:rPr>
        <w:t>24</w:t>
      </w:r>
      <w:r w:rsidR="00A61425">
        <w:rPr>
          <w:rFonts w:ascii="Arial" w:hAnsi="Arial" w:cs="Arial"/>
          <w:b/>
          <w:sz w:val="24"/>
        </w:rPr>
        <w:t xml:space="preserve"> </w:t>
      </w:r>
      <w:r w:rsidR="00F61670">
        <w:rPr>
          <w:rFonts w:ascii="Arial" w:hAnsi="Arial" w:cs="Arial"/>
          <w:b/>
          <w:sz w:val="24"/>
        </w:rPr>
        <w:t>Feb</w:t>
      </w:r>
      <w:r w:rsidR="00A61425">
        <w:rPr>
          <w:rFonts w:ascii="Arial" w:hAnsi="Arial" w:cs="Arial"/>
          <w:b/>
          <w:sz w:val="24"/>
        </w:rPr>
        <w:t xml:space="preserve"> – 6 Mar</w:t>
      </w:r>
      <w:r w:rsidR="00F61670" w:rsidRPr="001512D7">
        <w:rPr>
          <w:rFonts w:ascii="Arial" w:hAnsi="Arial" w:cs="Arial"/>
          <w:b/>
          <w:sz w:val="24"/>
        </w:rPr>
        <w:t xml:space="preserve"> 20</w:t>
      </w:r>
      <w:r w:rsidR="00F61670">
        <w:rPr>
          <w:rFonts w:ascii="Arial" w:hAnsi="Arial" w:cs="Arial"/>
          <w:b/>
          <w:sz w:val="24"/>
        </w:rPr>
        <w:t>20</w:t>
      </w:r>
    </w:p>
    <w:p w14:paraId="6D7172A1" w14:textId="77777777" w:rsidR="001512D7" w:rsidRPr="0010618D" w:rsidRDefault="001512D7" w:rsidP="00DC5180">
      <w:pPr>
        <w:spacing w:after="60"/>
        <w:ind w:left="1985" w:hanging="1985"/>
        <w:rPr>
          <w:rFonts w:ascii="Arial" w:hAnsi="Arial" w:cs="Arial"/>
          <w:bCs/>
        </w:rPr>
      </w:pPr>
    </w:p>
    <w:p w14:paraId="3447800D" w14:textId="789A2741" w:rsidR="0010618D" w:rsidRPr="005E4466" w:rsidRDefault="000F7ECB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Title:</w:t>
      </w:r>
      <w:r w:rsidRPr="005E4466">
        <w:rPr>
          <w:rFonts w:ascii="Arial" w:hAnsi="Arial" w:cs="Arial"/>
          <w:b/>
        </w:rPr>
        <w:tab/>
      </w:r>
      <w:bookmarkStart w:id="1" w:name="_Hlk30396252"/>
      <w:r w:rsidR="006A3B66">
        <w:rPr>
          <w:rFonts w:ascii="Arial" w:hAnsi="Arial" w:cs="Arial"/>
          <w:b/>
        </w:rPr>
        <w:t>Impact of WRC19 resolutions</w:t>
      </w:r>
      <w:r w:rsidR="00F81019">
        <w:rPr>
          <w:rFonts w:ascii="Arial" w:hAnsi="Arial" w:cs="Arial"/>
          <w:b/>
        </w:rPr>
        <w:t xml:space="preserve"> on FR2</w:t>
      </w:r>
      <w:r w:rsidR="00DE6E82">
        <w:rPr>
          <w:rFonts w:ascii="Arial" w:hAnsi="Arial" w:cs="Arial"/>
          <w:b/>
        </w:rPr>
        <w:t xml:space="preserve"> </w:t>
      </w:r>
      <w:bookmarkEnd w:id="1"/>
    </w:p>
    <w:p w14:paraId="36084C6A" w14:textId="77777777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</w:p>
    <w:p w14:paraId="7768423D" w14:textId="77777777" w:rsidR="002B09A1" w:rsidRPr="005E4466" w:rsidRDefault="002B09A1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Source: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Qualcomm Incorporated</w:t>
      </w:r>
    </w:p>
    <w:p w14:paraId="75C22627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343E9A15" w14:textId="20B45EA3" w:rsidR="00414CE5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Agenda item:</w:t>
      </w:r>
      <w:r w:rsidRPr="005E4466">
        <w:rPr>
          <w:rFonts w:ascii="Arial" w:hAnsi="Arial" w:cs="Arial"/>
          <w:b/>
        </w:rPr>
        <w:tab/>
      </w:r>
      <w:r w:rsidR="0069051C">
        <w:rPr>
          <w:rFonts w:ascii="Arial" w:hAnsi="Arial" w:cs="Arial"/>
          <w:b/>
        </w:rPr>
        <w:t>6</w:t>
      </w:r>
      <w:r w:rsidR="00047698">
        <w:rPr>
          <w:rFonts w:ascii="Arial" w:hAnsi="Arial" w:cs="Arial"/>
          <w:b/>
        </w:rPr>
        <w:t>.5.6.1</w:t>
      </w:r>
    </w:p>
    <w:p w14:paraId="60A9F177" w14:textId="766A234F" w:rsidR="0010618D" w:rsidRPr="005E4466" w:rsidRDefault="0010618D" w:rsidP="0010618D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Release:</w:t>
      </w:r>
      <w:r w:rsidRPr="005E4466">
        <w:rPr>
          <w:rFonts w:ascii="Arial" w:hAnsi="Arial" w:cs="Arial"/>
          <w:b/>
        </w:rPr>
        <w:tab/>
      </w:r>
      <w:r w:rsidR="00DC5180" w:rsidRPr="005E4466">
        <w:rPr>
          <w:rFonts w:ascii="Arial" w:hAnsi="Arial" w:cs="Arial"/>
          <w:b/>
        </w:rPr>
        <w:t>Rel-1</w:t>
      </w:r>
      <w:r w:rsidR="00047698">
        <w:rPr>
          <w:rFonts w:ascii="Arial" w:hAnsi="Arial" w:cs="Arial"/>
          <w:b/>
        </w:rPr>
        <w:t>5</w:t>
      </w:r>
    </w:p>
    <w:p w14:paraId="72A15A43" w14:textId="46C431C4" w:rsidR="00DC5180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Work Item:</w:t>
      </w:r>
      <w:r w:rsidRPr="005E4466">
        <w:rPr>
          <w:rFonts w:ascii="Arial" w:hAnsi="Arial" w:cs="Arial"/>
          <w:b/>
        </w:rPr>
        <w:tab/>
      </w:r>
      <w:r w:rsidR="00240F55" w:rsidRPr="00240F55">
        <w:rPr>
          <w:rFonts w:ascii="Arial" w:hAnsi="Arial" w:cs="Arial"/>
          <w:b/>
          <w:bCs/>
          <w:sz w:val="21"/>
          <w:szCs w:val="21"/>
          <w:lang w:eastAsia="ja-JP"/>
        </w:rPr>
        <w:t>NR_</w:t>
      </w:r>
      <w:r w:rsidR="00047698">
        <w:rPr>
          <w:rFonts w:ascii="Arial" w:hAnsi="Arial" w:cs="Arial"/>
          <w:b/>
          <w:bCs/>
          <w:sz w:val="21"/>
          <w:szCs w:val="21"/>
          <w:lang w:eastAsia="ja-JP"/>
        </w:rPr>
        <w:t>newRA</w:t>
      </w:r>
      <w:r w:rsidR="00401728">
        <w:rPr>
          <w:rFonts w:ascii="Arial" w:hAnsi="Arial" w:cs="Arial"/>
          <w:b/>
          <w:bCs/>
          <w:sz w:val="21"/>
          <w:szCs w:val="21"/>
          <w:lang w:eastAsia="ja-JP"/>
        </w:rPr>
        <w:t>T</w:t>
      </w:r>
      <w:r w:rsidR="00047698">
        <w:rPr>
          <w:rFonts w:ascii="Arial" w:hAnsi="Arial" w:cs="Arial"/>
          <w:b/>
          <w:bCs/>
          <w:sz w:val="21"/>
          <w:szCs w:val="21"/>
          <w:lang w:eastAsia="ja-JP"/>
        </w:rPr>
        <w:t>-Core</w:t>
      </w:r>
    </w:p>
    <w:p w14:paraId="3310BC18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Responsible WG:</w:t>
      </w:r>
      <w:r w:rsidRPr="005E4466">
        <w:rPr>
          <w:rFonts w:ascii="Arial" w:hAnsi="Arial" w:cs="Arial"/>
          <w:b/>
        </w:rPr>
        <w:tab/>
      </w:r>
      <w:r w:rsidR="005E4466" w:rsidRPr="005E4466">
        <w:rPr>
          <w:rFonts w:ascii="Arial" w:hAnsi="Arial" w:cs="Arial"/>
          <w:b/>
        </w:rPr>
        <w:t>RAN4</w:t>
      </w:r>
    </w:p>
    <w:p w14:paraId="240CB305" w14:textId="77777777" w:rsidR="0010618D" w:rsidRPr="005E4466" w:rsidRDefault="0010618D" w:rsidP="000F7ECB">
      <w:pPr>
        <w:spacing w:after="60"/>
        <w:ind w:left="1985" w:hanging="1985"/>
        <w:rPr>
          <w:rFonts w:ascii="Arial" w:hAnsi="Arial" w:cs="Arial"/>
          <w:b/>
        </w:rPr>
      </w:pPr>
    </w:p>
    <w:p w14:paraId="163C998A" w14:textId="73CEB243" w:rsidR="00222D66" w:rsidRPr="005E4466" w:rsidRDefault="00222D66" w:rsidP="000F7ECB">
      <w:pPr>
        <w:spacing w:after="60"/>
        <w:ind w:left="1985" w:hanging="1985"/>
        <w:rPr>
          <w:rFonts w:ascii="Arial" w:hAnsi="Arial" w:cs="Arial"/>
          <w:b/>
        </w:rPr>
      </w:pPr>
      <w:r w:rsidRPr="005E4466">
        <w:rPr>
          <w:rFonts w:ascii="Arial" w:hAnsi="Arial" w:cs="Arial"/>
          <w:b/>
        </w:rPr>
        <w:t>Document for:</w:t>
      </w:r>
      <w:r w:rsidRPr="005E4466">
        <w:rPr>
          <w:rFonts w:ascii="Arial" w:hAnsi="Arial" w:cs="Arial"/>
          <w:b/>
        </w:rPr>
        <w:tab/>
      </w:r>
      <w:r w:rsidR="00FA66DC">
        <w:rPr>
          <w:rFonts w:ascii="Arial" w:hAnsi="Arial" w:cs="Arial"/>
          <w:b/>
        </w:rPr>
        <w:t>Discussion</w:t>
      </w:r>
    </w:p>
    <w:p w14:paraId="2DDB0AFE" w14:textId="77777777" w:rsidR="00222D66" w:rsidRDefault="00222D66" w:rsidP="000F7ECB">
      <w:pPr>
        <w:spacing w:after="60"/>
        <w:ind w:left="1985" w:hanging="1985"/>
        <w:rPr>
          <w:rFonts w:ascii="Arial" w:hAnsi="Arial" w:cs="Arial"/>
          <w:bCs/>
        </w:rPr>
      </w:pPr>
    </w:p>
    <w:p w14:paraId="47416D2B" w14:textId="77777777" w:rsidR="0045428D" w:rsidRDefault="000A567D" w:rsidP="002A1C01">
      <w:pPr>
        <w:pStyle w:val="Heading1"/>
      </w:pPr>
      <w:r>
        <w:t>1.</w:t>
      </w:r>
      <w:r>
        <w:tab/>
      </w:r>
      <w:r w:rsidR="002A1C01">
        <w:t>Introduction</w:t>
      </w:r>
    </w:p>
    <w:p w14:paraId="73AB77B7" w14:textId="4F1CD6D5" w:rsidR="004D30F5" w:rsidRDefault="00665676" w:rsidP="003461A5">
      <w:r>
        <w:t>WRC-19</w:t>
      </w:r>
      <w:r w:rsidR="0021342F">
        <w:t xml:space="preserve"> </w:t>
      </w:r>
      <w:r w:rsidR="005A2724">
        <w:t xml:space="preserve">has determined </w:t>
      </w:r>
      <w:r w:rsidR="00E12B04">
        <w:t>new emissions recommendat</w:t>
      </w:r>
      <w:r w:rsidR="00097D3B">
        <w:t xml:space="preserve">ions that </w:t>
      </w:r>
      <w:r w:rsidR="00323396">
        <w:t xml:space="preserve">could </w:t>
      </w:r>
      <w:r w:rsidR="00097D3B">
        <w:t>directly impact the health of FR2 networks</w:t>
      </w:r>
      <w:r w:rsidR="00D2404D">
        <w:t>.</w:t>
      </w:r>
      <w:r w:rsidR="00323396">
        <w:t xml:space="preserve"> These recommendations </w:t>
      </w:r>
      <w:r w:rsidR="008323F7">
        <w:t>are expected to b</w:t>
      </w:r>
      <w:r w:rsidR="00794908">
        <w:t>e considered as starting point</w:t>
      </w:r>
      <w:r w:rsidR="00386C28">
        <w:t xml:space="preserve">s for revised regulations by </w:t>
      </w:r>
      <w:r w:rsidR="00FD624A">
        <w:t>various regulatory bodies.</w:t>
      </w:r>
    </w:p>
    <w:p w14:paraId="206A8518" w14:textId="41FF4C53" w:rsidR="00FD624A" w:rsidRDefault="00FD624A" w:rsidP="003461A5">
      <w:pPr>
        <w:rPr>
          <w:lang w:eastAsia="en-US"/>
        </w:rPr>
      </w:pPr>
      <w:r>
        <w:t xml:space="preserve">We </w:t>
      </w:r>
      <w:r w:rsidR="005A78CD">
        <w:t xml:space="preserve">have </w:t>
      </w:r>
      <w:r w:rsidR="009A34C6">
        <w:t>projected</w:t>
      </w:r>
      <w:r w:rsidR="008B6219">
        <w:t xml:space="preserve"> </w:t>
      </w:r>
      <w:r w:rsidR="009A34C6">
        <w:t>the</w:t>
      </w:r>
      <w:r w:rsidR="00571EDF">
        <w:t xml:space="preserve"> potential</w:t>
      </w:r>
      <w:r w:rsidR="009A34C6">
        <w:t xml:space="preserve"> impact </w:t>
      </w:r>
      <w:r w:rsidR="00571EDF">
        <w:t>on</w:t>
      </w:r>
      <w:r w:rsidR="008B6219">
        <w:t xml:space="preserve"> FR2</w:t>
      </w:r>
      <w:r w:rsidR="00EB2BE3">
        <w:t>,</w:t>
      </w:r>
      <w:r w:rsidR="00B360FA">
        <w:t xml:space="preserve"> assuming</w:t>
      </w:r>
      <w:r w:rsidR="00EB2BE3">
        <w:t xml:space="preserve"> </w:t>
      </w:r>
      <w:r w:rsidR="00DA478B">
        <w:t>some</w:t>
      </w:r>
      <w:r w:rsidR="00A2756F">
        <w:t xml:space="preserve"> </w:t>
      </w:r>
      <w:r w:rsidR="00560949">
        <w:t>regulatory bod</w:t>
      </w:r>
      <w:r w:rsidR="00A2756F">
        <w:t>ies</w:t>
      </w:r>
      <w:r w:rsidR="00560949">
        <w:t xml:space="preserve"> will </w:t>
      </w:r>
      <w:r w:rsidR="00126D3A">
        <w:t>adopt the recommendations</w:t>
      </w:r>
      <w:r w:rsidR="00BA3EDA">
        <w:t>.</w:t>
      </w:r>
    </w:p>
    <w:p w14:paraId="44DBE9FA" w14:textId="0C15FFF5" w:rsidR="00EF60CC" w:rsidRDefault="000A567D" w:rsidP="00EF60CC">
      <w:pPr>
        <w:pStyle w:val="Heading1"/>
      </w:pPr>
      <w:r>
        <w:t xml:space="preserve">2. </w:t>
      </w:r>
      <w:r>
        <w:tab/>
      </w:r>
      <w:r w:rsidR="002A1C01">
        <w:t>Discussion</w:t>
      </w:r>
      <w:r w:rsidR="00BD6398">
        <w:t xml:space="preserve"> </w:t>
      </w:r>
    </w:p>
    <w:p w14:paraId="03D99741" w14:textId="0973C2BF" w:rsidR="00C61D32" w:rsidRDefault="003461A5" w:rsidP="007003E8">
      <w:pPr>
        <w:pStyle w:val="Heading2"/>
        <w:rPr>
          <w:lang w:val="en-US" w:eastAsia="en-US"/>
        </w:rPr>
      </w:pPr>
      <w:r>
        <w:rPr>
          <w:lang w:eastAsia="en-US"/>
        </w:rPr>
        <w:t xml:space="preserve">2.1 </w:t>
      </w:r>
      <w:r w:rsidR="00FE4D5B">
        <w:rPr>
          <w:lang w:eastAsia="en-US"/>
        </w:rPr>
        <w:t xml:space="preserve">The </w:t>
      </w:r>
      <w:r w:rsidR="00313625">
        <w:rPr>
          <w:lang w:eastAsia="en-US"/>
        </w:rPr>
        <w:t xml:space="preserve">WRC-19 </w:t>
      </w:r>
      <w:r w:rsidR="00E21941">
        <w:rPr>
          <w:lang w:eastAsia="en-US"/>
        </w:rPr>
        <w:t xml:space="preserve">emissions </w:t>
      </w:r>
      <w:r w:rsidR="00A71CEA">
        <w:rPr>
          <w:lang w:eastAsia="en-US"/>
        </w:rPr>
        <w:t>recommendation</w:t>
      </w:r>
      <w:r w:rsidR="00E21941">
        <w:rPr>
          <w:lang w:eastAsia="en-US"/>
        </w:rPr>
        <w:t>s</w:t>
      </w:r>
      <w:r w:rsidR="00A71CEA">
        <w:rPr>
          <w:lang w:eastAsia="en-US"/>
        </w:rPr>
        <w:t xml:space="preserve"> relevant to FR2</w:t>
      </w:r>
    </w:p>
    <w:p w14:paraId="66FF58C7" w14:textId="6071B7BD" w:rsidR="00D930EE" w:rsidRDefault="00106D05" w:rsidP="00C61D32">
      <w:r>
        <w:t>WRC-19</w:t>
      </w:r>
      <w:r w:rsidR="00214903">
        <w:t>, in resolution 750,</w:t>
      </w:r>
      <w:r>
        <w:t xml:space="preserve"> has identified two </w:t>
      </w:r>
      <w:r w:rsidR="00B205C2">
        <w:t xml:space="preserve">passive </w:t>
      </w:r>
      <w:r w:rsidR="00D96238">
        <w:t>EESS bands for protection</w:t>
      </w:r>
      <w:r w:rsidR="00B205C2">
        <w:t xml:space="preserve"> from spurious emissions from various technologies. Figure</w:t>
      </w:r>
      <w:r w:rsidR="00DE7ABA">
        <w:t xml:space="preserve"> 2.1-1 shows the ‘lower EESS’ protected band, and </w:t>
      </w:r>
      <w:r w:rsidR="00A14791">
        <w:t>the associated</w:t>
      </w:r>
      <w:r w:rsidR="00DE7ABA">
        <w:t xml:space="preserve"> requirements</w:t>
      </w:r>
      <w:r w:rsidR="004C3C41">
        <w:t xml:space="preserve"> as excerpted from Table 1-1</w:t>
      </w:r>
      <w:r w:rsidR="00B17A17">
        <w:t xml:space="preserve"> of resolution 750</w:t>
      </w:r>
      <w:r w:rsidR="00984AC0">
        <w:t>.</w:t>
      </w:r>
    </w:p>
    <w:p w14:paraId="5DDB0DA6" w14:textId="2F0FF792" w:rsidR="00A14791" w:rsidRDefault="00A14791" w:rsidP="00C61D32">
      <w:r>
        <w:rPr>
          <w:noProof/>
        </w:rPr>
        <mc:AlternateContent>
          <mc:Choice Requires="wpc">
            <w:drawing>
              <wp:inline distT="0" distB="0" distL="0" distR="0" wp14:anchorId="12996552" wp14:editId="70D9B7FF">
                <wp:extent cx="6242685" cy="2705100"/>
                <wp:effectExtent l="38100" t="38100" r="5715" b="133350"/>
                <wp:docPr id="2" name="Canvas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179994" y="179970"/>
                            <a:ext cx="4926400" cy="22945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4" name="Rectangle: Rounded Corners 4"/>
                        <wps:cNvSpPr/>
                        <wps:spPr>
                          <a:xfrm>
                            <a:off x="1027375" y="1886116"/>
                            <a:ext cx="4309607" cy="683812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15A2151" id="Canvas 2" o:spid="_x0000_s1026" editas="canvas" style="width:491.55pt;height:213pt;mso-position-horizontal-relative:char;mso-position-vertical-relative:line" coordsize="62426,27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2426;height:27051;visibility:visible;mso-wrap-style:square" filled="t">
                  <v:fill o:detectmouseclick="t"/>
                  <v:path o:connecttype="none"/>
                </v:shape>
                <v:shape id="Picture 25" o:spid="_x0000_s1028" type="#_x0000_t75" style="position:absolute;left:1799;top:1799;width:49264;height:22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">
                  <v:imagedata r:id="rId12" o:title=""/>
                  <v:shadow on="t" color="#333" opacity="42598f" origin="-.5,-.5" offset="2.74397mm,2.74397mm"/>
                </v:shape>
                <v:roundrect id="Rectangle: Rounded Corners 4" o:spid="_x0000_s1029" style="position:absolute;left:10273;top:18861;width:43096;height:6838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" filled="f" strokecolor="red" strokeweight="3pt">
                  <v:stroke dashstyle="3 1" joinstyle="miter"/>
                </v:roundrect>
                <w10:anchorlock/>
              </v:group>
            </w:pict>
          </mc:Fallback>
        </mc:AlternateContent>
      </w:r>
    </w:p>
    <w:p w14:paraId="76F3E1D7" w14:textId="11973CC5" w:rsidR="000803FF" w:rsidRDefault="009F23C0" w:rsidP="000728EB">
      <w:pPr>
        <w:jc w:val="center"/>
      </w:pPr>
      <w:r>
        <w:t xml:space="preserve">Figure 2.1-1: Lower EESS </w:t>
      </w:r>
      <w:r w:rsidR="00081D73">
        <w:t>emissions limits</w:t>
      </w:r>
      <w:r>
        <w:t xml:space="preserve"> from WRC19</w:t>
      </w:r>
    </w:p>
    <w:p w14:paraId="06CD3EC1" w14:textId="53C24495" w:rsidR="00DB33A9" w:rsidRDefault="00DB33A9" w:rsidP="00C61D32">
      <w:r>
        <w:t xml:space="preserve">Further, </w:t>
      </w:r>
      <w:r w:rsidR="005032FB">
        <w:t>a footnote informs that these recommendations could be significantly tightened in 2027</w:t>
      </w:r>
      <w:r w:rsidR="00704415">
        <w:t xml:space="preserve">, applicable to </w:t>
      </w:r>
      <w:r w:rsidR="00D14D8C">
        <w:t>new-build devices</w:t>
      </w:r>
      <w:r w:rsidR="005032FB">
        <w:t>:</w:t>
      </w:r>
    </w:p>
    <w:p w14:paraId="2258EFBB" w14:textId="341C4F80" w:rsidR="005032FB" w:rsidRDefault="00EC2169" w:rsidP="00EC2169">
      <w:pPr>
        <w:jc w:val="center"/>
      </w:pPr>
      <w:r>
        <w:rPr>
          <w:noProof/>
        </w:rPr>
        <w:lastRenderedPageBreak/>
        <w:drawing>
          <wp:inline distT="0" distB="0" distL="0" distR="0" wp14:anchorId="1AE6D478" wp14:editId="08338645">
            <wp:extent cx="4317559" cy="379221"/>
            <wp:effectExtent l="152400" t="152400" r="368935" b="3638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76623" cy="38440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97F7582" w14:textId="4DD71654" w:rsidR="000728EB" w:rsidRDefault="000728EB" w:rsidP="000728EB">
      <w:pPr>
        <w:jc w:val="center"/>
      </w:pPr>
      <w:r>
        <w:t>Figure 2.1-2: Lower EESS recommendation from WRC19, post 2027</w:t>
      </w:r>
    </w:p>
    <w:p w14:paraId="3D22C229" w14:textId="77777777" w:rsidR="000728EB" w:rsidRDefault="000728EB" w:rsidP="00EC2169">
      <w:pPr>
        <w:jc w:val="center"/>
      </w:pPr>
    </w:p>
    <w:p w14:paraId="7449F228" w14:textId="566F2817" w:rsidR="00BF2C54" w:rsidRDefault="00022E5B" w:rsidP="00574239">
      <w:r>
        <w:t xml:space="preserve">Figure </w:t>
      </w:r>
      <w:r w:rsidR="000A137D">
        <w:t>2.1-</w:t>
      </w:r>
      <w:r w:rsidR="000728EB">
        <w:t>3</w:t>
      </w:r>
      <w:r w:rsidR="000A137D">
        <w:t xml:space="preserve"> shows the </w:t>
      </w:r>
      <w:r w:rsidR="00845051">
        <w:t>requirements on the ‘upper EESS band</w:t>
      </w:r>
      <w:r w:rsidR="003624F1">
        <w:t xml:space="preserve">’, as excerpted from Resolution COM4/9 </w:t>
      </w:r>
      <w:r w:rsidR="000728EB">
        <w:t>:</w:t>
      </w:r>
    </w:p>
    <w:p w14:paraId="0161EE46" w14:textId="58530415" w:rsidR="005A7EC0" w:rsidRDefault="005A7EC0" w:rsidP="00574239">
      <w:r>
        <w:rPr>
          <w:noProof/>
        </w:rPr>
        <mc:AlternateContent>
          <mc:Choice Requires="wpc">
            <w:drawing>
              <wp:inline distT="0" distB="0" distL="0" distR="0" wp14:anchorId="03D082A5" wp14:editId="77F9D2D7">
                <wp:extent cx="5486400" cy="1486894"/>
                <wp:effectExtent l="0" t="0" r="0" b="75565"/>
                <wp:docPr id="7" name="Canvas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553712" y="211805"/>
                            <a:ext cx="4340860" cy="9912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  <wps:wsp>
                        <wps:cNvPr id="31" name="Rectangle: Rounded Corners 31"/>
                        <wps:cNvSpPr/>
                        <wps:spPr>
                          <a:xfrm>
                            <a:off x="1987826" y="180000"/>
                            <a:ext cx="1789044" cy="1124014"/>
                          </a:xfrm>
                          <a:prstGeom prst="roundRect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23FB2701" id="Canvas 7" o:spid="_x0000_s1026" editas="canvas" style="width:6in;height:117.1pt;mso-position-horizontal-relative:char;mso-position-vertical-relative:line" coordsize="54864,148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">
                <v:shape id="_x0000_s1027" type="#_x0000_t75" style="position:absolute;width:54864;height:14865;visibility:visible;mso-wrap-style:square" filled="t">
                  <v:fill o:detectmouseclick="t"/>
                  <v:path o:connecttype="none"/>
                </v:shape>
                <v:shape id="Picture 30" o:spid="_x0000_s1028" type="#_x0000_t75" style="position:absolute;left:5537;top:2118;width:43408;height:9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">
                  <v:imagedata r:id="rId15" o:title=""/>
                  <v:shadow on="t" color="#333" opacity="42598f" origin="-.5,-.5" offset="2.74397mm,2.74397mm"/>
                </v:shape>
                <v:roundrect id="Rectangle: Rounded Corners 31" o:spid="_x0000_s1029" style="position:absolute;left:19878;top:1800;width:17890;height:11240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" filled="f" strokecolor="red" strokeweight="3pt">
                  <v:stroke dashstyle="3 1" joinstyle="miter"/>
                </v:roundrect>
                <w10:anchorlock/>
              </v:group>
            </w:pict>
          </mc:Fallback>
        </mc:AlternateContent>
      </w:r>
    </w:p>
    <w:p w14:paraId="33CC4DAD" w14:textId="2047D590" w:rsidR="00A65128" w:rsidRDefault="00A65128" w:rsidP="000728EB">
      <w:pPr>
        <w:jc w:val="center"/>
      </w:pPr>
    </w:p>
    <w:p w14:paraId="4F8065AA" w14:textId="452CD83F" w:rsidR="000728EB" w:rsidRDefault="000728EB" w:rsidP="000728EB">
      <w:pPr>
        <w:jc w:val="center"/>
      </w:pPr>
      <w:r>
        <w:t>Figure 2.1-3: Upper EESS</w:t>
      </w:r>
      <w:r w:rsidR="00081D73">
        <w:t xml:space="preserve"> emissions</w:t>
      </w:r>
      <w:r>
        <w:t xml:space="preserve"> </w:t>
      </w:r>
      <w:r w:rsidR="005209BE">
        <w:t>limit</w:t>
      </w:r>
      <w:r>
        <w:t xml:space="preserve"> from WRC19</w:t>
      </w:r>
    </w:p>
    <w:p w14:paraId="0346E68A" w14:textId="6F7CA974" w:rsidR="00A65128" w:rsidRDefault="005E3BDF" w:rsidP="00574239">
      <w:r>
        <w:t xml:space="preserve">At this point it is unclear </w:t>
      </w:r>
      <w:r w:rsidR="00397E9F">
        <w:t xml:space="preserve">how regulators </w:t>
      </w:r>
      <w:r w:rsidR="00A5283F">
        <w:t xml:space="preserve">will change local </w:t>
      </w:r>
      <w:r w:rsidR="005D676D">
        <w:t xml:space="preserve">emissions laws, but </w:t>
      </w:r>
      <w:r w:rsidR="00967DF9">
        <w:t>for the sake of estimating impact on FR2, it is worthwhile to assume that at least one regulator will adopt WRC19 recommendations unchanged.</w:t>
      </w:r>
      <w:r w:rsidR="001A1D83">
        <w:t xml:space="preserve"> Also, due to </w:t>
      </w:r>
      <w:r w:rsidR="00510D7C">
        <w:t>the inevitable</w:t>
      </w:r>
      <w:r w:rsidR="00F47D7F">
        <w:t xml:space="preserve"> </w:t>
      </w:r>
      <w:r w:rsidR="00495402">
        <w:t xml:space="preserve">differences </w:t>
      </w:r>
      <w:r w:rsidR="00DA73EE">
        <w:t xml:space="preserve">in timeline and content </w:t>
      </w:r>
      <w:r w:rsidR="00336D40">
        <w:t xml:space="preserve">of </w:t>
      </w:r>
      <w:r w:rsidR="00F4791F">
        <w:t xml:space="preserve">the laws that </w:t>
      </w:r>
      <w:r w:rsidR="00325B50">
        <w:t xml:space="preserve">may </w:t>
      </w:r>
      <w:r w:rsidR="00773B39">
        <w:t>be set by</w:t>
      </w:r>
      <w:r w:rsidR="00F4791F">
        <w:t xml:space="preserve"> various regulatory bodies, our view is that </w:t>
      </w:r>
      <w:r w:rsidR="003D0945">
        <w:t xml:space="preserve">these requirements should be treated as </w:t>
      </w:r>
      <w:r w:rsidR="009E5DF7">
        <w:t xml:space="preserve">‘additional </w:t>
      </w:r>
      <w:r w:rsidR="00DA4FB0">
        <w:t>emissions requirements’</w:t>
      </w:r>
      <w:r w:rsidR="00313625">
        <w:t>, at least for Rel-15 and -16</w:t>
      </w:r>
      <w:r w:rsidR="00DA4FB0">
        <w:t xml:space="preserve">. </w:t>
      </w:r>
      <w:r w:rsidR="00622FA5">
        <w:t xml:space="preserve">Treating them as general requirements </w:t>
      </w:r>
      <w:r w:rsidR="00313625">
        <w:t xml:space="preserve">in ongoing and past releases </w:t>
      </w:r>
      <w:r w:rsidR="00622FA5">
        <w:t>may result in undue</w:t>
      </w:r>
      <w:r w:rsidR="003F4ADF">
        <w:t xml:space="preserve"> increase in back </w:t>
      </w:r>
      <w:r w:rsidR="00E60C81">
        <w:t>off because</w:t>
      </w:r>
      <w:r w:rsidR="00C101A2">
        <w:t xml:space="preserve"> it would be insensitive to </w:t>
      </w:r>
      <w:r w:rsidR="00B105B9">
        <w:t>law changes by geographical location</w:t>
      </w:r>
      <w:r w:rsidR="003C11A2">
        <w:t>.</w:t>
      </w:r>
      <w:r w:rsidR="0075165A">
        <w:t xml:space="preserve"> </w:t>
      </w:r>
      <w:r w:rsidR="00932140">
        <w:t>Other advantages exist</w:t>
      </w:r>
      <w:r w:rsidR="007B2C69">
        <w:t xml:space="preserve"> if</w:t>
      </w:r>
      <w:r w:rsidR="003257B1">
        <w:t xml:space="preserve"> any new laws to comply with WRC</w:t>
      </w:r>
      <w:r w:rsidR="00747FCB">
        <w:t>19 are treated</w:t>
      </w:r>
      <w:r w:rsidR="0059733E">
        <w:t xml:space="preserve"> as additional requirements, </w:t>
      </w:r>
      <w:r w:rsidR="00747FCB">
        <w:t xml:space="preserve">like reduced testing burden of UEs when </w:t>
      </w:r>
      <w:r w:rsidR="006A0D98">
        <w:t>additional requirements are only associated with some bands.</w:t>
      </w:r>
    </w:p>
    <w:p w14:paraId="439D87F3" w14:textId="2050610E" w:rsidR="004B4FF1" w:rsidRDefault="004B4FF1" w:rsidP="004B4FF1">
      <w:pPr>
        <w:pStyle w:val="Heading2"/>
        <w:rPr>
          <w:lang w:eastAsia="en-US"/>
        </w:rPr>
      </w:pPr>
      <w:r>
        <w:rPr>
          <w:lang w:eastAsia="en-US"/>
        </w:rPr>
        <w:t>2.2 Lower EESS band protection</w:t>
      </w:r>
    </w:p>
    <w:p w14:paraId="46A8116E" w14:textId="457CF803" w:rsidR="00CE12DF" w:rsidRDefault="00CE12DF" w:rsidP="00CE12DF">
      <w:pPr>
        <w:rPr>
          <w:lang w:eastAsia="en-US"/>
        </w:rPr>
      </w:pPr>
      <w:r>
        <w:rPr>
          <w:lang w:eastAsia="en-US"/>
        </w:rPr>
        <w:t>The lower EESS band is already protected in</w:t>
      </w:r>
      <w:r w:rsidR="00DD3130">
        <w:rPr>
          <w:lang w:eastAsia="en-US"/>
        </w:rPr>
        <w:t xml:space="preserve"> the</w:t>
      </w:r>
      <w:r>
        <w:rPr>
          <w:lang w:eastAsia="en-US"/>
        </w:rPr>
        <w:t xml:space="preserve"> E</w:t>
      </w:r>
      <w:r w:rsidR="00C110DF">
        <w:rPr>
          <w:lang w:eastAsia="en-US"/>
        </w:rPr>
        <w:t>U</w:t>
      </w:r>
      <w:r w:rsidR="00DD3130">
        <w:rPr>
          <w:lang w:eastAsia="en-US"/>
        </w:rPr>
        <w:t xml:space="preserve">. 3GPP </w:t>
      </w:r>
      <w:r w:rsidR="0002213D">
        <w:rPr>
          <w:lang w:eastAsia="en-US"/>
        </w:rPr>
        <w:t xml:space="preserve">has dedicated </w:t>
      </w:r>
      <w:r w:rsidR="000B27FF">
        <w:rPr>
          <w:lang w:eastAsia="en-US"/>
        </w:rPr>
        <w:t xml:space="preserve">NS_201 and CA_NS_201 to </w:t>
      </w:r>
      <w:r w:rsidR="0043228E">
        <w:rPr>
          <w:lang w:eastAsia="en-US"/>
        </w:rPr>
        <w:t xml:space="preserve">signal to the UEs when </w:t>
      </w:r>
      <w:r w:rsidR="00617757">
        <w:rPr>
          <w:lang w:eastAsia="en-US"/>
        </w:rPr>
        <w:t xml:space="preserve">the lower EESS bands must be protected. </w:t>
      </w:r>
      <w:r w:rsidR="00FB493B">
        <w:rPr>
          <w:lang w:eastAsia="en-US"/>
        </w:rPr>
        <w:t>The requirement is captured in</w:t>
      </w:r>
      <w:r w:rsidR="00617757">
        <w:rPr>
          <w:lang w:eastAsia="en-US"/>
        </w:rPr>
        <w:t xml:space="preserve"> </w:t>
      </w:r>
      <w:r w:rsidR="00D87574">
        <w:rPr>
          <w:lang w:eastAsia="en-US"/>
        </w:rPr>
        <w:t>v15.8 of TS38.101-2</w:t>
      </w:r>
      <w:r w:rsidR="00FB493B">
        <w:rPr>
          <w:lang w:eastAsia="en-US"/>
        </w:rPr>
        <w:t xml:space="preserve"> as </w:t>
      </w:r>
      <w:r w:rsidR="00EB2CD7">
        <w:rPr>
          <w:lang w:eastAsia="en-US"/>
        </w:rPr>
        <w:t>a maximum spurious allowance of -8 dBm/200 MHz</w:t>
      </w:r>
      <w:r w:rsidR="00FE042B">
        <w:rPr>
          <w:lang w:eastAsia="en-US"/>
        </w:rPr>
        <w:t xml:space="preserve">. Both WRC19 lower EESS protection limits </w:t>
      </w:r>
      <w:r w:rsidR="00067FCC">
        <w:rPr>
          <w:lang w:eastAsia="en-US"/>
        </w:rPr>
        <w:t>differ from NS_201 requirements only in value</w:t>
      </w:r>
      <w:r w:rsidR="00A909F3">
        <w:rPr>
          <w:lang w:eastAsia="en-US"/>
        </w:rPr>
        <w:t>, the protected band remains the same.</w:t>
      </w:r>
      <w:r w:rsidR="00E16FA6">
        <w:rPr>
          <w:lang w:eastAsia="en-US"/>
        </w:rPr>
        <w:t xml:space="preserve"> NS_201 AMPRs are hence a convenient starting point for estimating AMPR requirements based</w:t>
      </w:r>
      <w:r w:rsidR="001F1612">
        <w:rPr>
          <w:lang w:eastAsia="en-US"/>
        </w:rPr>
        <w:t xml:space="preserve"> </w:t>
      </w:r>
      <w:r w:rsidR="00E16FA6">
        <w:rPr>
          <w:lang w:eastAsia="en-US"/>
        </w:rPr>
        <w:t>on the WRC19 lower EESS limits</w:t>
      </w:r>
      <w:r w:rsidR="003F17E2">
        <w:rPr>
          <w:lang w:eastAsia="en-US"/>
        </w:rPr>
        <w:t xml:space="preserve">. The WRC19 lower EESS limits can be restated </w:t>
      </w:r>
      <w:r w:rsidR="003428B3">
        <w:rPr>
          <w:lang w:eastAsia="en-US"/>
        </w:rPr>
        <w:t>per table 2.2-1</w:t>
      </w:r>
      <w:r w:rsidR="003F17E2">
        <w:rPr>
          <w:lang w:eastAsia="en-US"/>
        </w:rPr>
        <w:t>:</w:t>
      </w:r>
    </w:p>
    <w:tbl>
      <w:tblPr>
        <w:tblW w:w="8564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68"/>
        <w:gridCol w:w="1424"/>
        <w:gridCol w:w="1424"/>
        <w:gridCol w:w="1424"/>
        <w:gridCol w:w="1424"/>
      </w:tblGrid>
      <w:tr w:rsidR="003D34F0" w:rsidRPr="002648A6" w14:paraId="411461E2" w14:textId="2BDF3F38" w:rsidTr="00313625">
        <w:trPr>
          <w:trHeight w:val="631"/>
          <w:jc w:val="center"/>
        </w:trPr>
        <w:tc>
          <w:tcPr>
            <w:tcW w:w="2868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8DBBDD2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Frequency band</w:t>
            </w:r>
          </w:p>
          <w:p w14:paraId="010DF9EF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(GHz)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39F4BC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Spectrum emission limit (dBm)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6E788A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 xml:space="preserve">Measurement bandwidth 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12F381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b/>
                <w:bCs/>
                <w:lang w:val="en-US" w:eastAsia="en-US"/>
              </w:rPr>
              <w:t>Effective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</w:tcPr>
          <w:p w14:paraId="2E8923F5" w14:textId="2316FAA3" w:rsidR="003D34F0" w:rsidRPr="002648A6" w:rsidRDefault="003D34F0" w:rsidP="002648A6">
            <w:pPr>
              <w:rPr>
                <w:b/>
                <w:bCs/>
                <w:lang w:val="en-US" w:eastAsia="en-US"/>
              </w:rPr>
            </w:pPr>
            <w:r>
              <w:rPr>
                <w:b/>
                <w:bCs/>
                <w:lang w:val="en-US" w:eastAsia="en-US"/>
              </w:rPr>
              <w:t>Temporary Handle</w:t>
            </w:r>
            <w:r w:rsidR="00671D1E">
              <w:rPr>
                <w:b/>
                <w:bCs/>
                <w:lang w:val="en-US" w:eastAsia="en-US"/>
              </w:rPr>
              <w:t xml:space="preserve"> in this contribution</w:t>
            </w:r>
          </w:p>
        </w:tc>
      </w:tr>
      <w:tr w:rsidR="003D34F0" w:rsidRPr="002648A6" w14:paraId="48C9B3A9" w14:textId="688C3105" w:rsidTr="00313625">
        <w:trPr>
          <w:trHeight w:val="340"/>
          <w:jc w:val="center"/>
        </w:trPr>
        <w:tc>
          <w:tcPr>
            <w:tcW w:w="2868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5FBFE45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 xml:space="preserve">23.6 </w:t>
            </w:r>
            <w:r w:rsidRPr="002648A6">
              <w:rPr>
                <w:lang w:eastAsia="en-US"/>
              </w:rPr>
              <w:sym w:font="Symbol" w:char="F0A3"/>
            </w:r>
            <w:r w:rsidRPr="002648A6">
              <w:rPr>
                <w:lang w:eastAsia="en-US"/>
              </w:rPr>
              <w:t xml:space="preserve"> f </w:t>
            </w:r>
            <w:r w:rsidRPr="002648A6">
              <w:rPr>
                <w:lang w:eastAsia="en-US"/>
              </w:rPr>
              <w:sym w:font="Symbol" w:char="F0A3"/>
            </w:r>
            <w:r w:rsidRPr="002648A6">
              <w:rPr>
                <w:lang w:eastAsia="en-US"/>
              </w:rPr>
              <w:t xml:space="preserve"> 24.0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F567315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+1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289DA8C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200 MHz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9218AE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val="en-US" w:eastAsia="en-US"/>
              </w:rPr>
              <w:t>Jan 2020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</w:tcPr>
          <w:p w14:paraId="65416FB8" w14:textId="4FA51BAF" w:rsidR="003D34F0" w:rsidRPr="002648A6" w:rsidRDefault="003D34F0" w:rsidP="002648A6">
            <w:pPr>
              <w:rPr>
                <w:lang w:val="en-US" w:eastAsia="en-US"/>
              </w:rPr>
            </w:pPr>
            <w:r>
              <w:rPr>
                <w:lang w:val="en-US" w:eastAsia="en-US"/>
              </w:rPr>
              <w:t>NS_203</w:t>
            </w:r>
          </w:p>
        </w:tc>
      </w:tr>
      <w:tr w:rsidR="003D34F0" w:rsidRPr="002648A6" w14:paraId="76FA44F1" w14:textId="7431656A" w:rsidTr="00313625">
        <w:trPr>
          <w:trHeight w:val="340"/>
          <w:jc w:val="center"/>
        </w:trPr>
        <w:tc>
          <w:tcPr>
            <w:tcW w:w="2868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CFE3C2C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 xml:space="preserve">23.6 </w:t>
            </w:r>
            <w:r w:rsidRPr="002648A6">
              <w:rPr>
                <w:lang w:eastAsia="en-US"/>
              </w:rPr>
              <w:sym w:font="Symbol" w:char="F0A3"/>
            </w:r>
            <w:r w:rsidRPr="002648A6">
              <w:rPr>
                <w:lang w:eastAsia="en-US"/>
              </w:rPr>
              <w:t xml:space="preserve"> f </w:t>
            </w:r>
            <w:r w:rsidRPr="002648A6">
              <w:rPr>
                <w:lang w:eastAsia="en-US"/>
              </w:rPr>
              <w:sym w:font="Symbol" w:char="F0A3"/>
            </w:r>
            <w:r w:rsidRPr="002648A6">
              <w:rPr>
                <w:lang w:eastAsia="en-US"/>
              </w:rPr>
              <w:t xml:space="preserve"> 24.0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5765C3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-5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E7B464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eastAsia="en-US"/>
              </w:rPr>
              <w:t>200 MHz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005645" w14:textId="77777777" w:rsidR="003D34F0" w:rsidRPr="002648A6" w:rsidRDefault="003D34F0" w:rsidP="002648A6">
            <w:pPr>
              <w:rPr>
                <w:lang w:val="en-US" w:eastAsia="en-US"/>
              </w:rPr>
            </w:pPr>
            <w:r w:rsidRPr="002648A6">
              <w:rPr>
                <w:lang w:val="en-US" w:eastAsia="en-US"/>
              </w:rPr>
              <w:t>Sept 2027</w:t>
            </w:r>
          </w:p>
        </w:tc>
        <w:tc>
          <w:tcPr>
            <w:tcW w:w="1424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</w:tcPr>
          <w:p w14:paraId="260C8181" w14:textId="3D3E1D38" w:rsidR="003D34F0" w:rsidRPr="002648A6" w:rsidRDefault="003D34F0" w:rsidP="002648A6">
            <w:pPr>
              <w:rPr>
                <w:lang w:val="en-US" w:eastAsia="en-US"/>
              </w:rPr>
            </w:pPr>
            <w:r>
              <w:rPr>
                <w:lang w:val="en-US" w:eastAsia="en-US"/>
              </w:rPr>
              <w:t>NS_204</w:t>
            </w:r>
          </w:p>
        </w:tc>
      </w:tr>
    </w:tbl>
    <w:p w14:paraId="30D7DD20" w14:textId="5CD3E2C2" w:rsidR="003F17E2" w:rsidRDefault="00FF2B5F" w:rsidP="00CE12DF">
      <w:pPr>
        <w:rPr>
          <w:lang w:eastAsia="en-US"/>
        </w:rPr>
      </w:pPr>
      <w:r>
        <w:rPr>
          <w:lang w:eastAsia="en-US"/>
        </w:rPr>
        <w:t xml:space="preserve">Table 2.2-1: </w:t>
      </w:r>
      <w:r w:rsidR="00017653">
        <w:rPr>
          <w:lang w:eastAsia="en-US"/>
        </w:rPr>
        <w:t>Assumed 3GPP ‘additional emissions requirements’</w:t>
      </w:r>
      <w:r w:rsidR="00E503A8">
        <w:rPr>
          <w:lang w:eastAsia="en-US"/>
        </w:rPr>
        <w:t xml:space="preserve"> for lower EESS band</w:t>
      </w:r>
      <w:r w:rsidR="00DC538C">
        <w:rPr>
          <w:lang w:eastAsia="en-US"/>
        </w:rPr>
        <w:t xml:space="preserve"> corresponding </w:t>
      </w:r>
      <w:r w:rsidR="00CB2D19">
        <w:rPr>
          <w:lang w:eastAsia="en-US"/>
        </w:rPr>
        <w:t xml:space="preserve">to </w:t>
      </w:r>
      <w:r w:rsidR="00DC538C">
        <w:rPr>
          <w:lang w:eastAsia="en-US"/>
        </w:rPr>
        <w:t xml:space="preserve">WRC19 </w:t>
      </w:r>
      <w:r w:rsidR="00CB2D19">
        <w:rPr>
          <w:lang w:eastAsia="en-US"/>
        </w:rPr>
        <w:t>limits</w:t>
      </w:r>
    </w:p>
    <w:p w14:paraId="47AF25B6" w14:textId="17E74923" w:rsidR="007A7759" w:rsidRDefault="007A7759" w:rsidP="00CE12DF">
      <w:pPr>
        <w:rPr>
          <w:lang w:eastAsia="en-US"/>
        </w:rPr>
      </w:pPr>
      <w:r>
        <w:rPr>
          <w:noProof/>
        </w:rPr>
        <w:lastRenderedPageBreak/>
        <mc:AlternateContent>
          <mc:Choice Requires="wpc">
            <w:drawing>
              <wp:inline distT="0" distB="0" distL="0" distR="0" wp14:anchorId="75A38D6F" wp14:editId="599B7DA0">
                <wp:extent cx="6116320" cy="2289555"/>
                <wp:effectExtent l="0" t="0" r="0" b="34925"/>
                <wp:docPr id="8" name="Canvas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5" name="Picture 85">
                            <a:extLst>
                              <a:ext uri="{FF2B5EF4-FFF2-40B4-BE49-F238E27FC236}">
                                <a16:creationId xmlns:a16="http://schemas.microsoft.com/office/drawing/2014/main" id="{BA0F32E7-DE3C-4C92-A61D-EC640DD2956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1725432" y="103367"/>
                            <a:ext cx="2964112" cy="221314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C0A777A" id="Canvas 8" o:spid="_x0000_s1026" editas="canvas" style="width:481.6pt;height:180.3pt;mso-position-horizontal-relative:char;mso-position-vertical-relative:line" coordsize="61163,22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">
                <v:shape id="_x0000_s1027" type="#_x0000_t75" style="position:absolute;width:61163;height:22891;visibility:visible;mso-wrap-style:square" filled="t">
                  <v:fill o:detectmouseclick="t"/>
                  <v:path o:connecttype="none"/>
                </v:shape>
                <v:shape id="Picture 85" o:spid="_x0000_s1028" type="#_x0000_t75" style="position:absolute;left:17254;top:1033;width:29641;height:221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">
                  <v:imagedata r:id="rId17" o:title=""/>
                </v:shape>
                <w10:anchorlock/>
              </v:group>
            </w:pict>
          </mc:Fallback>
        </mc:AlternateContent>
      </w:r>
    </w:p>
    <w:p w14:paraId="1D2C48FC" w14:textId="77777777" w:rsidR="007A7759" w:rsidRDefault="007A7759" w:rsidP="007A7759"/>
    <w:p w14:paraId="1EED802F" w14:textId="6596C297" w:rsidR="007A7759" w:rsidRPr="00CE12DF" w:rsidRDefault="007A7759" w:rsidP="00C330B0">
      <w:pPr>
        <w:jc w:val="center"/>
      </w:pPr>
      <w:r>
        <w:rPr>
          <w:lang w:eastAsia="en-US"/>
        </w:rPr>
        <w:t>Figure 2.2.-</w:t>
      </w:r>
      <w:r w:rsidR="0079399D">
        <w:rPr>
          <w:lang w:eastAsia="en-US"/>
        </w:rPr>
        <w:t>1</w:t>
      </w:r>
      <w:r>
        <w:rPr>
          <w:lang w:eastAsia="en-US"/>
        </w:rPr>
        <w:t>: Lower EESS protected band</w:t>
      </w:r>
    </w:p>
    <w:p w14:paraId="23E4AA3A" w14:textId="24403105" w:rsidR="00470330" w:rsidRDefault="00470330" w:rsidP="00470330">
      <w:pPr>
        <w:pStyle w:val="Heading3"/>
        <w:rPr>
          <w:lang w:val="en-US" w:eastAsia="en-US"/>
        </w:rPr>
      </w:pPr>
      <w:r>
        <w:rPr>
          <w:lang w:eastAsia="en-US"/>
        </w:rPr>
        <w:t xml:space="preserve">2.2.1 </w:t>
      </w:r>
      <w:r w:rsidR="00E00B91">
        <w:rPr>
          <w:lang w:eastAsia="en-US"/>
        </w:rPr>
        <w:t xml:space="preserve">Relevant background: </w:t>
      </w:r>
      <w:r>
        <w:rPr>
          <w:lang w:eastAsia="en-US"/>
        </w:rPr>
        <w:t>NS_201, -38 dBW/200 MHz</w:t>
      </w:r>
    </w:p>
    <w:p w14:paraId="16633011" w14:textId="1867D107" w:rsidR="00470330" w:rsidRDefault="007A7214" w:rsidP="00470330">
      <w:r>
        <w:t>NS_201 A</w:t>
      </w:r>
      <w:r w:rsidR="00DA20CE">
        <w:t xml:space="preserve">-MPRs and the components that drove </w:t>
      </w:r>
      <w:r w:rsidR="00DE336C">
        <w:t>their adoption are presented in tables 2.2.1-1 and -2</w:t>
      </w:r>
      <w:r w:rsidR="00D05EE3">
        <w:t xml:space="preserve">. The </w:t>
      </w:r>
      <w:r w:rsidR="00753D15">
        <w:t>‘&lt;’ sign is employed to indicate offset sensitive back off requirement.</w:t>
      </w:r>
    </w:p>
    <w:tbl>
      <w:tblPr>
        <w:tblW w:w="77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5"/>
      </w:tblGrid>
      <w:tr w:rsidR="002C44BB" w:rsidRPr="002C44BB" w14:paraId="4EB119E4" w14:textId="77777777" w:rsidTr="0081345B">
        <w:trPr>
          <w:jc w:val="center"/>
        </w:trPr>
        <w:tc>
          <w:tcPr>
            <w:tcW w:w="192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7539ABA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PC1</w:t>
            </w:r>
          </w:p>
        </w:tc>
        <w:tc>
          <w:tcPr>
            <w:tcW w:w="385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63D84A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Back off requirements (dB) by spur type:</w:t>
            </w:r>
          </w:p>
        </w:tc>
        <w:tc>
          <w:tcPr>
            <w:tcW w:w="192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A6D7F80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A-MPR in Rel-15</w:t>
            </w:r>
          </w:p>
          <w:p w14:paraId="35C12B91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(dB)</w:t>
            </w:r>
          </w:p>
        </w:tc>
      </w:tr>
      <w:tr w:rsidR="002C44BB" w:rsidRPr="002C44BB" w14:paraId="169E9E19" w14:textId="77777777" w:rsidTr="0081345B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7B3B0CDA" w14:textId="77777777" w:rsidR="002C44BB" w:rsidRPr="002C44BB" w:rsidRDefault="002C44BB" w:rsidP="002C44BB">
            <w:pPr>
              <w:rPr>
                <w:lang w:val="en-US"/>
              </w:rPr>
            </w:pP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68FCE9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First Order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DBB37E9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625CA123" w14:textId="77777777" w:rsidR="002C44BB" w:rsidRPr="002C44BB" w:rsidRDefault="002C44BB" w:rsidP="002C44BB">
            <w:pPr>
              <w:rPr>
                <w:lang w:val="en-US"/>
              </w:rPr>
            </w:pPr>
          </w:p>
        </w:tc>
      </w:tr>
      <w:tr w:rsidR="002C44BB" w:rsidRPr="002C44BB" w14:paraId="360E7CCD" w14:textId="77777777" w:rsidTr="0081345B">
        <w:trPr>
          <w:jc w:val="center"/>
        </w:trPr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E23EB83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NS_201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0EF6E7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9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22CE7E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 xml:space="preserve">&lt; 5 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25871B2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9.0</w:t>
            </w:r>
          </w:p>
        </w:tc>
      </w:tr>
      <w:tr w:rsidR="002C44BB" w:rsidRPr="002C44BB" w14:paraId="6ED20EC7" w14:textId="77777777" w:rsidTr="0081345B">
        <w:trPr>
          <w:jc w:val="center"/>
        </w:trPr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D694B8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CA_NS_201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14454A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>9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B2F7AE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 xml:space="preserve">&lt; 9 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FD4B936" w14:textId="77777777" w:rsidR="002C44BB" w:rsidRPr="002C44BB" w:rsidRDefault="002C44BB" w:rsidP="002C44BB">
            <w:pPr>
              <w:rPr>
                <w:lang w:val="en-US"/>
              </w:rPr>
            </w:pPr>
            <w:r w:rsidRPr="002C44BB">
              <w:rPr>
                <w:lang w:val="en-US"/>
              </w:rPr>
              <w:t xml:space="preserve">Max(9, 12-10A) </w:t>
            </w:r>
          </w:p>
        </w:tc>
      </w:tr>
    </w:tbl>
    <w:p w14:paraId="23970309" w14:textId="1C34DAC3" w:rsidR="00DE336C" w:rsidRDefault="0081345B" w:rsidP="0081345B">
      <w:pPr>
        <w:jc w:val="center"/>
      </w:pPr>
      <w:r>
        <w:rPr>
          <w:lang w:eastAsia="en-US"/>
        </w:rPr>
        <w:t>Table 2.2.1-1: PC1 NS_201 A-MPRs</w:t>
      </w:r>
    </w:p>
    <w:tbl>
      <w:tblPr>
        <w:tblW w:w="77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25"/>
        <w:gridCol w:w="1925"/>
        <w:gridCol w:w="1925"/>
        <w:gridCol w:w="1925"/>
      </w:tblGrid>
      <w:tr w:rsidR="004C3242" w:rsidRPr="004C3242" w14:paraId="2A23A4CA" w14:textId="77777777" w:rsidTr="0081345B">
        <w:trPr>
          <w:jc w:val="center"/>
        </w:trPr>
        <w:tc>
          <w:tcPr>
            <w:tcW w:w="192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D7BDCB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PC2/3/4</w:t>
            </w:r>
          </w:p>
        </w:tc>
        <w:tc>
          <w:tcPr>
            <w:tcW w:w="385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899006B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Back off requirements (dB) by spur type:</w:t>
            </w:r>
          </w:p>
        </w:tc>
        <w:tc>
          <w:tcPr>
            <w:tcW w:w="192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0B1E362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A-MPR in Rel-15</w:t>
            </w:r>
          </w:p>
          <w:p w14:paraId="236D10A1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(dB)</w:t>
            </w:r>
          </w:p>
        </w:tc>
      </w:tr>
      <w:tr w:rsidR="004C3242" w:rsidRPr="004C3242" w14:paraId="520B04A5" w14:textId="77777777" w:rsidTr="0081345B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3475AAFB" w14:textId="77777777" w:rsidR="004C3242" w:rsidRPr="004C3242" w:rsidRDefault="004C3242" w:rsidP="004C3242">
            <w:pPr>
              <w:rPr>
                <w:lang w:val="en-US"/>
              </w:rPr>
            </w:pP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12D319B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First Order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DD4D9A7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49AECD69" w14:textId="77777777" w:rsidR="004C3242" w:rsidRPr="004C3242" w:rsidRDefault="004C3242" w:rsidP="004C3242">
            <w:pPr>
              <w:rPr>
                <w:lang w:val="en-US"/>
              </w:rPr>
            </w:pPr>
          </w:p>
        </w:tc>
      </w:tr>
      <w:tr w:rsidR="004C3242" w:rsidRPr="004C3242" w14:paraId="14C1D34A" w14:textId="77777777" w:rsidTr="0081345B">
        <w:trPr>
          <w:jc w:val="center"/>
        </w:trPr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BBDFD12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NS_201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2A247D3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0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6AA2A8A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 xml:space="preserve">&lt; 1.5 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92ED582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 xml:space="preserve">&lt; 1.5 </w:t>
            </w:r>
          </w:p>
        </w:tc>
      </w:tr>
      <w:tr w:rsidR="004C3242" w:rsidRPr="004C3242" w14:paraId="395EC3A0" w14:textId="77777777" w:rsidTr="0081345B">
        <w:trPr>
          <w:jc w:val="center"/>
        </w:trPr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D3897C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CA_NS_201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04E3E73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0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BEAAE6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&lt; 5</w:t>
            </w:r>
          </w:p>
        </w:tc>
        <w:tc>
          <w:tcPr>
            <w:tcW w:w="192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1AF33B1" w14:textId="77777777" w:rsidR="004C3242" w:rsidRPr="004C3242" w:rsidRDefault="004C3242" w:rsidP="004C3242">
            <w:pPr>
              <w:rPr>
                <w:lang w:val="en-US"/>
              </w:rPr>
            </w:pPr>
            <w:r w:rsidRPr="004C3242">
              <w:rPr>
                <w:lang w:val="en-US"/>
              </w:rPr>
              <w:t>&lt; Max(3, 12-10A)</w:t>
            </w:r>
          </w:p>
        </w:tc>
      </w:tr>
    </w:tbl>
    <w:p w14:paraId="66D677DF" w14:textId="659B91CA" w:rsidR="0081345B" w:rsidRDefault="0081345B" w:rsidP="0081345B">
      <w:pPr>
        <w:jc w:val="center"/>
      </w:pPr>
      <w:r>
        <w:rPr>
          <w:lang w:eastAsia="en-US"/>
        </w:rPr>
        <w:t>Table 2.2.1-2: PC2/3/4 NS_201 A-MPRs</w:t>
      </w:r>
    </w:p>
    <w:p w14:paraId="571F60A7" w14:textId="4352C441" w:rsidR="005C7F58" w:rsidRDefault="006C40C9" w:rsidP="00470330">
      <w:r>
        <w:t>Note that this starting point</w:t>
      </w:r>
      <w:r w:rsidR="00FD732E">
        <w:t xml:space="preserve"> only considers contiguous UL CA. This analysis would have to be revised for NC CA AMPRs.</w:t>
      </w:r>
    </w:p>
    <w:p w14:paraId="2707DE4D" w14:textId="77035242" w:rsidR="004B4FF1" w:rsidRDefault="004B4FF1" w:rsidP="004B4FF1">
      <w:pPr>
        <w:pStyle w:val="Heading3"/>
        <w:rPr>
          <w:lang w:val="en-US" w:eastAsia="en-US"/>
        </w:rPr>
      </w:pPr>
      <w:r>
        <w:rPr>
          <w:lang w:eastAsia="en-US"/>
        </w:rPr>
        <w:t>2.2.</w:t>
      </w:r>
      <w:r w:rsidR="008A071F">
        <w:rPr>
          <w:lang w:eastAsia="en-US"/>
        </w:rPr>
        <w:t>2</w:t>
      </w:r>
      <w:r>
        <w:rPr>
          <w:lang w:eastAsia="en-US"/>
        </w:rPr>
        <w:t xml:space="preserve"> </w:t>
      </w:r>
      <w:r w:rsidR="00C17F83">
        <w:rPr>
          <w:lang w:eastAsia="en-US"/>
        </w:rPr>
        <w:t xml:space="preserve">NS_203, </w:t>
      </w:r>
      <w:r w:rsidR="00925D34">
        <w:rPr>
          <w:lang w:eastAsia="en-US"/>
        </w:rPr>
        <w:t>-29 dB</w:t>
      </w:r>
      <w:r w:rsidR="005C523D">
        <w:rPr>
          <w:lang w:eastAsia="en-US"/>
        </w:rPr>
        <w:t>W/200 MHz,</w:t>
      </w:r>
      <w:r w:rsidR="00394E45">
        <w:rPr>
          <w:lang w:eastAsia="en-US"/>
        </w:rPr>
        <w:t xml:space="preserve"> effective until </w:t>
      </w:r>
      <w:r w:rsidR="006C261D">
        <w:rPr>
          <w:lang w:eastAsia="en-US"/>
        </w:rPr>
        <w:t>Aug.</w:t>
      </w:r>
      <w:r w:rsidR="00965427">
        <w:rPr>
          <w:lang w:eastAsia="en-US"/>
        </w:rPr>
        <w:t xml:space="preserve"> </w:t>
      </w:r>
      <w:r w:rsidR="006C261D">
        <w:rPr>
          <w:lang w:eastAsia="en-US"/>
        </w:rPr>
        <w:t>2027</w:t>
      </w:r>
    </w:p>
    <w:p w14:paraId="56C81CD2" w14:textId="448DF7B3" w:rsidR="00A65128" w:rsidRDefault="008A071F" w:rsidP="001F1612">
      <w:r>
        <w:t xml:space="preserve">The NS_203 limit </w:t>
      </w:r>
      <w:r w:rsidR="008F76FD">
        <w:t>represents a 9 dB loose</w:t>
      </w:r>
      <w:r w:rsidR="003F5CBE">
        <w:t xml:space="preserve">r requirement than NS_201. We can use this information to </w:t>
      </w:r>
      <w:r w:rsidR="008F4702">
        <w:t xml:space="preserve">workout </w:t>
      </w:r>
      <w:r w:rsidR="00870706">
        <w:t xml:space="preserve">reduction in </w:t>
      </w:r>
      <w:r w:rsidR="008F4702">
        <w:t xml:space="preserve">each type of </w:t>
      </w:r>
      <w:r w:rsidR="00860697">
        <w:t>spurious product</w:t>
      </w:r>
      <w:r w:rsidR="00BF5469">
        <w:t>, towards estimating new back off requirement.</w:t>
      </w:r>
      <w:r w:rsidR="00540FD8">
        <w:t xml:space="preserve"> The PC1 and PC2/3/4 </w:t>
      </w:r>
      <w:r w:rsidR="00512A4F">
        <w:t>estimates</w:t>
      </w:r>
      <w:r w:rsidR="00540FD8">
        <w:t xml:space="preserve"> are </w:t>
      </w:r>
      <w:r w:rsidR="00512A4F">
        <w:t>presented in tables 2.2.2-1 and -2</w:t>
      </w:r>
      <w:r w:rsidR="005F3635">
        <w:t>.</w:t>
      </w:r>
    </w:p>
    <w:p w14:paraId="7FEE0724" w14:textId="5197D715" w:rsidR="003A2843" w:rsidRDefault="001E36EA" w:rsidP="000107CD">
      <w:pPr>
        <w:ind w:firstLine="284"/>
      </w:pPr>
      <w:r>
        <w:t xml:space="preserve">High order spurs </w:t>
      </w:r>
      <w:r w:rsidR="006F273D">
        <w:t>usually stem from odd-order non-linearities in the PA, and tend to be in the immediate neighbourhood of the signal. It follows that as the signal</w:t>
      </w:r>
      <w:r w:rsidR="00280239">
        <w:t xml:space="preserve"> recedes from the protected bands, </w:t>
      </w:r>
      <w:r w:rsidR="00643EEF">
        <w:t>so would the high order emissions</w:t>
      </w:r>
      <w:r w:rsidR="008F49D3">
        <w:t xml:space="preserve"> products. This would leave </w:t>
      </w:r>
      <w:r w:rsidR="000544E5">
        <w:t>only first-order spurs to contend with</w:t>
      </w:r>
      <w:r w:rsidR="00047812">
        <w:t>.</w:t>
      </w:r>
      <w:r w:rsidR="002A5593">
        <w:t xml:space="preserve"> So, </w:t>
      </w:r>
      <w:r w:rsidR="003A2843">
        <w:t>as a rule</w:t>
      </w:r>
      <w:r w:rsidR="002A5593">
        <w:t xml:space="preserve">, </w:t>
      </w:r>
      <w:r w:rsidR="00454848">
        <w:t xml:space="preserve">the </w:t>
      </w:r>
      <w:r w:rsidR="0022420B">
        <w:t>back off</w:t>
      </w:r>
      <w:r w:rsidR="00454848">
        <w:t xml:space="preserve"> requirement would go from the composite A-MPR requirement in the right most column to the first order requirement in the second </w:t>
      </w:r>
      <w:r w:rsidR="00454848">
        <w:lastRenderedPageBreak/>
        <w:t xml:space="preserve">column, given enough </w:t>
      </w:r>
      <w:r w:rsidR="005C0E72">
        <w:t xml:space="preserve">frequency </w:t>
      </w:r>
      <w:r w:rsidR="000A2C96">
        <w:t>offset</w:t>
      </w:r>
      <w:r w:rsidR="005C0E72">
        <w:t>.</w:t>
      </w:r>
      <w:r w:rsidR="007F75DF">
        <w:t xml:space="preserve"> </w:t>
      </w:r>
      <w:r w:rsidR="007F75DF">
        <w:rPr>
          <w:rFonts w:eastAsia="Malgun Gothic"/>
          <w:lang w:eastAsia="en-US"/>
        </w:rPr>
        <w:t>T</w:t>
      </w:r>
      <w:r w:rsidR="007F75DF" w:rsidRPr="007F75DF">
        <w:rPr>
          <w:rFonts w:eastAsia="Malgun Gothic"/>
          <w:lang w:eastAsia="en-US"/>
        </w:rPr>
        <w:t xml:space="preserve">he </w:t>
      </w:r>
      <w:r w:rsidR="007F75DF">
        <w:rPr>
          <w:rFonts w:eastAsia="Malgun Gothic"/>
          <w:lang w:eastAsia="en-US"/>
        </w:rPr>
        <w:t>o</w:t>
      </w:r>
      <w:r w:rsidR="007F75DF" w:rsidRPr="007F75DF">
        <w:rPr>
          <w:rFonts w:eastAsia="Malgun Gothic"/>
          <w:lang w:eastAsia="en-US"/>
        </w:rPr>
        <w:t xml:space="preserve">ffset frequency is defined as the frequency from </w:t>
      </w:r>
      <w:r w:rsidR="00A21881">
        <w:rPr>
          <w:rFonts w:eastAsia="Malgun Gothic"/>
          <w:lang w:eastAsia="en-US"/>
        </w:rPr>
        <w:t>24.25</w:t>
      </w:r>
      <w:r w:rsidR="00160E59">
        <w:rPr>
          <w:rFonts w:eastAsia="Malgun Gothic"/>
          <w:lang w:eastAsia="en-US"/>
        </w:rPr>
        <w:t xml:space="preserve"> GHz</w:t>
      </w:r>
      <w:r w:rsidR="007F75DF" w:rsidRPr="007F75DF">
        <w:rPr>
          <w:rFonts w:eastAsia="Malgun Gothic"/>
          <w:lang w:eastAsia="en-US"/>
        </w:rPr>
        <w:t xml:space="preserve"> to the lower edge of the channel</w:t>
      </w:r>
      <w:r w:rsidR="000107CD">
        <w:rPr>
          <w:rFonts w:eastAsia="Malgun Gothic"/>
          <w:lang w:eastAsia="en-US"/>
        </w:rPr>
        <w:t>.</w:t>
      </w:r>
    </w:p>
    <w:tbl>
      <w:tblPr>
        <w:tblW w:w="8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1840"/>
        <w:gridCol w:w="2480"/>
        <w:gridCol w:w="2040"/>
      </w:tblGrid>
      <w:tr w:rsidR="00212ADA" w:rsidRPr="00212ADA" w14:paraId="618404EE" w14:textId="77777777" w:rsidTr="00ED2050">
        <w:trPr>
          <w:jc w:val="center"/>
        </w:trPr>
        <w:tc>
          <w:tcPr>
            <w:tcW w:w="18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1891F7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PC1</w:t>
            </w:r>
          </w:p>
        </w:tc>
        <w:tc>
          <w:tcPr>
            <w:tcW w:w="432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2A49DFA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Back off requirements (dB) by spur type:</w:t>
            </w:r>
          </w:p>
        </w:tc>
        <w:tc>
          <w:tcPr>
            <w:tcW w:w="20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04D535D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A-MPR assuming co-location of all types (dB)</w:t>
            </w:r>
          </w:p>
        </w:tc>
      </w:tr>
      <w:tr w:rsidR="00212ADA" w:rsidRPr="00212ADA" w14:paraId="6779BB83" w14:textId="77777777" w:rsidTr="00ED2050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20BDF8E7" w14:textId="77777777" w:rsidR="00212ADA" w:rsidRPr="00212ADA" w:rsidRDefault="00212ADA" w:rsidP="00212ADA">
            <w:pPr>
              <w:rPr>
                <w:lang w:val="en-US"/>
              </w:rPr>
            </w:pP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02729C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First Order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FF3A974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41B8BEBA" w14:textId="77777777" w:rsidR="00212ADA" w:rsidRPr="00212ADA" w:rsidRDefault="00212ADA" w:rsidP="00212ADA">
            <w:pPr>
              <w:rPr>
                <w:lang w:val="en-US"/>
              </w:rPr>
            </w:pPr>
          </w:p>
        </w:tc>
      </w:tr>
      <w:tr w:rsidR="00212ADA" w:rsidRPr="00212ADA" w14:paraId="1F3BAE27" w14:textId="77777777" w:rsidTr="00ED2050">
        <w:trPr>
          <w:trHeight w:val="144"/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1B778B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NS_203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C5D900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9-1x9=0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D22B61B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 xml:space="preserve">&lt; 5-1/3*9, i.e. &lt; 2 </w:t>
            </w:r>
          </w:p>
        </w:tc>
        <w:tc>
          <w:tcPr>
            <w:tcW w:w="20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B1133C" w14:textId="201EAF1A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3.0</w:t>
            </w:r>
            <w:r w:rsidR="00E25AA1">
              <w:rPr>
                <w:lang w:val="en-US"/>
              </w:rPr>
              <w:t xml:space="preserve"> </w:t>
            </w:r>
            <w:r w:rsidR="0084626D">
              <w:rPr>
                <w:lang w:val="en-US"/>
              </w:rPr>
              <w:t>(</w:t>
            </w:r>
            <w:r w:rsidR="00E25AA1">
              <w:rPr>
                <w:lang w:val="en-US"/>
              </w:rPr>
              <w:t>reducing to 0.0</w:t>
            </w:r>
            <w:r w:rsidR="0084626D">
              <w:rPr>
                <w:lang w:val="en-US"/>
              </w:rPr>
              <w:t xml:space="preserve"> with enough </w:t>
            </w:r>
            <w:r w:rsidR="00313625">
              <w:t xml:space="preserve">frequency </w:t>
            </w:r>
            <w:r w:rsidR="0084626D">
              <w:rPr>
                <w:lang w:val="en-US"/>
              </w:rPr>
              <w:t>offset)</w:t>
            </w:r>
          </w:p>
        </w:tc>
      </w:tr>
      <w:tr w:rsidR="00212ADA" w:rsidRPr="00212ADA" w14:paraId="6593A67D" w14:textId="77777777" w:rsidTr="00ED2050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F94E156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CA_NS_203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9591E9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9-1x9=0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E0B602E" w14:textId="77777777" w:rsidR="00212ADA" w:rsidRPr="00212ADA" w:rsidRDefault="00212ADA" w:rsidP="00212ADA">
            <w:pPr>
              <w:rPr>
                <w:lang w:val="en-US"/>
              </w:rPr>
            </w:pPr>
            <w:r w:rsidRPr="00212ADA">
              <w:rPr>
                <w:lang w:val="en-US"/>
              </w:rPr>
              <w:t>&lt; 9-1/3*9, i.e. &lt; 6</w:t>
            </w:r>
          </w:p>
        </w:tc>
        <w:tc>
          <w:tcPr>
            <w:tcW w:w="20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65757197" w14:textId="573CEC77" w:rsidR="00212ADA" w:rsidRPr="00212ADA" w:rsidRDefault="0034019E" w:rsidP="00212ADA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212ADA" w:rsidRPr="00212ADA">
              <w:rPr>
                <w:lang w:val="en-US"/>
              </w:rPr>
              <w:t>6.5</w:t>
            </w:r>
            <w:r w:rsidR="00E25AA1">
              <w:rPr>
                <w:lang w:val="en-US"/>
              </w:rPr>
              <w:t xml:space="preserve"> </w:t>
            </w:r>
            <w:r w:rsidR="0084626D">
              <w:rPr>
                <w:lang w:val="en-US"/>
              </w:rPr>
              <w:t>(reducing to 0.0 with enough</w:t>
            </w:r>
            <w:r w:rsidR="00313625">
              <w:t xml:space="preserve"> frequency</w:t>
            </w:r>
            <w:r w:rsidR="0084626D">
              <w:rPr>
                <w:lang w:val="en-US"/>
              </w:rPr>
              <w:t xml:space="preserve"> offset)</w:t>
            </w:r>
          </w:p>
        </w:tc>
      </w:tr>
    </w:tbl>
    <w:p w14:paraId="41B94483" w14:textId="185BB382" w:rsidR="00ED2050" w:rsidRDefault="00ED2050" w:rsidP="00ED2050">
      <w:pPr>
        <w:jc w:val="center"/>
      </w:pPr>
      <w:r>
        <w:rPr>
          <w:lang w:eastAsia="en-US"/>
        </w:rPr>
        <w:t>Table 2.2.2-1: PC1 NS_203 A-MPRs</w:t>
      </w:r>
    </w:p>
    <w:p w14:paraId="346E0D43" w14:textId="7EFD9506" w:rsidR="00212ADA" w:rsidRDefault="00212ADA" w:rsidP="001F1612"/>
    <w:tbl>
      <w:tblPr>
        <w:tblW w:w="89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1840"/>
        <w:gridCol w:w="2680"/>
        <w:gridCol w:w="2560"/>
      </w:tblGrid>
      <w:tr w:rsidR="0034019E" w:rsidRPr="0034019E" w14:paraId="7AC69004" w14:textId="77777777" w:rsidTr="00ED2050">
        <w:trPr>
          <w:jc w:val="center"/>
        </w:trPr>
        <w:tc>
          <w:tcPr>
            <w:tcW w:w="18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DDD7CA6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PC2/3/4</w:t>
            </w:r>
          </w:p>
        </w:tc>
        <w:tc>
          <w:tcPr>
            <w:tcW w:w="452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503BA88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Back off requirements (dB) by spur type:</w:t>
            </w:r>
          </w:p>
        </w:tc>
        <w:tc>
          <w:tcPr>
            <w:tcW w:w="256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17CAAA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A-MPR assuming co-location of all types (dB)</w:t>
            </w:r>
          </w:p>
        </w:tc>
      </w:tr>
      <w:tr w:rsidR="0034019E" w:rsidRPr="0034019E" w14:paraId="2C4AD660" w14:textId="77777777" w:rsidTr="00ED2050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2E8FF11D" w14:textId="77777777" w:rsidR="0034019E" w:rsidRPr="0034019E" w:rsidRDefault="0034019E" w:rsidP="0034019E">
            <w:pPr>
              <w:rPr>
                <w:lang w:val="en-US"/>
              </w:rPr>
            </w:pP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321A6F2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First Order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D0E81B6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5092D6E4" w14:textId="77777777" w:rsidR="0034019E" w:rsidRPr="0034019E" w:rsidRDefault="0034019E" w:rsidP="0034019E">
            <w:pPr>
              <w:rPr>
                <w:lang w:val="en-US"/>
              </w:rPr>
            </w:pPr>
          </w:p>
        </w:tc>
      </w:tr>
      <w:tr w:rsidR="0034019E" w:rsidRPr="0034019E" w14:paraId="16792350" w14:textId="77777777" w:rsidTr="00ED2050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E0EE9C8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NS_203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D2B6D62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0 (NS_201 did not have any)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6100644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 xml:space="preserve">&lt;1.5 – 1/3*9, </w:t>
            </w:r>
          </w:p>
          <w:p w14:paraId="5FCD4B59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= 0 (with margin)</w:t>
            </w:r>
          </w:p>
        </w:tc>
        <w:tc>
          <w:tcPr>
            <w:tcW w:w="25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61D07DDB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 xml:space="preserve"> 0.0</w:t>
            </w:r>
          </w:p>
        </w:tc>
      </w:tr>
      <w:tr w:rsidR="0034019E" w:rsidRPr="0034019E" w14:paraId="4C5844F1" w14:textId="77777777" w:rsidTr="00ED2050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4C64FE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CA_NS_203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DCB2F34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0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6DEA9F2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&lt;5-1/3*9, i.e.</w:t>
            </w:r>
          </w:p>
          <w:p w14:paraId="272A6A67" w14:textId="77777777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&lt; 2</w:t>
            </w:r>
          </w:p>
        </w:tc>
        <w:tc>
          <w:tcPr>
            <w:tcW w:w="25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2140C1D1" w14:textId="57487988" w:rsidR="0034019E" w:rsidRPr="0034019E" w:rsidRDefault="0034019E" w:rsidP="0034019E">
            <w:pPr>
              <w:rPr>
                <w:lang w:val="en-US"/>
              </w:rPr>
            </w:pPr>
            <w:r w:rsidRPr="0034019E">
              <w:rPr>
                <w:lang w:val="en-US"/>
              </w:rPr>
              <w:t>2.5</w:t>
            </w:r>
            <w:r w:rsidR="00E25AA1">
              <w:rPr>
                <w:lang w:val="en-US"/>
              </w:rPr>
              <w:t xml:space="preserve"> </w:t>
            </w:r>
            <w:r w:rsidR="0084626D">
              <w:rPr>
                <w:lang w:val="en-US"/>
              </w:rPr>
              <w:t xml:space="preserve">(reducing to 0.0 with enough </w:t>
            </w:r>
            <w:r w:rsidR="00313625">
              <w:t xml:space="preserve">frequency </w:t>
            </w:r>
            <w:r w:rsidR="0084626D">
              <w:rPr>
                <w:lang w:val="en-US"/>
              </w:rPr>
              <w:t>offset)</w:t>
            </w:r>
          </w:p>
        </w:tc>
      </w:tr>
    </w:tbl>
    <w:p w14:paraId="0FF7E768" w14:textId="4E2B4331" w:rsidR="00ED2050" w:rsidRDefault="00ED2050" w:rsidP="00ED2050">
      <w:pPr>
        <w:jc w:val="center"/>
      </w:pPr>
      <w:r>
        <w:rPr>
          <w:lang w:eastAsia="en-US"/>
        </w:rPr>
        <w:t>Table 2.2.2-2: PC2/3/4 NS_203 A-MPRs</w:t>
      </w:r>
    </w:p>
    <w:p w14:paraId="614AF433" w14:textId="15E8A9DB" w:rsidR="00212ADA" w:rsidRDefault="00BF6653" w:rsidP="001F1612">
      <w:r>
        <w:t>The reader is referred to the companion pseudo CR</w:t>
      </w:r>
      <w:r w:rsidR="003B26A6">
        <w:t xml:space="preserve"> [1]</w:t>
      </w:r>
      <w:r>
        <w:t xml:space="preserve"> to </w:t>
      </w:r>
      <w:r w:rsidR="00D31BB9">
        <w:t xml:space="preserve">visualize the A-MPR </w:t>
      </w:r>
      <w:r w:rsidR="003B26A6">
        <w:t>proposal associated with NS_203.</w:t>
      </w:r>
    </w:p>
    <w:p w14:paraId="4CDB2087" w14:textId="5FD57B51" w:rsidR="003B26A6" w:rsidRDefault="003B26A6" w:rsidP="003B26A6">
      <w:pPr>
        <w:pStyle w:val="Heading3"/>
        <w:rPr>
          <w:lang w:val="en-US" w:eastAsia="en-US"/>
        </w:rPr>
      </w:pPr>
      <w:r>
        <w:rPr>
          <w:lang w:eastAsia="en-US"/>
        </w:rPr>
        <w:t>2.2.3 NS_20</w:t>
      </w:r>
      <w:r w:rsidR="0037255C">
        <w:rPr>
          <w:lang w:eastAsia="en-US"/>
        </w:rPr>
        <w:t>4</w:t>
      </w:r>
      <w:r>
        <w:rPr>
          <w:lang w:eastAsia="en-US"/>
        </w:rPr>
        <w:t>, -</w:t>
      </w:r>
      <w:r w:rsidR="0037255C">
        <w:rPr>
          <w:lang w:eastAsia="en-US"/>
        </w:rPr>
        <w:t>35</w:t>
      </w:r>
      <w:r>
        <w:rPr>
          <w:lang w:eastAsia="en-US"/>
        </w:rPr>
        <w:t xml:space="preserve"> dBW/200 MHz, effective </w:t>
      </w:r>
      <w:r w:rsidR="0037255C">
        <w:rPr>
          <w:lang w:eastAsia="en-US"/>
        </w:rPr>
        <w:t>Sept</w:t>
      </w:r>
      <w:r>
        <w:rPr>
          <w:lang w:eastAsia="en-US"/>
        </w:rPr>
        <w:t>. 2027</w:t>
      </w:r>
    </w:p>
    <w:p w14:paraId="0D7BA873" w14:textId="1A537990" w:rsidR="003B26A6" w:rsidRDefault="003B26A6" w:rsidP="000107CD">
      <w:pPr>
        <w:ind w:firstLine="284"/>
      </w:pPr>
      <w:r>
        <w:t>The NS_20</w:t>
      </w:r>
      <w:r w:rsidR="000820A3">
        <w:t>4</w:t>
      </w:r>
      <w:r>
        <w:t xml:space="preserve"> limit represents a </w:t>
      </w:r>
      <w:r w:rsidR="000820A3">
        <w:t>3</w:t>
      </w:r>
      <w:r>
        <w:t xml:space="preserve"> dB looser requirement than NS_201. </w:t>
      </w:r>
      <w:r w:rsidR="000820A3">
        <w:t>Using methodology described in the previous sub-section,</w:t>
      </w:r>
      <w:r>
        <w:t xml:space="preserve"> PC1 and PC2/3/4 estimates are presented in tables 2.2.</w:t>
      </w:r>
      <w:r w:rsidR="000820A3">
        <w:t>3</w:t>
      </w:r>
      <w:r>
        <w:t>-1 and -2.</w:t>
      </w:r>
      <w:r w:rsidR="000107CD">
        <w:t xml:space="preserve"> </w:t>
      </w:r>
      <w:r w:rsidR="000107CD">
        <w:rPr>
          <w:rFonts w:eastAsia="Malgun Gothic"/>
          <w:lang w:eastAsia="en-US"/>
        </w:rPr>
        <w:t>T</w:t>
      </w:r>
      <w:r w:rsidR="000107CD" w:rsidRPr="007F75DF">
        <w:rPr>
          <w:rFonts w:eastAsia="Malgun Gothic"/>
          <w:lang w:eastAsia="en-US"/>
        </w:rPr>
        <w:t xml:space="preserve">he </w:t>
      </w:r>
      <w:r w:rsidR="000107CD">
        <w:rPr>
          <w:rFonts w:eastAsia="Malgun Gothic"/>
          <w:lang w:eastAsia="en-US"/>
        </w:rPr>
        <w:t>o</w:t>
      </w:r>
      <w:r w:rsidR="000107CD" w:rsidRPr="007F75DF">
        <w:rPr>
          <w:rFonts w:eastAsia="Malgun Gothic"/>
          <w:lang w:eastAsia="en-US"/>
        </w:rPr>
        <w:t xml:space="preserve">ffset frequency is defined as the frequency </w:t>
      </w:r>
      <w:r w:rsidR="00441BDE">
        <w:rPr>
          <w:rFonts w:eastAsia="Malgun Gothic"/>
          <w:lang w:eastAsia="en-US"/>
        </w:rPr>
        <w:t>from 24.25 GHz</w:t>
      </w:r>
      <w:r w:rsidR="000107CD" w:rsidRPr="007F75DF">
        <w:rPr>
          <w:rFonts w:eastAsia="Malgun Gothic"/>
          <w:lang w:eastAsia="en-US"/>
        </w:rPr>
        <w:t xml:space="preserve"> to the lower edge of the channel</w:t>
      </w:r>
      <w:r w:rsidR="000107CD">
        <w:rPr>
          <w:rFonts w:eastAsia="Malgun Gothic"/>
          <w:lang w:eastAsia="en-US"/>
        </w:rPr>
        <w:t>.</w:t>
      </w:r>
    </w:p>
    <w:tbl>
      <w:tblPr>
        <w:tblW w:w="820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1840"/>
        <w:gridCol w:w="2480"/>
        <w:gridCol w:w="2040"/>
      </w:tblGrid>
      <w:tr w:rsidR="003B26A6" w:rsidRPr="00212ADA" w14:paraId="41D4B8AD" w14:textId="77777777" w:rsidTr="00FC5D64">
        <w:trPr>
          <w:jc w:val="center"/>
        </w:trPr>
        <w:tc>
          <w:tcPr>
            <w:tcW w:w="18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B2525B" w14:textId="77777777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PC1</w:t>
            </w:r>
          </w:p>
        </w:tc>
        <w:tc>
          <w:tcPr>
            <w:tcW w:w="432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90E41F3" w14:textId="77777777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Back off requirements (dB) by spur type:</w:t>
            </w:r>
          </w:p>
        </w:tc>
        <w:tc>
          <w:tcPr>
            <w:tcW w:w="20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304FFC4" w14:textId="77777777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A-MPR assuming co-location of all types (dB)</w:t>
            </w:r>
          </w:p>
        </w:tc>
      </w:tr>
      <w:tr w:rsidR="003B26A6" w:rsidRPr="00212ADA" w14:paraId="7EF26358" w14:textId="77777777" w:rsidTr="00FC5D64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18BDA0B6" w14:textId="77777777" w:rsidR="003B26A6" w:rsidRPr="00212ADA" w:rsidRDefault="003B26A6" w:rsidP="00FC5D64">
            <w:pPr>
              <w:rPr>
                <w:lang w:val="en-US"/>
              </w:rPr>
            </w:pP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CB341E" w14:textId="77777777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First Order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79B401C" w14:textId="77777777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59F74A83" w14:textId="77777777" w:rsidR="003B26A6" w:rsidRPr="00212ADA" w:rsidRDefault="003B26A6" w:rsidP="00FC5D64">
            <w:pPr>
              <w:rPr>
                <w:lang w:val="en-US"/>
              </w:rPr>
            </w:pPr>
          </w:p>
        </w:tc>
      </w:tr>
      <w:tr w:rsidR="003B26A6" w:rsidRPr="00212ADA" w14:paraId="29F831A7" w14:textId="77777777" w:rsidTr="00FC5D64">
        <w:trPr>
          <w:trHeight w:val="144"/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DA2C6B" w14:textId="0CF215ED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NS_20</w:t>
            </w:r>
            <w:r w:rsidR="007B5D20">
              <w:rPr>
                <w:lang w:val="en-US"/>
              </w:rPr>
              <w:t>4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3E6CBAD" w14:textId="1E05FEC8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9-1x</w:t>
            </w:r>
            <w:r w:rsidR="0018397E">
              <w:rPr>
                <w:lang w:val="en-US"/>
              </w:rPr>
              <w:t>3</w:t>
            </w:r>
            <w:r w:rsidRPr="00212ADA">
              <w:rPr>
                <w:lang w:val="en-US"/>
              </w:rPr>
              <w:t>=</w:t>
            </w:r>
            <w:r w:rsidR="0018397E">
              <w:rPr>
                <w:lang w:val="en-US"/>
              </w:rPr>
              <w:t>6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8209EA3" w14:textId="7348F94D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&lt; 5-1/3*</w:t>
            </w:r>
            <w:r w:rsidR="0018397E">
              <w:rPr>
                <w:lang w:val="en-US"/>
              </w:rPr>
              <w:t>3</w:t>
            </w:r>
            <w:r w:rsidRPr="00212ADA">
              <w:rPr>
                <w:lang w:val="en-US"/>
              </w:rPr>
              <w:t xml:space="preserve">, i.e. &lt; </w:t>
            </w:r>
            <w:r w:rsidR="00E4009B">
              <w:rPr>
                <w:lang w:val="en-US"/>
              </w:rPr>
              <w:t>4</w:t>
            </w:r>
            <w:r w:rsidRPr="00212ADA">
              <w:rPr>
                <w:lang w:val="en-US"/>
              </w:rPr>
              <w:t xml:space="preserve"> </w:t>
            </w:r>
          </w:p>
        </w:tc>
        <w:tc>
          <w:tcPr>
            <w:tcW w:w="20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672B78A" w14:textId="126B2A41" w:rsidR="003B26A6" w:rsidRPr="00212ADA" w:rsidRDefault="00E4009B" w:rsidP="00FC5D64">
            <w:pPr>
              <w:rPr>
                <w:lang w:val="en-US"/>
              </w:rPr>
            </w:pPr>
            <w:r>
              <w:rPr>
                <w:lang w:val="en-US"/>
              </w:rPr>
              <w:t>7</w:t>
            </w:r>
            <w:r w:rsidR="003B26A6" w:rsidRPr="00212ADA">
              <w:rPr>
                <w:lang w:val="en-US"/>
              </w:rPr>
              <w:t>.0</w:t>
            </w:r>
            <w:r w:rsidR="003B26A6">
              <w:rPr>
                <w:lang w:val="en-US"/>
              </w:rPr>
              <w:t xml:space="preserve"> (reducing to </w:t>
            </w:r>
            <w:r>
              <w:rPr>
                <w:lang w:val="en-US"/>
              </w:rPr>
              <w:t>6</w:t>
            </w:r>
            <w:r w:rsidR="003B26A6">
              <w:rPr>
                <w:lang w:val="en-US"/>
              </w:rPr>
              <w:t xml:space="preserve">.0 with enough </w:t>
            </w:r>
            <w:r w:rsidR="00313625">
              <w:t xml:space="preserve">frequency </w:t>
            </w:r>
            <w:r w:rsidR="003B26A6">
              <w:rPr>
                <w:lang w:val="en-US"/>
              </w:rPr>
              <w:t>offset)</w:t>
            </w:r>
          </w:p>
        </w:tc>
      </w:tr>
      <w:tr w:rsidR="003B26A6" w:rsidRPr="00212ADA" w14:paraId="568212F9" w14:textId="77777777" w:rsidTr="00FC5D64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195ABB6" w14:textId="3230AA66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CA_NS_20</w:t>
            </w:r>
            <w:r w:rsidR="007B5D20">
              <w:rPr>
                <w:lang w:val="en-US"/>
              </w:rPr>
              <w:t>4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5E92900" w14:textId="53265390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9-1x</w:t>
            </w:r>
            <w:r w:rsidR="0018397E">
              <w:rPr>
                <w:lang w:val="en-US"/>
              </w:rPr>
              <w:t>3</w:t>
            </w:r>
            <w:r w:rsidRPr="00212ADA">
              <w:rPr>
                <w:lang w:val="en-US"/>
              </w:rPr>
              <w:t>=</w:t>
            </w:r>
            <w:r w:rsidR="0018397E">
              <w:rPr>
                <w:lang w:val="en-US"/>
              </w:rPr>
              <w:t>6</w:t>
            </w:r>
          </w:p>
        </w:tc>
        <w:tc>
          <w:tcPr>
            <w:tcW w:w="24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CD6D491" w14:textId="0DC8DAC3" w:rsidR="003B26A6" w:rsidRPr="00212ADA" w:rsidRDefault="003B26A6" w:rsidP="00FC5D64">
            <w:pPr>
              <w:rPr>
                <w:lang w:val="en-US"/>
              </w:rPr>
            </w:pPr>
            <w:r w:rsidRPr="00212ADA">
              <w:rPr>
                <w:lang w:val="en-US"/>
              </w:rPr>
              <w:t>&lt; 9-1/3*</w:t>
            </w:r>
            <w:r w:rsidR="0018397E">
              <w:rPr>
                <w:lang w:val="en-US"/>
              </w:rPr>
              <w:t>3</w:t>
            </w:r>
            <w:r w:rsidRPr="00212ADA">
              <w:rPr>
                <w:lang w:val="en-US"/>
              </w:rPr>
              <w:t xml:space="preserve">, i.e. &lt; </w:t>
            </w:r>
            <w:r w:rsidR="00E4009B">
              <w:rPr>
                <w:lang w:val="en-US"/>
              </w:rPr>
              <w:t>8</w:t>
            </w:r>
          </w:p>
        </w:tc>
        <w:tc>
          <w:tcPr>
            <w:tcW w:w="20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08A5AA47" w14:textId="3440BCE8" w:rsidR="003B26A6" w:rsidRPr="00212ADA" w:rsidRDefault="003B26A6" w:rsidP="00FC5D64">
            <w:pPr>
              <w:rPr>
                <w:lang w:val="en-US"/>
              </w:rPr>
            </w:pPr>
            <w:r>
              <w:rPr>
                <w:lang w:val="en-US"/>
              </w:rPr>
              <w:t xml:space="preserve"> </w:t>
            </w:r>
            <w:r w:rsidR="00E4009B">
              <w:rPr>
                <w:lang w:val="en-US"/>
              </w:rPr>
              <w:t>9.0</w:t>
            </w:r>
            <w:r>
              <w:rPr>
                <w:lang w:val="en-US"/>
              </w:rPr>
              <w:t xml:space="preserve"> (reducing to </w:t>
            </w:r>
            <w:r w:rsidR="004B4EFD">
              <w:rPr>
                <w:lang w:val="en-US"/>
              </w:rPr>
              <w:t>6</w:t>
            </w:r>
            <w:r>
              <w:rPr>
                <w:lang w:val="en-US"/>
              </w:rPr>
              <w:t xml:space="preserve">.0 with enough </w:t>
            </w:r>
            <w:r w:rsidR="00313625">
              <w:t xml:space="preserve">frequency </w:t>
            </w:r>
            <w:r>
              <w:rPr>
                <w:lang w:val="en-US"/>
              </w:rPr>
              <w:t>offset)</w:t>
            </w:r>
          </w:p>
        </w:tc>
      </w:tr>
    </w:tbl>
    <w:p w14:paraId="571EC89A" w14:textId="5ECF6B8A" w:rsidR="003B26A6" w:rsidRDefault="003B26A6" w:rsidP="003B26A6">
      <w:pPr>
        <w:jc w:val="center"/>
      </w:pPr>
      <w:r>
        <w:rPr>
          <w:lang w:eastAsia="en-US"/>
        </w:rPr>
        <w:t>Table 2.2.</w:t>
      </w:r>
      <w:r w:rsidR="000820A3">
        <w:rPr>
          <w:lang w:eastAsia="en-US"/>
        </w:rPr>
        <w:t>3</w:t>
      </w:r>
      <w:r>
        <w:rPr>
          <w:lang w:eastAsia="en-US"/>
        </w:rPr>
        <w:t>-1: PC1 NS_20</w:t>
      </w:r>
      <w:r w:rsidR="00FC5D51">
        <w:rPr>
          <w:lang w:eastAsia="en-US"/>
        </w:rPr>
        <w:t>4</w:t>
      </w:r>
      <w:r>
        <w:rPr>
          <w:lang w:eastAsia="en-US"/>
        </w:rPr>
        <w:t xml:space="preserve"> A-MPRs</w:t>
      </w:r>
    </w:p>
    <w:p w14:paraId="5302963C" w14:textId="4BE2FAD0" w:rsidR="00313625" w:rsidRDefault="00313625">
      <w:pPr>
        <w:spacing w:after="0"/>
      </w:pPr>
      <w:r>
        <w:br w:type="page"/>
      </w:r>
    </w:p>
    <w:p w14:paraId="5DBCE20A" w14:textId="77777777" w:rsidR="003B26A6" w:rsidRDefault="003B26A6" w:rsidP="003B26A6"/>
    <w:tbl>
      <w:tblPr>
        <w:tblW w:w="892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1840"/>
        <w:gridCol w:w="2680"/>
        <w:gridCol w:w="2560"/>
      </w:tblGrid>
      <w:tr w:rsidR="003B26A6" w:rsidRPr="0034019E" w14:paraId="0D198303" w14:textId="77777777" w:rsidTr="00FC5D64">
        <w:trPr>
          <w:jc w:val="center"/>
        </w:trPr>
        <w:tc>
          <w:tcPr>
            <w:tcW w:w="184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54A50EB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PC2/3/4</w:t>
            </w:r>
          </w:p>
        </w:tc>
        <w:tc>
          <w:tcPr>
            <w:tcW w:w="452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F0F0809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Back off requirements (dB) by spur type:</w:t>
            </w:r>
          </w:p>
        </w:tc>
        <w:tc>
          <w:tcPr>
            <w:tcW w:w="256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EB411BD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A-MPR assuming co-location of all types (dB)</w:t>
            </w:r>
          </w:p>
        </w:tc>
      </w:tr>
      <w:tr w:rsidR="003B26A6" w:rsidRPr="0034019E" w14:paraId="247B720B" w14:textId="77777777" w:rsidTr="00FC5D64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26C3CD9A" w14:textId="77777777" w:rsidR="003B26A6" w:rsidRPr="0034019E" w:rsidRDefault="003B26A6" w:rsidP="00FC5D64">
            <w:pPr>
              <w:rPr>
                <w:lang w:val="en-US"/>
              </w:rPr>
            </w:pP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0B359AC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First Order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B83F553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506742D3" w14:textId="77777777" w:rsidR="003B26A6" w:rsidRPr="0034019E" w:rsidRDefault="003B26A6" w:rsidP="00FC5D64">
            <w:pPr>
              <w:rPr>
                <w:lang w:val="en-US"/>
              </w:rPr>
            </w:pPr>
          </w:p>
        </w:tc>
      </w:tr>
      <w:tr w:rsidR="003B26A6" w:rsidRPr="0034019E" w14:paraId="09E115A1" w14:textId="77777777" w:rsidTr="00FC5D64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ED2DE39" w14:textId="13CB8AF3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NS_20</w:t>
            </w:r>
            <w:r w:rsidR="007B5D20">
              <w:rPr>
                <w:lang w:val="en-US"/>
              </w:rPr>
              <w:t>4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AA3FC75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0 (NS_201 did not have any)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01906D9" w14:textId="508F98A2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&lt;1.5 – 1/3*</w:t>
            </w:r>
            <w:r w:rsidR="00A404F2">
              <w:rPr>
                <w:lang w:val="en-US"/>
              </w:rPr>
              <w:t>3</w:t>
            </w:r>
            <w:r w:rsidRPr="0034019E">
              <w:rPr>
                <w:lang w:val="en-US"/>
              </w:rPr>
              <w:t xml:space="preserve">, </w:t>
            </w:r>
          </w:p>
          <w:p w14:paraId="4B286D5A" w14:textId="254491B6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= 0</w:t>
            </w:r>
            <w:r w:rsidR="0050563C">
              <w:rPr>
                <w:lang w:val="en-US"/>
              </w:rPr>
              <w:t>.5</w:t>
            </w:r>
            <w:r w:rsidRPr="0034019E">
              <w:rPr>
                <w:lang w:val="en-US"/>
              </w:rPr>
              <w:t xml:space="preserve"> </w:t>
            </w:r>
          </w:p>
        </w:tc>
        <w:tc>
          <w:tcPr>
            <w:tcW w:w="25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68F7EA36" w14:textId="329BDA16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 xml:space="preserve"> </w:t>
            </w:r>
            <w:r w:rsidR="0050563C">
              <w:rPr>
                <w:lang w:val="en-US"/>
              </w:rPr>
              <w:t>1</w:t>
            </w:r>
            <w:r w:rsidRPr="0034019E">
              <w:rPr>
                <w:lang w:val="en-US"/>
              </w:rPr>
              <w:t>.0</w:t>
            </w:r>
            <w:r w:rsidR="0050563C">
              <w:rPr>
                <w:lang w:val="en-US"/>
              </w:rPr>
              <w:t xml:space="preserve"> (reducing to 0.0 with enough </w:t>
            </w:r>
            <w:r w:rsidR="00313625">
              <w:t xml:space="preserve">frequency </w:t>
            </w:r>
            <w:r w:rsidR="0050563C">
              <w:rPr>
                <w:lang w:val="en-US"/>
              </w:rPr>
              <w:t>offset)</w:t>
            </w:r>
          </w:p>
        </w:tc>
      </w:tr>
      <w:tr w:rsidR="003B26A6" w:rsidRPr="0034019E" w14:paraId="5D59251A" w14:textId="77777777" w:rsidTr="00FC5D64">
        <w:trPr>
          <w:jc w:val="center"/>
        </w:trPr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B076635" w14:textId="7458326D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CA_NS_20</w:t>
            </w:r>
            <w:r w:rsidR="007B5D20">
              <w:rPr>
                <w:lang w:val="en-US"/>
              </w:rPr>
              <w:t>4</w:t>
            </w:r>
          </w:p>
        </w:tc>
        <w:tc>
          <w:tcPr>
            <w:tcW w:w="18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5E8B2E2" w14:textId="77777777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0</w:t>
            </w:r>
          </w:p>
        </w:tc>
        <w:tc>
          <w:tcPr>
            <w:tcW w:w="26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234159" w14:textId="44000FC6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>&lt;5-1/3*</w:t>
            </w:r>
            <w:r w:rsidR="00EC4550">
              <w:rPr>
                <w:lang w:val="en-US"/>
              </w:rPr>
              <w:t>3</w:t>
            </w:r>
            <w:r w:rsidRPr="0034019E">
              <w:rPr>
                <w:lang w:val="en-US"/>
              </w:rPr>
              <w:t>, i.e.</w:t>
            </w:r>
          </w:p>
          <w:p w14:paraId="228EC47B" w14:textId="05D5CD7A" w:rsidR="003B26A6" w:rsidRPr="0034019E" w:rsidRDefault="003B26A6" w:rsidP="00FC5D64">
            <w:pPr>
              <w:rPr>
                <w:lang w:val="en-US"/>
              </w:rPr>
            </w:pPr>
            <w:r w:rsidRPr="0034019E">
              <w:rPr>
                <w:lang w:val="en-US"/>
              </w:rPr>
              <w:t xml:space="preserve">&lt; </w:t>
            </w:r>
            <w:r w:rsidR="00F04483">
              <w:rPr>
                <w:lang w:val="en-US"/>
              </w:rPr>
              <w:t>4</w:t>
            </w:r>
          </w:p>
        </w:tc>
        <w:tc>
          <w:tcPr>
            <w:tcW w:w="25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5A1471A8" w14:textId="475CBD9D" w:rsidR="003B26A6" w:rsidRPr="0034019E" w:rsidRDefault="00F04483" w:rsidP="00FC5D64">
            <w:pPr>
              <w:rPr>
                <w:lang w:val="en-US"/>
              </w:rPr>
            </w:pPr>
            <w:r>
              <w:rPr>
                <w:lang w:val="en-US"/>
              </w:rPr>
              <w:t xml:space="preserve"> 5.0</w:t>
            </w:r>
            <w:r w:rsidR="003B26A6">
              <w:rPr>
                <w:lang w:val="en-US"/>
              </w:rPr>
              <w:t xml:space="preserve"> (reducing to 0.0 with enough</w:t>
            </w:r>
            <w:r w:rsidR="00313625">
              <w:t xml:space="preserve"> frequency</w:t>
            </w:r>
            <w:r w:rsidR="003B26A6">
              <w:rPr>
                <w:lang w:val="en-US"/>
              </w:rPr>
              <w:t xml:space="preserve"> offset)</w:t>
            </w:r>
          </w:p>
        </w:tc>
      </w:tr>
    </w:tbl>
    <w:p w14:paraId="3FF145F0" w14:textId="6737CB7E" w:rsidR="003B26A6" w:rsidRDefault="003B26A6" w:rsidP="003B26A6">
      <w:pPr>
        <w:jc w:val="center"/>
      </w:pPr>
      <w:r>
        <w:rPr>
          <w:lang w:eastAsia="en-US"/>
        </w:rPr>
        <w:t>Table 2.2.</w:t>
      </w:r>
      <w:r w:rsidR="000820A3">
        <w:rPr>
          <w:lang w:eastAsia="en-US"/>
        </w:rPr>
        <w:t>3</w:t>
      </w:r>
      <w:r>
        <w:rPr>
          <w:lang w:eastAsia="en-US"/>
        </w:rPr>
        <w:t>-2: PC2/3/4 NS_20</w:t>
      </w:r>
      <w:r w:rsidR="00FC5D51">
        <w:rPr>
          <w:lang w:eastAsia="en-US"/>
        </w:rPr>
        <w:t>4</w:t>
      </w:r>
      <w:r>
        <w:rPr>
          <w:lang w:eastAsia="en-US"/>
        </w:rPr>
        <w:t xml:space="preserve"> A-MPRs</w:t>
      </w:r>
    </w:p>
    <w:p w14:paraId="3CC87E47" w14:textId="0EFBE4F8" w:rsidR="00BB5D35" w:rsidRPr="005F5BD9" w:rsidRDefault="00135587" w:rsidP="005F5BD9">
      <w:r>
        <w:t xml:space="preserve">Note that </w:t>
      </w:r>
      <w:r w:rsidR="00634CF7">
        <w:t xml:space="preserve">with NS_204, no amount of offset will restore </w:t>
      </w:r>
      <w:r w:rsidR="0065020B">
        <w:t xml:space="preserve">0 AMPR condition for PC1. </w:t>
      </w:r>
      <w:r w:rsidR="003B26A6">
        <w:t>The reader is referred to the companion pseudo CR [1] to visualize the A-MPR proposal associated with NS_20</w:t>
      </w:r>
      <w:r w:rsidR="00FC5D51">
        <w:t>4</w:t>
      </w:r>
      <w:r w:rsidR="003B26A6">
        <w:t>.</w:t>
      </w:r>
    </w:p>
    <w:p w14:paraId="07FEEB13" w14:textId="71F0C528" w:rsidR="00FE10BD" w:rsidRDefault="00FE10BD" w:rsidP="00FE10BD">
      <w:pPr>
        <w:pStyle w:val="Heading2"/>
        <w:rPr>
          <w:lang w:eastAsia="en-US"/>
        </w:rPr>
      </w:pPr>
      <w:r>
        <w:rPr>
          <w:lang w:eastAsia="en-US"/>
        </w:rPr>
        <w:t>2.3 Upper EESS band protection</w:t>
      </w:r>
    </w:p>
    <w:p w14:paraId="598CE588" w14:textId="05BEE12C" w:rsidR="00FE10BD" w:rsidRDefault="00285F85" w:rsidP="00FE10BD">
      <w:pPr>
        <w:rPr>
          <w:lang w:eastAsia="en-US"/>
        </w:rPr>
      </w:pPr>
      <w:r>
        <w:rPr>
          <w:lang w:eastAsia="en-US"/>
        </w:rPr>
        <w:t>Protection for t</w:t>
      </w:r>
      <w:r w:rsidR="00FE10BD">
        <w:rPr>
          <w:lang w:eastAsia="en-US"/>
        </w:rPr>
        <w:t xml:space="preserve">he </w:t>
      </w:r>
      <w:r w:rsidR="00D22BE9">
        <w:rPr>
          <w:lang w:eastAsia="en-US"/>
        </w:rPr>
        <w:t>upper</w:t>
      </w:r>
      <w:r w:rsidR="00FE10BD">
        <w:rPr>
          <w:lang w:eastAsia="en-US"/>
        </w:rPr>
        <w:t xml:space="preserve"> EESS band is </w:t>
      </w:r>
      <w:r>
        <w:rPr>
          <w:lang w:eastAsia="en-US"/>
        </w:rPr>
        <w:t>new territory for</w:t>
      </w:r>
      <w:r w:rsidR="00FE10BD">
        <w:rPr>
          <w:lang w:eastAsia="en-US"/>
        </w:rPr>
        <w:t xml:space="preserve"> 3GPP</w:t>
      </w:r>
      <w:r>
        <w:rPr>
          <w:lang w:eastAsia="en-US"/>
        </w:rPr>
        <w:t>.</w:t>
      </w:r>
      <w:r w:rsidR="00FE10BD">
        <w:rPr>
          <w:lang w:eastAsia="en-US"/>
        </w:rPr>
        <w:t xml:space="preserve"> The WRC19 </w:t>
      </w:r>
      <w:r>
        <w:rPr>
          <w:lang w:eastAsia="en-US"/>
        </w:rPr>
        <w:t>upper</w:t>
      </w:r>
      <w:r w:rsidR="00FE10BD">
        <w:rPr>
          <w:lang w:eastAsia="en-US"/>
        </w:rPr>
        <w:t xml:space="preserve"> EESS limits can be restated per table 2.</w:t>
      </w:r>
      <w:r>
        <w:rPr>
          <w:lang w:eastAsia="en-US"/>
        </w:rPr>
        <w:t>3</w:t>
      </w:r>
      <w:r w:rsidR="00FE10BD">
        <w:rPr>
          <w:lang w:eastAsia="en-US"/>
        </w:rPr>
        <w:t>-1</w:t>
      </w:r>
      <w:r w:rsidR="005B0FE7">
        <w:rPr>
          <w:lang w:eastAsia="en-US"/>
        </w:rPr>
        <w:t xml:space="preserve">. The recommendations </w:t>
      </w:r>
      <w:r w:rsidR="00BF221E">
        <w:rPr>
          <w:lang w:eastAsia="en-US"/>
        </w:rPr>
        <w:t>apply to n260 and n259.</w:t>
      </w:r>
    </w:p>
    <w:tbl>
      <w:tblPr>
        <w:tblW w:w="5780" w:type="dxa"/>
        <w:jc w:val="center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880"/>
        <w:gridCol w:w="1460"/>
        <w:gridCol w:w="1440"/>
      </w:tblGrid>
      <w:tr w:rsidR="00ED516B" w:rsidRPr="00ED516B" w14:paraId="30CEF25E" w14:textId="77777777" w:rsidTr="000F1312">
        <w:trPr>
          <w:trHeight w:val="631"/>
          <w:jc w:val="center"/>
        </w:trPr>
        <w:tc>
          <w:tcPr>
            <w:tcW w:w="288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4647F9A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Frequency band</w:t>
            </w:r>
          </w:p>
          <w:p w14:paraId="5E801AAC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(GHz)</w:t>
            </w:r>
          </w:p>
        </w:tc>
        <w:tc>
          <w:tcPr>
            <w:tcW w:w="14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8C2F9E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Spectrum emission limit (dBm)</w:t>
            </w:r>
          </w:p>
        </w:tc>
        <w:tc>
          <w:tcPr>
            <w:tcW w:w="14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40BB942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 xml:space="preserve">Measurement bandwidth </w:t>
            </w:r>
          </w:p>
        </w:tc>
      </w:tr>
      <w:tr w:rsidR="00ED516B" w:rsidRPr="00ED516B" w14:paraId="6FD5961C" w14:textId="77777777" w:rsidTr="000F1312">
        <w:trPr>
          <w:trHeight w:val="340"/>
          <w:jc w:val="center"/>
        </w:trPr>
        <w:tc>
          <w:tcPr>
            <w:tcW w:w="2880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34CE60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 xml:space="preserve">36.0 </w:t>
            </w:r>
            <w:r w:rsidRPr="00ED516B">
              <w:rPr>
                <w:rFonts w:ascii="Microsoft Sans Serif" w:hAnsi="Symbol" w:cs="Arial"/>
                <w:color w:val="000000" w:themeColor="text1"/>
                <w:kern w:val="24"/>
                <w:sz w:val="18"/>
                <w:szCs w:val="18"/>
                <w:lang w:eastAsia="en-US"/>
              </w:rPr>
              <w:sym w:font="Symbol" w:char="F0A3"/>
            </w: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 xml:space="preserve"> f </w:t>
            </w:r>
            <w:r w:rsidRPr="00ED516B">
              <w:rPr>
                <w:rFonts w:ascii="Microsoft Sans Serif" w:hAnsi="Symbol" w:cs="Arial"/>
                <w:color w:val="000000" w:themeColor="text1"/>
                <w:kern w:val="24"/>
                <w:sz w:val="18"/>
                <w:szCs w:val="18"/>
                <w:lang w:eastAsia="en-US"/>
              </w:rPr>
              <w:sym w:font="Symbol" w:char="F0A3"/>
            </w: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 xml:space="preserve"> 37.0</w:t>
            </w:r>
          </w:p>
        </w:tc>
        <w:tc>
          <w:tcPr>
            <w:tcW w:w="14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ADE04A1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+7</w:t>
            </w:r>
          </w:p>
        </w:tc>
        <w:tc>
          <w:tcPr>
            <w:tcW w:w="14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2646077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1000 MHz</w:t>
            </w:r>
          </w:p>
        </w:tc>
      </w:tr>
      <w:tr w:rsidR="00ED516B" w:rsidRPr="00ED516B" w14:paraId="64904EF3" w14:textId="77777777" w:rsidTr="000F1312">
        <w:trPr>
          <w:trHeight w:val="340"/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6FECAB0D" w14:textId="77777777" w:rsidR="00ED516B" w:rsidRPr="00ED516B" w:rsidRDefault="00ED516B" w:rsidP="00ED516B">
            <w:pPr>
              <w:spacing w:after="0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</w:p>
        </w:tc>
        <w:tc>
          <w:tcPr>
            <w:tcW w:w="146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56B0DBA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-13</w:t>
            </w:r>
          </w:p>
        </w:tc>
        <w:tc>
          <w:tcPr>
            <w:tcW w:w="1440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6FA8A16" w14:textId="77777777" w:rsidR="00ED516B" w:rsidRPr="00ED516B" w:rsidRDefault="00ED516B" w:rsidP="00ED516B">
            <w:pPr>
              <w:spacing w:after="0"/>
              <w:jc w:val="center"/>
              <w:rPr>
                <w:rFonts w:ascii="Arial" w:hAnsi="Arial" w:cs="Arial"/>
                <w:sz w:val="36"/>
                <w:szCs w:val="36"/>
                <w:lang w:val="en-US" w:eastAsia="en-US"/>
              </w:rPr>
            </w:pPr>
            <w:r w:rsidRPr="00ED516B">
              <w:rPr>
                <w:rFonts w:ascii="Microsoft Sans Serif" w:hAnsi="Microsoft Sans Serif" w:cs="Microsoft Sans Serif"/>
                <w:color w:val="000000" w:themeColor="text1"/>
                <w:kern w:val="24"/>
                <w:sz w:val="18"/>
                <w:szCs w:val="18"/>
                <w:lang w:eastAsia="en-US"/>
              </w:rPr>
              <w:t>1 MHz</w:t>
            </w:r>
          </w:p>
        </w:tc>
      </w:tr>
    </w:tbl>
    <w:p w14:paraId="19D592B9" w14:textId="2D173CC0" w:rsidR="00ED516B" w:rsidRPr="00CE12DF" w:rsidRDefault="00ED516B" w:rsidP="00ED516B">
      <w:pPr>
        <w:rPr>
          <w:lang w:eastAsia="en-US"/>
        </w:rPr>
      </w:pPr>
      <w:r>
        <w:rPr>
          <w:lang w:eastAsia="en-US"/>
        </w:rPr>
        <w:t>Table 2.</w:t>
      </w:r>
      <w:r w:rsidR="006E7EE7">
        <w:rPr>
          <w:lang w:eastAsia="en-US"/>
        </w:rPr>
        <w:t>3</w:t>
      </w:r>
      <w:r>
        <w:rPr>
          <w:lang w:eastAsia="en-US"/>
        </w:rPr>
        <w:t>-1: Assumed 3GPP ‘additional emissions requirements’ for upper EESS band corresponding to WRC19 limits</w:t>
      </w:r>
    </w:p>
    <w:p w14:paraId="5FFD19A3" w14:textId="77777777" w:rsidR="00C330B0" w:rsidRDefault="00C330B0" w:rsidP="00C330B0">
      <w:pPr>
        <w:rPr>
          <w:lang w:eastAsia="en-US"/>
        </w:rPr>
      </w:pPr>
      <w:r>
        <w:rPr>
          <w:noProof/>
        </w:rPr>
        <mc:AlternateContent>
          <mc:Choice Requires="wpc">
            <w:drawing>
              <wp:inline distT="0" distB="0" distL="0" distR="0" wp14:anchorId="1CD3AD3F" wp14:editId="523908B7">
                <wp:extent cx="6116320" cy="2289555"/>
                <wp:effectExtent l="0" t="0" r="0" b="0"/>
                <wp:docPr id="10" name="Canvas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pic:pic xmlns:pic="http://schemas.openxmlformats.org/drawingml/2006/picture">
                        <pic:nvPicPr>
                          <pic:cNvPr id="88" name="Picture 88">
                            <a:extLst>
                              <a:ext uri="{FF2B5EF4-FFF2-40B4-BE49-F238E27FC236}">
                                <a16:creationId xmlns:a16="http://schemas.microsoft.com/office/drawing/2014/main" id="{E5F90146-6090-4ACF-BD4F-C0247C3CC7A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1407381" y="0"/>
                            <a:ext cx="2855180" cy="228917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441BB97" id="Canvas 10" o:spid="_x0000_s1026" editas="canvas" style="width:481.6pt;height:180.3pt;mso-position-horizontal-relative:char;mso-position-vertical-relative:line" coordsize="61163,22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">
                <v:shape id="_x0000_s1027" type="#_x0000_t75" style="position:absolute;width:61163;height:22891;visibility:visible;mso-wrap-style:square" filled="t">
                  <v:fill o:detectmouseclick="t"/>
                  <v:path o:connecttype="none"/>
                </v:shape>
                <v:shape id="Picture 88" o:spid="_x0000_s1028" type="#_x0000_t75" style="position:absolute;left:14073;width:28552;height:22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">
                  <v:imagedata r:id="rId19" o:title=""/>
                </v:shape>
                <w10:anchorlock/>
              </v:group>
            </w:pict>
          </mc:Fallback>
        </mc:AlternateContent>
      </w:r>
    </w:p>
    <w:p w14:paraId="0BCD7EC0" w14:textId="77777777" w:rsidR="00C330B0" w:rsidRDefault="00C330B0" w:rsidP="00C330B0"/>
    <w:p w14:paraId="65843AE1" w14:textId="56443943" w:rsidR="00C330B0" w:rsidRPr="00CE12DF" w:rsidRDefault="00C330B0" w:rsidP="00C330B0">
      <w:pPr>
        <w:jc w:val="center"/>
      </w:pPr>
      <w:r>
        <w:rPr>
          <w:lang w:eastAsia="en-US"/>
        </w:rPr>
        <w:t>Figure 2.3.-1: Upper EESS protected band</w:t>
      </w:r>
    </w:p>
    <w:p w14:paraId="4AFF8098" w14:textId="2C4EC1DD" w:rsidR="0018429C" w:rsidRDefault="006E7EE7" w:rsidP="00FE10BD">
      <w:pPr>
        <w:rPr>
          <w:lang w:eastAsia="en-US"/>
        </w:rPr>
      </w:pPr>
      <w:r>
        <w:rPr>
          <w:lang w:eastAsia="en-US"/>
        </w:rPr>
        <w:t xml:space="preserve">The interesting aspect of this </w:t>
      </w:r>
      <w:r w:rsidR="00F0774E">
        <w:rPr>
          <w:lang w:eastAsia="en-US"/>
        </w:rPr>
        <w:t xml:space="preserve">protected band is the extension of the -13dBm/MHz limit all the way to the band edge, without the customary </w:t>
      </w:r>
      <w:r w:rsidR="00827518">
        <w:rPr>
          <w:lang w:eastAsia="en-US"/>
        </w:rPr>
        <w:t>relaxation present in FCC SEMs</w:t>
      </w:r>
      <w:r w:rsidR="002325A9">
        <w:rPr>
          <w:lang w:eastAsia="en-US"/>
        </w:rPr>
        <w:t xml:space="preserve"> (-5dBm/MHz). This </w:t>
      </w:r>
      <w:r w:rsidR="00733AF0">
        <w:rPr>
          <w:lang w:eastAsia="en-US"/>
        </w:rPr>
        <w:t>limit proves very strict for allocations stacked close to the protected band, as we show below.</w:t>
      </w:r>
      <w:r w:rsidR="006369DE">
        <w:rPr>
          <w:lang w:eastAsia="en-US"/>
        </w:rPr>
        <w:t xml:space="preserve"> </w:t>
      </w:r>
      <w:r w:rsidR="00050E3F">
        <w:rPr>
          <w:lang w:eastAsia="en-US"/>
        </w:rPr>
        <w:t>S</w:t>
      </w:r>
      <w:r w:rsidR="00957DF2">
        <w:rPr>
          <w:lang w:eastAsia="en-US"/>
        </w:rPr>
        <w:t>ee section 5 for simulation results</w:t>
      </w:r>
      <w:r w:rsidR="007E4978">
        <w:rPr>
          <w:lang w:eastAsia="en-US"/>
        </w:rPr>
        <w:t>.</w:t>
      </w:r>
    </w:p>
    <w:p w14:paraId="5D8AAC99" w14:textId="77777777" w:rsidR="006369DE" w:rsidRDefault="006369DE" w:rsidP="006369DE">
      <w:pPr>
        <w:pStyle w:val="Heading3"/>
        <w:rPr>
          <w:lang w:val="en-US" w:eastAsia="en-US"/>
        </w:rPr>
      </w:pPr>
      <w:r>
        <w:rPr>
          <w:lang w:eastAsia="en-US"/>
        </w:rPr>
        <w:t>2.3.1 NS_205</w:t>
      </w:r>
    </w:p>
    <w:p w14:paraId="2C0C5136" w14:textId="2DBDD985" w:rsidR="006369DE" w:rsidRDefault="006369DE" w:rsidP="006369DE">
      <w:pPr>
        <w:spacing w:after="0"/>
      </w:pPr>
      <w:r>
        <w:t xml:space="preserve">The NS_205 limit presents a strong offset dependency due to the proximity of the -13dBm/MHz requirement all the way to the band edge. </w:t>
      </w:r>
      <w:r w:rsidR="00FA26EF">
        <w:t>We started off with single CC back off simulations</w:t>
      </w:r>
      <w:r w:rsidR="00674D4F">
        <w:t xml:space="preserve"> and found that allocations stacked against the low edge of the band were significantly limited by the emissions limits, but the </w:t>
      </w:r>
      <w:r w:rsidR="00D62435">
        <w:t xml:space="preserve">stringency of the limit rapidly reduce </w:t>
      </w:r>
      <w:r w:rsidR="00D62435">
        <w:lastRenderedPageBreak/>
        <w:t xml:space="preserve">with </w:t>
      </w:r>
      <w:r w:rsidR="0041057A">
        <w:t xml:space="preserve">frequency </w:t>
      </w:r>
      <w:r w:rsidR="00D62435">
        <w:t>offset.</w:t>
      </w:r>
      <w:r w:rsidR="0041057A">
        <w:t xml:space="preserve"> </w:t>
      </w:r>
      <w:r w:rsidR="00957DF2">
        <w:t xml:space="preserve">Simulation data is in section 5. </w:t>
      </w:r>
      <w:r w:rsidR="0041057A">
        <w:t xml:space="preserve">Figure 2.3.1-1 shows </w:t>
      </w:r>
      <w:r w:rsidR="00957DF2">
        <w:t>a simplification of the</w:t>
      </w:r>
      <w:r w:rsidR="0041057A">
        <w:t xml:space="preserve"> region in waveform space impacted by NS_205 requirements</w:t>
      </w:r>
    </w:p>
    <w:p w14:paraId="11C819FE" w14:textId="77777777" w:rsidR="000F7859" w:rsidRDefault="000F7859" w:rsidP="006369DE">
      <w:pPr>
        <w:spacing w:after="0"/>
      </w:pPr>
    </w:p>
    <w:p w14:paraId="3305204C" w14:textId="337C3CA2" w:rsidR="0041057A" w:rsidRDefault="00F6080B" w:rsidP="006369DE">
      <w:pPr>
        <w:spacing w:after="0"/>
      </w:pPr>
      <w:r>
        <w:rPr>
          <w:noProof/>
        </w:rPr>
        <mc:AlternateContent>
          <mc:Choice Requires="wpc">
            <w:drawing>
              <wp:inline distT="0" distB="0" distL="0" distR="0" wp14:anchorId="402EE0B4" wp14:editId="15C97682">
                <wp:extent cx="5486400" cy="1767499"/>
                <wp:effectExtent l="0" t="0" r="0" b="4445"/>
                <wp:docPr id="23" name="Canvas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g:wgp>
                        <wpg:cNvPr id="101" name="Group 101">
                          <a:extLst>
                            <a:ext uri="{FF2B5EF4-FFF2-40B4-BE49-F238E27FC236}">
                              <a16:creationId xmlns:a16="http://schemas.microsoft.com/office/drawing/2014/main" id="{E1124F34-35BF-4EF4-98FA-DDBEFA10FF4B}"/>
                            </a:ext>
                          </a:extLst>
                        </wpg:cNvPr>
                        <wpg:cNvGrpSpPr/>
                        <wpg:grpSpPr>
                          <a:xfrm>
                            <a:off x="180000" y="180000"/>
                            <a:ext cx="2305359" cy="1572474"/>
                            <a:chOff x="0" y="0"/>
                            <a:chExt cx="2305359" cy="1825525"/>
                          </a:xfrm>
                        </wpg:grpSpPr>
                        <wps:wsp>
                          <wps:cNvPr id="102" name="Straight Arrow Connector 102">
                            <a:extLst>
                              <a:ext uri="{FF2B5EF4-FFF2-40B4-BE49-F238E27FC236}">
                                <a16:creationId xmlns:a16="http://schemas.microsoft.com/office/drawing/2014/main" id="{3755FCAA-AA24-4A14-AE61-F561ECA7445B}"/>
                              </a:ext>
                            </a:extLst>
                          </wps:cNvPr>
                          <wps:cNvCnPr/>
                          <wps:spPr>
                            <a:xfrm flipV="1">
                              <a:off x="476559" y="0"/>
                              <a:ext cx="0" cy="1478279"/>
                            </a:xfrm>
                            <a:prstGeom prst="straightConnector1">
                              <a:avLst/>
                            </a:prstGeom>
                            <a:ln w="12700" cap="rnd">
                              <a:solidFill>
                                <a:schemeClr val="tx1"/>
                              </a:solidFill>
                              <a:round/>
                              <a:headEnd type="none" w="sm" len="sm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3" name="Straight Arrow Connector 103">
                            <a:extLst>
                              <a:ext uri="{FF2B5EF4-FFF2-40B4-BE49-F238E27FC236}">
                                <a16:creationId xmlns:a16="http://schemas.microsoft.com/office/drawing/2014/main" id="{2048B5E8-F492-4FFF-A0C4-7BDE5C12E8F6}"/>
                              </a:ext>
                            </a:extLst>
                          </wps:cNvPr>
                          <wps:cNvCnPr>
                            <a:cxnSpLocks/>
                          </wps:cNvCnPr>
                          <wps:spPr>
                            <a:xfrm>
                              <a:off x="476559" y="1478279"/>
                              <a:ext cx="1828800" cy="0"/>
                            </a:xfrm>
                            <a:prstGeom prst="straightConnector1">
                              <a:avLst/>
                            </a:prstGeom>
                            <a:ln w="12700" cap="rnd">
                              <a:solidFill>
                                <a:schemeClr val="tx1"/>
                              </a:solidFill>
                              <a:round/>
                              <a:headEnd type="none" w="sm" len="sm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4" name="Straight Connector 104">
                            <a:extLst>
                              <a:ext uri="{FF2B5EF4-FFF2-40B4-BE49-F238E27FC236}">
                                <a16:creationId xmlns:a16="http://schemas.microsoft.com/office/drawing/2014/main" id="{15BDA644-A38E-4B35-9522-76DDE22FA48B}"/>
                              </a:ext>
                            </a:extLst>
                          </wps:cNvPr>
                          <wps:cNvCnPr/>
                          <wps:spPr>
                            <a:xfrm>
                              <a:off x="476559" y="121187"/>
                              <a:ext cx="1447800" cy="1357091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chemeClr val="tx1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5" name="Straight Connector 105">
                            <a:extLst>
                              <a:ext uri="{FF2B5EF4-FFF2-40B4-BE49-F238E27FC236}">
                                <a16:creationId xmlns:a16="http://schemas.microsoft.com/office/drawing/2014/main" id="{C8B9AFF6-37AD-4598-90AA-A99FE1B3087F}"/>
                              </a:ext>
                            </a:extLst>
                          </wps:cNvPr>
                          <wps:cNvCnPr/>
                          <wps:spPr>
                            <a:xfrm flipV="1">
                              <a:off x="476558" y="1203960"/>
                              <a:ext cx="187761" cy="274319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chemeClr val="tx1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6" name="Straight Connector 106">
                            <a:extLst>
                              <a:ext uri="{FF2B5EF4-FFF2-40B4-BE49-F238E27FC236}">
                                <a16:creationId xmlns:a16="http://schemas.microsoft.com/office/drawing/2014/main" id="{C15D3B87-A33D-4540-ABEA-AD92785DA836}"/>
                              </a:ext>
                            </a:extLst>
                          </wps:cNvPr>
                          <wps:cNvCnPr/>
                          <wps:spPr>
                            <a:xfrm flipV="1">
                              <a:off x="664318" y="295050"/>
                              <a:ext cx="0" cy="908909"/>
                            </a:xfrm>
                            <a:prstGeom prst="line">
                              <a:avLst/>
                            </a:prstGeom>
                            <a:ln w="12700" cap="rnd">
                              <a:solidFill>
                                <a:schemeClr val="tx1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7" name="TextBox 22">
                            <a:extLst>
                              <a:ext uri="{FF2B5EF4-FFF2-40B4-BE49-F238E27FC236}">
                                <a16:creationId xmlns:a16="http://schemas.microsoft.com/office/drawing/2014/main" id="{1F1E6962-84DC-4392-9FC6-FE3AD909647D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852077" y="44068"/>
                              <a:ext cx="839470" cy="28308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txbx>
                            <w:txbxContent>
                              <w:p w14:paraId="49F8272A" w14:textId="77777777" w:rsidR="00F6080B" w:rsidRDefault="00F6080B" w:rsidP="00F6080B">
                                <w:pPr>
                                  <w:spacing w:line="230" w:lineRule="auto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it-IT"/>
                                  </w:rPr>
                                  <w:t>RB</w:t>
                                </w: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position w:val="-4"/>
                                    <w:sz w:val="14"/>
                                    <w:szCs w:val="14"/>
                                    <w:vertAlign w:val="subscript"/>
                                    <w:lang w:val="it-IT"/>
                                  </w:rPr>
                                  <w:t>start</w:t>
                                </w: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it-IT"/>
                                  </w:rPr>
                                  <w:t xml:space="preserve"> &lt; BW</w:t>
                                </w: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position w:val="-4"/>
                                    <w:sz w:val="14"/>
                                    <w:szCs w:val="14"/>
                                    <w:vertAlign w:val="subscript"/>
                                    <w:lang w:val="it-IT"/>
                                  </w:rPr>
                                  <w:t>chan</w:t>
                                </w: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sz w:val="14"/>
                                    <w:szCs w:val="14"/>
                                    <w:lang w:val="it-IT"/>
                                  </w:rPr>
                                  <w:t>/10 MHz</w:t>
                                </w:r>
                              </w:p>
                            </w:txbxContent>
                          </wps:txbx>
                          <wps:bodyPr wrap="none" lIns="0" tIns="0" rIns="0" bIns="0" rtlCol="0">
                            <a:spAutoFit/>
                          </wps:bodyPr>
                        </wps:wsp>
                        <wps:wsp>
                          <wps:cNvPr id="108" name="Straight Arrow Connector 108">
                            <a:extLst>
                              <a:ext uri="{FF2B5EF4-FFF2-40B4-BE49-F238E27FC236}">
                                <a16:creationId xmlns:a16="http://schemas.microsoft.com/office/drawing/2014/main" id="{847C9577-9EAD-4425-8FAF-05624409DDEE}"/>
                              </a:ext>
                            </a:extLst>
                          </wps:cNvPr>
                          <wps:cNvCnPr>
                            <a:stCxn id="107" idx="2"/>
                          </wps:cNvCnPr>
                          <wps:spPr>
                            <a:xfrm flipH="1">
                              <a:off x="684397" y="284206"/>
                              <a:ext cx="718527" cy="243856"/>
                            </a:xfrm>
                            <a:prstGeom prst="straightConnector1">
                              <a:avLst/>
                            </a:prstGeom>
                            <a:ln w="12700" cap="rnd">
                              <a:solidFill>
                                <a:schemeClr val="accent6">
                                  <a:lumMod val="60000"/>
                                  <a:lumOff val="40000"/>
                                </a:schemeClr>
                              </a:solidFill>
                              <a:round/>
                              <a:headEnd type="none" w="sm" len="sm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09" name="TextBox 25">
                            <a:extLst>
                              <a:ext uri="{FF2B5EF4-FFF2-40B4-BE49-F238E27FC236}">
                                <a16:creationId xmlns:a16="http://schemas.microsoft.com/office/drawing/2014/main" id="{B8FC0596-B5C6-4384-855C-57E04557FC27}"/>
                              </a:ext>
                            </a:extLst>
                          </wps:cNvPr>
                          <wps:cNvSpPr txBox="1"/>
                          <wps:spPr>
                            <a:xfrm rot="16200000">
                              <a:off x="101707" y="647730"/>
                              <a:ext cx="558788" cy="29464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FBF3182" w14:textId="77777777" w:rsidR="00F6080B" w:rsidRDefault="00F6080B" w:rsidP="00F6080B">
                                <w:pPr>
                                  <w:spacing w:line="230" w:lineRule="auto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</w:rPr>
                                  <w:t>AMPR</w:t>
                                </w:r>
                                <w:r>
                                  <w:rPr>
                                    <w:rFonts w:asciiTheme="minorHAnsi" w:hAnsi="Calibri" w:cstheme="minorBidi"/>
                                    <w:color w:val="000000" w:themeColor="text1"/>
                                    <w:kern w:val="24"/>
                                    <w:position w:val="-5"/>
                                    <w:vertAlign w:val="subscript"/>
                                  </w:rPr>
                                  <w:t>edge</w:t>
                                </w:r>
                              </w:p>
                            </w:txbxContent>
                          </wps:txbx>
                          <wps:bodyPr wrap="none" lIns="0" tIns="0" rIns="0" bIns="0" rtlCol="0">
                            <a:spAutoFit/>
                          </wps:bodyPr>
                        </wps:wsp>
                        <wps:wsp>
                          <wps:cNvPr id="114" name="TextBox 26">
                            <a:extLst>
                              <a:ext uri="{FF2B5EF4-FFF2-40B4-BE49-F238E27FC236}">
                                <a16:creationId xmlns:a16="http://schemas.microsoft.com/office/drawing/2014/main" id="{8C744E45-84BE-46E6-9477-ECB63AFB039B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0" y="73690"/>
                              <a:ext cx="245110" cy="3368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09533A6" w14:textId="77777777" w:rsidR="00F6080B" w:rsidRDefault="00F6080B" w:rsidP="00F6080B">
                                <w:pPr>
                                  <w:spacing w:line="230" w:lineRule="auto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Microsoft Sans Serif" w:hAnsi="Microsoft Sans Serif" w:cs="Microsoft Sans Serif"/>
                                    <w:color w:val="44546A" w:themeColor="text2"/>
                                    <w:kern w:val="24"/>
                                  </w:rPr>
                                  <w:t>L</w:t>
                                </w:r>
                                <w:r>
                                  <w:rPr>
                                    <w:rFonts w:ascii="Microsoft Sans Serif" w:hAnsi="Microsoft Sans Serif" w:cs="Microsoft Sans Serif"/>
                                    <w:color w:val="44546A" w:themeColor="text2"/>
                                    <w:kern w:val="24"/>
                                    <w:position w:val="-6"/>
                                    <w:vertAlign w:val="subscript"/>
                                  </w:rPr>
                                  <w:t>CRB</w:t>
                                </w:r>
                              </w:p>
                            </w:txbxContent>
                          </wps:txbx>
                          <wps:bodyPr wrap="none" lIns="0" tIns="0" rIns="0" bIns="0" rtlCol="0">
                            <a:spAutoFit/>
                          </wps:bodyPr>
                        </wps:wsp>
                        <wps:wsp>
                          <wps:cNvPr id="115" name="TextBox 27">
                            <a:extLst>
                              <a:ext uri="{FF2B5EF4-FFF2-40B4-BE49-F238E27FC236}">
                                <a16:creationId xmlns:a16="http://schemas.microsoft.com/office/drawing/2014/main" id="{1200C388-3C56-40E4-8245-0723AE9758E8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56939" y="1488630"/>
                              <a:ext cx="351155" cy="33689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8151444" w14:textId="77777777" w:rsidR="00F6080B" w:rsidRDefault="00F6080B" w:rsidP="00F6080B">
                                <w:pPr>
                                  <w:spacing w:line="230" w:lineRule="auto"/>
                                  <w:rPr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Microsoft Sans Serif" w:hAnsi="Microsoft Sans Serif" w:cs="Microsoft Sans Serif"/>
                                    <w:color w:val="44546A" w:themeColor="text2"/>
                                    <w:kern w:val="24"/>
                                  </w:rPr>
                                  <w:t>RB</w:t>
                                </w:r>
                                <w:r>
                                  <w:rPr>
                                    <w:rFonts w:ascii="Microsoft Sans Serif" w:hAnsi="Microsoft Sans Serif" w:cs="Microsoft Sans Serif"/>
                                    <w:color w:val="44546A" w:themeColor="text2"/>
                                    <w:kern w:val="24"/>
                                    <w:position w:val="-6"/>
                                    <w:vertAlign w:val="subscript"/>
                                  </w:rPr>
                                  <w:t>Start</w:t>
                                </w:r>
                              </w:p>
                            </w:txbxContent>
                          </wps:txbx>
                          <wps:bodyPr wrap="none" lIns="0" tIns="0" rIns="0" bIns="0" rtlCol="0">
                            <a:spAutoFit/>
                          </wps:bodyPr>
                        </wps:wsp>
                      </wpg:wgp>
                      <pic:pic xmlns:pic="http://schemas.openxmlformats.org/drawingml/2006/picture">
                        <pic:nvPicPr>
                          <pic:cNvPr id="24" name="Picture 2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2484664" y="20974"/>
                            <a:ext cx="3001736" cy="613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2496710" y="1014887"/>
                            <a:ext cx="2989690" cy="608712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402EE0B4" id="Canvas 23" o:spid="_x0000_s1026" editas="canvas" style="width:6in;height:139.15pt;mso-position-horizontal-relative:char;mso-position-vertical-relative:line" coordsize="54864,176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">
                <v:shape id="_x0000_s1027" type="#_x0000_t75" style="position:absolute;width:54864;height:17672;visibility:visible;mso-wrap-style:square" filled="t">
                  <v:fill o:detectmouseclick="t"/>
                  <v:path o:connecttype="none"/>
                </v:shape>
                <v:group id="Group 101" o:spid="_x0000_s1028" style="position:absolute;left:1800;top:1800;width:23053;height:15724" coordsize="23053,18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D/HwwAAANw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nMDvM+ECuf0BAAD//wMAUEsBAi0AFAAGAAgAAAAhANvh9svuAAAAhQEAABMAAAAAAAAAAAAA&#10;AAAAAAAAAFtDb250ZW50X1R5cGVzXS54bWxQSwECLQAUAAYACAAAACEAWvQsW78AAAAVAQAACwAA&#10;AAAAAAAAAAAAAAAfAQAAX3JlbHMvLnJlbHNQSwECLQAUAAYACAAAACEAJIg/x8MAAADcAAAADwAA&#10;AAAAAAAAAAAAAAAHAgAAZHJzL2Rvd25yZXYueG1sUEsFBgAAAAADAAMAtwAAAPcCAAAAAA=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Straight Arrow Connector 102" o:spid="_x0000_s1029" type="#_x0000_t32" style="position:absolute;left:4765;width:0;height:1478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" strokecolor="black [3213]" strokeweight="1pt">
                    <v:stroke startarrowwidth="narrow" startarrowlength="short" endarrow="block" endcap="round"/>
                  </v:shape>
                  <v:shape id="Straight Arrow Connector 103" o:spid="_x0000_s1030" type="#_x0000_t32" style="position:absolute;left:4765;top:14782;width:1828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" strokecolor="black [3213]" strokeweight="1pt">
                    <v:stroke startarrowwidth="narrow" startarrowlength="short" endarrow="block" endcap="round"/>
                    <o:lock v:ext="edit" shapetype="f"/>
                  </v:shape>
                  <v:line id="Straight Connector 104" o:spid="_x0000_s1031" style="position:absolute;visibility:visible;mso-wrap-style:square" from="4765,1211" to="19243,1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" strokecolor="black [3213]" strokeweight="1pt">
                    <v:stroke startarrowwidth="narrow" startarrowlength="short" endarrowwidth="narrow" endarrowlength="short" endcap="round"/>
                  </v:line>
                  <v:line id="Straight Connector 105" o:spid="_x0000_s1032" style="position:absolute;flip:y;visibility:visible;mso-wrap-style:square" from="4765,12039" to="6643,14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" strokecolor="black [3213]" strokeweight="1pt">
                    <v:stroke startarrowwidth="narrow" startarrowlength="short" endarrowwidth="narrow" endarrowlength="short" endcap="round"/>
                  </v:line>
                  <v:line id="Straight Connector 106" o:spid="_x0000_s1033" style="position:absolute;flip:y;visibility:visible;mso-wrap-style:square" from="6643,2950" to="6643,12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" strokecolor="black [3213]" strokeweight="1pt">
                    <v:stroke startarrowwidth="narrow" startarrowlength="short" endarrowwidth="narrow" endarrowlength="short" endcap="round"/>
                  </v:lin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22" o:spid="_x0000_s1034" type="#_x0000_t202" style="position:absolute;left:8520;top:440;width:8395;height:283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" filled="f" strokecolor="black [3213]">
                    <v:textbox style="mso-fit-shape-to-text:t" inset="0,0,0,0">
                      <w:txbxContent>
                        <w:p w14:paraId="49F8272A" w14:textId="77777777" w:rsidR="00F6080B" w:rsidRDefault="00F6080B" w:rsidP="00F6080B">
                          <w:pPr>
                            <w:spacing w:line="230" w:lineRule="auto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14"/>
                              <w:szCs w:val="14"/>
                              <w:lang w:val="it-IT"/>
                            </w:rPr>
                            <w:t>RB</w:t>
                          </w: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position w:val="-4"/>
                              <w:sz w:val="14"/>
                              <w:szCs w:val="14"/>
                              <w:vertAlign w:val="subscript"/>
                              <w:lang w:val="it-IT"/>
                            </w:rPr>
                            <w:t>start</w:t>
                          </w: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14"/>
                              <w:szCs w:val="14"/>
                              <w:lang w:val="it-IT"/>
                            </w:rPr>
                            <w:t xml:space="preserve"> &lt; BW</w:t>
                          </w: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position w:val="-4"/>
                              <w:sz w:val="14"/>
                              <w:szCs w:val="14"/>
                              <w:vertAlign w:val="subscript"/>
                              <w:lang w:val="it-IT"/>
                            </w:rPr>
                            <w:t>chan</w:t>
                          </w: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sz w:val="14"/>
                              <w:szCs w:val="14"/>
                              <w:lang w:val="it-IT"/>
                            </w:rPr>
                            <w:t>/10 MHz</w:t>
                          </w:r>
                        </w:p>
                      </w:txbxContent>
                    </v:textbox>
                  </v:shape>
                  <v:shape id="Straight Arrow Connector 108" o:spid="_x0000_s1035" type="#_x0000_t32" style="position:absolute;left:6843;top:2842;width:7186;height:243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" strokecolor="#a8d08d [1945]" strokeweight="1pt">
                    <v:stroke startarrowwidth="narrow" startarrowlength="short" endarrow="block" endcap="round"/>
                  </v:shape>
                  <v:shape id="TextBox 25" o:spid="_x0000_s1036" type="#_x0000_t202" style="position:absolute;left:1017;top:6476;width:5588;height:2947;rotation:-9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" filled="f" stroked="f">
                    <v:textbox style="mso-fit-shape-to-text:t" inset="0,0,0,0">
                      <w:txbxContent>
                        <w:p w14:paraId="7FBF3182" w14:textId="77777777" w:rsidR="00F6080B" w:rsidRDefault="00F6080B" w:rsidP="00F6080B">
                          <w:pPr>
                            <w:spacing w:line="230" w:lineRule="auto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</w:rPr>
                            <w:t>AMPR</w:t>
                          </w:r>
                          <w:r>
                            <w:rPr>
                              <w:rFonts w:asciiTheme="minorHAnsi" w:hAnsi="Calibri" w:cstheme="minorBidi"/>
                              <w:color w:val="000000" w:themeColor="text1"/>
                              <w:kern w:val="24"/>
                              <w:position w:val="-5"/>
                              <w:vertAlign w:val="subscript"/>
                            </w:rPr>
                            <w:t>edge</w:t>
                          </w:r>
                        </w:p>
                      </w:txbxContent>
                    </v:textbox>
                  </v:shape>
                  <v:shape id="TextBox 26" o:spid="_x0000_s1037" type="#_x0000_t202" style="position:absolute;top:736;width:2451;height:33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" filled="f" stroked="f">
                    <v:textbox style="mso-fit-shape-to-text:t" inset="0,0,0,0">
                      <w:txbxContent>
                        <w:p w14:paraId="309533A6" w14:textId="77777777" w:rsidR="00F6080B" w:rsidRDefault="00F6080B" w:rsidP="00F6080B">
                          <w:pPr>
                            <w:spacing w:line="230" w:lineRule="auto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Microsoft Sans Serif" w:hAnsi="Microsoft Sans Serif" w:cs="Microsoft Sans Serif"/>
                              <w:color w:val="44546A" w:themeColor="text2"/>
                              <w:kern w:val="24"/>
                            </w:rPr>
                            <w:t>L</w:t>
                          </w:r>
                          <w:r>
                            <w:rPr>
                              <w:rFonts w:ascii="Microsoft Sans Serif" w:hAnsi="Microsoft Sans Serif" w:cs="Microsoft Sans Serif"/>
                              <w:color w:val="44546A" w:themeColor="text2"/>
                              <w:kern w:val="24"/>
                              <w:position w:val="-6"/>
                              <w:vertAlign w:val="subscript"/>
                            </w:rPr>
                            <w:t>CRB</w:t>
                          </w:r>
                        </w:p>
                      </w:txbxContent>
                    </v:textbox>
                  </v:shape>
                  <v:shape id="TextBox 27" o:spid="_x0000_s1038" type="#_x0000_t202" style="position:absolute;left:13569;top:14886;width:3511;height:336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" filled="f" stroked="f">
                    <v:textbox style="mso-fit-shape-to-text:t" inset="0,0,0,0">
                      <w:txbxContent>
                        <w:p w14:paraId="08151444" w14:textId="77777777" w:rsidR="00F6080B" w:rsidRDefault="00F6080B" w:rsidP="00F6080B">
                          <w:pPr>
                            <w:spacing w:line="230" w:lineRule="auto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Microsoft Sans Serif" w:hAnsi="Microsoft Sans Serif" w:cs="Microsoft Sans Serif"/>
                              <w:color w:val="44546A" w:themeColor="text2"/>
                              <w:kern w:val="24"/>
                            </w:rPr>
                            <w:t>RB</w:t>
                          </w:r>
                          <w:r>
                            <w:rPr>
                              <w:rFonts w:ascii="Microsoft Sans Serif" w:hAnsi="Microsoft Sans Serif" w:cs="Microsoft Sans Serif"/>
                              <w:color w:val="44546A" w:themeColor="text2"/>
                              <w:kern w:val="24"/>
                              <w:position w:val="-6"/>
                              <w:vertAlign w:val="subscript"/>
                            </w:rPr>
                            <w:t>Start</w:t>
                          </w:r>
                        </w:p>
                      </w:txbxContent>
                    </v:textbox>
                  </v:shape>
                </v:group>
                <v:shape id="Picture 24" o:spid="_x0000_s1039" type="#_x0000_t75" style="position:absolute;left:24846;top:209;width:30018;height:61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">
                  <v:imagedata r:id="rId22" o:title=""/>
                </v:shape>
                <v:shape id="Picture 28" o:spid="_x0000_s1040" type="#_x0000_t75" style="position:absolute;left:24967;top:10148;width:29897;height:60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">
                  <v:imagedata r:id="rId23" o:title=""/>
                </v:shape>
                <w10:anchorlock/>
              </v:group>
            </w:pict>
          </mc:Fallback>
        </mc:AlternateContent>
      </w:r>
    </w:p>
    <w:p w14:paraId="19C8F13B" w14:textId="3027468D" w:rsidR="003B26A6" w:rsidRPr="002F73D3" w:rsidRDefault="000F7859" w:rsidP="00230A51">
      <w:pPr>
        <w:jc w:val="center"/>
      </w:pPr>
      <w:r>
        <w:t xml:space="preserve">Figure: </w:t>
      </w:r>
      <w:r w:rsidR="00225067">
        <w:t xml:space="preserve">2.3.1-1: Waveforms </w:t>
      </w:r>
      <w:r w:rsidR="002F73D3">
        <w:t>where AMPR</w:t>
      </w:r>
      <w:r w:rsidR="002F73D3" w:rsidRPr="00230A51">
        <w:rPr>
          <w:vertAlign w:val="subscript"/>
        </w:rPr>
        <w:t>edge</w:t>
      </w:r>
      <w:r w:rsidR="002F73D3">
        <w:t xml:space="preserve"> applies</w:t>
      </w:r>
      <w:r w:rsidR="005B4A8C">
        <w:t xml:space="preserve">, </w:t>
      </w:r>
      <w:r w:rsidR="00230A51">
        <w:t>AMPR</w:t>
      </w:r>
      <w:r w:rsidR="00230A51" w:rsidRPr="00230A51">
        <w:rPr>
          <w:vertAlign w:val="subscript"/>
        </w:rPr>
        <w:t>edge</w:t>
      </w:r>
      <w:r w:rsidR="002F73D3">
        <w:t xml:space="preserve"> by power class</w:t>
      </w:r>
    </w:p>
    <w:p w14:paraId="33FE16EA" w14:textId="2DED65F2" w:rsidR="0036316A" w:rsidRDefault="000F3F75" w:rsidP="00440FDB">
      <w:r>
        <w:t>For single CC waveform</w:t>
      </w:r>
      <w:r w:rsidR="00EF0EB8">
        <w:t xml:space="preserve">s </w:t>
      </w:r>
      <w:r w:rsidR="00B34ED3">
        <w:t xml:space="preserve">AMPR is 0, unless </w:t>
      </w:r>
      <w:r w:rsidR="00EF0EB8">
        <w:t>AMPR</w:t>
      </w:r>
      <w:r w:rsidR="00EF0EB8" w:rsidRPr="00643A8C">
        <w:rPr>
          <w:vertAlign w:val="subscript"/>
        </w:rPr>
        <w:t>edge</w:t>
      </w:r>
      <w:r w:rsidR="00EF0EB8">
        <w:t xml:space="preserve"> applies</w:t>
      </w:r>
      <w:r w:rsidR="0036316A">
        <w:t xml:space="preserve">. </w:t>
      </w:r>
      <w:r w:rsidR="009A7C4B">
        <w:t xml:space="preserve">Tables for </w:t>
      </w:r>
      <w:r w:rsidR="00E80EC2">
        <w:t>AMPR</w:t>
      </w:r>
      <w:r w:rsidR="00E80EC2" w:rsidRPr="00643A8C">
        <w:rPr>
          <w:vertAlign w:val="subscript"/>
        </w:rPr>
        <w:t>edge</w:t>
      </w:r>
      <w:r w:rsidR="00E80EC2">
        <w:t xml:space="preserve"> </w:t>
      </w:r>
      <w:r w:rsidR="009A7C4B">
        <w:t xml:space="preserve">are included in figure 2.3.1-1. </w:t>
      </w:r>
      <w:r w:rsidR="0036316A">
        <w:t>The qualifying conditions are:</w:t>
      </w:r>
    </w:p>
    <w:p w14:paraId="4F51318E" w14:textId="0BBD0CDA" w:rsidR="0036316A" w:rsidRDefault="00440FDB" w:rsidP="00440FDB">
      <w:pPr>
        <w:pStyle w:val="ListParagraph"/>
        <w:numPr>
          <w:ilvl w:val="0"/>
          <w:numId w:val="30"/>
        </w:numPr>
      </w:pPr>
      <w:r w:rsidRPr="00440FDB">
        <w:t xml:space="preserve">distance from </w:t>
      </w:r>
      <w:r w:rsidR="000107CD">
        <w:t xml:space="preserve">upper </w:t>
      </w:r>
      <w:r w:rsidR="0036316A">
        <w:t>protected</w:t>
      </w:r>
      <w:r w:rsidRPr="00440FDB">
        <w:t xml:space="preserve"> band edge &lt; 10% BW</w:t>
      </w:r>
      <w:r w:rsidRPr="0036316A">
        <w:rPr>
          <w:vertAlign w:val="subscript"/>
        </w:rPr>
        <w:t>cha</w:t>
      </w:r>
      <w:r w:rsidR="0036316A" w:rsidRPr="0036316A">
        <w:rPr>
          <w:vertAlign w:val="subscript"/>
        </w:rPr>
        <w:t>nnel</w:t>
      </w:r>
    </w:p>
    <w:p w14:paraId="69C9E92E" w14:textId="77777777" w:rsidR="00102216" w:rsidRDefault="00440FDB" w:rsidP="00440FDB">
      <w:pPr>
        <w:pStyle w:val="ListParagraph"/>
        <w:numPr>
          <w:ilvl w:val="0"/>
          <w:numId w:val="30"/>
        </w:numPr>
      </w:pPr>
      <w:r w:rsidRPr="00440FDB">
        <w:t>RB</w:t>
      </w:r>
      <w:r w:rsidRPr="00102216">
        <w:rPr>
          <w:vertAlign w:val="subscript"/>
        </w:rPr>
        <w:t>start</w:t>
      </w:r>
      <w:r w:rsidRPr="00440FDB">
        <w:t xml:space="preserve"> </w:t>
      </w:r>
      <w:r w:rsidR="00102216">
        <w:t>&lt;=</w:t>
      </w:r>
      <w:r w:rsidRPr="00440FDB">
        <w:t xml:space="preserve"> </w:t>
      </w:r>
      <w:r w:rsidR="00102216">
        <w:t>floor(</w:t>
      </w:r>
      <w:r w:rsidRPr="00440FDB">
        <w:t>LCRB/2</w:t>
      </w:r>
      <w:r w:rsidR="00102216">
        <w:t>)</w:t>
      </w:r>
    </w:p>
    <w:p w14:paraId="3B4911EF" w14:textId="689B3217" w:rsidR="00440FDB" w:rsidRDefault="00440FDB" w:rsidP="00440FDB">
      <w:pPr>
        <w:pStyle w:val="ListParagraph"/>
        <w:numPr>
          <w:ilvl w:val="0"/>
          <w:numId w:val="30"/>
        </w:numPr>
      </w:pPr>
      <w:r w:rsidRPr="00440FDB">
        <w:t>RB</w:t>
      </w:r>
      <w:r w:rsidRPr="00102216">
        <w:rPr>
          <w:vertAlign w:val="subscript"/>
        </w:rPr>
        <w:t xml:space="preserve">start </w:t>
      </w:r>
      <w:r w:rsidRPr="00440FDB">
        <w:t>&lt; BW</w:t>
      </w:r>
      <w:r w:rsidRPr="00102216">
        <w:rPr>
          <w:vertAlign w:val="subscript"/>
        </w:rPr>
        <w:t>chan</w:t>
      </w:r>
      <w:r w:rsidR="00102216" w:rsidRPr="00102216">
        <w:rPr>
          <w:vertAlign w:val="subscript"/>
        </w:rPr>
        <w:t>nel</w:t>
      </w:r>
      <w:r w:rsidRPr="00440FDB">
        <w:t>/10 MHz</w:t>
      </w:r>
    </w:p>
    <w:p w14:paraId="24DD8EA0" w14:textId="6A6AC8C5" w:rsidR="00B34ED3" w:rsidRDefault="00C16A76" w:rsidP="00B34ED3">
      <w:r>
        <w:t xml:space="preserve">For CA waveforms, </w:t>
      </w:r>
      <w:r w:rsidR="00A42F66">
        <w:t>the criterion above is used on the lowest frequency UL CC</w:t>
      </w:r>
      <w:r w:rsidR="000659F1">
        <w:t xml:space="preserve">. CA waveforms </w:t>
      </w:r>
      <w:r w:rsidR="00F65BFE">
        <w:t xml:space="preserve">have other products </w:t>
      </w:r>
      <w:r w:rsidR="00867AB4">
        <w:t xml:space="preserve">that can violate </w:t>
      </w:r>
      <w:r w:rsidR="00DF7292">
        <w:t xml:space="preserve">the </w:t>
      </w:r>
      <w:r w:rsidR="00867AB4">
        <w:t>upper EESS requirements</w:t>
      </w:r>
      <w:r w:rsidR="00E8732D">
        <w:t>. These products are generated by the PA’s 3</w:t>
      </w:r>
      <w:r w:rsidR="00E8732D" w:rsidRPr="00E8732D">
        <w:rPr>
          <w:vertAlign w:val="superscript"/>
        </w:rPr>
        <w:t>rd</w:t>
      </w:r>
      <w:r w:rsidR="00E8732D">
        <w:t xml:space="preserve"> order non linearity </w:t>
      </w:r>
      <w:r w:rsidR="0057237C">
        <w:t xml:space="preserve">and remain close to the UL. It follows then, that with </w:t>
      </w:r>
      <w:r w:rsidR="001F47FE">
        <w:t>enough</w:t>
      </w:r>
      <w:r w:rsidR="0057237C">
        <w:t xml:space="preserve"> </w:t>
      </w:r>
      <w:r w:rsidR="001C4D95">
        <w:t xml:space="preserve">frequency offset, </w:t>
      </w:r>
      <w:r w:rsidR="00D847E0">
        <w:t>the UE would not back</w:t>
      </w:r>
      <w:r w:rsidR="001F47FE">
        <w:t>-</w:t>
      </w:r>
      <w:r w:rsidR="00D847E0">
        <w:t xml:space="preserve">off for </w:t>
      </w:r>
      <w:r w:rsidR="007D4F79">
        <w:t xml:space="preserve">these products. </w:t>
      </w:r>
      <w:r w:rsidR="00B23FDB">
        <w:t>This characteristic is illustrated in figures 5-4</w:t>
      </w:r>
      <w:r w:rsidR="00315C1C">
        <w:t>.</w:t>
      </w:r>
    </w:p>
    <w:p w14:paraId="1B1A9077" w14:textId="27D031B3" w:rsidR="000D4220" w:rsidRDefault="008B56BE" w:rsidP="00B34ED3">
      <w:r>
        <w:t>Table</w:t>
      </w:r>
      <w:r w:rsidR="0009724B">
        <w:t>s</w:t>
      </w:r>
      <w:r>
        <w:t xml:space="preserve"> </w:t>
      </w:r>
      <w:r w:rsidR="005507F5">
        <w:t>2.3.1-1</w:t>
      </w:r>
      <w:r w:rsidR="0009724B">
        <w:t xml:space="preserve"> and -3</w:t>
      </w:r>
      <w:r w:rsidR="005507F5">
        <w:t xml:space="preserve"> shows </w:t>
      </w:r>
      <w:r w:rsidR="00D35394">
        <w:t xml:space="preserve">projected </w:t>
      </w:r>
      <w:r w:rsidR="0009724B">
        <w:t>upper EESS</w:t>
      </w:r>
      <w:r w:rsidR="005507F5">
        <w:t xml:space="preserve"> AMPR</w:t>
      </w:r>
      <w:r w:rsidR="001113F3">
        <w:t xml:space="preserve"> requirement</w:t>
      </w:r>
    </w:p>
    <w:tbl>
      <w:tblPr>
        <w:tblW w:w="738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5"/>
        <w:gridCol w:w="1845"/>
        <w:gridCol w:w="1845"/>
        <w:gridCol w:w="1845"/>
      </w:tblGrid>
      <w:tr w:rsidR="00926432" w:rsidRPr="00926432" w14:paraId="5FF1EE64" w14:textId="77777777" w:rsidTr="00D35394">
        <w:trPr>
          <w:jc w:val="center"/>
        </w:trPr>
        <w:tc>
          <w:tcPr>
            <w:tcW w:w="184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7BC752F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PC1</w:t>
            </w:r>
          </w:p>
        </w:tc>
        <w:tc>
          <w:tcPr>
            <w:tcW w:w="369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3E85D26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Back off requirements (dB) by spur type:</w:t>
            </w:r>
          </w:p>
        </w:tc>
        <w:tc>
          <w:tcPr>
            <w:tcW w:w="184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44A42CF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A-MPR </w:t>
            </w:r>
          </w:p>
        </w:tc>
      </w:tr>
      <w:tr w:rsidR="00926432" w:rsidRPr="00926432" w14:paraId="7449B798" w14:textId="77777777" w:rsidTr="00D35394">
        <w:trPr>
          <w:trHeight w:val="153"/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5F536172" w14:textId="77777777" w:rsidR="00926432" w:rsidRPr="00926432" w:rsidRDefault="00926432" w:rsidP="00926432">
            <w:pPr>
              <w:rPr>
                <w:lang w:val="en-US"/>
              </w:rPr>
            </w:pP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CCE3A91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First Order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EA99296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3A694A07" w14:textId="77777777" w:rsidR="00926432" w:rsidRPr="00926432" w:rsidRDefault="00926432" w:rsidP="00926432">
            <w:pPr>
              <w:rPr>
                <w:lang w:val="en-US"/>
              </w:rPr>
            </w:pPr>
          </w:p>
        </w:tc>
      </w:tr>
      <w:tr w:rsidR="00926432" w:rsidRPr="00926432" w14:paraId="768C8517" w14:textId="77777777" w:rsidTr="00D35394">
        <w:trPr>
          <w:jc w:val="center"/>
        </w:trPr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B15463E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NS_205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349477" w14:textId="230E35F3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0 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E3047D7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See table if low edge alloc., else 0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D40B5D5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 See table for low edge allocation, else 0.0 dB</w:t>
            </w:r>
          </w:p>
        </w:tc>
      </w:tr>
      <w:tr w:rsidR="00926432" w:rsidRPr="00926432" w14:paraId="07697B46" w14:textId="77777777" w:rsidTr="00D35394">
        <w:trPr>
          <w:jc w:val="center"/>
        </w:trPr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7DAC5F6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>CA_NS_205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EE9128E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 0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E79C785" w14:textId="77777777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 Max(5.0, AMPR</w:t>
            </w:r>
            <w:r w:rsidRPr="00926432">
              <w:rPr>
                <w:vertAlign w:val="subscript"/>
                <w:lang w:val="en-US"/>
              </w:rPr>
              <w:t>edge,CA</w:t>
            </w:r>
            <w:r w:rsidRPr="00926432">
              <w:rPr>
                <w:lang w:val="en-US"/>
              </w:rPr>
              <w:t>)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0E835ED" w14:textId="3732A74A" w:rsidR="00926432" w:rsidRPr="00926432" w:rsidRDefault="00926432" w:rsidP="00926432">
            <w:pPr>
              <w:rPr>
                <w:lang w:val="en-US"/>
              </w:rPr>
            </w:pPr>
            <w:r w:rsidRPr="00926432">
              <w:rPr>
                <w:lang w:val="en-US"/>
              </w:rPr>
              <w:t xml:space="preserve"> Max(</w:t>
            </w:r>
            <w:r w:rsidR="00D21909">
              <w:rPr>
                <w:lang w:val="en-US"/>
              </w:rPr>
              <w:t>X</w:t>
            </w:r>
            <w:r w:rsidRPr="00926432">
              <w:rPr>
                <w:lang w:val="en-US"/>
              </w:rPr>
              <w:t>, AMPR</w:t>
            </w:r>
            <w:r w:rsidRPr="00926432">
              <w:rPr>
                <w:vertAlign w:val="subscript"/>
                <w:lang w:val="en-US"/>
              </w:rPr>
              <w:t>edge,CA</w:t>
            </w:r>
            <w:r w:rsidRPr="00926432">
              <w:rPr>
                <w:lang w:val="en-US"/>
              </w:rPr>
              <w:t>)</w:t>
            </w:r>
            <w:r w:rsidR="000D65A9">
              <w:rPr>
                <w:lang w:val="en-US"/>
              </w:rPr>
              <w:t xml:space="preserve">, </w:t>
            </w:r>
            <w:r w:rsidR="008505E7">
              <w:rPr>
                <w:lang w:val="en-US"/>
              </w:rPr>
              <w:t>(</w:t>
            </w:r>
            <w:r w:rsidR="00D21909">
              <w:rPr>
                <w:lang w:val="en-US"/>
              </w:rPr>
              <w:t xml:space="preserve">X </w:t>
            </w:r>
            <w:r w:rsidR="008505E7">
              <w:rPr>
                <w:lang w:val="en-US"/>
              </w:rPr>
              <w:t xml:space="preserve">reducing </w:t>
            </w:r>
            <w:r w:rsidR="00D21909">
              <w:rPr>
                <w:lang w:val="en-US"/>
              </w:rPr>
              <w:t xml:space="preserve">from 5.0 </w:t>
            </w:r>
            <w:r w:rsidR="008505E7">
              <w:rPr>
                <w:lang w:val="en-US"/>
              </w:rPr>
              <w:t>to 0.0 with enough</w:t>
            </w:r>
            <w:r w:rsidR="008505E7">
              <w:t xml:space="preserve"> frequency</w:t>
            </w:r>
            <w:r w:rsidR="008505E7">
              <w:rPr>
                <w:lang w:val="en-US"/>
              </w:rPr>
              <w:t xml:space="preserve"> offset)</w:t>
            </w:r>
          </w:p>
        </w:tc>
      </w:tr>
    </w:tbl>
    <w:p w14:paraId="74830B1F" w14:textId="1AF28466" w:rsidR="00D04907" w:rsidRDefault="00D04907" w:rsidP="00D04907">
      <w:pPr>
        <w:jc w:val="center"/>
      </w:pPr>
      <w:r>
        <w:rPr>
          <w:lang w:eastAsia="en-US"/>
        </w:rPr>
        <w:t>Table 2.3.1-1: PC1 NS_205 A-MPRs</w:t>
      </w:r>
    </w:p>
    <w:tbl>
      <w:tblPr>
        <w:tblW w:w="738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5"/>
        <w:gridCol w:w="1845"/>
        <w:gridCol w:w="1845"/>
        <w:gridCol w:w="1845"/>
      </w:tblGrid>
      <w:tr w:rsidR="0009724B" w:rsidRPr="0009724B" w14:paraId="07129D57" w14:textId="77777777" w:rsidTr="00D35394">
        <w:trPr>
          <w:jc w:val="center"/>
        </w:trPr>
        <w:tc>
          <w:tcPr>
            <w:tcW w:w="184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664EE62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PC2/3/4</w:t>
            </w:r>
          </w:p>
        </w:tc>
        <w:tc>
          <w:tcPr>
            <w:tcW w:w="3690" w:type="dxa"/>
            <w:gridSpan w:val="2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91A0BF5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Back off requirements (dB) by spur type:</w:t>
            </w:r>
          </w:p>
        </w:tc>
        <w:tc>
          <w:tcPr>
            <w:tcW w:w="1845" w:type="dxa"/>
            <w:vMerge w:val="restart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7496E20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A-MPR</w:t>
            </w:r>
          </w:p>
        </w:tc>
      </w:tr>
      <w:tr w:rsidR="0009724B" w:rsidRPr="0009724B" w14:paraId="642CA29D" w14:textId="77777777" w:rsidTr="00D35394">
        <w:trPr>
          <w:jc w:val="center"/>
        </w:trPr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702AD2AB" w14:textId="77777777" w:rsidR="0009724B" w:rsidRPr="0009724B" w:rsidRDefault="0009724B" w:rsidP="0009724B">
            <w:pPr>
              <w:rPr>
                <w:lang w:val="en-US"/>
              </w:rPr>
            </w:pP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35E0CF93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First Order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C881226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Higher Order, In-band</w:t>
            </w:r>
          </w:p>
        </w:tc>
        <w:tc>
          <w:tcPr>
            <w:tcW w:w="0" w:type="auto"/>
            <w:vMerge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vAlign w:val="center"/>
            <w:hideMark/>
          </w:tcPr>
          <w:p w14:paraId="5B2CE3D1" w14:textId="77777777" w:rsidR="0009724B" w:rsidRPr="0009724B" w:rsidRDefault="0009724B" w:rsidP="0009724B">
            <w:pPr>
              <w:rPr>
                <w:lang w:val="en-US"/>
              </w:rPr>
            </w:pPr>
          </w:p>
        </w:tc>
      </w:tr>
      <w:tr w:rsidR="0009724B" w:rsidRPr="0009724B" w14:paraId="36A20EB9" w14:textId="77777777" w:rsidTr="00D35394">
        <w:trPr>
          <w:jc w:val="center"/>
        </w:trPr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F674B23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NS_205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8BA38FB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0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B28E905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 xml:space="preserve"> See table if low edge alloc., else 0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B805DF9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 xml:space="preserve">  See table for low edge allocation, else 0.0dB</w:t>
            </w:r>
          </w:p>
        </w:tc>
      </w:tr>
      <w:tr w:rsidR="0009724B" w:rsidRPr="0009724B" w14:paraId="15E4F9CA" w14:textId="77777777" w:rsidTr="00D35394">
        <w:trPr>
          <w:jc w:val="center"/>
        </w:trPr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21B8D07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CA_NS_205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5FDF365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>0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A6F7031" w14:textId="77777777" w:rsidR="0009724B" w:rsidRPr="0009724B" w:rsidRDefault="0009724B" w:rsidP="0009724B">
            <w:pPr>
              <w:rPr>
                <w:lang w:val="en-US"/>
              </w:rPr>
            </w:pPr>
            <w:r w:rsidRPr="0009724B">
              <w:rPr>
                <w:lang w:val="en-US"/>
              </w:rPr>
              <w:t xml:space="preserve">  Max(1.0, AMPR</w:t>
            </w:r>
            <w:r w:rsidRPr="0009724B">
              <w:rPr>
                <w:vertAlign w:val="subscript"/>
                <w:lang w:val="en-US"/>
              </w:rPr>
              <w:t>edge, CA</w:t>
            </w:r>
            <w:r w:rsidRPr="0009724B">
              <w:rPr>
                <w:lang w:val="en-US"/>
              </w:rPr>
              <w:t>)</w:t>
            </w:r>
          </w:p>
        </w:tc>
        <w:tc>
          <w:tcPr>
            <w:tcW w:w="1845" w:type="dxa"/>
            <w:tcBorders>
              <w:top w:val="single" w:sz="8" w:space="0" w:color="13171F"/>
              <w:left w:val="single" w:sz="8" w:space="0" w:color="13171F"/>
              <w:bottom w:val="single" w:sz="8" w:space="0" w:color="13171F"/>
              <w:right w:val="single" w:sz="8" w:space="0" w:color="13171F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102FD402" w14:textId="5104A53B" w:rsidR="008505E7" w:rsidRPr="0009724B" w:rsidRDefault="0009724B" w:rsidP="008A4438">
            <w:pPr>
              <w:rPr>
                <w:lang w:val="en-US"/>
              </w:rPr>
            </w:pPr>
            <w:r w:rsidRPr="0009724B">
              <w:rPr>
                <w:lang w:val="en-US"/>
              </w:rPr>
              <w:t xml:space="preserve">  Max(</w:t>
            </w:r>
            <w:r w:rsidR="00D21909">
              <w:rPr>
                <w:lang w:val="en-US"/>
              </w:rPr>
              <w:t>X</w:t>
            </w:r>
            <w:r w:rsidRPr="0009724B">
              <w:rPr>
                <w:lang w:val="en-US"/>
              </w:rPr>
              <w:t>, AMPR</w:t>
            </w:r>
            <w:r w:rsidRPr="0009724B">
              <w:rPr>
                <w:vertAlign w:val="subscript"/>
                <w:lang w:val="en-US"/>
              </w:rPr>
              <w:t>edge, CA</w:t>
            </w:r>
            <w:r w:rsidRPr="0009724B">
              <w:rPr>
                <w:lang w:val="en-US"/>
              </w:rPr>
              <w:t>)</w:t>
            </w:r>
            <w:r w:rsidR="008A4438">
              <w:rPr>
                <w:lang w:val="en-US"/>
              </w:rPr>
              <w:t xml:space="preserve"> </w:t>
            </w:r>
            <w:r w:rsidR="008505E7">
              <w:rPr>
                <w:lang w:val="en-US"/>
              </w:rPr>
              <w:t>(</w:t>
            </w:r>
            <w:r w:rsidR="00D21909">
              <w:rPr>
                <w:lang w:val="en-US"/>
              </w:rPr>
              <w:t xml:space="preserve">X </w:t>
            </w:r>
            <w:r w:rsidR="008505E7">
              <w:rPr>
                <w:lang w:val="en-US"/>
              </w:rPr>
              <w:t xml:space="preserve">reducing </w:t>
            </w:r>
            <w:r w:rsidR="00D21909">
              <w:rPr>
                <w:lang w:val="en-US"/>
              </w:rPr>
              <w:t xml:space="preserve">from 1.0 </w:t>
            </w:r>
            <w:r w:rsidR="008505E7">
              <w:rPr>
                <w:lang w:val="en-US"/>
              </w:rPr>
              <w:t>to 0.0 with enough</w:t>
            </w:r>
            <w:r w:rsidR="008505E7">
              <w:t xml:space="preserve"> frequency</w:t>
            </w:r>
            <w:r w:rsidR="008505E7">
              <w:rPr>
                <w:lang w:val="en-US"/>
              </w:rPr>
              <w:t xml:space="preserve"> offset)</w:t>
            </w:r>
          </w:p>
        </w:tc>
      </w:tr>
    </w:tbl>
    <w:p w14:paraId="15C32D79" w14:textId="76EAE3A9" w:rsidR="0009724B" w:rsidRDefault="0009724B" w:rsidP="0009724B">
      <w:pPr>
        <w:jc w:val="center"/>
      </w:pPr>
      <w:r>
        <w:rPr>
          <w:lang w:eastAsia="en-US"/>
        </w:rPr>
        <w:lastRenderedPageBreak/>
        <w:t>Table 2.3.1-2: PC2/3/4 NS_205 A-MPRs</w:t>
      </w:r>
    </w:p>
    <w:p w14:paraId="21CD4E34" w14:textId="766AC657" w:rsidR="005507F5" w:rsidRPr="00440FDB" w:rsidRDefault="00D35394" w:rsidP="00B34ED3">
      <w:r>
        <w:t xml:space="preserve">The reader is referred to the companion </w:t>
      </w:r>
      <w:r w:rsidR="000B313B">
        <w:t>draft</w:t>
      </w:r>
      <w:r>
        <w:t xml:space="preserve"> CR [1]</w:t>
      </w:r>
      <w:r w:rsidR="000B313B">
        <w:t xml:space="preserve"> (for discussion)</w:t>
      </w:r>
      <w:r>
        <w:t xml:space="preserve"> to visualize the A-MPR proposal associated with NS_205.</w:t>
      </w:r>
    </w:p>
    <w:p w14:paraId="341E9DD8" w14:textId="70D870E9" w:rsidR="009E54DA" w:rsidRPr="001E4305" w:rsidRDefault="007003E8" w:rsidP="00240F55">
      <w:pPr>
        <w:pStyle w:val="Heading1"/>
        <w:ind w:left="0" w:firstLine="0"/>
      </w:pPr>
      <w:r>
        <w:t>3</w:t>
      </w:r>
      <w:r w:rsidR="005C7055">
        <w:t>.</w:t>
      </w:r>
      <w:r w:rsidR="00527894">
        <w:tab/>
      </w:r>
      <w:r w:rsidR="009E54DA">
        <w:t>Conclusion</w:t>
      </w:r>
    </w:p>
    <w:p w14:paraId="6CFC1497" w14:textId="651E5880" w:rsidR="00692D47" w:rsidRDefault="00692D47" w:rsidP="00097AF4">
      <w:pPr>
        <w:rPr>
          <w:lang w:eastAsia="en-US"/>
        </w:rPr>
      </w:pPr>
      <w:r>
        <w:rPr>
          <w:lang w:eastAsia="en-US"/>
        </w:rPr>
        <w:t xml:space="preserve">We </w:t>
      </w:r>
      <w:r w:rsidR="00EC0F4B">
        <w:rPr>
          <w:lang w:eastAsia="en-US"/>
        </w:rPr>
        <w:t xml:space="preserve">have incorporated </w:t>
      </w:r>
      <w:r w:rsidR="00A569FF">
        <w:rPr>
          <w:lang w:eastAsia="en-US"/>
        </w:rPr>
        <w:t>th</w:t>
      </w:r>
      <w:r w:rsidR="000B3ED8">
        <w:rPr>
          <w:lang w:eastAsia="en-US"/>
        </w:rPr>
        <w:t>ese</w:t>
      </w:r>
      <w:r w:rsidR="00A569FF">
        <w:rPr>
          <w:lang w:eastAsia="en-US"/>
        </w:rPr>
        <w:t xml:space="preserve"> proposal</w:t>
      </w:r>
      <w:r w:rsidR="000B3ED8">
        <w:rPr>
          <w:lang w:eastAsia="en-US"/>
        </w:rPr>
        <w:t>s</w:t>
      </w:r>
      <w:r w:rsidR="00A569FF">
        <w:rPr>
          <w:lang w:eastAsia="en-US"/>
        </w:rPr>
        <w:t xml:space="preserve"> into a companion </w:t>
      </w:r>
      <w:r w:rsidR="000B313B">
        <w:rPr>
          <w:lang w:eastAsia="en-US"/>
        </w:rPr>
        <w:t xml:space="preserve">draft </w:t>
      </w:r>
      <w:r w:rsidR="00F42F30">
        <w:rPr>
          <w:lang w:eastAsia="en-US"/>
        </w:rPr>
        <w:t xml:space="preserve">CR </w:t>
      </w:r>
      <w:r w:rsidR="00E62543">
        <w:rPr>
          <w:lang w:eastAsia="en-US"/>
        </w:rPr>
        <w:t>[</w:t>
      </w:r>
      <w:r w:rsidR="00272FCA">
        <w:rPr>
          <w:lang w:eastAsia="en-US"/>
        </w:rPr>
        <w:t>1</w:t>
      </w:r>
      <w:r w:rsidR="00E62543">
        <w:rPr>
          <w:lang w:eastAsia="en-US"/>
        </w:rPr>
        <w:t>]</w:t>
      </w:r>
      <w:r w:rsidR="000B313B">
        <w:rPr>
          <w:lang w:eastAsia="en-US"/>
        </w:rPr>
        <w:t xml:space="preserve"> </w:t>
      </w:r>
      <w:r w:rsidR="000B313B">
        <w:t>(for discussion)</w:t>
      </w:r>
      <w:r w:rsidR="00E62543">
        <w:rPr>
          <w:lang w:eastAsia="en-US"/>
        </w:rPr>
        <w:t xml:space="preserve"> </w:t>
      </w:r>
      <w:r w:rsidR="00F42F30">
        <w:rPr>
          <w:lang w:eastAsia="en-US"/>
        </w:rPr>
        <w:t xml:space="preserve">for </w:t>
      </w:r>
      <w:r w:rsidR="00F75666">
        <w:rPr>
          <w:lang w:eastAsia="en-US"/>
        </w:rPr>
        <w:t>convenient reference</w:t>
      </w:r>
      <w:r w:rsidR="00A4243A">
        <w:rPr>
          <w:lang w:eastAsia="en-US"/>
        </w:rPr>
        <w:t>.</w:t>
      </w:r>
    </w:p>
    <w:p w14:paraId="3FF38D6A" w14:textId="35F32569" w:rsidR="00A4243A" w:rsidRDefault="00210183" w:rsidP="00097AF4">
      <w:pPr>
        <w:rPr>
          <w:lang w:eastAsia="en-US"/>
        </w:rPr>
      </w:pPr>
      <w:r>
        <w:rPr>
          <w:lang w:eastAsia="en-US"/>
        </w:rPr>
        <w:t>The interim lower EESS requirements have mild impact, but the projected post-</w:t>
      </w:r>
      <w:r w:rsidR="009E22D3">
        <w:rPr>
          <w:lang w:eastAsia="en-US"/>
        </w:rPr>
        <w:t>2027 requirements can significantly throttle PC1 operation</w:t>
      </w:r>
      <w:r w:rsidR="00313625">
        <w:rPr>
          <w:lang w:eastAsia="en-US"/>
        </w:rPr>
        <w:t xml:space="preserve"> in regions where NS_201 is not applicable</w:t>
      </w:r>
      <w:r w:rsidR="009E22D3">
        <w:rPr>
          <w:lang w:eastAsia="en-US"/>
        </w:rPr>
        <w:t>.</w:t>
      </w:r>
    </w:p>
    <w:p w14:paraId="7185C056" w14:textId="1D76041A" w:rsidR="00A4243A" w:rsidRDefault="00A4243A" w:rsidP="00097AF4">
      <w:pPr>
        <w:rPr>
          <w:lang w:eastAsia="en-US"/>
        </w:rPr>
      </w:pPr>
      <w:r>
        <w:rPr>
          <w:lang w:eastAsia="en-US"/>
        </w:rPr>
        <w:t xml:space="preserve">The upper EESS requirements </w:t>
      </w:r>
      <w:r w:rsidR="00F2080E">
        <w:rPr>
          <w:lang w:eastAsia="en-US"/>
        </w:rPr>
        <w:t xml:space="preserve">do not significantly impact </w:t>
      </w:r>
      <w:r w:rsidR="007647FF">
        <w:rPr>
          <w:lang w:eastAsia="en-US"/>
        </w:rPr>
        <w:t>FR2 operation in either n260 or n259</w:t>
      </w:r>
      <w:r w:rsidR="0051001E">
        <w:rPr>
          <w:lang w:eastAsia="en-US"/>
        </w:rPr>
        <w:t>. While the possible AMPRs are extremely high, they can</w:t>
      </w:r>
      <w:r w:rsidR="007F6252">
        <w:rPr>
          <w:lang w:eastAsia="en-US"/>
        </w:rPr>
        <w:t xml:space="preserve"> be</w:t>
      </w:r>
      <w:r w:rsidR="0051001E">
        <w:rPr>
          <w:lang w:eastAsia="en-US"/>
        </w:rPr>
        <w:t xml:space="preserve"> limited to </w:t>
      </w:r>
      <w:r w:rsidR="00A406A3">
        <w:rPr>
          <w:lang w:eastAsia="en-US"/>
        </w:rPr>
        <w:t>allocations stacked nea</w:t>
      </w:r>
      <w:r w:rsidR="00963392">
        <w:rPr>
          <w:lang w:eastAsia="en-US"/>
        </w:rPr>
        <w:t xml:space="preserve">r the protected band. This renders n259 </w:t>
      </w:r>
      <w:r w:rsidR="00210183">
        <w:rPr>
          <w:lang w:eastAsia="en-US"/>
        </w:rPr>
        <w:t xml:space="preserve">deployments </w:t>
      </w:r>
      <w:r w:rsidR="00313625">
        <w:rPr>
          <w:lang w:eastAsia="en-US"/>
        </w:rPr>
        <w:t>unaffected</w:t>
      </w:r>
      <w:r w:rsidR="007F6252">
        <w:rPr>
          <w:lang w:eastAsia="en-US"/>
        </w:rPr>
        <w:t xml:space="preserve">. </w:t>
      </w:r>
      <w:r w:rsidR="00313625">
        <w:rPr>
          <w:lang w:eastAsia="en-US"/>
        </w:rPr>
        <w:t xml:space="preserve">Regulators have not </w:t>
      </w:r>
      <w:r w:rsidR="007F75DF">
        <w:rPr>
          <w:lang w:eastAsia="en-US"/>
        </w:rPr>
        <w:t xml:space="preserve">been set rules for allocation n260, in the 37.0 to 37.6 GHz range. </w:t>
      </w:r>
    </w:p>
    <w:p w14:paraId="4C3B3049" w14:textId="19B7983B" w:rsidR="002F23ED" w:rsidRDefault="00017B6C" w:rsidP="00097AF4">
      <w:pPr>
        <w:rPr>
          <w:lang w:eastAsia="en-US"/>
        </w:rPr>
      </w:pPr>
      <w:r>
        <w:rPr>
          <w:lang w:eastAsia="en-US"/>
        </w:rPr>
        <w:t xml:space="preserve">A discussion in RAN4 on the AMPR ramifications of the WRC19 recommendations </w:t>
      </w:r>
      <w:r w:rsidR="00104039">
        <w:rPr>
          <w:lang w:eastAsia="en-US"/>
        </w:rPr>
        <w:t>will help weigh various options</w:t>
      </w:r>
      <w:r w:rsidR="00012705">
        <w:rPr>
          <w:lang w:eastAsia="en-US"/>
        </w:rPr>
        <w:t xml:space="preserve"> available during </w:t>
      </w:r>
      <w:r w:rsidR="006F6F75">
        <w:rPr>
          <w:lang w:eastAsia="en-US"/>
        </w:rPr>
        <w:t xml:space="preserve">future </w:t>
      </w:r>
      <w:r w:rsidR="00012705">
        <w:rPr>
          <w:lang w:eastAsia="en-US"/>
        </w:rPr>
        <w:t>interaction with regulatory bodies</w:t>
      </w:r>
      <w:r w:rsidR="006F6F75">
        <w:rPr>
          <w:lang w:eastAsia="en-US"/>
        </w:rPr>
        <w:t xml:space="preserve"> on this </w:t>
      </w:r>
      <w:r w:rsidR="007D253A">
        <w:rPr>
          <w:lang w:eastAsia="en-US"/>
        </w:rPr>
        <w:t>su</w:t>
      </w:r>
      <w:r w:rsidR="006F6F75">
        <w:rPr>
          <w:lang w:eastAsia="en-US"/>
        </w:rPr>
        <w:t>bject</w:t>
      </w:r>
      <w:r w:rsidR="00012705">
        <w:rPr>
          <w:lang w:eastAsia="en-US"/>
        </w:rPr>
        <w:t>.</w:t>
      </w:r>
    </w:p>
    <w:p w14:paraId="432A6B97" w14:textId="77777777" w:rsidR="0045428D" w:rsidRDefault="00534C0E" w:rsidP="00534C0E">
      <w:pPr>
        <w:pStyle w:val="Heading1"/>
        <w:rPr>
          <w:b/>
          <w:sz w:val="24"/>
        </w:rPr>
      </w:pPr>
      <w:r>
        <w:t xml:space="preserve">4. </w:t>
      </w:r>
      <w:r>
        <w:tab/>
      </w:r>
      <w:r w:rsidR="00934DE1" w:rsidRPr="00534C0E">
        <w:t>References</w:t>
      </w:r>
    </w:p>
    <w:p w14:paraId="1A2F70D8" w14:textId="312D7708" w:rsidR="00962A4F" w:rsidRDefault="00962A4F" w:rsidP="00962A4F">
      <w:pPr>
        <w:pStyle w:val="List"/>
      </w:pPr>
      <w:r>
        <w:t>[</w:t>
      </w:r>
      <w:r w:rsidR="00272FCA">
        <w:t>1</w:t>
      </w:r>
      <w:r>
        <w:t>]</w:t>
      </w:r>
      <w:r>
        <w:tab/>
      </w:r>
      <w:r w:rsidR="00D43011" w:rsidRPr="000C6487">
        <w:t>R4-</w:t>
      </w:r>
      <w:r w:rsidR="00D43011">
        <w:t>200</w:t>
      </w:r>
      <w:r w:rsidR="00723DF4">
        <w:t>0219</w:t>
      </w:r>
      <w:r w:rsidR="00D43011" w:rsidRPr="000C6487">
        <w:t>, ‘</w:t>
      </w:r>
      <w:r w:rsidR="005D3176">
        <w:t>d</w:t>
      </w:r>
      <w:r w:rsidR="0004744D" w:rsidRPr="0004744D">
        <w:t>CR to 38.101-2: Visualizing A-MPR from WRC19 Resolutions</w:t>
      </w:r>
      <w:r w:rsidR="00D43011" w:rsidRPr="000C6487">
        <w:t>’, Qualcomm, RAN4#9</w:t>
      </w:r>
      <w:r w:rsidR="00D43011">
        <w:t>4</w:t>
      </w:r>
      <w:r w:rsidR="004A68E9">
        <w:t>-e</w:t>
      </w:r>
      <w:r w:rsidR="00D43011" w:rsidRPr="000C6487">
        <w:t xml:space="preserve">, </w:t>
      </w:r>
      <w:r w:rsidR="004A68E9" w:rsidRPr="004A68E9">
        <w:t>Online, 24 Feb – 6 Mar 2020</w:t>
      </w:r>
      <w:bookmarkStart w:id="2" w:name="_GoBack"/>
      <w:bookmarkEnd w:id="2"/>
    </w:p>
    <w:p w14:paraId="266C4C66" w14:textId="77777777" w:rsidR="00B0328E" w:rsidRDefault="00B0328E" w:rsidP="008A4762">
      <w:pPr>
        <w:pStyle w:val="List"/>
      </w:pPr>
    </w:p>
    <w:p w14:paraId="42715C97" w14:textId="3640E4AF" w:rsidR="00A3723E" w:rsidRPr="001E4305" w:rsidRDefault="00A3723E" w:rsidP="00A3723E">
      <w:pPr>
        <w:pStyle w:val="Heading1"/>
        <w:ind w:left="0" w:firstLine="0"/>
      </w:pPr>
      <w:r>
        <w:t>5.</w:t>
      </w:r>
      <w:r>
        <w:tab/>
        <w:t>Appendix: Upper EESS back</w:t>
      </w:r>
      <w:r w:rsidR="00FA4B0A">
        <w:t>-</w:t>
      </w:r>
      <w:r>
        <w:t>off sim</w:t>
      </w:r>
      <w:r w:rsidR="00FA4B0A">
        <w:t>ulation</w:t>
      </w:r>
      <w:r>
        <w:t>s</w:t>
      </w:r>
    </w:p>
    <w:p w14:paraId="3C811BE9" w14:textId="117E6DA1" w:rsidR="00A3723E" w:rsidRDefault="00A3723E" w:rsidP="00A3723E">
      <w:pPr>
        <w:rPr>
          <w:lang w:eastAsia="en-US"/>
        </w:rPr>
      </w:pPr>
      <w:r>
        <w:rPr>
          <w:lang w:eastAsia="en-US"/>
        </w:rPr>
        <w:t>In the section we present sim data for PC1 that support table values in 2.3.1-1. PC3 data is extrapolated from this data noting that TRP limit is 12dB lower, and predominant mechanism causing back off is 3</w:t>
      </w:r>
      <w:r w:rsidRPr="00A3723E">
        <w:rPr>
          <w:vertAlign w:val="superscript"/>
          <w:lang w:eastAsia="en-US"/>
        </w:rPr>
        <w:t>rd</w:t>
      </w:r>
      <w:r>
        <w:rPr>
          <w:lang w:eastAsia="en-US"/>
        </w:rPr>
        <w:t xml:space="preserve"> order nonlinearity</w:t>
      </w:r>
      <w:r w:rsidR="00957DF2">
        <w:rPr>
          <w:lang w:eastAsia="en-US"/>
        </w:rPr>
        <w:t>. This leads to 4 dB less back-off requirement for PC2/3/4, compared to PC1.</w:t>
      </w:r>
    </w:p>
    <w:p w14:paraId="3F04F0A9" w14:textId="5B149A10" w:rsidR="00F52C4E" w:rsidRDefault="00F52C4E" w:rsidP="00F52C4E">
      <w:pPr>
        <w:pStyle w:val="List"/>
      </w:pPr>
    </w:p>
    <w:p w14:paraId="406734A6" w14:textId="2323D886" w:rsidR="00A3723E" w:rsidRDefault="00A3723E" w:rsidP="0052692B">
      <w:pPr>
        <w:pStyle w:val="List"/>
        <w:jc w:val="center"/>
      </w:pPr>
      <w:r w:rsidRPr="00A3723E">
        <w:rPr>
          <w:noProof/>
        </w:rPr>
        <w:drawing>
          <wp:inline distT="0" distB="0" distL="0" distR="0" wp14:anchorId="694277AD" wp14:editId="53F9ADCD">
            <wp:extent cx="2957637" cy="2360740"/>
            <wp:effectExtent l="0" t="0" r="0" b="1905"/>
            <wp:docPr id="13" name="Picture 12">
              <a:extLst xmlns:a="http://schemas.openxmlformats.org/drawingml/2006/main">
                <a:ext uri="{FF2B5EF4-FFF2-40B4-BE49-F238E27FC236}">
                  <a16:creationId xmlns:a16="http://schemas.microsoft.com/office/drawing/2014/main" id="{704A667F-ED81-490C-91CD-D24437A7A2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>
                      <a:extLst>
                        <a:ext uri="{FF2B5EF4-FFF2-40B4-BE49-F238E27FC236}">
                          <a16:creationId xmlns:a16="http://schemas.microsoft.com/office/drawing/2014/main" id="{704A667F-ED81-490C-91CD-D24437A7A2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4"/>
                    <a:srcRect l="3312" t="6311" r="8687"/>
                    <a:stretch/>
                  </pic:blipFill>
                  <pic:spPr bwMode="auto">
                    <a:xfrm>
                      <a:off x="0" y="0"/>
                      <a:ext cx="2958922" cy="2361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2692B" w:rsidRPr="0052692B">
        <w:rPr>
          <w:noProof/>
        </w:rPr>
        <w:t xml:space="preserve"> </w:t>
      </w:r>
      <w:r w:rsidR="0052692B" w:rsidRPr="0052692B">
        <w:rPr>
          <w:noProof/>
        </w:rPr>
        <w:drawing>
          <wp:inline distT="0" distB="0" distL="0" distR="0" wp14:anchorId="243F3175" wp14:editId="00A91970">
            <wp:extent cx="2895339" cy="2322002"/>
            <wp:effectExtent l="0" t="0" r="635" b="254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4D3BE848-90B0-41E7-AB65-FF86C68E226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4D3BE848-90B0-41E7-AB65-FF86C68E226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5"/>
                    <a:srcRect l="3463" t="6598" r="9221"/>
                    <a:stretch/>
                  </pic:blipFill>
                  <pic:spPr bwMode="auto">
                    <a:xfrm>
                      <a:off x="0" y="0"/>
                      <a:ext cx="2909234" cy="2333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8BF82A" w14:textId="0654E236" w:rsidR="0052692B" w:rsidRDefault="0052692B" w:rsidP="0052692B">
      <w:pPr>
        <w:pStyle w:val="List"/>
        <w:jc w:val="center"/>
      </w:pPr>
      <w:r>
        <w:t xml:space="preserve">Fig 5-1: 50 MHz at edge of protected band, CP-OFDM-QPSK (left) and DFT-s-QPSK (right) </w:t>
      </w:r>
    </w:p>
    <w:p w14:paraId="6F2A3125" w14:textId="19E72F4F" w:rsidR="0052692B" w:rsidRDefault="0052692B" w:rsidP="0052692B">
      <w:pPr>
        <w:pStyle w:val="List"/>
        <w:jc w:val="center"/>
      </w:pPr>
      <w:r w:rsidRPr="0052692B">
        <w:rPr>
          <w:noProof/>
        </w:rPr>
        <w:lastRenderedPageBreak/>
        <w:drawing>
          <wp:inline distT="0" distB="0" distL="0" distR="0" wp14:anchorId="08B40CDC" wp14:editId="05B9646F">
            <wp:extent cx="3230245" cy="2262734"/>
            <wp:effectExtent l="0" t="0" r="8255" b="4445"/>
            <wp:docPr id="15" name="Picture 14">
              <a:extLst xmlns:a="http://schemas.openxmlformats.org/drawingml/2006/main">
                <a:ext uri="{FF2B5EF4-FFF2-40B4-BE49-F238E27FC236}">
                  <a16:creationId xmlns:a16="http://schemas.microsoft.com/office/drawing/2014/main" id="{12360F2B-93E7-45B2-BA2F-52E071F311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4">
                      <a:extLst>
                        <a:ext uri="{FF2B5EF4-FFF2-40B4-BE49-F238E27FC236}">
                          <a16:creationId xmlns:a16="http://schemas.microsoft.com/office/drawing/2014/main" id="{12360F2B-93E7-45B2-BA2F-52E071F311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6"/>
                    <a:srcRect t="6566"/>
                    <a:stretch/>
                  </pic:blipFill>
                  <pic:spPr bwMode="auto">
                    <a:xfrm>
                      <a:off x="0" y="0"/>
                      <a:ext cx="3230441" cy="22628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476866" w14:textId="29412425" w:rsidR="0052692B" w:rsidRDefault="0052692B" w:rsidP="0052692B">
      <w:pPr>
        <w:pStyle w:val="List"/>
        <w:jc w:val="center"/>
      </w:pPr>
      <w:r>
        <w:t>Fig 5-2: 100 MHz CP-OFDM-QPSK at edge of protected band</w:t>
      </w:r>
    </w:p>
    <w:p w14:paraId="47A7FC79" w14:textId="63A731A5" w:rsidR="0052692B" w:rsidRDefault="0052692B" w:rsidP="0052692B">
      <w:pPr>
        <w:pStyle w:val="List"/>
        <w:jc w:val="center"/>
      </w:pPr>
      <w:r w:rsidRPr="0052692B">
        <w:rPr>
          <w:noProof/>
        </w:rPr>
        <w:drawing>
          <wp:inline distT="0" distB="0" distL="0" distR="0" wp14:anchorId="202872C4" wp14:editId="3FF4086E">
            <wp:extent cx="3191456" cy="2241605"/>
            <wp:effectExtent l="0" t="0" r="9525" b="6350"/>
            <wp:docPr id="11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19ACBDC9-49C9-4408-939C-6C2C226BD9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19ACBDC9-49C9-4408-939C-6C2C226BD9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7"/>
                    <a:srcRect t="6314"/>
                    <a:stretch/>
                  </pic:blipFill>
                  <pic:spPr bwMode="auto">
                    <a:xfrm>
                      <a:off x="0" y="0"/>
                      <a:ext cx="3191544" cy="2241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99D4DD" w14:textId="33F611CC" w:rsidR="0052692B" w:rsidRDefault="0052692B" w:rsidP="0052692B">
      <w:pPr>
        <w:pStyle w:val="List"/>
        <w:jc w:val="center"/>
      </w:pPr>
      <w:r>
        <w:t>Fig 5-</w:t>
      </w:r>
      <w:r w:rsidR="00E9656E">
        <w:t>3</w:t>
      </w:r>
      <w:r>
        <w:t>: 400 MHz DFT-s-QPSK at edge of protected band</w:t>
      </w:r>
    </w:p>
    <w:p w14:paraId="0215943B" w14:textId="2C3E0E18" w:rsidR="00E9656E" w:rsidRDefault="003F7DDD" w:rsidP="001C5F7A">
      <w:pPr>
        <w:pStyle w:val="List"/>
        <w:ind w:left="0" w:firstLine="0"/>
      </w:pPr>
      <w:r>
        <w:t xml:space="preserve">Simulation results for NC </w:t>
      </w:r>
      <w:r w:rsidR="00D558F9">
        <w:t>arrangements</w:t>
      </w:r>
      <w:r w:rsidR="00070891">
        <w:t xml:space="preserve"> are in figures 5-4</w:t>
      </w:r>
      <w:r w:rsidR="00315C1C">
        <w:t>. The ma</w:t>
      </w:r>
      <w:r w:rsidR="00B45EA1">
        <w:t>g</w:t>
      </w:r>
      <w:r w:rsidR="00315C1C">
        <w:t xml:space="preserve">enta </w:t>
      </w:r>
      <w:r w:rsidR="00FD33C5">
        <w:t>cluster plot is the estimate for UE back</w:t>
      </w:r>
      <w:r w:rsidR="00B45EA1">
        <w:t>-</w:t>
      </w:r>
      <w:r w:rsidR="00FD33C5">
        <w:t>off</w:t>
      </w:r>
      <w:r w:rsidR="001C5F7A">
        <w:t xml:space="preserve"> for compliance with upper EESS emissions requirements.</w:t>
      </w:r>
      <w:r w:rsidR="00BC5CA3">
        <w:t xml:space="preserve"> Notice how the back off requirement reduces in (b) when the UL enjoys </w:t>
      </w:r>
      <w:r w:rsidR="00D25584">
        <w:t xml:space="preserve">frequency offset </w:t>
      </w:r>
      <w:r w:rsidR="008E7DEB">
        <w:t>equivalent to the UL frequency separation (i.e edge to edge separation of all UL CCs)</w:t>
      </w:r>
    </w:p>
    <w:p w14:paraId="24305CBB" w14:textId="77777777" w:rsidR="00070891" w:rsidRDefault="00FD1CEC" w:rsidP="00070891">
      <w:pPr>
        <w:pStyle w:val="List"/>
        <w:jc w:val="center"/>
      </w:pPr>
      <w:r>
        <w:rPr>
          <w:noProof/>
        </w:rPr>
        <w:drawing>
          <wp:inline distT="0" distB="0" distL="0" distR="0" wp14:anchorId="410CA5B2" wp14:editId="715F6D26">
            <wp:extent cx="2743200" cy="2061692"/>
            <wp:effectExtent l="0" t="0" r="0" b="0"/>
            <wp:docPr id="3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D4F3A7CB-2D79-4DF4-B1A7-D8251F4AB3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D4F3A7CB-2D79-4DF4-B1A7-D8251F4AB3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61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A0C19">
        <w:rPr>
          <w:noProof/>
        </w:rPr>
        <w:drawing>
          <wp:inline distT="0" distB="0" distL="0" distR="0" wp14:anchorId="07908246" wp14:editId="2E29B918">
            <wp:extent cx="2743200" cy="2055720"/>
            <wp:effectExtent l="0" t="0" r="0" b="1905"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99B511E5-D698-47FD-95DC-AB5E0D12065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99B511E5-D698-47FD-95DC-AB5E0D12065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205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57F10" w14:textId="77777777" w:rsidR="00070891" w:rsidRDefault="00070891" w:rsidP="00070891">
      <w:pPr>
        <w:pStyle w:val="List"/>
        <w:numPr>
          <w:ilvl w:val="0"/>
          <w:numId w:val="32"/>
        </w:numPr>
        <w:jc w:val="center"/>
      </w:pPr>
      <w:r>
        <w:t xml:space="preserve">                                                                      (b)</w:t>
      </w:r>
    </w:p>
    <w:p w14:paraId="4A97E14E" w14:textId="7D6FC929" w:rsidR="00880DC6" w:rsidRDefault="00E9656E" w:rsidP="00070891">
      <w:pPr>
        <w:pStyle w:val="List"/>
        <w:ind w:left="644" w:firstLine="0"/>
      </w:pPr>
      <w:r>
        <w:t>Fig</w:t>
      </w:r>
      <w:r w:rsidR="003D3EBC">
        <w:t>: 5-4</w:t>
      </w:r>
      <w:r w:rsidR="00FF6357">
        <w:t xml:space="preserve">: (a) </w:t>
      </w:r>
      <w:r w:rsidR="009109E5">
        <w:t>UL</w:t>
      </w:r>
      <w:r w:rsidR="00242A31">
        <w:t xml:space="preserve"> against </w:t>
      </w:r>
      <w:r w:rsidR="00421EC8">
        <w:t>band edge</w:t>
      </w:r>
      <w:r w:rsidR="00F70067">
        <w:t xml:space="preserve"> (b) UL </w:t>
      </w:r>
      <w:r w:rsidR="005B0AB9">
        <w:t xml:space="preserve">with frequency offset </w:t>
      </w:r>
      <w:r w:rsidR="00C5027F">
        <w:t>= UL frequency separation</w:t>
      </w:r>
    </w:p>
    <w:sectPr w:rsidR="00880DC6">
      <w:pgSz w:w="11898" w:h="16827"/>
      <w:pgMar w:top="1416" w:right="1133" w:bottom="1133" w:left="1133" w:header="850" w:footer="34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3327E3" w14:textId="77777777" w:rsidR="00323CDC" w:rsidRDefault="00323CDC" w:rsidP="009939B7">
      <w:pPr>
        <w:spacing w:after="0"/>
      </w:pPr>
      <w:r>
        <w:separator/>
      </w:r>
    </w:p>
  </w:endnote>
  <w:endnote w:type="continuationSeparator" w:id="0">
    <w:p w14:paraId="02421DFA" w14:textId="77777777" w:rsidR="00323CDC" w:rsidRDefault="00323CDC" w:rsidP="009939B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ms Rmn">
    <w:altName w:val="Times New Roman"/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2138F57" w14:textId="77777777" w:rsidR="00323CDC" w:rsidRDefault="00323CDC" w:rsidP="009939B7">
      <w:pPr>
        <w:spacing w:after="0"/>
      </w:pPr>
      <w:r>
        <w:separator/>
      </w:r>
    </w:p>
  </w:footnote>
  <w:footnote w:type="continuationSeparator" w:id="0">
    <w:p w14:paraId="09ECD5B8" w14:textId="77777777" w:rsidR="00323CDC" w:rsidRDefault="00323CDC" w:rsidP="009939B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CF9E7B2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6A7803C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5F00F24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1806F4C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DD00D7C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42ECB7D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D7AA38E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01944B9A"/>
    <w:multiLevelType w:val="hybridMultilevel"/>
    <w:tmpl w:val="76CE17C0"/>
    <w:lvl w:ilvl="0" w:tplc="D88E3F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4615EF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B86341E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CED1553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0FA54D0E"/>
    <w:multiLevelType w:val="hybridMultilevel"/>
    <w:tmpl w:val="339E9900"/>
    <w:lvl w:ilvl="0" w:tplc="85D84FD0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1C26379"/>
    <w:multiLevelType w:val="multilevel"/>
    <w:tmpl w:val="E45E96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44B2348"/>
    <w:multiLevelType w:val="hybridMultilevel"/>
    <w:tmpl w:val="718A5A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7A3C4F"/>
    <w:multiLevelType w:val="hybridMultilevel"/>
    <w:tmpl w:val="4AD2AB6C"/>
    <w:lvl w:ilvl="0" w:tplc="23DE5AA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FF47FC"/>
    <w:multiLevelType w:val="hybridMultilevel"/>
    <w:tmpl w:val="D1D8D1E8"/>
    <w:lvl w:ilvl="0" w:tplc="7540823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CA6236C"/>
    <w:multiLevelType w:val="hybridMultilevel"/>
    <w:tmpl w:val="8E8C2E9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D78144D"/>
    <w:multiLevelType w:val="hybridMultilevel"/>
    <w:tmpl w:val="1026E4F0"/>
    <w:lvl w:ilvl="0" w:tplc="B4AEF0B0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8" w15:restartNumberingAfterBreak="0">
    <w:nsid w:val="2F686BB6"/>
    <w:multiLevelType w:val="hybridMultilevel"/>
    <w:tmpl w:val="96CA3AE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5F094D"/>
    <w:multiLevelType w:val="hybridMultilevel"/>
    <w:tmpl w:val="E7CE8EFC"/>
    <w:lvl w:ilvl="0" w:tplc="1084EC5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4D726C3"/>
    <w:multiLevelType w:val="multilevel"/>
    <w:tmpl w:val="A0DCC064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4B85784C"/>
    <w:multiLevelType w:val="hybridMultilevel"/>
    <w:tmpl w:val="8E7A5B76"/>
    <w:lvl w:ilvl="0" w:tplc="CDB2D914">
      <w:start w:val="1"/>
      <w:numFmt w:val="lowerLetter"/>
      <w:lvlText w:val="(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 w15:restartNumberingAfterBreak="0">
    <w:nsid w:val="53440CE7"/>
    <w:multiLevelType w:val="multilevel"/>
    <w:tmpl w:val="436CD7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6473A48"/>
    <w:multiLevelType w:val="hybridMultilevel"/>
    <w:tmpl w:val="35101A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B805EC"/>
    <w:multiLevelType w:val="hybridMultilevel"/>
    <w:tmpl w:val="9AF4EAC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7A35E0"/>
    <w:multiLevelType w:val="multilevel"/>
    <w:tmpl w:val="09F2D5C0"/>
    <w:lvl w:ilvl="0">
      <w:start w:val="3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26" w15:restartNumberingAfterBreak="0">
    <w:nsid w:val="64391FBA"/>
    <w:multiLevelType w:val="hybridMultilevel"/>
    <w:tmpl w:val="6E681D7E"/>
    <w:lvl w:ilvl="0" w:tplc="EFC26D72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  <w:sz w:val="18"/>
        <w:szCs w:val="18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F4B570F"/>
    <w:multiLevelType w:val="hybridMultilevel"/>
    <w:tmpl w:val="0100B244"/>
    <w:lvl w:ilvl="0" w:tplc="F0AEE738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726E2C24"/>
    <w:multiLevelType w:val="hybridMultilevel"/>
    <w:tmpl w:val="4E52092A"/>
    <w:lvl w:ilvl="0" w:tplc="3AA88D68">
      <w:start w:val="1"/>
      <w:numFmt w:val="lowerLetter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73E02368"/>
    <w:multiLevelType w:val="hybridMultilevel"/>
    <w:tmpl w:val="5C664732"/>
    <w:lvl w:ilvl="0" w:tplc="D8DE5EE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4634712"/>
    <w:multiLevelType w:val="hybridMultilevel"/>
    <w:tmpl w:val="BDAAD91C"/>
    <w:lvl w:ilvl="0" w:tplc="76228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5342FCA"/>
    <w:multiLevelType w:val="hybridMultilevel"/>
    <w:tmpl w:val="0ABAE5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5"/>
  </w:num>
  <w:num w:numId="5">
    <w:abstractNumId w:val="6"/>
  </w:num>
  <w:num w:numId="6">
    <w:abstractNumId w:val="2"/>
  </w:num>
  <w:num w:numId="7">
    <w:abstractNumId w:val="1"/>
  </w:num>
  <w:num w:numId="8">
    <w:abstractNumId w:val="24"/>
  </w:num>
  <w:num w:numId="9">
    <w:abstractNumId w:val="19"/>
  </w:num>
  <w:num w:numId="10">
    <w:abstractNumId w:val="18"/>
  </w:num>
  <w:num w:numId="11">
    <w:abstractNumId w:val="17"/>
  </w:num>
  <w:num w:numId="12">
    <w:abstractNumId w:val="12"/>
  </w:num>
  <w:num w:numId="13">
    <w:abstractNumId w:val="22"/>
  </w:num>
  <w:num w:numId="14">
    <w:abstractNumId w:val="16"/>
  </w:num>
  <w:num w:numId="15">
    <w:abstractNumId w:val="10"/>
  </w:num>
  <w:num w:numId="16">
    <w:abstractNumId w:val="30"/>
  </w:num>
  <w:num w:numId="17">
    <w:abstractNumId w:val="26"/>
  </w:num>
  <w:num w:numId="18">
    <w:abstractNumId w:val="13"/>
  </w:num>
  <w:num w:numId="19">
    <w:abstractNumId w:val="9"/>
  </w:num>
  <w:num w:numId="20">
    <w:abstractNumId w:val="23"/>
  </w:num>
  <w:num w:numId="21">
    <w:abstractNumId w:val="14"/>
  </w:num>
  <w:num w:numId="22">
    <w:abstractNumId w:val="29"/>
  </w:num>
  <w:num w:numId="23">
    <w:abstractNumId w:val="20"/>
  </w:num>
  <w:num w:numId="24">
    <w:abstractNumId w:val="25"/>
  </w:num>
  <w:num w:numId="25">
    <w:abstractNumId w:val="28"/>
  </w:num>
  <w:num w:numId="26">
    <w:abstractNumId w:val="8"/>
  </w:num>
  <w:num w:numId="27">
    <w:abstractNumId w:val="7"/>
  </w:num>
  <w:num w:numId="28">
    <w:abstractNumId w:val="11"/>
  </w:num>
  <w:num w:numId="29">
    <w:abstractNumId w:val="31"/>
  </w:num>
  <w:num w:numId="30">
    <w:abstractNumId w:val="15"/>
  </w:num>
  <w:num w:numId="31">
    <w:abstractNumId w:val="27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428D"/>
    <w:rsid w:val="000033BD"/>
    <w:rsid w:val="00004F3C"/>
    <w:rsid w:val="0000628C"/>
    <w:rsid w:val="00006A8C"/>
    <w:rsid w:val="000074C6"/>
    <w:rsid w:val="00007ADA"/>
    <w:rsid w:val="000107CD"/>
    <w:rsid w:val="0001092D"/>
    <w:rsid w:val="00012705"/>
    <w:rsid w:val="00012762"/>
    <w:rsid w:val="000130F8"/>
    <w:rsid w:val="000135C6"/>
    <w:rsid w:val="000147FC"/>
    <w:rsid w:val="00015C99"/>
    <w:rsid w:val="00017653"/>
    <w:rsid w:val="000176AF"/>
    <w:rsid w:val="00017B6C"/>
    <w:rsid w:val="0002031D"/>
    <w:rsid w:val="00021A25"/>
    <w:rsid w:val="00021CED"/>
    <w:rsid w:val="0002213D"/>
    <w:rsid w:val="00022E5B"/>
    <w:rsid w:val="000232C1"/>
    <w:rsid w:val="000238FE"/>
    <w:rsid w:val="00023F69"/>
    <w:rsid w:val="00024847"/>
    <w:rsid w:val="00024C14"/>
    <w:rsid w:val="000262B9"/>
    <w:rsid w:val="00027896"/>
    <w:rsid w:val="0003067C"/>
    <w:rsid w:val="00030C9B"/>
    <w:rsid w:val="00031ABE"/>
    <w:rsid w:val="00031F03"/>
    <w:rsid w:val="0003217A"/>
    <w:rsid w:val="00032561"/>
    <w:rsid w:val="00032669"/>
    <w:rsid w:val="00033674"/>
    <w:rsid w:val="0003466A"/>
    <w:rsid w:val="00036335"/>
    <w:rsid w:val="000368A4"/>
    <w:rsid w:val="00037A84"/>
    <w:rsid w:val="00043A1A"/>
    <w:rsid w:val="00043AB9"/>
    <w:rsid w:val="000440B1"/>
    <w:rsid w:val="00044518"/>
    <w:rsid w:val="00044627"/>
    <w:rsid w:val="000448B7"/>
    <w:rsid w:val="000454A9"/>
    <w:rsid w:val="0004744D"/>
    <w:rsid w:val="00047698"/>
    <w:rsid w:val="00047812"/>
    <w:rsid w:val="0005071C"/>
    <w:rsid w:val="00050B99"/>
    <w:rsid w:val="00050DE1"/>
    <w:rsid w:val="00050E3F"/>
    <w:rsid w:val="000512B8"/>
    <w:rsid w:val="00051E4F"/>
    <w:rsid w:val="0005211B"/>
    <w:rsid w:val="00052300"/>
    <w:rsid w:val="00052C98"/>
    <w:rsid w:val="000544E5"/>
    <w:rsid w:val="000569AF"/>
    <w:rsid w:val="00060F71"/>
    <w:rsid w:val="00060FE5"/>
    <w:rsid w:val="0006136D"/>
    <w:rsid w:val="000622C6"/>
    <w:rsid w:val="000642D6"/>
    <w:rsid w:val="00064EF1"/>
    <w:rsid w:val="000659F1"/>
    <w:rsid w:val="00066258"/>
    <w:rsid w:val="00066974"/>
    <w:rsid w:val="00067279"/>
    <w:rsid w:val="000678F5"/>
    <w:rsid w:val="000679ED"/>
    <w:rsid w:val="00067CDB"/>
    <w:rsid w:val="00067F3E"/>
    <w:rsid w:val="00067FCC"/>
    <w:rsid w:val="00067FDC"/>
    <w:rsid w:val="00070891"/>
    <w:rsid w:val="000728EB"/>
    <w:rsid w:val="00072B98"/>
    <w:rsid w:val="00073035"/>
    <w:rsid w:val="00074059"/>
    <w:rsid w:val="00076121"/>
    <w:rsid w:val="00076A1A"/>
    <w:rsid w:val="00077726"/>
    <w:rsid w:val="00077E30"/>
    <w:rsid w:val="00077EB3"/>
    <w:rsid w:val="000803FF"/>
    <w:rsid w:val="00081B03"/>
    <w:rsid w:val="00081D73"/>
    <w:rsid w:val="00081F85"/>
    <w:rsid w:val="000820A3"/>
    <w:rsid w:val="000831CC"/>
    <w:rsid w:val="000836EE"/>
    <w:rsid w:val="00083E4B"/>
    <w:rsid w:val="000846F5"/>
    <w:rsid w:val="000849A0"/>
    <w:rsid w:val="00084A7B"/>
    <w:rsid w:val="000908D9"/>
    <w:rsid w:val="00090DDB"/>
    <w:rsid w:val="000913E7"/>
    <w:rsid w:val="000945F5"/>
    <w:rsid w:val="00094635"/>
    <w:rsid w:val="00095564"/>
    <w:rsid w:val="000965B1"/>
    <w:rsid w:val="0009724B"/>
    <w:rsid w:val="00097AF4"/>
    <w:rsid w:val="00097D3B"/>
    <w:rsid w:val="000A04CE"/>
    <w:rsid w:val="000A1010"/>
    <w:rsid w:val="000A10DE"/>
    <w:rsid w:val="000A137D"/>
    <w:rsid w:val="000A2C96"/>
    <w:rsid w:val="000A481D"/>
    <w:rsid w:val="000A567D"/>
    <w:rsid w:val="000A643B"/>
    <w:rsid w:val="000A6C12"/>
    <w:rsid w:val="000B0067"/>
    <w:rsid w:val="000B0DF9"/>
    <w:rsid w:val="000B0F61"/>
    <w:rsid w:val="000B123E"/>
    <w:rsid w:val="000B132A"/>
    <w:rsid w:val="000B1A1D"/>
    <w:rsid w:val="000B27FF"/>
    <w:rsid w:val="000B309A"/>
    <w:rsid w:val="000B313B"/>
    <w:rsid w:val="000B387F"/>
    <w:rsid w:val="000B3ED8"/>
    <w:rsid w:val="000B568C"/>
    <w:rsid w:val="000B5E6E"/>
    <w:rsid w:val="000B652C"/>
    <w:rsid w:val="000B70D3"/>
    <w:rsid w:val="000B7CE1"/>
    <w:rsid w:val="000C1EF8"/>
    <w:rsid w:val="000C22EC"/>
    <w:rsid w:val="000C3646"/>
    <w:rsid w:val="000C3CBB"/>
    <w:rsid w:val="000C6487"/>
    <w:rsid w:val="000C678D"/>
    <w:rsid w:val="000C6BAE"/>
    <w:rsid w:val="000C7A8E"/>
    <w:rsid w:val="000D0482"/>
    <w:rsid w:val="000D18EC"/>
    <w:rsid w:val="000D197B"/>
    <w:rsid w:val="000D1A41"/>
    <w:rsid w:val="000D3202"/>
    <w:rsid w:val="000D4220"/>
    <w:rsid w:val="000D4ABB"/>
    <w:rsid w:val="000D544D"/>
    <w:rsid w:val="000D65A9"/>
    <w:rsid w:val="000D6B61"/>
    <w:rsid w:val="000D7F4B"/>
    <w:rsid w:val="000E0A10"/>
    <w:rsid w:val="000E175E"/>
    <w:rsid w:val="000E19B8"/>
    <w:rsid w:val="000E22DC"/>
    <w:rsid w:val="000E26BD"/>
    <w:rsid w:val="000E4512"/>
    <w:rsid w:val="000E596C"/>
    <w:rsid w:val="000E6F5B"/>
    <w:rsid w:val="000E7763"/>
    <w:rsid w:val="000E7E89"/>
    <w:rsid w:val="000F1312"/>
    <w:rsid w:val="000F3F75"/>
    <w:rsid w:val="000F502F"/>
    <w:rsid w:val="000F519D"/>
    <w:rsid w:val="000F581A"/>
    <w:rsid w:val="000F5AE4"/>
    <w:rsid w:val="000F65D1"/>
    <w:rsid w:val="000F667B"/>
    <w:rsid w:val="000F6EC9"/>
    <w:rsid w:val="000F7221"/>
    <w:rsid w:val="000F7859"/>
    <w:rsid w:val="000F7ECB"/>
    <w:rsid w:val="00101091"/>
    <w:rsid w:val="00102203"/>
    <w:rsid w:val="00102216"/>
    <w:rsid w:val="001028C7"/>
    <w:rsid w:val="001029E6"/>
    <w:rsid w:val="00102B09"/>
    <w:rsid w:val="0010332E"/>
    <w:rsid w:val="0010334D"/>
    <w:rsid w:val="00103A29"/>
    <w:rsid w:val="00104039"/>
    <w:rsid w:val="00104727"/>
    <w:rsid w:val="00104893"/>
    <w:rsid w:val="0010618D"/>
    <w:rsid w:val="00106447"/>
    <w:rsid w:val="0010673F"/>
    <w:rsid w:val="00106D05"/>
    <w:rsid w:val="00106E73"/>
    <w:rsid w:val="0010773B"/>
    <w:rsid w:val="00110CE8"/>
    <w:rsid w:val="001113F3"/>
    <w:rsid w:val="00112072"/>
    <w:rsid w:val="00112187"/>
    <w:rsid w:val="00112538"/>
    <w:rsid w:val="00112950"/>
    <w:rsid w:val="00113043"/>
    <w:rsid w:val="0011431A"/>
    <w:rsid w:val="00114816"/>
    <w:rsid w:val="001149E9"/>
    <w:rsid w:val="00114F99"/>
    <w:rsid w:val="00115D5B"/>
    <w:rsid w:val="00115E63"/>
    <w:rsid w:val="00116429"/>
    <w:rsid w:val="00120262"/>
    <w:rsid w:val="00120DAC"/>
    <w:rsid w:val="001214AE"/>
    <w:rsid w:val="00122190"/>
    <w:rsid w:val="0012277A"/>
    <w:rsid w:val="00123D1C"/>
    <w:rsid w:val="00123FBC"/>
    <w:rsid w:val="001243DC"/>
    <w:rsid w:val="00124850"/>
    <w:rsid w:val="0012615B"/>
    <w:rsid w:val="001269C6"/>
    <w:rsid w:val="00126C93"/>
    <w:rsid w:val="00126D3A"/>
    <w:rsid w:val="00126E1A"/>
    <w:rsid w:val="001273FB"/>
    <w:rsid w:val="00130CD5"/>
    <w:rsid w:val="00130F65"/>
    <w:rsid w:val="00131AFF"/>
    <w:rsid w:val="00132C03"/>
    <w:rsid w:val="00132CBC"/>
    <w:rsid w:val="00135182"/>
    <w:rsid w:val="001351EB"/>
    <w:rsid w:val="00135587"/>
    <w:rsid w:val="00137677"/>
    <w:rsid w:val="001377A0"/>
    <w:rsid w:val="00137837"/>
    <w:rsid w:val="00140C07"/>
    <w:rsid w:val="00141155"/>
    <w:rsid w:val="001436F6"/>
    <w:rsid w:val="00143C35"/>
    <w:rsid w:val="00143CE9"/>
    <w:rsid w:val="001448F1"/>
    <w:rsid w:val="00144FDD"/>
    <w:rsid w:val="0014529C"/>
    <w:rsid w:val="00146605"/>
    <w:rsid w:val="0014781D"/>
    <w:rsid w:val="001512D7"/>
    <w:rsid w:val="0015144C"/>
    <w:rsid w:val="001519E7"/>
    <w:rsid w:val="00154287"/>
    <w:rsid w:val="0015440D"/>
    <w:rsid w:val="00154BB5"/>
    <w:rsid w:val="00155CCF"/>
    <w:rsid w:val="00155E4A"/>
    <w:rsid w:val="00157C7F"/>
    <w:rsid w:val="00160DA8"/>
    <w:rsid w:val="00160E59"/>
    <w:rsid w:val="00161263"/>
    <w:rsid w:val="00161C73"/>
    <w:rsid w:val="00162904"/>
    <w:rsid w:val="00163DBC"/>
    <w:rsid w:val="00164C8E"/>
    <w:rsid w:val="001668D0"/>
    <w:rsid w:val="00166E70"/>
    <w:rsid w:val="00171525"/>
    <w:rsid w:val="0017318C"/>
    <w:rsid w:val="00174CBF"/>
    <w:rsid w:val="00176E96"/>
    <w:rsid w:val="00176F66"/>
    <w:rsid w:val="00180ADE"/>
    <w:rsid w:val="00181466"/>
    <w:rsid w:val="00182343"/>
    <w:rsid w:val="0018397E"/>
    <w:rsid w:val="0018429C"/>
    <w:rsid w:val="00184B59"/>
    <w:rsid w:val="00185606"/>
    <w:rsid w:val="001865C3"/>
    <w:rsid w:val="00194778"/>
    <w:rsid w:val="001947D3"/>
    <w:rsid w:val="00194C09"/>
    <w:rsid w:val="00194D87"/>
    <w:rsid w:val="0019593C"/>
    <w:rsid w:val="001A073B"/>
    <w:rsid w:val="001A1B5A"/>
    <w:rsid w:val="001A1D83"/>
    <w:rsid w:val="001A224D"/>
    <w:rsid w:val="001A3324"/>
    <w:rsid w:val="001A3DBC"/>
    <w:rsid w:val="001A48D0"/>
    <w:rsid w:val="001A4B05"/>
    <w:rsid w:val="001A5808"/>
    <w:rsid w:val="001A5992"/>
    <w:rsid w:val="001A5CDB"/>
    <w:rsid w:val="001A5F98"/>
    <w:rsid w:val="001B2135"/>
    <w:rsid w:val="001B2A99"/>
    <w:rsid w:val="001B3183"/>
    <w:rsid w:val="001B47B7"/>
    <w:rsid w:val="001B4872"/>
    <w:rsid w:val="001B4D2F"/>
    <w:rsid w:val="001B68D7"/>
    <w:rsid w:val="001B6EB5"/>
    <w:rsid w:val="001C1165"/>
    <w:rsid w:val="001C2787"/>
    <w:rsid w:val="001C3A1C"/>
    <w:rsid w:val="001C43FC"/>
    <w:rsid w:val="001C4D95"/>
    <w:rsid w:val="001C5247"/>
    <w:rsid w:val="001C54C4"/>
    <w:rsid w:val="001C5F7A"/>
    <w:rsid w:val="001C75EA"/>
    <w:rsid w:val="001C7D92"/>
    <w:rsid w:val="001C7E46"/>
    <w:rsid w:val="001D05EC"/>
    <w:rsid w:val="001D12C5"/>
    <w:rsid w:val="001D3BA7"/>
    <w:rsid w:val="001D4399"/>
    <w:rsid w:val="001D4B36"/>
    <w:rsid w:val="001E0C4C"/>
    <w:rsid w:val="001E1E6B"/>
    <w:rsid w:val="001E2A80"/>
    <w:rsid w:val="001E2D76"/>
    <w:rsid w:val="001E321E"/>
    <w:rsid w:val="001E36EA"/>
    <w:rsid w:val="001E3B53"/>
    <w:rsid w:val="001E3EA0"/>
    <w:rsid w:val="001E4305"/>
    <w:rsid w:val="001E4490"/>
    <w:rsid w:val="001E4A37"/>
    <w:rsid w:val="001E50C7"/>
    <w:rsid w:val="001E69EF"/>
    <w:rsid w:val="001F0EE7"/>
    <w:rsid w:val="001F1612"/>
    <w:rsid w:val="001F2972"/>
    <w:rsid w:val="001F2C9C"/>
    <w:rsid w:val="001F3BBC"/>
    <w:rsid w:val="001F3D4A"/>
    <w:rsid w:val="001F47FE"/>
    <w:rsid w:val="001F643F"/>
    <w:rsid w:val="001F656D"/>
    <w:rsid w:val="00200596"/>
    <w:rsid w:val="00201347"/>
    <w:rsid w:val="00201520"/>
    <w:rsid w:val="00201FB4"/>
    <w:rsid w:val="002033F8"/>
    <w:rsid w:val="00203D36"/>
    <w:rsid w:val="0020533F"/>
    <w:rsid w:val="002057FF"/>
    <w:rsid w:val="00210183"/>
    <w:rsid w:val="00210D5D"/>
    <w:rsid w:val="0021137E"/>
    <w:rsid w:val="002117F2"/>
    <w:rsid w:val="00212ADA"/>
    <w:rsid w:val="0021342F"/>
    <w:rsid w:val="00214903"/>
    <w:rsid w:val="00214B13"/>
    <w:rsid w:val="00214BA6"/>
    <w:rsid w:val="00214DE6"/>
    <w:rsid w:val="00215640"/>
    <w:rsid w:val="00216428"/>
    <w:rsid w:val="002167A7"/>
    <w:rsid w:val="0022067F"/>
    <w:rsid w:val="0022286A"/>
    <w:rsid w:val="00222D66"/>
    <w:rsid w:val="0022420B"/>
    <w:rsid w:val="00224D29"/>
    <w:rsid w:val="00225067"/>
    <w:rsid w:val="00225BD7"/>
    <w:rsid w:val="00225E02"/>
    <w:rsid w:val="00225F02"/>
    <w:rsid w:val="00226AB8"/>
    <w:rsid w:val="00226D9C"/>
    <w:rsid w:val="00230295"/>
    <w:rsid w:val="00230A51"/>
    <w:rsid w:val="00231422"/>
    <w:rsid w:val="002325A9"/>
    <w:rsid w:val="00233B4C"/>
    <w:rsid w:val="0024044C"/>
    <w:rsid w:val="0024091D"/>
    <w:rsid w:val="00240957"/>
    <w:rsid w:val="00240F55"/>
    <w:rsid w:val="00241112"/>
    <w:rsid w:val="002414AB"/>
    <w:rsid w:val="00241748"/>
    <w:rsid w:val="00241773"/>
    <w:rsid w:val="00241EC5"/>
    <w:rsid w:val="00241EE5"/>
    <w:rsid w:val="00242A31"/>
    <w:rsid w:val="00244785"/>
    <w:rsid w:val="00245A3E"/>
    <w:rsid w:val="002476C8"/>
    <w:rsid w:val="002517BE"/>
    <w:rsid w:val="002518BB"/>
    <w:rsid w:val="002518C5"/>
    <w:rsid w:val="00251CFA"/>
    <w:rsid w:val="00251DC9"/>
    <w:rsid w:val="00252444"/>
    <w:rsid w:val="00253CE9"/>
    <w:rsid w:val="00254126"/>
    <w:rsid w:val="0025556E"/>
    <w:rsid w:val="00255894"/>
    <w:rsid w:val="00255AA0"/>
    <w:rsid w:val="0026008E"/>
    <w:rsid w:val="0026064B"/>
    <w:rsid w:val="00260CB3"/>
    <w:rsid w:val="002611B2"/>
    <w:rsid w:val="002624D9"/>
    <w:rsid w:val="00262756"/>
    <w:rsid w:val="00262FF6"/>
    <w:rsid w:val="002648A6"/>
    <w:rsid w:val="00264ACE"/>
    <w:rsid w:val="002657A7"/>
    <w:rsid w:val="0026631D"/>
    <w:rsid w:val="002668F4"/>
    <w:rsid w:val="00267963"/>
    <w:rsid w:val="00267E19"/>
    <w:rsid w:val="002702A8"/>
    <w:rsid w:val="002703EF"/>
    <w:rsid w:val="00270702"/>
    <w:rsid w:val="00271236"/>
    <w:rsid w:val="002715F5"/>
    <w:rsid w:val="0027243B"/>
    <w:rsid w:val="00272536"/>
    <w:rsid w:val="00272FCA"/>
    <w:rsid w:val="00274F15"/>
    <w:rsid w:val="00275793"/>
    <w:rsid w:val="00276CBF"/>
    <w:rsid w:val="002770CB"/>
    <w:rsid w:val="002777A3"/>
    <w:rsid w:val="00277919"/>
    <w:rsid w:val="00280239"/>
    <w:rsid w:val="002808F5"/>
    <w:rsid w:val="0028178A"/>
    <w:rsid w:val="00281F6C"/>
    <w:rsid w:val="002820E8"/>
    <w:rsid w:val="002848F1"/>
    <w:rsid w:val="00284F8B"/>
    <w:rsid w:val="002859A7"/>
    <w:rsid w:val="00285F85"/>
    <w:rsid w:val="00286DB9"/>
    <w:rsid w:val="002873B3"/>
    <w:rsid w:val="0028744B"/>
    <w:rsid w:val="0029040A"/>
    <w:rsid w:val="0029392F"/>
    <w:rsid w:val="00293E95"/>
    <w:rsid w:val="002943BC"/>
    <w:rsid w:val="00294864"/>
    <w:rsid w:val="00294D05"/>
    <w:rsid w:val="002960BC"/>
    <w:rsid w:val="002978B0"/>
    <w:rsid w:val="00297A1C"/>
    <w:rsid w:val="002A08FE"/>
    <w:rsid w:val="002A125C"/>
    <w:rsid w:val="002A1C01"/>
    <w:rsid w:val="002A2314"/>
    <w:rsid w:val="002A2A10"/>
    <w:rsid w:val="002A413B"/>
    <w:rsid w:val="002A5593"/>
    <w:rsid w:val="002A56BB"/>
    <w:rsid w:val="002A73B7"/>
    <w:rsid w:val="002B008D"/>
    <w:rsid w:val="002B041F"/>
    <w:rsid w:val="002B09A1"/>
    <w:rsid w:val="002B1477"/>
    <w:rsid w:val="002B1E6E"/>
    <w:rsid w:val="002B1FAA"/>
    <w:rsid w:val="002B2029"/>
    <w:rsid w:val="002B2108"/>
    <w:rsid w:val="002B26A1"/>
    <w:rsid w:val="002B293C"/>
    <w:rsid w:val="002B31AE"/>
    <w:rsid w:val="002B372C"/>
    <w:rsid w:val="002B3F06"/>
    <w:rsid w:val="002B4C84"/>
    <w:rsid w:val="002B549E"/>
    <w:rsid w:val="002B5C0E"/>
    <w:rsid w:val="002B5CBA"/>
    <w:rsid w:val="002B6416"/>
    <w:rsid w:val="002B76BD"/>
    <w:rsid w:val="002B76F9"/>
    <w:rsid w:val="002C0837"/>
    <w:rsid w:val="002C0BA5"/>
    <w:rsid w:val="002C0ED0"/>
    <w:rsid w:val="002C0FAE"/>
    <w:rsid w:val="002C24E9"/>
    <w:rsid w:val="002C3E26"/>
    <w:rsid w:val="002C44BB"/>
    <w:rsid w:val="002C4582"/>
    <w:rsid w:val="002C4BAC"/>
    <w:rsid w:val="002C65B6"/>
    <w:rsid w:val="002C6F54"/>
    <w:rsid w:val="002C779F"/>
    <w:rsid w:val="002D1285"/>
    <w:rsid w:val="002D494C"/>
    <w:rsid w:val="002D4CC7"/>
    <w:rsid w:val="002D4FBE"/>
    <w:rsid w:val="002D6A81"/>
    <w:rsid w:val="002D722A"/>
    <w:rsid w:val="002E131F"/>
    <w:rsid w:val="002E1AF6"/>
    <w:rsid w:val="002E267B"/>
    <w:rsid w:val="002E268B"/>
    <w:rsid w:val="002E2763"/>
    <w:rsid w:val="002E3BF3"/>
    <w:rsid w:val="002E44C5"/>
    <w:rsid w:val="002E5507"/>
    <w:rsid w:val="002E584B"/>
    <w:rsid w:val="002E7011"/>
    <w:rsid w:val="002E732F"/>
    <w:rsid w:val="002E7A06"/>
    <w:rsid w:val="002E7BA4"/>
    <w:rsid w:val="002E7CA7"/>
    <w:rsid w:val="002E7E79"/>
    <w:rsid w:val="002F02F5"/>
    <w:rsid w:val="002F1C8C"/>
    <w:rsid w:val="002F23ED"/>
    <w:rsid w:val="002F2594"/>
    <w:rsid w:val="002F28ED"/>
    <w:rsid w:val="002F30CC"/>
    <w:rsid w:val="002F3BE5"/>
    <w:rsid w:val="002F4581"/>
    <w:rsid w:val="002F4A57"/>
    <w:rsid w:val="002F5166"/>
    <w:rsid w:val="002F52D7"/>
    <w:rsid w:val="002F5503"/>
    <w:rsid w:val="002F5B30"/>
    <w:rsid w:val="002F68AB"/>
    <w:rsid w:val="002F73D3"/>
    <w:rsid w:val="0030197C"/>
    <w:rsid w:val="00302C72"/>
    <w:rsid w:val="00302E72"/>
    <w:rsid w:val="003041A1"/>
    <w:rsid w:val="00304504"/>
    <w:rsid w:val="00307052"/>
    <w:rsid w:val="003076C4"/>
    <w:rsid w:val="0030770F"/>
    <w:rsid w:val="003101AB"/>
    <w:rsid w:val="00313625"/>
    <w:rsid w:val="00315C11"/>
    <w:rsid w:val="00315C1C"/>
    <w:rsid w:val="00316EA0"/>
    <w:rsid w:val="00317DD4"/>
    <w:rsid w:val="00321D59"/>
    <w:rsid w:val="00321F20"/>
    <w:rsid w:val="00322589"/>
    <w:rsid w:val="0032278F"/>
    <w:rsid w:val="00322DCA"/>
    <w:rsid w:val="00323396"/>
    <w:rsid w:val="00323CDC"/>
    <w:rsid w:val="00324D06"/>
    <w:rsid w:val="003257B1"/>
    <w:rsid w:val="00325B50"/>
    <w:rsid w:val="00333310"/>
    <w:rsid w:val="00333B0D"/>
    <w:rsid w:val="00333BA6"/>
    <w:rsid w:val="00333C34"/>
    <w:rsid w:val="003353D7"/>
    <w:rsid w:val="00335608"/>
    <w:rsid w:val="00335BDD"/>
    <w:rsid w:val="00336303"/>
    <w:rsid w:val="00336699"/>
    <w:rsid w:val="0033696C"/>
    <w:rsid w:val="00336CCC"/>
    <w:rsid w:val="00336D40"/>
    <w:rsid w:val="00336F63"/>
    <w:rsid w:val="00337890"/>
    <w:rsid w:val="003379DF"/>
    <w:rsid w:val="0034019E"/>
    <w:rsid w:val="00341E7E"/>
    <w:rsid w:val="003428B3"/>
    <w:rsid w:val="003461A5"/>
    <w:rsid w:val="0034635A"/>
    <w:rsid w:val="00346438"/>
    <w:rsid w:val="00347325"/>
    <w:rsid w:val="003476B3"/>
    <w:rsid w:val="00347C06"/>
    <w:rsid w:val="00347E74"/>
    <w:rsid w:val="00351475"/>
    <w:rsid w:val="003522FE"/>
    <w:rsid w:val="00352E1B"/>
    <w:rsid w:val="00355CD1"/>
    <w:rsid w:val="00355DC8"/>
    <w:rsid w:val="003567DF"/>
    <w:rsid w:val="003572A1"/>
    <w:rsid w:val="0036066E"/>
    <w:rsid w:val="00360A7A"/>
    <w:rsid w:val="003624F1"/>
    <w:rsid w:val="00362A18"/>
    <w:rsid w:val="00362C5C"/>
    <w:rsid w:val="00362E18"/>
    <w:rsid w:val="00362E2A"/>
    <w:rsid w:val="0036316A"/>
    <w:rsid w:val="00363445"/>
    <w:rsid w:val="00364868"/>
    <w:rsid w:val="00364B20"/>
    <w:rsid w:val="00364C59"/>
    <w:rsid w:val="00365884"/>
    <w:rsid w:val="003665F7"/>
    <w:rsid w:val="00366A71"/>
    <w:rsid w:val="00367E7F"/>
    <w:rsid w:val="00371F5C"/>
    <w:rsid w:val="0037255C"/>
    <w:rsid w:val="0037507A"/>
    <w:rsid w:val="00375AA5"/>
    <w:rsid w:val="00380D5F"/>
    <w:rsid w:val="00380DFA"/>
    <w:rsid w:val="00381118"/>
    <w:rsid w:val="00382884"/>
    <w:rsid w:val="00383A0C"/>
    <w:rsid w:val="00383BA7"/>
    <w:rsid w:val="003851F0"/>
    <w:rsid w:val="0038604C"/>
    <w:rsid w:val="00386C28"/>
    <w:rsid w:val="003871D7"/>
    <w:rsid w:val="0038770D"/>
    <w:rsid w:val="0039030F"/>
    <w:rsid w:val="003904EB"/>
    <w:rsid w:val="00391647"/>
    <w:rsid w:val="00392038"/>
    <w:rsid w:val="00394121"/>
    <w:rsid w:val="00394403"/>
    <w:rsid w:val="00394B3B"/>
    <w:rsid w:val="00394E45"/>
    <w:rsid w:val="0039658B"/>
    <w:rsid w:val="003976B8"/>
    <w:rsid w:val="00397E9F"/>
    <w:rsid w:val="003A00F8"/>
    <w:rsid w:val="003A1168"/>
    <w:rsid w:val="003A11D2"/>
    <w:rsid w:val="003A13FC"/>
    <w:rsid w:val="003A1D5C"/>
    <w:rsid w:val="003A20C7"/>
    <w:rsid w:val="003A2843"/>
    <w:rsid w:val="003A2C69"/>
    <w:rsid w:val="003A385C"/>
    <w:rsid w:val="003A43B2"/>
    <w:rsid w:val="003A4CD3"/>
    <w:rsid w:val="003A4DAA"/>
    <w:rsid w:val="003A5458"/>
    <w:rsid w:val="003A7D83"/>
    <w:rsid w:val="003B0027"/>
    <w:rsid w:val="003B1B7C"/>
    <w:rsid w:val="003B1BFD"/>
    <w:rsid w:val="003B26A6"/>
    <w:rsid w:val="003B405D"/>
    <w:rsid w:val="003B4BF2"/>
    <w:rsid w:val="003B5814"/>
    <w:rsid w:val="003B5D59"/>
    <w:rsid w:val="003B67D9"/>
    <w:rsid w:val="003B6F17"/>
    <w:rsid w:val="003B7233"/>
    <w:rsid w:val="003C11A2"/>
    <w:rsid w:val="003C2F27"/>
    <w:rsid w:val="003C3383"/>
    <w:rsid w:val="003C3985"/>
    <w:rsid w:val="003C3D6F"/>
    <w:rsid w:val="003C4167"/>
    <w:rsid w:val="003C5919"/>
    <w:rsid w:val="003C6525"/>
    <w:rsid w:val="003C7257"/>
    <w:rsid w:val="003C7B52"/>
    <w:rsid w:val="003D0945"/>
    <w:rsid w:val="003D161B"/>
    <w:rsid w:val="003D3027"/>
    <w:rsid w:val="003D34F0"/>
    <w:rsid w:val="003D3EBC"/>
    <w:rsid w:val="003D4D9F"/>
    <w:rsid w:val="003D589C"/>
    <w:rsid w:val="003E0190"/>
    <w:rsid w:val="003E09C1"/>
    <w:rsid w:val="003E0CF0"/>
    <w:rsid w:val="003E0E25"/>
    <w:rsid w:val="003E1FA8"/>
    <w:rsid w:val="003E402A"/>
    <w:rsid w:val="003E4818"/>
    <w:rsid w:val="003E4CBC"/>
    <w:rsid w:val="003E5B9F"/>
    <w:rsid w:val="003E5C60"/>
    <w:rsid w:val="003E722B"/>
    <w:rsid w:val="003F10FE"/>
    <w:rsid w:val="003F1285"/>
    <w:rsid w:val="003F17E2"/>
    <w:rsid w:val="003F445F"/>
    <w:rsid w:val="003F494A"/>
    <w:rsid w:val="003F4ADF"/>
    <w:rsid w:val="003F57C6"/>
    <w:rsid w:val="003F5BFC"/>
    <w:rsid w:val="003F5CBE"/>
    <w:rsid w:val="003F6DA5"/>
    <w:rsid w:val="003F6F71"/>
    <w:rsid w:val="003F77C7"/>
    <w:rsid w:val="003F7DDD"/>
    <w:rsid w:val="00401496"/>
    <w:rsid w:val="00401728"/>
    <w:rsid w:val="00401766"/>
    <w:rsid w:val="00402B02"/>
    <w:rsid w:val="00403C7D"/>
    <w:rsid w:val="00404EB5"/>
    <w:rsid w:val="0040658F"/>
    <w:rsid w:val="0040781E"/>
    <w:rsid w:val="0041057A"/>
    <w:rsid w:val="00411394"/>
    <w:rsid w:val="00411841"/>
    <w:rsid w:val="004127B2"/>
    <w:rsid w:val="00414CE5"/>
    <w:rsid w:val="00416130"/>
    <w:rsid w:val="00416537"/>
    <w:rsid w:val="00417E0E"/>
    <w:rsid w:val="00421369"/>
    <w:rsid w:val="00421EC8"/>
    <w:rsid w:val="004231C6"/>
    <w:rsid w:val="0042322C"/>
    <w:rsid w:val="00423DC4"/>
    <w:rsid w:val="004264A5"/>
    <w:rsid w:val="0042732E"/>
    <w:rsid w:val="00427539"/>
    <w:rsid w:val="00427A92"/>
    <w:rsid w:val="00427B82"/>
    <w:rsid w:val="004305F2"/>
    <w:rsid w:val="004315F1"/>
    <w:rsid w:val="00431A17"/>
    <w:rsid w:val="0043228E"/>
    <w:rsid w:val="0043248A"/>
    <w:rsid w:val="00432734"/>
    <w:rsid w:val="004330A2"/>
    <w:rsid w:val="00433C77"/>
    <w:rsid w:val="00433E03"/>
    <w:rsid w:val="00435948"/>
    <w:rsid w:val="00435B76"/>
    <w:rsid w:val="004360F4"/>
    <w:rsid w:val="00437796"/>
    <w:rsid w:val="004406B7"/>
    <w:rsid w:val="00440ABC"/>
    <w:rsid w:val="00440FDB"/>
    <w:rsid w:val="0044131D"/>
    <w:rsid w:val="00441BDE"/>
    <w:rsid w:val="0044295C"/>
    <w:rsid w:val="004457CD"/>
    <w:rsid w:val="004470DA"/>
    <w:rsid w:val="00447392"/>
    <w:rsid w:val="00450DF4"/>
    <w:rsid w:val="00451683"/>
    <w:rsid w:val="0045198A"/>
    <w:rsid w:val="00451E8D"/>
    <w:rsid w:val="00452111"/>
    <w:rsid w:val="004527E5"/>
    <w:rsid w:val="00452D85"/>
    <w:rsid w:val="00453207"/>
    <w:rsid w:val="004536F4"/>
    <w:rsid w:val="004538AA"/>
    <w:rsid w:val="004541E5"/>
    <w:rsid w:val="0045428D"/>
    <w:rsid w:val="004544D6"/>
    <w:rsid w:val="00454848"/>
    <w:rsid w:val="004548B6"/>
    <w:rsid w:val="00456378"/>
    <w:rsid w:val="00457F94"/>
    <w:rsid w:val="0046084D"/>
    <w:rsid w:val="004609D7"/>
    <w:rsid w:val="00462017"/>
    <w:rsid w:val="00462570"/>
    <w:rsid w:val="00462F3B"/>
    <w:rsid w:val="00463208"/>
    <w:rsid w:val="004654BA"/>
    <w:rsid w:val="004673F2"/>
    <w:rsid w:val="00467810"/>
    <w:rsid w:val="00470330"/>
    <w:rsid w:val="004706A9"/>
    <w:rsid w:val="004706BA"/>
    <w:rsid w:val="00471253"/>
    <w:rsid w:val="00471853"/>
    <w:rsid w:val="004744E0"/>
    <w:rsid w:val="004747F0"/>
    <w:rsid w:val="00474C66"/>
    <w:rsid w:val="00474FE5"/>
    <w:rsid w:val="00475133"/>
    <w:rsid w:val="004758E2"/>
    <w:rsid w:val="00476A09"/>
    <w:rsid w:val="00481250"/>
    <w:rsid w:val="004820B8"/>
    <w:rsid w:val="0048287B"/>
    <w:rsid w:val="00483522"/>
    <w:rsid w:val="0048461B"/>
    <w:rsid w:val="004849AF"/>
    <w:rsid w:val="00484A20"/>
    <w:rsid w:val="00484B7C"/>
    <w:rsid w:val="004866A0"/>
    <w:rsid w:val="00486FB6"/>
    <w:rsid w:val="00487DF4"/>
    <w:rsid w:val="004902A8"/>
    <w:rsid w:val="004912E2"/>
    <w:rsid w:val="00491644"/>
    <w:rsid w:val="00491694"/>
    <w:rsid w:val="004930C9"/>
    <w:rsid w:val="00493100"/>
    <w:rsid w:val="00495402"/>
    <w:rsid w:val="0049541A"/>
    <w:rsid w:val="00495F50"/>
    <w:rsid w:val="004964D2"/>
    <w:rsid w:val="00496FBC"/>
    <w:rsid w:val="004976B8"/>
    <w:rsid w:val="00497A91"/>
    <w:rsid w:val="004A0493"/>
    <w:rsid w:val="004A0837"/>
    <w:rsid w:val="004A0AF9"/>
    <w:rsid w:val="004A2D45"/>
    <w:rsid w:val="004A5E11"/>
    <w:rsid w:val="004A68E9"/>
    <w:rsid w:val="004A7473"/>
    <w:rsid w:val="004B105F"/>
    <w:rsid w:val="004B1852"/>
    <w:rsid w:val="004B1A30"/>
    <w:rsid w:val="004B1DEE"/>
    <w:rsid w:val="004B20EB"/>
    <w:rsid w:val="004B3DBC"/>
    <w:rsid w:val="004B4EFD"/>
    <w:rsid w:val="004B4FF1"/>
    <w:rsid w:val="004B5237"/>
    <w:rsid w:val="004B72C3"/>
    <w:rsid w:val="004C1484"/>
    <w:rsid w:val="004C267E"/>
    <w:rsid w:val="004C2797"/>
    <w:rsid w:val="004C30A3"/>
    <w:rsid w:val="004C3242"/>
    <w:rsid w:val="004C3C41"/>
    <w:rsid w:val="004C428B"/>
    <w:rsid w:val="004C454E"/>
    <w:rsid w:val="004C55CB"/>
    <w:rsid w:val="004C61CA"/>
    <w:rsid w:val="004C64C5"/>
    <w:rsid w:val="004D14CB"/>
    <w:rsid w:val="004D17AA"/>
    <w:rsid w:val="004D30F5"/>
    <w:rsid w:val="004D3585"/>
    <w:rsid w:val="004D3A34"/>
    <w:rsid w:val="004D3CF1"/>
    <w:rsid w:val="004D3E02"/>
    <w:rsid w:val="004D43C9"/>
    <w:rsid w:val="004D4510"/>
    <w:rsid w:val="004D5915"/>
    <w:rsid w:val="004D59D7"/>
    <w:rsid w:val="004D6083"/>
    <w:rsid w:val="004E0123"/>
    <w:rsid w:val="004E2196"/>
    <w:rsid w:val="004E2B8C"/>
    <w:rsid w:val="004E2DA2"/>
    <w:rsid w:val="004E3059"/>
    <w:rsid w:val="004E428E"/>
    <w:rsid w:val="004E4FB6"/>
    <w:rsid w:val="004E5056"/>
    <w:rsid w:val="004E6437"/>
    <w:rsid w:val="004E6A7A"/>
    <w:rsid w:val="004E7B77"/>
    <w:rsid w:val="004E7FF6"/>
    <w:rsid w:val="004F10DD"/>
    <w:rsid w:val="004F2732"/>
    <w:rsid w:val="004F2C54"/>
    <w:rsid w:val="004F318A"/>
    <w:rsid w:val="004F382B"/>
    <w:rsid w:val="004F4CD0"/>
    <w:rsid w:val="004F6248"/>
    <w:rsid w:val="004F6C74"/>
    <w:rsid w:val="004F7839"/>
    <w:rsid w:val="00500273"/>
    <w:rsid w:val="00500421"/>
    <w:rsid w:val="00502790"/>
    <w:rsid w:val="00502F08"/>
    <w:rsid w:val="005032FB"/>
    <w:rsid w:val="00504023"/>
    <w:rsid w:val="0050563C"/>
    <w:rsid w:val="0050697A"/>
    <w:rsid w:val="00506A26"/>
    <w:rsid w:val="0051001E"/>
    <w:rsid w:val="00510D7C"/>
    <w:rsid w:val="005120D5"/>
    <w:rsid w:val="005129CD"/>
    <w:rsid w:val="00512A4F"/>
    <w:rsid w:val="00512DC0"/>
    <w:rsid w:val="00512FA8"/>
    <w:rsid w:val="00515DDB"/>
    <w:rsid w:val="00517D5B"/>
    <w:rsid w:val="005206B8"/>
    <w:rsid w:val="005209BE"/>
    <w:rsid w:val="00520AAA"/>
    <w:rsid w:val="0052107E"/>
    <w:rsid w:val="005212CB"/>
    <w:rsid w:val="005215F9"/>
    <w:rsid w:val="005224B1"/>
    <w:rsid w:val="00523E2B"/>
    <w:rsid w:val="00524426"/>
    <w:rsid w:val="00524B3E"/>
    <w:rsid w:val="005262A6"/>
    <w:rsid w:val="005263CB"/>
    <w:rsid w:val="0052676E"/>
    <w:rsid w:val="0052692B"/>
    <w:rsid w:val="00526AA0"/>
    <w:rsid w:val="00527894"/>
    <w:rsid w:val="00527F7A"/>
    <w:rsid w:val="00531045"/>
    <w:rsid w:val="00532DE4"/>
    <w:rsid w:val="00533A6F"/>
    <w:rsid w:val="005341AC"/>
    <w:rsid w:val="00534599"/>
    <w:rsid w:val="00534A26"/>
    <w:rsid w:val="00534C0E"/>
    <w:rsid w:val="00536764"/>
    <w:rsid w:val="0053680F"/>
    <w:rsid w:val="00536C02"/>
    <w:rsid w:val="00536DD6"/>
    <w:rsid w:val="00537227"/>
    <w:rsid w:val="00537C67"/>
    <w:rsid w:val="005406B7"/>
    <w:rsid w:val="00540FD8"/>
    <w:rsid w:val="00541E5A"/>
    <w:rsid w:val="00543D4A"/>
    <w:rsid w:val="00543E17"/>
    <w:rsid w:val="005449E1"/>
    <w:rsid w:val="00544BB5"/>
    <w:rsid w:val="00544F6C"/>
    <w:rsid w:val="0055053F"/>
    <w:rsid w:val="005507F5"/>
    <w:rsid w:val="005520D7"/>
    <w:rsid w:val="0055233B"/>
    <w:rsid w:val="00552796"/>
    <w:rsid w:val="005532B1"/>
    <w:rsid w:val="005536D9"/>
    <w:rsid w:val="00553D32"/>
    <w:rsid w:val="00554A27"/>
    <w:rsid w:val="00554B64"/>
    <w:rsid w:val="005576E6"/>
    <w:rsid w:val="00560949"/>
    <w:rsid w:val="00560CFB"/>
    <w:rsid w:val="00561E9B"/>
    <w:rsid w:val="00562173"/>
    <w:rsid w:val="00562430"/>
    <w:rsid w:val="00562968"/>
    <w:rsid w:val="00562DA2"/>
    <w:rsid w:val="00562FB1"/>
    <w:rsid w:val="0056378B"/>
    <w:rsid w:val="00563C32"/>
    <w:rsid w:val="0056490C"/>
    <w:rsid w:val="00571125"/>
    <w:rsid w:val="00571C52"/>
    <w:rsid w:val="00571E07"/>
    <w:rsid w:val="00571EDF"/>
    <w:rsid w:val="00571F04"/>
    <w:rsid w:val="0057237C"/>
    <w:rsid w:val="00573526"/>
    <w:rsid w:val="00574239"/>
    <w:rsid w:val="00577F22"/>
    <w:rsid w:val="00580E5A"/>
    <w:rsid w:val="00582143"/>
    <w:rsid w:val="005839AE"/>
    <w:rsid w:val="00584BDD"/>
    <w:rsid w:val="0058560B"/>
    <w:rsid w:val="00591070"/>
    <w:rsid w:val="0059257A"/>
    <w:rsid w:val="0059350B"/>
    <w:rsid w:val="00593DB9"/>
    <w:rsid w:val="005946E9"/>
    <w:rsid w:val="00595EF0"/>
    <w:rsid w:val="0059733E"/>
    <w:rsid w:val="005975B8"/>
    <w:rsid w:val="0059794A"/>
    <w:rsid w:val="00597FAA"/>
    <w:rsid w:val="005A023A"/>
    <w:rsid w:val="005A0F40"/>
    <w:rsid w:val="005A18F4"/>
    <w:rsid w:val="005A21BB"/>
    <w:rsid w:val="005A26EC"/>
    <w:rsid w:val="005A2724"/>
    <w:rsid w:val="005A4EE6"/>
    <w:rsid w:val="005A4F63"/>
    <w:rsid w:val="005A4FFC"/>
    <w:rsid w:val="005A5500"/>
    <w:rsid w:val="005A5CF1"/>
    <w:rsid w:val="005A73A0"/>
    <w:rsid w:val="005A7498"/>
    <w:rsid w:val="005A78CD"/>
    <w:rsid w:val="005A7EC0"/>
    <w:rsid w:val="005B00AC"/>
    <w:rsid w:val="005B03DB"/>
    <w:rsid w:val="005B0AB9"/>
    <w:rsid w:val="005B0FE7"/>
    <w:rsid w:val="005B1591"/>
    <w:rsid w:val="005B16F2"/>
    <w:rsid w:val="005B1988"/>
    <w:rsid w:val="005B2726"/>
    <w:rsid w:val="005B41E9"/>
    <w:rsid w:val="005B4A28"/>
    <w:rsid w:val="005B4A8C"/>
    <w:rsid w:val="005B4AD4"/>
    <w:rsid w:val="005B7D75"/>
    <w:rsid w:val="005C04A9"/>
    <w:rsid w:val="005C0AD2"/>
    <w:rsid w:val="005C0E72"/>
    <w:rsid w:val="005C111C"/>
    <w:rsid w:val="005C1ABC"/>
    <w:rsid w:val="005C1E0F"/>
    <w:rsid w:val="005C2217"/>
    <w:rsid w:val="005C2CDE"/>
    <w:rsid w:val="005C2EF4"/>
    <w:rsid w:val="005C46B0"/>
    <w:rsid w:val="005C4B98"/>
    <w:rsid w:val="005C5183"/>
    <w:rsid w:val="005C523D"/>
    <w:rsid w:val="005C7055"/>
    <w:rsid w:val="005C7DB8"/>
    <w:rsid w:val="005C7F58"/>
    <w:rsid w:val="005D02FD"/>
    <w:rsid w:val="005D05D2"/>
    <w:rsid w:val="005D076F"/>
    <w:rsid w:val="005D1530"/>
    <w:rsid w:val="005D1FC0"/>
    <w:rsid w:val="005D3176"/>
    <w:rsid w:val="005D3879"/>
    <w:rsid w:val="005D4A29"/>
    <w:rsid w:val="005D5ECC"/>
    <w:rsid w:val="005D676D"/>
    <w:rsid w:val="005E1DB3"/>
    <w:rsid w:val="005E2B0B"/>
    <w:rsid w:val="005E3BDF"/>
    <w:rsid w:val="005E4466"/>
    <w:rsid w:val="005E5192"/>
    <w:rsid w:val="005E54D6"/>
    <w:rsid w:val="005E578A"/>
    <w:rsid w:val="005E5D13"/>
    <w:rsid w:val="005E6FA0"/>
    <w:rsid w:val="005E7919"/>
    <w:rsid w:val="005E7DC7"/>
    <w:rsid w:val="005F023D"/>
    <w:rsid w:val="005F03B5"/>
    <w:rsid w:val="005F06B2"/>
    <w:rsid w:val="005F23D1"/>
    <w:rsid w:val="005F2FAF"/>
    <w:rsid w:val="005F335D"/>
    <w:rsid w:val="005F33D7"/>
    <w:rsid w:val="005F35A7"/>
    <w:rsid w:val="005F3635"/>
    <w:rsid w:val="005F3E44"/>
    <w:rsid w:val="005F4663"/>
    <w:rsid w:val="005F4B9C"/>
    <w:rsid w:val="005F4BEC"/>
    <w:rsid w:val="005F4F3F"/>
    <w:rsid w:val="005F5961"/>
    <w:rsid w:val="005F5BD9"/>
    <w:rsid w:val="005F6338"/>
    <w:rsid w:val="005F6657"/>
    <w:rsid w:val="005F7142"/>
    <w:rsid w:val="005F79E5"/>
    <w:rsid w:val="006002FC"/>
    <w:rsid w:val="00600A82"/>
    <w:rsid w:val="00601072"/>
    <w:rsid w:val="0060402D"/>
    <w:rsid w:val="006053D6"/>
    <w:rsid w:val="00606A5C"/>
    <w:rsid w:val="006072B4"/>
    <w:rsid w:val="00607738"/>
    <w:rsid w:val="0061048C"/>
    <w:rsid w:val="0061074A"/>
    <w:rsid w:val="0061123D"/>
    <w:rsid w:val="0061215F"/>
    <w:rsid w:val="00614AB1"/>
    <w:rsid w:val="0061529C"/>
    <w:rsid w:val="00615FEC"/>
    <w:rsid w:val="00616060"/>
    <w:rsid w:val="00616152"/>
    <w:rsid w:val="006161C6"/>
    <w:rsid w:val="00617757"/>
    <w:rsid w:val="006219CA"/>
    <w:rsid w:val="00621E2D"/>
    <w:rsid w:val="00622554"/>
    <w:rsid w:val="00622FA5"/>
    <w:rsid w:val="00623A3F"/>
    <w:rsid w:val="00623E59"/>
    <w:rsid w:val="006244E6"/>
    <w:rsid w:val="00630D5D"/>
    <w:rsid w:val="00630FC6"/>
    <w:rsid w:val="006348C4"/>
    <w:rsid w:val="00634C48"/>
    <w:rsid w:val="00634CD5"/>
    <w:rsid w:val="00634CF7"/>
    <w:rsid w:val="0063539B"/>
    <w:rsid w:val="006369DE"/>
    <w:rsid w:val="00636FBD"/>
    <w:rsid w:val="0064054B"/>
    <w:rsid w:val="006408F4"/>
    <w:rsid w:val="00640D98"/>
    <w:rsid w:val="00641425"/>
    <w:rsid w:val="0064192C"/>
    <w:rsid w:val="00642174"/>
    <w:rsid w:val="0064348D"/>
    <w:rsid w:val="00643903"/>
    <w:rsid w:val="00643A8C"/>
    <w:rsid w:val="00643EEF"/>
    <w:rsid w:val="006442F0"/>
    <w:rsid w:val="00644E1D"/>
    <w:rsid w:val="00645D38"/>
    <w:rsid w:val="006479AB"/>
    <w:rsid w:val="0065020B"/>
    <w:rsid w:val="00650416"/>
    <w:rsid w:val="00650439"/>
    <w:rsid w:val="006516E4"/>
    <w:rsid w:val="00651E00"/>
    <w:rsid w:val="00652416"/>
    <w:rsid w:val="006547F4"/>
    <w:rsid w:val="00656B27"/>
    <w:rsid w:val="006571DE"/>
    <w:rsid w:val="00661B36"/>
    <w:rsid w:val="00661FFD"/>
    <w:rsid w:val="00663E54"/>
    <w:rsid w:val="00664730"/>
    <w:rsid w:val="00664963"/>
    <w:rsid w:val="00665676"/>
    <w:rsid w:val="00665B6C"/>
    <w:rsid w:val="0066674C"/>
    <w:rsid w:val="00666B43"/>
    <w:rsid w:val="006712C5"/>
    <w:rsid w:val="00671B8A"/>
    <w:rsid w:val="00671D1E"/>
    <w:rsid w:val="006741F1"/>
    <w:rsid w:val="00674D4F"/>
    <w:rsid w:val="00674D9B"/>
    <w:rsid w:val="0067594E"/>
    <w:rsid w:val="00681D79"/>
    <w:rsid w:val="00682A7F"/>
    <w:rsid w:val="006834CE"/>
    <w:rsid w:val="006846F5"/>
    <w:rsid w:val="0068604A"/>
    <w:rsid w:val="006869C0"/>
    <w:rsid w:val="00686BA9"/>
    <w:rsid w:val="0069051C"/>
    <w:rsid w:val="0069056A"/>
    <w:rsid w:val="00691155"/>
    <w:rsid w:val="00691500"/>
    <w:rsid w:val="0069193D"/>
    <w:rsid w:val="00692065"/>
    <w:rsid w:val="006924D2"/>
    <w:rsid w:val="006925F7"/>
    <w:rsid w:val="00692C04"/>
    <w:rsid w:val="00692D47"/>
    <w:rsid w:val="00692EA2"/>
    <w:rsid w:val="00693267"/>
    <w:rsid w:val="00693C8A"/>
    <w:rsid w:val="006942C8"/>
    <w:rsid w:val="00694771"/>
    <w:rsid w:val="00694D43"/>
    <w:rsid w:val="00694E0A"/>
    <w:rsid w:val="00695F3B"/>
    <w:rsid w:val="006A0D98"/>
    <w:rsid w:val="006A0EE0"/>
    <w:rsid w:val="006A35AF"/>
    <w:rsid w:val="006A3820"/>
    <w:rsid w:val="006A390F"/>
    <w:rsid w:val="006A3B66"/>
    <w:rsid w:val="006A3DD3"/>
    <w:rsid w:val="006A484D"/>
    <w:rsid w:val="006A5BD5"/>
    <w:rsid w:val="006A5EA4"/>
    <w:rsid w:val="006A695C"/>
    <w:rsid w:val="006A6D12"/>
    <w:rsid w:val="006A70B2"/>
    <w:rsid w:val="006A7A66"/>
    <w:rsid w:val="006A7BDF"/>
    <w:rsid w:val="006B28F6"/>
    <w:rsid w:val="006B30C5"/>
    <w:rsid w:val="006B31BB"/>
    <w:rsid w:val="006B3E20"/>
    <w:rsid w:val="006B4A0C"/>
    <w:rsid w:val="006B50B7"/>
    <w:rsid w:val="006B592B"/>
    <w:rsid w:val="006B63D9"/>
    <w:rsid w:val="006C0280"/>
    <w:rsid w:val="006C0877"/>
    <w:rsid w:val="006C1A75"/>
    <w:rsid w:val="006C22A7"/>
    <w:rsid w:val="006C261D"/>
    <w:rsid w:val="006C3160"/>
    <w:rsid w:val="006C3245"/>
    <w:rsid w:val="006C40C9"/>
    <w:rsid w:val="006C535E"/>
    <w:rsid w:val="006C565A"/>
    <w:rsid w:val="006C6344"/>
    <w:rsid w:val="006C66FC"/>
    <w:rsid w:val="006C76D0"/>
    <w:rsid w:val="006C7832"/>
    <w:rsid w:val="006C7FB4"/>
    <w:rsid w:val="006D05F6"/>
    <w:rsid w:val="006D0AF0"/>
    <w:rsid w:val="006D19BA"/>
    <w:rsid w:val="006D2170"/>
    <w:rsid w:val="006D244C"/>
    <w:rsid w:val="006D287F"/>
    <w:rsid w:val="006D2E02"/>
    <w:rsid w:val="006D39B1"/>
    <w:rsid w:val="006D3E50"/>
    <w:rsid w:val="006D46F5"/>
    <w:rsid w:val="006D4FB0"/>
    <w:rsid w:val="006D5172"/>
    <w:rsid w:val="006D5E7B"/>
    <w:rsid w:val="006D613B"/>
    <w:rsid w:val="006D6567"/>
    <w:rsid w:val="006E26E8"/>
    <w:rsid w:val="006E274D"/>
    <w:rsid w:val="006E37A9"/>
    <w:rsid w:val="006E38E4"/>
    <w:rsid w:val="006E3D24"/>
    <w:rsid w:val="006E4228"/>
    <w:rsid w:val="006E58F8"/>
    <w:rsid w:val="006E7ABA"/>
    <w:rsid w:val="006E7EE7"/>
    <w:rsid w:val="006F0B26"/>
    <w:rsid w:val="006F2300"/>
    <w:rsid w:val="006F273D"/>
    <w:rsid w:val="006F3172"/>
    <w:rsid w:val="006F37D4"/>
    <w:rsid w:val="006F4163"/>
    <w:rsid w:val="006F4188"/>
    <w:rsid w:val="006F4FE1"/>
    <w:rsid w:val="006F5CB2"/>
    <w:rsid w:val="006F6F75"/>
    <w:rsid w:val="006F74FE"/>
    <w:rsid w:val="007003A8"/>
    <w:rsid w:val="007003E8"/>
    <w:rsid w:val="00700797"/>
    <w:rsid w:val="0070087A"/>
    <w:rsid w:val="007009E6"/>
    <w:rsid w:val="00702AC8"/>
    <w:rsid w:val="00704415"/>
    <w:rsid w:val="00705729"/>
    <w:rsid w:val="007059A0"/>
    <w:rsid w:val="00705AA8"/>
    <w:rsid w:val="00706AC2"/>
    <w:rsid w:val="00707846"/>
    <w:rsid w:val="00707E06"/>
    <w:rsid w:val="007106CF"/>
    <w:rsid w:val="007115C6"/>
    <w:rsid w:val="00711DC3"/>
    <w:rsid w:val="0071214C"/>
    <w:rsid w:val="00712C0C"/>
    <w:rsid w:val="00715FD3"/>
    <w:rsid w:val="0071604C"/>
    <w:rsid w:val="007174CA"/>
    <w:rsid w:val="00717A60"/>
    <w:rsid w:val="007210F0"/>
    <w:rsid w:val="007217E6"/>
    <w:rsid w:val="00721ACB"/>
    <w:rsid w:val="00721BC7"/>
    <w:rsid w:val="00721F34"/>
    <w:rsid w:val="007229E3"/>
    <w:rsid w:val="00722FF9"/>
    <w:rsid w:val="00723247"/>
    <w:rsid w:val="00723B67"/>
    <w:rsid w:val="00723DF4"/>
    <w:rsid w:val="007244F1"/>
    <w:rsid w:val="007254B7"/>
    <w:rsid w:val="0072630B"/>
    <w:rsid w:val="0072679C"/>
    <w:rsid w:val="00727179"/>
    <w:rsid w:val="007271B0"/>
    <w:rsid w:val="00727846"/>
    <w:rsid w:val="00730C9F"/>
    <w:rsid w:val="0073242F"/>
    <w:rsid w:val="00732566"/>
    <w:rsid w:val="00733AF0"/>
    <w:rsid w:val="00733CD6"/>
    <w:rsid w:val="00734744"/>
    <w:rsid w:val="00734CF2"/>
    <w:rsid w:val="00736C36"/>
    <w:rsid w:val="007374EF"/>
    <w:rsid w:val="00737590"/>
    <w:rsid w:val="007400A5"/>
    <w:rsid w:val="00740CD2"/>
    <w:rsid w:val="00741CBF"/>
    <w:rsid w:val="0074206A"/>
    <w:rsid w:val="00742EC7"/>
    <w:rsid w:val="00744422"/>
    <w:rsid w:val="00745074"/>
    <w:rsid w:val="00745631"/>
    <w:rsid w:val="007477B0"/>
    <w:rsid w:val="00747949"/>
    <w:rsid w:val="00747FCB"/>
    <w:rsid w:val="007505CA"/>
    <w:rsid w:val="0075165A"/>
    <w:rsid w:val="00751878"/>
    <w:rsid w:val="0075220E"/>
    <w:rsid w:val="00753D15"/>
    <w:rsid w:val="007548F8"/>
    <w:rsid w:val="0075499F"/>
    <w:rsid w:val="00755AFE"/>
    <w:rsid w:val="0075727C"/>
    <w:rsid w:val="00757742"/>
    <w:rsid w:val="00757789"/>
    <w:rsid w:val="00757E61"/>
    <w:rsid w:val="007620F8"/>
    <w:rsid w:val="00762E0A"/>
    <w:rsid w:val="00763B22"/>
    <w:rsid w:val="00763CA4"/>
    <w:rsid w:val="007643FB"/>
    <w:rsid w:val="007647FF"/>
    <w:rsid w:val="00764BEF"/>
    <w:rsid w:val="007664AB"/>
    <w:rsid w:val="00766615"/>
    <w:rsid w:val="0076782F"/>
    <w:rsid w:val="007709CB"/>
    <w:rsid w:val="007710BF"/>
    <w:rsid w:val="00771CF5"/>
    <w:rsid w:val="00773B39"/>
    <w:rsid w:val="00774B87"/>
    <w:rsid w:val="00774F6F"/>
    <w:rsid w:val="007753C1"/>
    <w:rsid w:val="00775618"/>
    <w:rsid w:val="00776C90"/>
    <w:rsid w:val="00777A4F"/>
    <w:rsid w:val="007802CB"/>
    <w:rsid w:val="007816A2"/>
    <w:rsid w:val="007820E9"/>
    <w:rsid w:val="00782D28"/>
    <w:rsid w:val="0078309F"/>
    <w:rsid w:val="007838A3"/>
    <w:rsid w:val="0078419F"/>
    <w:rsid w:val="00785F60"/>
    <w:rsid w:val="00786C6E"/>
    <w:rsid w:val="00787C41"/>
    <w:rsid w:val="0079053D"/>
    <w:rsid w:val="00791CE3"/>
    <w:rsid w:val="00792165"/>
    <w:rsid w:val="00792E92"/>
    <w:rsid w:val="0079399D"/>
    <w:rsid w:val="00794908"/>
    <w:rsid w:val="00795AC4"/>
    <w:rsid w:val="00797D97"/>
    <w:rsid w:val="007A1A04"/>
    <w:rsid w:val="007A1A88"/>
    <w:rsid w:val="007A1E19"/>
    <w:rsid w:val="007A2D06"/>
    <w:rsid w:val="007A30E8"/>
    <w:rsid w:val="007A37C3"/>
    <w:rsid w:val="007A5FE3"/>
    <w:rsid w:val="007A63DF"/>
    <w:rsid w:val="007A7106"/>
    <w:rsid w:val="007A7214"/>
    <w:rsid w:val="007A7759"/>
    <w:rsid w:val="007B0169"/>
    <w:rsid w:val="007B01E3"/>
    <w:rsid w:val="007B0775"/>
    <w:rsid w:val="007B13F9"/>
    <w:rsid w:val="007B1BDE"/>
    <w:rsid w:val="007B24AA"/>
    <w:rsid w:val="007B28A9"/>
    <w:rsid w:val="007B2C69"/>
    <w:rsid w:val="007B3312"/>
    <w:rsid w:val="007B3342"/>
    <w:rsid w:val="007B3A97"/>
    <w:rsid w:val="007B3F65"/>
    <w:rsid w:val="007B4078"/>
    <w:rsid w:val="007B4637"/>
    <w:rsid w:val="007B5D20"/>
    <w:rsid w:val="007B605F"/>
    <w:rsid w:val="007B6FCF"/>
    <w:rsid w:val="007B714F"/>
    <w:rsid w:val="007B7422"/>
    <w:rsid w:val="007C0C96"/>
    <w:rsid w:val="007C1478"/>
    <w:rsid w:val="007C2BE3"/>
    <w:rsid w:val="007C3A79"/>
    <w:rsid w:val="007C45E1"/>
    <w:rsid w:val="007C5A5F"/>
    <w:rsid w:val="007C6050"/>
    <w:rsid w:val="007C779C"/>
    <w:rsid w:val="007D0EF0"/>
    <w:rsid w:val="007D253A"/>
    <w:rsid w:val="007D2E4C"/>
    <w:rsid w:val="007D36A0"/>
    <w:rsid w:val="007D4CC8"/>
    <w:rsid w:val="007D4F79"/>
    <w:rsid w:val="007D5DAF"/>
    <w:rsid w:val="007D60A4"/>
    <w:rsid w:val="007D73E5"/>
    <w:rsid w:val="007D7F01"/>
    <w:rsid w:val="007D7F6F"/>
    <w:rsid w:val="007E0800"/>
    <w:rsid w:val="007E0D56"/>
    <w:rsid w:val="007E3A9A"/>
    <w:rsid w:val="007E4978"/>
    <w:rsid w:val="007E62D2"/>
    <w:rsid w:val="007E62DA"/>
    <w:rsid w:val="007E65A8"/>
    <w:rsid w:val="007E682A"/>
    <w:rsid w:val="007E7946"/>
    <w:rsid w:val="007F14E1"/>
    <w:rsid w:val="007F2D5D"/>
    <w:rsid w:val="007F568A"/>
    <w:rsid w:val="007F5A2D"/>
    <w:rsid w:val="007F6252"/>
    <w:rsid w:val="007F6DCF"/>
    <w:rsid w:val="007F75DF"/>
    <w:rsid w:val="00800820"/>
    <w:rsid w:val="00800B78"/>
    <w:rsid w:val="00800CCA"/>
    <w:rsid w:val="0080109A"/>
    <w:rsid w:val="0080213B"/>
    <w:rsid w:val="00802D74"/>
    <w:rsid w:val="00802F4F"/>
    <w:rsid w:val="0080320A"/>
    <w:rsid w:val="00803E14"/>
    <w:rsid w:val="008052CD"/>
    <w:rsid w:val="00810623"/>
    <w:rsid w:val="00811F61"/>
    <w:rsid w:val="0081345B"/>
    <w:rsid w:val="0081350F"/>
    <w:rsid w:val="00815ED1"/>
    <w:rsid w:val="008167C9"/>
    <w:rsid w:val="00817D02"/>
    <w:rsid w:val="00817D1A"/>
    <w:rsid w:val="008220EC"/>
    <w:rsid w:val="0082323B"/>
    <w:rsid w:val="0082386A"/>
    <w:rsid w:val="0082456A"/>
    <w:rsid w:val="00825C94"/>
    <w:rsid w:val="00825ED8"/>
    <w:rsid w:val="00826215"/>
    <w:rsid w:val="00826AFE"/>
    <w:rsid w:val="008272F8"/>
    <w:rsid w:val="00827518"/>
    <w:rsid w:val="00827AAF"/>
    <w:rsid w:val="00827B5A"/>
    <w:rsid w:val="00830930"/>
    <w:rsid w:val="00830C2E"/>
    <w:rsid w:val="0083158B"/>
    <w:rsid w:val="008323C7"/>
    <w:rsid w:val="008323F7"/>
    <w:rsid w:val="00832414"/>
    <w:rsid w:val="00834D36"/>
    <w:rsid w:val="00836647"/>
    <w:rsid w:val="00836EAB"/>
    <w:rsid w:val="0084038D"/>
    <w:rsid w:val="00840A5A"/>
    <w:rsid w:val="008411FB"/>
    <w:rsid w:val="008419D6"/>
    <w:rsid w:val="00841F46"/>
    <w:rsid w:val="008434EB"/>
    <w:rsid w:val="00843682"/>
    <w:rsid w:val="0084392C"/>
    <w:rsid w:val="00843945"/>
    <w:rsid w:val="00844C40"/>
    <w:rsid w:val="00845051"/>
    <w:rsid w:val="00845E03"/>
    <w:rsid w:val="0084626D"/>
    <w:rsid w:val="00847034"/>
    <w:rsid w:val="00850213"/>
    <w:rsid w:val="008505E7"/>
    <w:rsid w:val="008513AD"/>
    <w:rsid w:val="008519E1"/>
    <w:rsid w:val="00853658"/>
    <w:rsid w:val="00853A4A"/>
    <w:rsid w:val="00854A7F"/>
    <w:rsid w:val="00855289"/>
    <w:rsid w:val="00856BBB"/>
    <w:rsid w:val="00860697"/>
    <w:rsid w:val="0086438F"/>
    <w:rsid w:val="008662B3"/>
    <w:rsid w:val="00866848"/>
    <w:rsid w:val="00867AB4"/>
    <w:rsid w:val="00867B84"/>
    <w:rsid w:val="00870706"/>
    <w:rsid w:val="0087133F"/>
    <w:rsid w:val="008733D4"/>
    <w:rsid w:val="00873436"/>
    <w:rsid w:val="008737BB"/>
    <w:rsid w:val="00873F09"/>
    <w:rsid w:val="00874110"/>
    <w:rsid w:val="0087465D"/>
    <w:rsid w:val="00874DBC"/>
    <w:rsid w:val="00874E16"/>
    <w:rsid w:val="00874FEF"/>
    <w:rsid w:val="00880DC6"/>
    <w:rsid w:val="00881ABF"/>
    <w:rsid w:val="008837A1"/>
    <w:rsid w:val="008852BA"/>
    <w:rsid w:val="00885E3A"/>
    <w:rsid w:val="00887EFC"/>
    <w:rsid w:val="00887FBD"/>
    <w:rsid w:val="008900DF"/>
    <w:rsid w:val="00890388"/>
    <w:rsid w:val="00890C75"/>
    <w:rsid w:val="00891DB8"/>
    <w:rsid w:val="00892AFA"/>
    <w:rsid w:val="00894D53"/>
    <w:rsid w:val="00895D32"/>
    <w:rsid w:val="00896C1E"/>
    <w:rsid w:val="008A071F"/>
    <w:rsid w:val="008A0732"/>
    <w:rsid w:val="008A10D7"/>
    <w:rsid w:val="008A13C0"/>
    <w:rsid w:val="008A259F"/>
    <w:rsid w:val="008A2974"/>
    <w:rsid w:val="008A2A1C"/>
    <w:rsid w:val="008A4438"/>
    <w:rsid w:val="008A4762"/>
    <w:rsid w:val="008A4C1E"/>
    <w:rsid w:val="008A4EF6"/>
    <w:rsid w:val="008A59FF"/>
    <w:rsid w:val="008B1210"/>
    <w:rsid w:val="008B1620"/>
    <w:rsid w:val="008B3FE8"/>
    <w:rsid w:val="008B465E"/>
    <w:rsid w:val="008B5612"/>
    <w:rsid w:val="008B56BE"/>
    <w:rsid w:val="008B59D7"/>
    <w:rsid w:val="008B5B7D"/>
    <w:rsid w:val="008B6219"/>
    <w:rsid w:val="008B7823"/>
    <w:rsid w:val="008B7B16"/>
    <w:rsid w:val="008B7B9D"/>
    <w:rsid w:val="008B7F39"/>
    <w:rsid w:val="008C0008"/>
    <w:rsid w:val="008C0C77"/>
    <w:rsid w:val="008C2444"/>
    <w:rsid w:val="008C3493"/>
    <w:rsid w:val="008C36DE"/>
    <w:rsid w:val="008C3746"/>
    <w:rsid w:val="008C39A7"/>
    <w:rsid w:val="008C48DA"/>
    <w:rsid w:val="008C589C"/>
    <w:rsid w:val="008C6660"/>
    <w:rsid w:val="008C7898"/>
    <w:rsid w:val="008C79D5"/>
    <w:rsid w:val="008C7F2D"/>
    <w:rsid w:val="008D1768"/>
    <w:rsid w:val="008D1BEB"/>
    <w:rsid w:val="008D228D"/>
    <w:rsid w:val="008D305A"/>
    <w:rsid w:val="008D350E"/>
    <w:rsid w:val="008D40F7"/>
    <w:rsid w:val="008D4DBF"/>
    <w:rsid w:val="008D536B"/>
    <w:rsid w:val="008D5A74"/>
    <w:rsid w:val="008E1A41"/>
    <w:rsid w:val="008E1E31"/>
    <w:rsid w:val="008E1EDE"/>
    <w:rsid w:val="008E4265"/>
    <w:rsid w:val="008E4929"/>
    <w:rsid w:val="008E5831"/>
    <w:rsid w:val="008E5A77"/>
    <w:rsid w:val="008E5FF8"/>
    <w:rsid w:val="008E6A70"/>
    <w:rsid w:val="008E7DEB"/>
    <w:rsid w:val="008F0AD2"/>
    <w:rsid w:val="008F13B3"/>
    <w:rsid w:val="008F23DB"/>
    <w:rsid w:val="008F2A95"/>
    <w:rsid w:val="008F302B"/>
    <w:rsid w:val="008F3089"/>
    <w:rsid w:val="008F3EA8"/>
    <w:rsid w:val="008F4702"/>
    <w:rsid w:val="008F49D3"/>
    <w:rsid w:val="008F63B0"/>
    <w:rsid w:val="008F6A6A"/>
    <w:rsid w:val="008F6E62"/>
    <w:rsid w:val="008F7528"/>
    <w:rsid w:val="008F76FD"/>
    <w:rsid w:val="0090240B"/>
    <w:rsid w:val="00903EBB"/>
    <w:rsid w:val="00905953"/>
    <w:rsid w:val="009069D5"/>
    <w:rsid w:val="00906CD4"/>
    <w:rsid w:val="0091024A"/>
    <w:rsid w:val="009103F1"/>
    <w:rsid w:val="009109E5"/>
    <w:rsid w:val="00911EAA"/>
    <w:rsid w:val="009134CA"/>
    <w:rsid w:val="00914576"/>
    <w:rsid w:val="00917296"/>
    <w:rsid w:val="00917F68"/>
    <w:rsid w:val="009208C3"/>
    <w:rsid w:val="00920E32"/>
    <w:rsid w:val="00921F30"/>
    <w:rsid w:val="0092465F"/>
    <w:rsid w:val="00925D34"/>
    <w:rsid w:val="00926432"/>
    <w:rsid w:val="009267D1"/>
    <w:rsid w:val="00927623"/>
    <w:rsid w:val="0093039F"/>
    <w:rsid w:val="00932140"/>
    <w:rsid w:val="00932479"/>
    <w:rsid w:val="0093400D"/>
    <w:rsid w:val="0093459C"/>
    <w:rsid w:val="00934DE1"/>
    <w:rsid w:val="00934FB9"/>
    <w:rsid w:val="00935496"/>
    <w:rsid w:val="009357B9"/>
    <w:rsid w:val="00936A2B"/>
    <w:rsid w:val="00937E50"/>
    <w:rsid w:val="00941FA1"/>
    <w:rsid w:val="00942111"/>
    <w:rsid w:val="009450B5"/>
    <w:rsid w:val="00946487"/>
    <w:rsid w:val="00946B10"/>
    <w:rsid w:val="0094772B"/>
    <w:rsid w:val="009514F5"/>
    <w:rsid w:val="009525EC"/>
    <w:rsid w:val="00952D1A"/>
    <w:rsid w:val="009548CA"/>
    <w:rsid w:val="009548F4"/>
    <w:rsid w:val="00954BB1"/>
    <w:rsid w:val="00954D53"/>
    <w:rsid w:val="00954FEF"/>
    <w:rsid w:val="00955E5C"/>
    <w:rsid w:val="00956059"/>
    <w:rsid w:val="00956377"/>
    <w:rsid w:val="0095657A"/>
    <w:rsid w:val="009567BE"/>
    <w:rsid w:val="00956EF4"/>
    <w:rsid w:val="00957997"/>
    <w:rsid w:val="00957DF2"/>
    <w:rsid w:val="00960496"/>
    <w:rsid w:val="0096054F"/>
    <w:rsid w:val="0096163B"/>
    <w:rsid w:val="00962566"/>
    <w:rsid w:val="00962A4F"/>
    <w:rsid w:val="00963392"/>
    <w:rsid w:val="00963977"/>
    <w:rsid w:val="00964006"/>
    <w:rsid w:val="00964019"/>
    <w:rsid w:val="00965427"/>
    <w:rsid w:val="00966010"/>
    <w:rsid w:val="009670F6"/>
    <w:rsid w:val="00967112"/>
    <w:rsid w:val="009673C2"/>
    <w:rsid w:val="00967DF9"/>
    <w:rsid w:val="00967F58"/>
    <w:rsid w:val="00970373"/>
    <w:rsid w:val="00971ABA"/>
    <w:rsid w:val="00973CD5"/>
    <w:rsid w:val="0097547E"/>
    <w:rsid w:val="0097566C"/>
    <w:rsid w:val="009762F2"/>
    <w:rsid w:val="00977122"/>
    <w:rsid w:val="00980A18"/>
    <w:rsid w:val="009819EA"/>
    <w:rsid w:val="009828AF"/>
    <w:rsid w:val="00982BAB"/>
    <w:rsid w:val="009830B5"/>
    <w:rsid w:val="00983153"/>
    <w:rsid w:val="00983D1F"/>
    <w:rsid w:val="0098447D"/>
    <w:rsid w:val="00984AC0"/>
    <w:rsid w:val="00984CD7"/>
    <w:rsid w:val="00985552"/>
    <w:rsid w:val="00985B49"/>
    <w:rsid w:val="00987550"/>
    <w:rsid w:val="00987C3E"/>
    <w:rsid w:val="00992117"/>
    <w:rsid w:val="00992E40"/>
    <w:rsid w:val="009939B7"/>
    <w:rsid w:val="00993EBD"/>
    <w:rsid w:val="00994F63"/>
    <w:rsid w:val="00995BCC"/>
    <w:rsid w:val="0099631F"/>
    <w:rsid w:val="00996653"/>
    <w:rsid w:val="00996B34"/>
    <w:rsid w:val="00997B76"/>
    <w:rsid w:val="00997C13"/>
    <w:rsid w:val="009A0860"/>
    <w:rsid w:val="009A0C19"/>
    <w:rsid w:val="009A0CCD"/>
    <w:rsid w:val="009A1E29"/>
    <w:rsid w:val="009A2557"/>
    <w:rsid w:val="009A289D"/>
    <w:rsid w:val="009A2ECB"/>
    <w:rsid w:val="009A3431"/>
    <w:rsid w:val="009A34C6"/>
    <w:rsid w:val="009A3D55"/>
    <w:rsid w:val="009A4F8C"/>
    <w:rsid w:val="009A6020"/>
    <w:rsid w:val="009A6B33"/>
    <w:rsid w:val="009A74C5"/>
    <w:rsid w:val="009A7AB7"/>
    <w:rsid w:val="009A7C4B"/>
    <w:rsid w:val="009B0424"/>
    <w:rsid w:val="009B06B3"/>
    <w:rsid w:val="009B100E"/>
    <w:rsid w:val="009B115A"/>
    <w:rsid w:val="009B1BF4"/>
    <w:rsid w:val="009B2371"/>
    <w:rsid w:val="009B41D1"/>
    <w:rsid w:val="009B4544"/>
    <w:rsid w:val="009C007E"/>
    <w:rsid w:val="009C0415"/>
    <w:rsid w:val="009C054C"/>
    <w:rsid w:val="009C0C5C"/>
    <w:rsid w:val="009C14C7"/>
    <w:rsid w:val="009C1BA9"/>
    <w:rsid w:val="009C1FC3"/>
    <w:rsid w:val="009C245B"/>
    <w:rsid w:val="009C30A7"/>
    <w:rsid w:val="009C33C0"/>
    <w:rsid w:val="009C679A"/>
    <w:rsid w:val="009C7249"/>
    <w:rsid w:val="009D00D0"/>
    <w:rsid w:val="009D01AC"/>
    <w:rsid w:val="009D0618"/>
    <w:rsid w:val="009D0CD1"/>
    <w:rsid w:val="009D0F31"/>
    <w:rsid w:val="009D21B1"/>
    <w:rsid w:val="009D51F8"/>
    <w:rsid w:val="009D5FDF"/>
    <w:rsid w:val="009D681D"/>
    <w:rsid w:val="009D6F57"/>
    <w:rsid w:val="009D752B"/>
    <w:rsid w:val="009E0272"/>
    <w:rsid w:val="009E08C2"/>
    <w:rsid w:val="009E1986"/>
    <w:rsid w:val="009E22D3"/>
    <w:rsid w:val="009E2E9F"/>
    <w:rsid w:val="009E31AE"/>
    <w:rsid w:val="009E3514"/>
    <w:rsid w:val="009E3634"/>
    <w:rsid w:val="009E4183"/>
    <w:rsid w:val="009E4ECA"/>
    <w:rsid w:val="009E4EE3"/>
    <w:rsid w:val="009E54DA"/>
    <w:rsid w:val="009E5DAD"/>
    <w:rsid w:val="009E5DF7"/>
    <w:rsid w:val="009E60F6"/>
    <w:rsid w:val="009E6DAC"/>
    <w:rsid w:val="009E7A50"/>
    <w:rsid w:val="009F09C1"/>
    <w:rsid w:val="009F13ED"/>
    <w:rsid w:val="009F1ABF"/>
    <w:rsid w:val="009F23C0"/>
    <w:rsid w:val="009F3C1C"/>
    <w:rsid w:val="009F5325"/>
    <w:rsid w:val="009F567B"/>
    <w:rsid w:val="009F6552"/>
    <w:rsid w:val="00A0197D"/>
    <w:rsid w:val="00A03979"/>
    <w:rsid w:val="00A03CEC"/>
    <w:rsid w:val="00A03D4C"/>
    <w:rsid w:val="00A043AC"/>
    <w:rsid w:val="00A04583"/>
    <w:rsid w:val="00A04F2A"/>
    <w:rsid w:val="00A050F0"/>
    <w:rsid w:val="00A0538D"/>
    <w:rsid w:val="00A0585A"/>
    <w:rsid w:val="00A059C8"/>
    <w:rsid w:val="00A062B8"/>
    <w:rsid w:val="00A06912"/>
    <w:rsid w:val="00A07713"/>
    <w:rsid w:val="00A10B7E"/>
    <w:rsid w:val="00A10BB7"/>
    <w:rsid w:val="00A1196A"/>
    <w:rsid w:val="00A122B0"/>
    <w:rsid w:val="00A14791"/>
    <w:rsid w:val="00A1502A"/>
    <w:rsid w:val="00A15C8B"/>
    <w:rsid w:val="00A167BE"/>
    <w:rsid w:val="00A17D67"/>
    <w:rsid w:val="00A21881"/>
    <w:rsid w:val="00A24E44"/>
    <w:rsid w:val="00A24FC9"/>
    <w:rsid w:val="00A26753"/>
    <w:rsid w:val="00A2756F"/>
    <w:rsid w:val="00A276BC"/>
    <w:rsid w:val="00A27F3B"/>
    <w:rsid w:val="00A307F8"/>
    <w:rsid w:val="00A30923"/>
    <w:rsid w:val="00A31247"/>
    <w:rsid w:val="00A31833"/>
    <w:rsid w:val="00A33C7D"/>
    <w:rsid w:val="00A341EA"/>
    <w:rsid w:val="00A3436B"/>
    <w:rsid w:val="00A34668"/>
    <w:rsid w:val="00A35962"/>
    <w:rsid w:val="00A3723E"/>
    <w:rsid w:val="00A404F2"/>
    <w:rsid w:val="00A406A3"/>
    <w:rsid w:val="00A4114E"/>
    <w:rsid w:val="00A41589"/>
    <w:rsid w:val="00A41BA3"/>
    <w:rsid w:val="00A42422"/>
    <w:rsid w:val="00A4243A"/>
    <w:rsid w:val="00A42F66"/>
    <w:rsid w:val="00A4545A"/>
    <w:rsid w:val="00A47107"/>
    <w:rsid w:val="00A47C13"/>
    <w:rsid w:val="00A50E3D"/>
    <w:rsid w:val="00A517EF"/>
    <w:rsid w:val="00A51C76"/>
    <w:rsid w:val="00A51DCB"/>
    <w:rsid w:val="00A52132"/>
    <w:rsid w:val="00A5283F"/>
    <w:rsid w:val="00A53D14"/>
    <w:rsid w:val="00A54EA7"/>
    <w:rsid w:val="00A54F54"/>
    <w:rsid w:val="00A558E2"/>
    <w:rsid w:val="00A569FF"/>
    <w:rsid w:val="00A56A89"/>
    <w:rsid w:val="00A61425"/>
    <w:rsid w:val="00A625D8"/>
    <w:rsid w:val="00A62766"/>
    <w:rsid w:val="00A627F8"/>
    <w:rsid w:val="00A62CCB"/>
    <w:rsid w:val="00A65128"/>
    <w:rsid w:val="00A660A2"/>
    <w:rsid w:val="00A6686A"/>
    <w:rsid w:val="00A71CEA"/>
    <w:rsid w:val="00A73B46"/>
    <w:rsid w:val="00A76154"/>
    <w:rsid w:val="00A767C7"/>
    <w:rsid w:val="00A774A3"/>
    <w:rsid w:val="00A812C2"/>
    <w:rsid w:val="00A818D6"/>
    <w:rsid w:val="00A81B7D"/>
    <w:rsid w:val="00A81C9C"/>
    <w:rsid w:val="00A82025"/>
    <w:rsid w:val="00A829F5"/>
    <w:rsid w:val="00A8468B"/>
    <w:rsid w:val="00A84882"/>
    <w:rsid w:val="00A860D0"/>
    <w:rsid w:val="00A860FF"/>
    <w:rsid w:val="00A866BE"/>
    <w:rsid w:val="00A86DF5"/>
    <w:rsid w:val="00A8722B"/>
    <w:rsid w:val="00A87C1C"/>
    <w:rsid w:val="00A900E5"/>
    <w:rsid w:val="00A906C7"/>
    <w:rsid w:val="00A909F3"/>
    <w:rsid w:val="00A9109D"/>
    <w:rsid w:val="00A92091"/>
    <w:rsid w:val="00A9277B"/>
    <w:rsid w:val="00A92C36"/>
    <w:rsid w:val="00A93CE0"/>
    <w:rsid w:val="00A948A5"/>
    <w:rsid w:val="00A94D1B"/>
    <w:rsid w:val="00A950EE"/>
    <w:rsid w:val="00A95F02"/>
    <w:rsid w:val="00A97705"/>
    <w:rsid w:val="00A97B16"/>
    <w:rsid w:val="00A97FB3"/>
    <w:rsid w:val="00AA01C8"/>
    <w:rsid w:val="00AA28E4"/>
    <w:rsid w:val="00AA2C1E"/>
    <w:rsid w:val="00AA33EC"/>
    <w:rsid w:val="00AA3822"/>
    <w:rsid w:val="00AA5ED8"/>
    <w:rsid w:val="00AA6C2D"/>
    <w:rsid w:val="00AA717C"/>
    <w:rsid w:val="00AA7D96"/>
    <w:rsid w:val="00AB033F"/>
    <w:rsid w:val="00AB299A"/>
    <w:rsid w:val="00AB2CBF"/>
    <w:rsid w:val="00AB31F4"/>
    <w:rsid w:val="00AB334C"/>
    <w:rsid w:val="00AB4D15"/>
    <w:rsid w:val="00AB5F3F"/>
    <w:rsid w:val="00AB62DE"/>
    <w:rsid w:val="00AB65EB"/>
    <w:rsid w:val="00AB6DDF"/>
    <w:rsid w:val="00AC021D"/>
    <w:rsid w:val="00AC1102"/>
    <w:rsid w:val="00AC2A48"/>
    <w:rsid w:val="00AC2A6B"/>
    <w:rsid w:val="00AC2CAE"/>
    <w:rsid w:val="00AC2ED1"/>
    <w:rsid w:val="00AC33B4"/>
    <w:rsid w:val="00AC366F"/>
    <w:rsid w:val="00AC4689"/>
    <w:rsid w:val="00AC4D07"/>
    <w:rsid w:val="00AC4D42"/>
    <w:rsid w:val="00AC5C23"/>
    <w:rsid w:val="00AC70E9"/>
    <w:rsid w:val="00AC77A9"/>
    <w:rsid w:val="00AD0AC7"/>
    <w:rsid w:val="00AD166B"/>
    <w:rsid w:val="00AD263F"/>
    <w:rsid w:val="00AD2873"/>
    <w:rsid w:val="00AD4024"/>
    <w:rsid w:val="00AD4B5E"/>
    <w:rsid w:val="00AD6423"/>
    <w:rsid w:val="00AD65CA"/>
    <w:rsid w:val="00AD73C1"/>
    <w:rsid w:val="00AD7A85"/>
    <w:rsid w:val="00AD7D8B"/>
    <w:rsid w:val="00AE0000"/>
    <w:rsid w:val="00AE0B67"/>
    <w:rsid w:val="00AE0DB0"/>
    <w:rsid w:val="00AE1A7C"/>
    <w:rsid w:val="00AE2245"/>
    <w:rsid w:val="00AE3FAF"/>
    <w:rsid w:val="00AE5851"/>
    <w:rsid w:val="00AE78C7"/>
    <w:rsid w:val="00AE7CB1"/>
    <w:rsid w:val="00AF0E6D"/>
    <w:rsid w:val="00AF10E4"/>
    <w:rsid w:val="00AF1186"/>
    <w:rsid w:val="00AF1C13"/>
    <w:rsid w:val="00AF260D"/>
    <w:rsid w:val="00AF2933"/>
    <w:rsid w:val="00AF3D75"/>
    <w:rsid w:val="00AF57B6"/>
    <w:rsid w:val="00AF5CBA"/>
    <w:rsid w:val="00AF5E77"/>
    <w:rsid w:val="00AF6414"/>
    <w:rsid w:val="00AF68FD"/>
    <w:rsid w:val="00AF6DE6"/>
    <w:rsid w:val="00B0024A"/>
    <w:rsid w:val="00B01132"/>
    <w:rsid w:val="00B0328E"/>
    <w:rsid w:val="00B038B0"/>
    <w:rsid w:val="00B03E3A"/>
    <w:rsid w:val="00B04DDF"/>
    <w:rsid w:val="00B051F9"/>
    <w:rsid w:val="00B05440"/>
    <w:rsid w:val="00B07153"/>
    <w:rsid w:val="00B074EB"/>
    <w:rsid w:val="00B07BB3"/>
    <w:rsid w:val="00B10065"/>
    <w:rsid w:val="00B105B9"/>
    <w:rsid w:val="00B10A08"/>
    <w:rsid w:val="00B11085"/>
    <w:rsid w:val="00B1131E"/>
    <w:rsid w:val="00B11F33"/>
    <w:rsid w:val="00B1257A"/>
    <w:rsid w:val="00B13659"/>
    <w:rsid w:val="00B13B24"/>
    <w:rsid w:val="00B13CB7"/>
    <w:rsid w:val="00B158AC"/>
    <w:rsid w:val="00B1627C"/>
    <w:rsid w:val="00B1685D"/>
    <w:rsid w:val="00B1730C"/>
    <w:rsid w:val="00B17A17"/>
    <w:rsid w:val="00B17BCF"/>
    <w:rsid w:val="00B20137"/>
    <w:rsid w:val="00B205C2"/>
    <w:rsid w:val="00B222B3"/>
    <w:rsid w:val="00B223A2"/>
    <w:rsid w:val="00B236F7"/>
    <w:rsid w:val="00B23705"/>
    <w:rsid w:val="00B23FDB"/>
    <w:rsid w:val="00B25700"/>
    <w:rsid w:val="00B25F04"/>
    <w:rsid w:val="00B27663"/>
    <w:rsid w:val="00B305D1"/>
    <w:rsid w:val="00B31916"/>
    <w:rsid w:val="00B328C0"/>
    <w:rsid w:val="00B33522"/>
    <w:rsid w:val="00B33553"/>
    <w:rsid w:val="00B34B21"/>
    <w:rsid w:val="00B34ED3"/>
    <w:rsid w:val="00B360FA"/>
    <w:rsid w:val="00B36835"/>
    <w:rsid w:val="00B36EFB"/>
    <w:rsid w:val="00B37183"/>
    <w:rsid w:val="00B37335"/>
    <w:rsid w:val="00B3741F"/>
    <w:rsid w:val="00B4105F"/>
    <w:rsid w:val="00B41F32"/>
    <w:rsid w:val="00B420A4"/>
    <w:rsid w:val="00B42867"/>
    <w:rsid w:val="00B4352E"/>
    <w:rsid w:val="00B45164"/>
    <w:rsid w:val="00B453EE"/>
    <w:rsid w:val="00B45EA1"/>
    <w:rsid w:val="00B46B41"/>
    <w:rsid w:val="00B46BF3"/>
    <w:rsid w:val="00B46C82"/>
    <w:rsid w:val="00B4701C"/>
    <w:rsid w:val="00B47313"/>
    <w:rsid w:val="00B47C6E"/>
    <w:rsid w:val="00B50C87"/>
    <w:rsid w:val="00B534C4"/>
    <w:rsid w:val="00B5464F"/>
    <w:rsid w:val="00B5499F"/>
    <w:rsid w:val="00B54A36"/>
    <w:rsid w:val="00B55609"/>
    <w:rsid w:val="00B57725"/>
    <w:rsid w:val="00B57D26"/>
    <w:rsid w:val="00B57E31"/>
    <w:rsid w:val="00B60568"/>
    <w:rsid w:val="00B63A89"/>
    <w:rsid w:val="00B64ECF"/>
    <w:rsid w:val="00B66A52"/>
    <w:rsid w:val="00B7055D"/>
    <w:rsid w:val="00B720CB"/>
    <w:rsid w:val="00B72509"/>
    <w:rsid w:val="00B7413F"/>
    <w:rsid w:val="00B744AF"/>
    <w:rsid w:val="00B74655"/>
    <w:rsid w:val="00B74A72"/>
    <w:rsid w:val="00B7520A"/>
    <w:rsid w:val="00B753CF"/>
    <w:rsid w:val="00B7611D"/>
    <w:rsid w:val="00B7613F"/>
    <w:rsid w:val="00B764E2"/>
    <w:rsid w:val="00B77567"/>
    <w:rsid w:val="00B77676"/>
    <w:rsid w:val="00B77F12"/>
    <w:rsid w:val="00B8011D"/>
    <w:rsid w:val="00B81F12"/>
    <w:rsid w:val="00B82653"/>
    <w:rsid w:val="00B83A5B"/>
    <w:rsid w:val="00B842D6"/>
    <w:rsid w:val="00B84DDD"/>
    <w:rsid w:val="00B8506B"/>
    <w:rsid w:val="00B90243"/>
    <w:rsid w:val="00B90EDB"/>
    <w:rsid w:val="00B92369"/>
    <w:rsid w:val="00B9250E"/>
    <w:rsid w:val="00B92511"/>
    <w:rsid w:val="00B925A8"/>
    <w:rsid w:val="00B936C6"/>
    <w:rsid w:val="00B94A44"/>
    <w:rsid w:val="00B94B0F"/>
    <w:rsid w:val="00B95F80"/>
    <w:rsid w:val="00B966CB"/>
    <w:rsid w:val="00B96C7F"/>
    <w:rsid w:val="00BA00E1"/>
    <w:rsid w:val="00BA1B35"/>
    <w:rsid w:val="00BA1BF6"/>
    <w:rsid w:val="00BA22CD"/>
    <w:rsid w:val="00BA2B7E"/>
    <w:rsid w:val="00BA3C61"/>
    <w:rsid w:val="00BA3EDA"/>
    <w:rsid w:val="00BA4DF2"/>
    <w:rsid w:val="00BA7246"/>
    <w:rsid w:val="00BA7529"/>
    <w:rsid w:val="00BA7927"/>
    <w:rsid w:val="00BB0B25"/>
    <w:rsid w:val="00BB0F10"/>
    <w:rsid w:val="00BB0FF3"/>
    <w:rsid w:val="00BB15BC"/>
    <w:rsid w:val="00BB2716"/>
    <w:rsid w:val="00BB2BD2"/>
    <w:rsid w:val="00BB2C25"/>
    <w:rsid w:val="00BB2CB8"/>
    <w:rsid w:val="00BB2DCE"/>
    <w:rsid w:val="00BB3A08"/>
    <w:rsid w:val="00BB4BBA"/>
    <w:rsid w:val="00BB5564"/>
    <w:rsid w:val="00BB5D35"/>
    <w:rsid w:val="00BB63DD"/>
    <w:rsid w:val="00BB6782"/>
    <w:rsid w:val="00BB7FBA"/>
    <w:rsid w:val="00BC0C93"/>
    <w:rsid w:val="00BC14D2"/>
    <w:rsid w:val="00BC177B"/>
    <w:rsid w:val="00BC3E76"/>
    <w:rsid w:val="00BC4C46"/>
    <w:rsid w:val="00BC5CA3"/>
    <w:rsid w:val="00BC6277"/>
    <w:rsid w:val="00BC641C"/>
    <w:rsid w:val="00BD1470"/>
    <w:rsid w:val="00BD176C"/>
    <w:rsid w:val="00BD6398"/>
    <w:rsid w:val="00BD64B5"/>
    <w:rsid w:val="00BD6DDE"/>
    <w:rsid w:val="00BD6EA0"/>
    <w:rsid w:val="00BE0306"/>
    <w:rsid w:val="00BE17A6"/>
    <w:rsid w:val="00BE18DF"/>
    <w:rsid w:val="00BE1A21"/>
    <w:rsid w:val="00BE212F"/>
    <w:rsid w:val="00BE3C14"/>
    <w:rsid w:val="00BE522F"/>
    <w:rsid w:val="00BE58BC"/>
    <w:rsid w:val="00BE5CBA"/>
    <w:rsid w:val="00BE5D4F"/>
    <w:rsid w:val="00BE637A"/>
    <w:rsid w:val="00BE7F23"/>
    <w:rsid w:val="00BF00A2"/>
    <w:rsid w:val="00BF0147"/>
    <w:rsid w:val="00BF144C"/>
    <w:rsid w:val="00BF1472"/>
    <w:rsid w:val="00BF18F3"/>
    <w:rsid w:val="00BF221E"/>
    <w:rsid w:val="00BF28C8"/>
    <w:rsid w:val="00BF2C54"/>
    <w:rsid w:val="00BF3C2F"/>
    <w:rsid w:val="00BF5469"/>
    <w:rsid w:val="00BF65EB"/>
    <w:rsid w:val="00BF6653"/>
    <w:rsid w:val="00BF7141"/>
    <w:rsid w:val="00C00895"/>
    <w:rsid w:val="00C01262"/>
    <w:rsid w:val="00C02A11"/>
    <w:rsid w:val="00C02CD6"/>
    <w:rsid w:val="00C03FE3"/>
    <w:rsid w:val="00C05B4A"/>
    <w:rsid w:val="00C05D6F"/>
    <w:rsid w:val="00C066E1"/>
    <w:rsid w:val="00C06D5E"/>
    <w:rsid w:val="00C07551"/>
    <w:rsid w:val="00C101A2"/>
    <w:rsid w:val="00C10C7E"/>
    <w:rsid w:val="00C110DF"/>
    <w:rsid w:val="00C11503"/>
    <w:rsid w:val="00C1219E"/>
    <w:rsid w:val="00C1314D"/>
    <w:rsid w:val="00C14161"/>
    <w:rsid w:val="00C153DD"/>
    <w:rsid w:val="00C1597B"/>
    <w:rsid w:val="00C15D0C"/>
    <w:rsid w:val="00C16A5D"/>
    <w:rsid w:val="00C16A76"/>
    <w:rsid w:val="00C1722F"/>
    <w:rsid w:val="00C17408"/>
    <w:rsid w:val="00C1761F"/>
    <w:rsid w:val="00C17F83"/>
    <w:rsid w:val="00C20E2E"/>
    <w:rsid w:val="00C21182"/>
    <w:rsid w:val="00C21B51"/>
    <w:rsid w:val="00C21D61"/>
    <w:rsid w:val="00C224FA"/>
    <w:rsid w:val="00C22C50"/>
    <w:rsid w:val="00C2303D"/>
    <w:rsid w:val="00C23497"/>
    <w:rsid w:val="00C23A0C"/>
    <w:rsid w:val="00C2400B"/>
    <w:rsid w:val="00C24CD8"/>
    <w:rsid w:val="00C25A9F"/>
    <w:rsid w:val="00C25DD1"/>
    <w:rsid w:val="00C2738D"/>
    <w:rsid w:val="00C27B90"/>
    <w:rsid w:val="00C3068A"/>
    <w:rsid w:val="00C3096A"/>
    <w:rsid w:val="00C316D8"/>
    <w:rsid w:val="00C32014"/>
    <w:rsid w:val="00C32114"/>
    <w:rsid w:val="00C32887"/>
    <w:rsid w:val="00C330B0"/>
    <w:rsid w:val="00C33147"/>
    <w:rsid w:val="00C33F44"/>
    <w:rsid w:val="00C3557A"/>
    <w:rsid w:val="00C35741"/>
    <w:rsid w:val="00C365B0"/>
    <w:rsid w:val="00C4091A"/>
    <w:rsid w:val="00C40F1B"/>
    <w:rsid w:val="00C41A85"/>
    <w:rsid w:val="00C4241F"/>
    <w:rsid w:val="00C4309D"/>
    <w:rsid w:val="00C44A95"/>
    <w:rsid w:val="00C44B22"/>
    <w:rsid w:val="00C459DD"/>
    <w:rsid w:val="00C45FFE"/>
    <w:rsid w:val="00C46594"/>
    <w:rsid w:val="00C46617"/>
    <w:rsid w:val="00C46CE2"/>
    <w:rsid w:val="00C47293"/>
    <w:rsid w:val="00C5027F"/>
    <w:rsid w:val="00C5110E"/>
    <w:rsid w:val="00C51D0C"/>
    <w:rsid w:val="00C52AFC"/>
    <w:rsid w:val="00C52E63"/>
    <w:rsid w:val="00C53724"/>
    <w:rsid w:val="00C53D6C"/>
    <w:rsid w:val="00C54C47"/>
    <w:rsid w:val="00C55A3D"/>
    <w:rsid w:val="00C56833"/>
    <w:rsid w:val="00C56C1F"/>
    <w:rsid w:val="00C60380"/>
    <w:rsid w:val="00C60413"/>
    <w:rsid w:val="00C61D32"/>
    <w:rsid w:val="00C62295"/>
    <w:rsid w:val="00C62A3F"/>
    <w:rsid w:val="00C6503F"/>
    <w:rsid w:val="00C67529"/>
    <w:rsid w:val="00C67853"/>
    <w:rsid w:val="00C67CBE"/>
    <w:rsid w:val="00C70BA0"/>
    <w:rsid w:val="00C71176"/>
    <w:rsid w:val="00C714B1"/>
    <w:rsid w:val="00C729D7"/>
    <w:rsid w:val="00C73868"/>
    <w:rsid w:val="00C73947"/>
    <w:rsid w:val="00C73ABE"/>
    <w:rsid w:val="00C73DDB"/>
    <w:rsid w:val="00C7440A"/>
    <w:rsid w:val="00C75834"/>
    <w:rsid w:val="00C76258"/>
    <w:rsid w:val="00C77B10"/>
    <w:rsid w:val="00C77E33"/>
    <w:rsid w:val="00C83001"/>
    <w:rsid w:val="00C8362C"/>
    <w:rsid w:val="00C83D69"/>
    <w:rsid w:val="00C83E56"/>
    <w:rsid w:val="00C83EC3"/>
    <w:rsid w:val="00C905C0"/>
    <w:rsid w:val="00C908CF"/>
    <w:rsid w:val="00C922CC"/>
    <w:rsid w:val="00C92867"/>
    <w:rsid w:val="00C93AFD"/>
    <w:rsid w:val="00C948B0"/>
    <w:rsid w:val="00C9521B"/>
    <w:rsid w:val="00C96235"/>
    <w:rsid w:val="00C962D4"/>
    <w:rsid w:val="00C9676F"/>
    <w:rsid w:val="00C969CE"/>
    <w:rsid w:val="00CA134D"/>
    <w:rsid w:val="00CA1F09"/>
    <w:rsid w:val="00CA2409"/>
    <w:rsid w:val="00CA341F"/>
    <w:rsid w:val="00CA591A"/>
    <w:rsid w:val="00CB0C7E"/>
    <w:rsid w:val="00CB171D"/>
    <w:rsid w:val="00CB1D5E"/>
    <w:rsid w:val="00CB2D19"/>
    <w:rsid w:val="00CB30B5"/>
    <w:rsid w:val="00CB33CD"/>
    <w:rsid w:val="00CB5529"/>
    <w:rsid w:val="00CB5D90"/>
    <w:rsid w:val="00CB742C"/>
    <w:rsid w:val="00CC02FC"/>
    <w:rsid w:val="00CC1CFE"/>
    <w:rsid w:val="00CC2A0B"/>
    <w:rsid w:val="00CC2B64"/>
    <w:rsid w:val="00CC358C"/>
    <w:rsid w:val="00CC3B47"/>
    <w:rsid w:val="00CC3C5F"/>
    <w:rsid w:val="00CC3E30"/>
    <w:rsid w:val="00CC49C4"/>
    <w:rsid w:val="00CC565B"/>
    <w:rsid w:val="00CC708C"/>
    <w:rsid w:val="00CC70C0"/>
    <w:rsid w:val="00CD230E"/>
    <w:rsid w:val="00CD3017"/>
    <w:rsid w:val="00CD40AC"/>
    <w:rsid w:val="00CD4AF1"/>
    <w:rsid w:val="00CD5D1D"/>
    <w:rsid w:val="00CD65D8"/>
    <w:rsid w:val="00CD65E4"/>
    <w:rsid w:val="00CD7AC4"/>
    <w:rsid w:val="00CE108F"/>
    <w:rsid w:val="00CE12DF"/>
    <w:rsid w:val="00CE12FE"/>
    <w:rsid w:val="00CE2578"/>
    <w:rsid w:val="00CE2FBC"/>
    <w:rsid w:val="00CE37FA"/>
    <w:rsid w:val="00CE3E8B"/>
    <w:rsid w:val="00CE4EEE"/>
    <w:rsid w:val="00CE4F72"/>
    <w:rsid w:val="00CE5127"/>
    <w:rsid w:val="00CE53AE"/>
    <w:rsid w:val="00CE54B0"/>
    <w:rsid w:val="00CE6CD5"/>
    <w:rsid w:val="00CE6D8D"/>
    <w:rsid w:val="00CE6ECA"/>
    <w:rsid w:val="00CE78A5"/>
    <w:rsid w:val="00CE7B9F"/>
    <w:rsid w:val="00CE7F08"/>
    <w:rsid w:val="00CF02AF"/>
    <w:rsid w:val="00CF1D97"/>
    <w:rsid w:val="00CF2397"/>
    <w:rsid w:val="00CF3819"/>
    <w:rsid w:val="00CF3F14"/>
    <w:rsid w:val="00CF5C8C"/>
    <w:rsid w:val="00CF73D5"/>
    <w:rsid w:val="00D02128"/>
    <w:rsid w:val="00D0266B"/>
    <w:rsid w:val="00D02A70"/>
    <w:rsid w:val="00D02FCD"/>
    <w:rsid w:val="00D035B1"/>
    <w:rsid w:val="00D04188"/>
    <w:rsid w:val="00D04907"/>
    <w:rsid w:val="00D05EE3"/>
    <w:rsid w:val="00D067D1"/>
    <w:rsid w:val="00D07181"/>
    <w:rsid w:val="00D10A22"/>
    <w:rsid w:val="00D1163F"/>
    <w:rsid w:val="00D13A33"/>
    <w:rsid w:val="00D13BD8"/>
    <w:rsid w:val="00D14D8C"/>
    <w:rsid w:val="00D15745"/>
    <w:rsid w:val="00D16B12"/>
    <w:rsid w:val="00D173BA"/>
    <w:rsid w:val="00D17463"/>
    <w:rsid w:val="00D1792C"/>
    <w:rsid w:val="00D20945"/>
    <w:rsid w:val="00D20D27"/>
    <w:rsid w:val="00D20DB6"/>
    <w:rsid w:val="00D21909"/>
    <w:rsid w:val="00D21BFF"/>
    <w:rsid w:val="00D21CEC"/>
    <w:rsid w:val="00D22205"/>
    <w:rsid w:val="00D22BE9"/>
    <w:rsid w:val="00D23064"/>
    <w:rsid w:val="00D23986"/>
    <w:rsid w:val="00D2404D"/>
    <w:rsid w:val="00D241D9"/>
    <w:rsid w:val="00D2529E"/>
    <w:rsid w:val="00D25584"/>
    <w:rsid w:val="00D255DB"/>
    <w:rsid w:val="00D261BB"/>
    <w:rsid w:val="00D31BB9"/>
    <w:rsid w:val="00D31D56"/>
    <w:rsid w:val="00D31E49"/>
    <w:rsid w:val="00D3303D"/>
    <w:rsid w:val="00D33110"/>
    <w:rsid w:val="00D3419B"/>
    <w:rsid w:val="00D3442C"/>
    <w:rsid w:val="00D34852"/>
    <w:rsid w:val="00D34BF8"/>
    <w:rsid w:val="00D35394"/>
    <w:rsid w:val="00D356D3"/>
    <w:rsid w:val="00D35B3D"/>
    <w:rsid w:val="00D362D4"/>
    <w:rsid w:val="00D3699F"/>
    <w:rsid w:val="00D40A6C"/>
    <w:rsid w:val="00D411A3"/>
    <w:rsid w:val="00D4161C"/>
    <w:rsid w:val="00D4213C"/>
    <w:rsid w:val="00D43011"/>
    <w:rsid w:val="00D43454"/>
    <w:rsid w:val="00D43964"/>
    <w:rsid w:val="00D4483D"/>
    <w:rsid w:val="00D44960"/>
    <w:rsid w:val="00D45657"/>
    <w:rsid w:val="00D468C2"/>
    <w:rsid w:val="00D5058B"/>
    <w:rsid w:val="00D50BEB"/>
    <w:rsid w:val="00D5108E"/>
    <w:rsid w:val="00D531FB"/>
    <w:rsid w:val="00D53819"/>
    <w:rsid w:val="00D538C9"/>
    <w:rsid w:val="00D55334"/>
    <w:rsid w:val="00D55858"/>
    <w:rsid w:val="00D558F9"/>
    <w:rsid w:val="00D55D07"/>
    <w:rsid w:val="00D56A92"/>
    <w:rsid w:val="00D57735"/>
    <w:rsid w:val="00D60766"/>
    <w:rsid w:val="00D6146E"/>
    <w:rsid w:val="00D62435"/>
    <w:rsid w:val="00D62530"/>
    <w:rsid w:val="00D653A6"/>
    <w:rsid w:val="00D65574"/>
    <w:rsid w:val="00D65CEF"/>
    <w:rsid w:val="00D66097"/>
    <w:rsid w:val="00D67F4C"/>
    <w:rsid w:val="00D70440"/>
    <w:rsid w:val="00D7061B"/>
    <w:rsid w:val="00D706C0"/>
    <w:rsid w:val="00D70D7D"/>
    <w:rsid w:val="00D7156B"/>
    <w:rsid w:val="00D71912"/>
    <w:rsid w:val="00D7302D"/>
    <w:rsid w:val="00D73DE0"/>
    <w:rsid w:val="00D73ED6"/>
    <w:rsid w:val="00D74C28"/>
    <w:rsid w:val="00D77693"/>
    <w:rsid w:val="00D81C65"/>
    <w:rsid w:val="00D84406"/>
    <w:rsid w:val="00D845D2"/>
    <w:rsid w:val="00D847E0"/>
    <w:rsid w:val="00D85F2D"/>
    <w:rsid w:val="00D87574"/>
    <w:rsid w:val="00D9078B"/>
    <w:rsid w:val="00D9135B"/>
    <w:rsid w:val="00D91ABA"/>
    <w:rsid w:val="00D92533"/>
    <w:rsid w:val="00D930EE"/>
    <w:rsid w:val="00D955D3"/>
    <w:rsid w:val="00D96021"/>
    <w:rsid w:val="00D96238"/>
    <w:rsid w:val="00D96381"/>
    <w:rsid w:val="00D97740"/>
    <w:rsid w:val="00DA0655"/>
    <w:rsid w:val="00DA20CE"/>
    <w:rsid w:val="00DA22BF"/>
    <w:rsid w:val="00DA3470"/>
    <w:rsid w:val="00DA34F0"/>
    <w:rsid w:val="00DA465F"/>
    <w:rsid w:val="00DA478B"/>
    <w:rsid w:val="00DA4BE9"/>
    <w:rsid w:val="00DA4FB0"/>
    <w:rsid w:val="00DA52F0"/>
    <w:rsid w:val="00DA62B8"/>
    <w:rsid w:val="00DA73EE"/>
    <w:rsid w:val="00DA7B5D"/>
    <w:rsid w:val="00DB108A"/>
    <w:rsid w:val="00DB26FE"/>
    <w:rsid w:val="00DB33A9"/>
    <w:rsid w:val="00DB38FD"/>
    <w:rsid w:val="00DB5D79"/>
    <w:rsid w:val="00DB714D"/>
    <w:rsid w:val="00DC17DF"/>
    <w:rsid w:val="00DC1E98"/>
    <w:rsid w:val="00DC278D"/>
    <w:rsid w:val="00DC3625"/>
    <w:rsid w:val="00DC4168"/>
    <w:rsid w:val="00DC43E7"/>
    <w:rsid w:val="00DC5180"/>
    <w:rsid w:val="00DC538C"/>
    <w:rsid w:val="00DC6784"/>
    <w:rsid w:val="00DC79AF"/>
    <w:rsid w:val="00DD309C"/>
    <w:rsid w:val="00DD3130"/>
    <w:rsid w:val="00DD34BB"/>
    <w:rsid w:val="00DD4C95"/>
    <w:rsid w:val="00DD54A3"/>
    <w:rsid w:val="00DD6DDC"/>
    <w:rsid w:val="00DD7354"/>
    <w:rsid w:val="00DE07B8"/>
    <w:rsid w:val="00DE20DA"/>
    <w:rsid w:val="00DE336C"/>
    <w:rsid w:val="00DE36A9"/>
    <w:rsid w:val="00DE417E"/>
    <w:rsid w:val="00DE5572"/>
    <w:rsid w:val="00DE576D"/>
    <w:rsid w:val="00DE6E82"/>
    <w:rsid w:val="00DE7400"/>
    <w:rsid w:val="00DE74FC"/>
    <w:rsid w:val="00DE7AAA"/>
    <w:rsid w:val="00DE7ABA"/>
    <w:rsid w:val="00DE7C78"/>
    <w:rsid w:val="00DF06D1"/>
    <w:rsid w:val="00DF1686"/>
    <w:rsid w:val="00DF1E7B"/>
    <w:rsid w:val="00DF3E53"/>
    <w:rsid w:val="00DF55B5"/>
    <w:rsid w:val="00DF6E80"/>
    <w:rsid w:val="00DF7292"/>
    <w:rsid w:val="00DF7F92"/>
    <w:rsid w:val="00E00B03"/>
    <w:rsid w:val="00E00B91"/>
    <w:rsid w:val="00E04F15"/>
    <w:rsid w:val="00E0666F"/>
    <w:rsid w:val="00E06B42"/>
    <w:rsid w:val="00E07155"/>
    <w:rsid w:val="00E07822"/>
    <w:rsid w:val="00E07880"/>
    <w:rsid w:val="00E118C0"/>
    <w:rsid w:val="00E12B04"/>
    <w:rsid w:val="00E13746"/>
    <w:rsid w:val="00E13BEC"/>
    <w:rsid w:val="00E14055"/>
    <w:rsid w:val="00E1458B"/>
    <w:rsid w:val="00E145DE"/>
    <w:rsid w:val="00E1518C"/>
    <w:rsid w:val="00E158EB"/>
    <w:rsid w:val="00E15C1E"/>
    <w:rsid w:val="00E1661B"/>
    <w:rsid w:val="00E166DD"/>
    <w:rsid w:val="00E16E12"/>
    <w:rsid w:val="00E16FA6"/>
    <w:rsid w:val="00E21214"/>
    <w:rsid w:val="00E21941"/>
    <w:rsid w:val="00E219BC"/>
    <w:rsid w:val="00E229DC"/>
    <w:rsid w:val="00E22E92"/>
    <w:rsid w:val="00E2514E"/>
    <w:rsid w:val="00E255F9"/>
    <w:rsid w:val="00E25AA1"/>
    <w:rsid w:val="00E25C85"/>
    <w:rsid w:val="00E2632E"/>
    <w:rsid w:val="00E27B55"/>
    <w:rsid w:val="00E30BA1"/>
    <w:rsid w:val="00E32593"/>
    <w:rsid w:val="00E32EDF"/>
    <w:rsid w:val="00E3308C"/>
    <w:rsid w:val="00E343BF"/>
    <w:rsid w:val="00E35269"/>
    <w:rsid w:val="00E35657"/>
    <w:rsid w:val="00E36038"/>
    <w:rsid w:val="00E37EC0"/>
    <w:rsid w:val="00E37F33"/>
    <w:rsid w:val="00E4009B"/>
    <w:rsid w:val="00E40B79"/>
    <w:rsid w:val="00E424CB"/>
    <w:rsid w:val="00E44083"/>
    <w:rsid w:val="00E449BD"/>
    <w:rsid w:val="00E45357"/>
    <w:rsid w:val="00E4611C"/>
    <w:rsid w:val="00E4636C"/>
    <w:rsid w:val="00E474A9"/>
    <w:rsid w:val="00E503A8"/>
    <w:rsid w:val="00E509F8"/>
    <w:rsid w:val="00E51E46"/>
    <w:rsid w:val="00E52AF3"/>
    <w:rsid w:val="00E54351"/>
    <w:rsid w:val="00E54596"/>
    <w:rsid w:val="00E54C87"/>
    <w:rsid w:val="00E550A0"/>
    <w:rsid w:val="00E5544C"/>
    <w:rsid w:val="00E5616F"/>
    <w:rsid w:val="00E56DB5"/>
    <w:rsid w:val="00E57198"/>
    <w:rsid w:val="00E571F2"/>
    <w:rsid w:val="00E60C81"/>
    <w:rsid w:val="00E615F3"/>
    <w:rsid w:val="00E61771"/>
    <w:rsid w:val="00E62543"/>
    <w:rsid w:val="00E627F9"/>
    <w:rsid w:val="00E6559B"/>
    <w:rsid w:val="00E677E7"/>
    <w:rsid w:val="00E70D23"/>
    <w:rsid w:val="00E726C6"/>
    <w:rsid w:val="00E727F4"/>
    <w:rsid w:val="00E7314C"/>
    <w:rsid w:val="00E733D3"/>
    <w:rsid w:val="00E73A82"/>
    <w:rsid w:val="00E748A3"/>
    <w:rsid w:val="00E76AB1"/>
    <w:rsid w:val="00E77090"/>
    <w:rsid w:val="00E77169"/>
    <w:rsid w:val="00E7759D"/>
    <w:rsid w:val="00E77F41"/>
    <w:rsid w:val="00E803FE"/>
    <w:rsid w:val="00E80EC2"/>
    <w:rsid w:val="00E827A7"/>
    <w:rsid w:val="00E82C4B"/>
    <w:rsid w:val="00E82F3C"/>
    <w:rsid w:val="00E83193"/>
    <w:rsid w:val="00E84E99"/>
    <w:rsid w:val="00E85C34"/>
    <w:rsid w:val="00E85F30"/>
    <w:rsid w:val="00E86769"/>
    <w:rsid w:val="00E86D8F"/>
    <w:rsid w:val="00E8732D"/>
    <w:rsid w:val="00E90B1E"/>
    <w:rsid w:val="00E916CB"/>
    <w:rsid w:val="00E92545"/>
    <w:rsid w:val="00E92F32"/>
    <w:rsid w:val="00E942F8"/>
    <w:rsid w:val="00E95813"/>
    <w:rsid w:val="00E95D42"/>
    <w:rsid w:val="00E960A9"/>
    <w:rsid w:val="00E9656E"/>
    <w:rsid w:val="00E96910"/>
    <w:rsid w:val="00E96FC4"/>
    <w:rsid w:val="00E977A1"/>
    <w:rsid w:val="00EA089D"/>
    <w:rsid w:val="00EA0C90"/>
    <w:rsid w:val="00EA0F5F"/>
    <w:rsid w:val="00EA0FFE"/>
    <w:rsid w:val="00EA12EE"/>
    <w:rsid w:val="00EA13CA"/>
    <w:rsid w:val="00EA195D"/>
    <w:rsid w:val="00EA1A8D"/>
    <w:rsid w:val="00EA1D51"/>
    <w:rsid w:val="00EA33CB"/>
    <w:rsid w:val="00EA3B82"/>
    <w:rsid w:val="00EA4364"/>
    <w:rsid w:val="00EA438F"/>
    <w:rsid w:val="00EA4992"/>
    <w:rsid w:val="00EA58F6"/>
    <w:rsid w:val="00EA61F0"/>
    <w:rsid w:val="00EB0239"/>
    <w:rsid w:val="00EB0652"/>
    <w:rsid w:val="00EB1245"/>
    <w:rsid w:val="00EB1BD6"/>
    <w:rsid w:val="00EB2106"/>
    <w:rsid w:val="00EB2720"/>
    <w:rsid w:val="00EB2BE3"/>
    <w:rsid w:val="00EB2CD7"/>
    <w:rsid w:val="00EB3148"/>
    <w:rsid w:val="00EB4D52"/>
    <w:rsid w:val="00EB5184"/>
    <w:rsid w:val="00EB580C"/>
    <w:rsid w:val="00EB6E8D"/>
    <w:rsid w:val="00EB73E3"/>
    <w:rsid w:val="00EB750D"/>
    <w:rsid w:val="00EC05C6"/>
    <w:rsid w:val="00EC0F4B"/>
    <w:rsid w:val="00EC1036"/>
    <w:rsid w:val="00EC2169"/>
    <w:rsid w:val="00EC2FCC"/>
    <w:rsid w:val="00EC43CC"/>
    <w:rsid w:val="00EC4550"/>
    <w:rsid w:val="00EC670B"/>
    <w:rsid w:val="00EC6DD4"/>
    <w:rsid w:val="00EC7C6F"/>
    <w:rsid w:val="00ED04CC"/>
    <w:rsid w:val="00ED0667"/>
    <w:rsid w:val="00ED2050"/>
    <w:rsid w:val="00ED2A8E"/>
    <w:rsid w:val="00ED2C02"/>
    <w:rsid w:val="00ED414A"/>
    <w:rsid w:val="00ED516B"/>
    <w:rsid w:val="00ED7423"/>
    <w:rsid w:val="00EE06C8"/>
    <w:rsid w:val="00EE1252"/>
    <w:rsid w:val="00EE2B50"/>
    <w:rsid w:val="00EE321F"/>
    <w:rsid w:val="00EE3AB7"/>
    <w:rsid w:val="00EE3EE0"/>
    <w:rsid w:val="00EE4179"/>
    <w:rsid w:val="00EE45C2"/>
    <w:rsid w:val="00EE468B"/>
    <w:rsid w:val="00EE54A0"/>
    <w:rsid w:val="00EE7A7B"/>
    <w:rsid w:val="00EF060D"/>
    <w:rsid w:val="00EF0AFB"/>
    <w:rsid w:val="00EF0EB8"/>
    <w:rsid w:val="00EF171E"/>
    <w:rsid w:val="00EF26F3"/>
    <w:rsid w:val="00EF4DBE"/>
    <w:rsid w:val="00EF5ADB"/>
    <w:rsid w:val="00EF60CC"/>
    <w:rsid w:val="00EF663B"/>
    <w:rsid w:val="00EF7949"/>
    <w:rsid w:val="00EF7F9C"/>
    <w:rsid w:val="00F00686"/>
    <w:rsid w:val="00F026E6"/>
    <w:rsid w:val="00F032C6"/>
    <w:rsid w:val="00F03403"/>
    <w:rsid w:val="00F03706"/>
    <w:rsid w:val="00F03916"/>
    <w:rsid w:val="00F03E83"/>
    <w:rsid w:val="00F04483"/>
    <w:rsid w:val="00F06E5E"/>
    <w:rsid w:val="00F0774E"/>
    <w:rsid w:val="00F10B44"/>
    <w:rsid w:val="00F11522"/>
    <w:rsid w:val="00F12EA5"/>
    <w:rsid w:val="00F13034"/>
    <w:rsid w:val="00F132C4"/>
    <w:rsid w:val="00F13537"/>
    <w:rsid w:val="00F15469"/>
    <w:rsid w:val="00F155B0"/>
    <w:rsid w:val="00F16940"/>
    <w:rsid w:val="00F16F7D"/>
    <w:rsid w:val="00F207FA"/>
    <w:rsid w:val="00F2080E"/>
    <w:rsid w:val="00F20862"/>
    <w:rsid w:val="00F21525"/>
    <w:rsid w:val="00F23147"/>
    <w:rsid w:val="00F233F5"/>
    <w:rsid w:val="00F23CFB"/>
    <w:rsid w:val="00F23D1D"/>
    <w:rsid w:val="00F2443F"/>
    <w:rsid w:val="00F25511"/>
    <w:rsid w:val="00F265FF"/>
    <w:rsid w:val="00F2701D"/>
    <w:rsid w:val="00F311C4"/>
    <w:rsid w:val="00F318FE"/>
    <w:rsid w:val="00F31C48"/>
    <w:rsid w:val="00F324E4"/>
    <w:rsid w:val="00F33B16"/>
    <w:rsid w:val="00F3446B"/>
    <w:rsid w:val="00F369FD"/>
    <w:rsid w:val="00F37144"/>
    <w:rsid w:val="00F37570"/>
    <w:rsid w:val="00F4189F"/>
    <w:rsid w:val="00F42550"/>
    <w:rsid w:val="00F42D17"/>
    <w:rsid w:val="00F42F30"/>
    <w:rsid w:val="00F441AC"/>
    <w:rsid w:val="00F44D73"/>
    <w:rsid w:val="00F45C10"/>
    <w:rsid w:val="00F4791F"/>
    <w:rsid w:val="00F47D7F"/>
    <w:rsid w:val="00F50E4A"/>
    <w:rsid w:val="00F522B8"/>
    <w:rsid w:val="00F52C4E"/>
    <w:rsid w:val="00F53025"/>
    <w:rsid w:val="00F54BCE"/>
    <w:rsid w:val="00F5655E"/>
    <w:rsid w:val="00F56C47"/>
    <w:rsid w:val="00F56EB4"/>
    <w:rsid w:val="00F6080B"/>
    <w:rsid w:val="00F61670"/>
    <w:rsid w:val="00F636AB"/>
    <w:rsid w:val="00F646DD"/>
    <w:rsid w:val="00F64C03"/>
    <w:rsid w:val="00F64FC2"/>
    <w:rsid w:val="00F65BFE"/>
    <w:rsid w:val="00F65EC3"/>
    <w:rsid w:val="00F66E28"/>
    <w:rsid w:val="00F673B7"/>
    <w:rsid w:val="00F70067"/>
    <w:rsid w:val="00F70168"/>
    <w:rsid w:val="00F7056E"/>
    <w:rsid w:val="00F72219"/>
    <w:rsid w:val="00F72902"/>
    <w:rsid w:val="00F73B92"/>
    <w:rsid w:val="00F75666"/>
    <w:rsid w:val="00F76C01"/>
    <w:rsid w:val="00F80D78"/>
    <w:rsid w:val="00F81019"/>
    <w:rsid w:val="00F8462C"/>
    <w:rsid w:val="00F84D5E"/>
    <w:rsid w:val="00F853B8"/>
    <w:rsid w:val="00F85AA8"/>
    <w:rsid w:val="00F8614E"/>
    <w:rsid w:val="00F87453"/>
    <w:rsid w:val="00F87D5A"/>
    <w:rsid w:val="00F91343"/>
    <w:rsid w:val="00F91D60"/>
    <w:rsid w:val="00F94B0B"/>
    <w:rsid w:val="00F95391"/>
    <w:rsid w:val="00F95DAE"/>
    <w:rsid w:val="00F969F5"/>
    <w:rsid w:val="00F96D96"/>
    <w:rsid w:val="00F976FD"/>
    <w:rsid w:val="00FA013A"/>
    <w:rsid w:val="00FA0787"/>
    <w:rsid w:val="00FA20D9"/>
    <w:rsid w:val="00FA26EF"/>
    <w:rsid w:val="00FA4393"/>
    <w:rsid w:val="00FA43EE"/>
    <w:rsid w:val="00FA4B0A"/>
    <w:rsid w:val="00FA5857"/>
    <w:rsid w:val="00FA66DC"/>
    <w:rsid w:val="00FA6FCA"/>
    <w:rsid w:val="00FB106F"/>
    <w:rsid w:val="00FB10D8"/>
    <w:rsid w:val="00FB23D8"/>
    <w:rsid w:val="00FB23E5"/>
    <w:rsid w:val="00FB2922"/>
    <w:rsid w:val="00FB33A1"/>
    <w:rsid w:val="00FB388A"/>
    <w:rsid w:val="00FB3AB9"/>
    <w:rsid w:val="00FB41B5"/>
    <w:rsid w:val="00FB493B"/>
    <w:rsid w:val="00FB5D03"/>
    <w:rsid w:val="00FB70B8"/>
    <w:rsid w:val="00FC0025"/>
    <w:rsid w:val="00FC0A76"/>
    <w:rsid w:val="00FC1C17"/>
    <w:rsid w:val="00FC265F"/>
    <w:rsid w:val="00FC3CB0"/>
    <w:rsid w:val="00FC5871"/>
    <w:rsid w:val="00FC5BEF"/>
    <w:rsid w:val="00FC5D51"/>
    <w:rsid w:val="00FC5F61"/>
    <w:rsid w:val="00FC66D7"/>
    <w:rsid w:val="00FC6725"/>
    <w:rsid w:val="00FC6F0D"/>
    <w:rsid w:val="00FC7B97"/>
    <w:rsid w:val="00FD1684"/>
    <w:rsid w:val="00FD1CEC"/>
    <w:rsid w:val="00FD2152"/>
    <w:rsid w:val="00FD2871"/>
    <w:rsid w:val="00FD33C5"/>
    <w:rsid w:val="00FD33DA"/>
    <w:rsid w:val="00FD4E8A"/>
    <w:rsid w:val="00FD624A"/>
    <w:rsid w:val="00FD6399"/>
    <w:rsid w:val="00FD6A4E"/>
    <w:rsid w:val="00FD732E"/>
    <w:rsid w:val="00FD7C6A"/>
    <w:rsid w:val="00FE023B"/>
    <w:rsid w:val="00FE042B"/>
    <w:rsid w:val="00FE10BD"/>
    <w:rsid w:val="00FE1A5A"/>
    <w:rsid w:val="00FE2D98"/>
    <w:rsid w:val="00FE3315"/>
    <w:rsid w:val="00FE3E52"/>
    <w:rsid w:val="00FE3F23"/>
    <w:rsid w:val="00FE4888"/>
    <w:rsid w:val="00FE4D5B"/>
    <w:rsid w:val="00FE4D99"/>
    <w:rsid w:val="00FE61C1"/>
    <w:rsid w:val="00FE6485"/>
    <w:rsid w:val="00FE72FA"/>
    <w:rsid w:val="00FE74B7"/>
    <w:rsid w:val="00FE7B79"/>
    <w:rsid w:val="00FE7D5C"/>
    <w:rsid w:val="00FF2133"/>
    <w:rsid w:val="00FF2B5F"/>
    <w:rsid w:val="00FF423C"/>
    <w:rsid w:val="00FF5248"/>
    <w:rsid w:val="00FF6357"/>
    <w:rsid w:val="00FF6B29"/>
    <w:rsid w:val="00FF789A"/>
    <w:rsid w:val="00FF7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7AF2CC8"/>
  <w15:chartTrackingRefBased/>
  <w15:docId w15:val="{5F13138A-B08C-42EA-8A56-26CB578EB3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val="en-GB" w:eastAsia="ko-KR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ko-KR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autoRedefine/>
    <w:semiHidden/>
    <w:pPr>
      <w:spacing w:before="180"/>
      <w:ind w:left="2693" w:hanging="2693"/>
    </w:pPr>
    <w:rPr>
      <w:b/>
    </w:rPr>
  </w:style>
  <w:style w:type="paragraph" w:styleId="TOC1">
    <w:name w:val="toc 1"/>
    <w:autoRedefine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val="en-GB" w:eastAsia="ko-KR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ko-KR"/>
    </w:rPr>
  </w:style>
  <w:style w:type="paragraph" w:styleId="TOC5">
    <w:name w:val="toc 5"/>
    <w:basedOn w:val="TOC4"/>
    <w:autoRedefine/>
    <w:semiHidden/>
    <w:pPr>
      <w:ind w:left="1701" w:hanging="1701"/>
    </w:pPr>
  </w:style>
  <w:style w:type="paragraph" w:styleId="TOC4">
    <w:name w:val="toc 4"/>
    <w:basedOn w:val="TOC3"/>
    <w:autoRedefine/>
    <w:semiHidden/>
    <w:pPr>
      <w:ind w:left="1418" w:hanging="1418"/>
    </w:pPr>
  </w:style>
  <w:style w:type="paragraph" w:styleId="TOC3">
    <w:name w:val="toc 3"/>
    <w:basedOn w:val="TOC2"/>
    <w:autoRedefine/>
    <w:semiHidden/>
    <w:pPr>
      <w:ind w:left="1134" w:hanging="1134"/>
    </w:pPr>
  </w:style>
  <w:style w:type="paragraph" w:styleId="TOC2">
    <w:name w:val="toc 2"/>
    <w:basedOn w:val="TOC1"/>
    <w:autoRedefine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autoRedefine/>
    <w:semiHidden/>
    <w:pPr>
      <w:ind w:left="284"/>
    </w:pPr>
  </w:style>
  <w:style w:type="paragraph" w:styleId="Index1">
    <w:name w:val="index 1"/>
    <w:basedOn w:val="Normal"/>
    <w:autoRedefine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ko-KR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link w:val="HeaderChar"/>
    <w:pPr>
      <w:widowControl w:val="0"/>
    </w:pPr>
    <w:rPr>
      <w:rFonts w:ascii="Arial" w:hAnsi="Arial"/>
      <w:b/>
      <w:noProof/>
      <w:sz w:val="18"/>
      <w:lang w:eastAsia="ko-KR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link w:val="TACChar"/>
    <w:qFormat/>
    <w:pPr>
      <w:jc w:val="center"/>
    </w:p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autoRedefine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val="en-GB" w:eastAsia="ko-KR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autoRedefine/>
    <w:semiHidden/>
    <w:pPr>
      <w:ind w:left="1985" w:hanging="1985"/>
    </w:pPr>
  </w:style>
  <w:style w:type="paragraph" w:styleId="TOC7">
    <w:name w:val="toc 7"/>
    <w:basedOn w:val="TOC6"/>
    <w:next w:val="Normal"/>
    <w:autoRedefine/>
    <w:semiHidden/>
    <w:pPr>
      <w:ind w:left="2268" w:hanging="2268"/>
    </w:pPr>
  </w:style>
  <w:style w:type="paragraph" w:styleId="ListBullet2">
    <w:name w:val="List Bullet 2"/>
    <w:basedOn w:val="ListBullet"/>
    <w:autoRedefine/>
    <w:pPr>
      <w:ind w:left="851"/>
    </w:pPr>
  </w:style>
  <w:style w:type="paragraph" w:styleId="ListBullet3">
    <w:name w:val="List Bullet 3"/>
    <w:basedOn w:val="ListBullet2"/>
    <w:autoRedefine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ko-KR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ko-KR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ko-KR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ko-KR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ko-KR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ko-KR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  <w:autoRedefine/>
  </w:style>
  <w:style w:type="paragraph" w:styleId="ListBullet4">
    <w:name w:val="List Bullet 4"/>
    <w:basedOn w:val="ListBullet3"/>
    <w:autoRedefine/>
    <w:pPr>
      <w:ind w:left="1418"/>
    </w:pPr>
  </w:style>
  <w:style w:type="paragraph" w:styleId="ListBullet5">
    <w:name w:val="List Bullet 5"/>
    <w:basedOn w:val="ListBullet4"/>
    <w:autoRedefine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character" w:customStyle="1" w:styleId="HeaderChar">
    <w:name w:val="Header Char"/>
    <w:link w:val="Header"/>
    <w:rsid w:val="000F7ECB"/>
    <w:rPr>
      <w:rFonts w:ascii="Arial" w:hAnsi="Arial"/>
      <w:b/>
      <w:noProof/>
      <w:sz w:val="18"/>
      <w:lang w:eastAsia="ko-KR" w:bidi="ar-SA"/>
    </w:rPr>
  </w:style>
  <w:style w:type="paragraph" w:styleId="CommentText">
    <w:name w:val="annotation text"/>
    <w:basedOn w:val="Normal"/>
    <w:link w:val="CommentTextChar"/>
    <w:rsid w:val="000F7ECB"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  <w:lang w:val="x-none" w:eastAsia="en-US"/>
    </w:rPr>
  </w:style>
  <w:style w:type="character" w:customStyle="1" w:styleId="CommentTextChar">
    <w:name w:val="Comment Text Char"/>
    <w:link w:val="CommentText"/>
    <w:rsid w:val="000F7ECB"/>
    <w:rPr>
      <w:rFonts w:ascii="Arial" w:hAnsi="Arial"/>
      <w:lang w:eastAsia="en-US"/>
    </w:rPr>
  </w:style>
  <w:style w:type="character" w:styleId="CommentReference">
    <w:name w:val="annotation reference"/>
    <w:rsid w:val="000F7ECB"/>
    <w:rPr>
      <w:sz w:val="16"/>
    </w:rPr>
  </w:style>
  <w:style w:type="paragraph" w:styleId="BalloonText">
    <w:name w:val="Balloon Text"/>
    <w:basedOn w:val="Normal"/>
    <w:link w:val="BalloonTextChar"/>
    <w:rsid w:val="000F7ECB"/>
    <w:pPr>
      <w:spacing w:after="0"/>
    </w:pPr>
    <w:rPr>
      <w:rFonts w:ascii="Segoe UI" w:hAnsi="Segoe UI"/>
      <w:sz w:val="18"/>
      <w:szCs w:val="18"/>
      <w:lang w:val="x-none"/>
    </w:rPr>
  </w:style>
  <w:style w:type="character" w:customStyle="1" w:styleId="BalloonTextChar">
    <w:name w:val="Balloon Text Char"/>
    <w:link w:val="BalloonText"/>
    <w:rsid w:val="000F7ECB"/>
    <w:rPr>
      <w:rFonts w:ascii="Segoe UI" w:hAnsi="Segoe UI" w:cs="Segoe UI"/>
      <w:sz w:val="18"/>
      <w:szCs w:val="18"/>
      <w:lang w:eastAsia="ko-KR"/>
    </w:rPr>
  </w:style>
  <w:style w:type="paragraph" w:customStyle="1" w:styleId="CRCoverPage">
    <w:name w:val="CR Cover Page"/>
    <w:rsid w:val="00DC5180"/>
    <w:pPr>
      <w:spacing w:after="120"/>
    </w:pPr>
    <w:rPr>
      <w:rFonts w:ascii="Arial" w:eastAsia="MS Mincho" w:hAnsi="Arial"/>
      <w:lang w:val="en-GB"/>
    </w:rPr>
  </w:style>
  <w:style w:type="table" w:styleId="TableGrid">
    <w:name w:val="Table Grid"/>
    <w:basedOn w:val="TableNormal"/>
    <w:rsid w:val="00600A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rsid w:val="006834CE"/>
    <w:pPr>
      <w:tabs>
        <w:tab w:val="clear" w:pos="1418"/>
        <w:tab w:val="clear" w:pos="4678"/>
        <w:tab w:val="clear" w:pos="5954"/>
        <w:tab w:val="clear" w:pos="7088"/>
      </w:tabs>
      <w:spacing w:after="180"/>
      <w:jc w:val="left"/>
    </w:pPr>
    <w:rPr>
      <w:rFonts w:ascii="Times New Roman" w:hAnsi="Times New Roman"/>
      <w:b/>
      <w:bCs/>
      <w:lang w:val="en-GB" w:eastAsia="ko-KR"/>
    </w:rPr>
  </w:style>
  <w:style w:type="character" w:customStyle="1" w:styleId="CommentSubjectChar">
    <w:name w:val="Comment Subject Char"/>
    <w:link w:val="CommentSubject"/>
    <w:rsid w:val="006834CE"/>
    <w:rPr>
      <w:rFonts w:ascii="Arial" w:hAnsi="Arial"/>
      <w:b/>
      <w:bCs/>
      <w:lang w:val="en-GB" w:eastAsia="ko-KR"/>
    </w:rPr>
  </w:style>
  <w:style w:type="paragraph" w:styleId="Caption">
    <w:name w:val="caption"/>
    <w:basedOn w:val="Normal"/>
    <w:next w:val="Normal"/>
    <w:unhideWhenUsed/>
    <w:qFormat/>
    <w:rsid w:val="00F8462C"/>
    <w:rPr>
      <w:b/>
      <w:bCs/>
    </w:rPr>
  </w:style>
  <w:style w:type="paragraph" w:customStyle="1" w:styleId="Default">
    <w:name w:val="Default"/>
    <w:rsid w:val="00FC7B9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unhideWhenUsed/>
    <w:rsid w:val="008A4C1E"/>
    <w:pPr>
      <w:spacing w:before="100" w:beforeAutospacing="1" w:after="100" w:afterAutospacing="1"/>
    </w:pPr>
    <w:rPr>
      <w:sz w:val="24"/>
      <w:szCs w:val="24"/>
      <w:lang w:val="en-US" w:eastAsia="en-US"/>
    </w:rPr>
  </w:style>
  <w:style w:type="character" w:styleId="Hyperlink">
    <w:name w:val="Hyperlink"/>
    <w:rsid w:val="0038770D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38770D"/>
    <w:rPr>
      <w:color w:val="605E5C"/>
      <w:shd w:val="clear" w:color="auto" w:fill="E1DFDD"/>
    </w:rPr>
  </w:style>
  <w:style w:type="character" w:customStyle="1" w:styleId="TACChar">
    <w:name w:val="TAC Char"/>
    <w:link w:val="TAC"/>
    <w:qFormat/>
    <w:rsid w:val="00E07880"/>
    <w:rPr>
      <w:rFonts w:ascii="Arial" w:hAnsi="Arial"/>
      <w:sz w:val="18"/>
      <w:lang w:val="en-GB" w:eastAsia="ko-KR"/>
    </w:rPr>
  </w:style>
  <w:style w:type="character" w:customStyle="1" w:styleId="THChar">
    <w:name w:val="TH Char"/>
    <w:link w:val="TH"/>
    <w:rsid w:val="00E07880"/>
    <w:rPr>
      <w:rFonts w:ascii="Arial" w:hAnsi="Arial"/>
      <w:b/>
      <w:lang w:val="en-GB" w:eastAsia="ko-KR"/>
    </w:rPr>
  </w:style>
  <w:style w:type="character" w:customStyle="1" w:styleId="TAHCar">
    <w:name w:val="TAH Car"/>
    <w:link w:val="TAH"/>
    <w:qFormat/>
    <w:rsid w:val="00E07880"/>
    <w:rPr>
      <w:rFonts w:ascii="Arial" w:hAnsi="Arial"/>
      <w:b/>
      <w:sz w:val="18"/>
      <w:lang w:val="en-GB" w:eastAsia="ko-KR"/>
    </w:rPr>
  </w:style>
  <w:style w:type="character" w:customStyle="1" w:styleId="TANChar">
    <w:name w:val="TAN Char"/>
    <w:link w:val="TAN"/>
    <w:rsid w:val="00E07880"/>
    <w:rPr>
      <w:rFonts w:ascii="Arial" w:hAnsi="Arial"/>
      <w:sz w:val="18"/>
      <w:lang w:val="en-GB" w:eastAsia="ko-KR"/>
    </w:rPr>
  </w:style>
  <w:style w:type="paragraph" w:customStyle="1" w:styleId="11BodyText">
    <w:name w:val="11 BodyText"/>
    <w:basedOn w:val="Normal"/>
    <w:rsid w:val="003461A5"/>
    <w:pPr>
      <w:spacing w:after="220"/>
      <w:ind w:left="1298"/>
    </w:pPr>
    <w:rPr>
      <w:rFonts w:ascii="Arial" w:eastAsia="SimSun" w:hAnsi="Arial"/>
      <w:lang w:val="en-US" w:eastAsia="en-GB"/>
    </w:rPr>
  </w:style>
  <w:style w:type="table" w:styleId="GridTable4-Accent6">
    <w:name w:val="Grid Table 4 Accent 6"/>
    <w:basedOn w:val="TableNormal"/>
    <w:uiPriority w:val="49"/>
    <w:rsid w:val="00F636AB"/>
    <w:rPr>
      <w:rFonts w:ascii="Tms Rmn" w:hAnsi="Tms Rmn"/>
    </w:rPr>
    <w:tblPr>
      <w:tblStyleRowBandSize w:val="1"/>
      <w:tblStyleColBandSize w:val="1"/>
      <w:tblBorders>
        <w:top w:val="single" w:sz="4" w:space="0" w:color="A8D08D"/>
        <w:left w:val="single" w:sz="4" w:space="0" w:color="A8D08D"/>
        <w:bottom w:val="single" w:sz="4" w:space="0" w:color="A8D08D"/>
        <w:right w:val="single" w:sz="4" w:space="0" w:color="A8D08D"/>
        <w:insideH w:val="single" w:sz="4" w:space="0" w:color="A8D08D"/>
        <w:insideV w:val="single" w:sz="4" w:space="0" w:color="A8D08D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  <w:insideH w:val="nil"/>
          <w:insideV w:val="nil"/>
        </w:tcBorders>
        <w:shd w:val="clear" w:color="auto" w:fill="70AD47"/>
      </w:tcPr>
    </w:tblStylePr>
    <w:tblStylePr w:type="lastRow">
      <w:rPr>
        <w:b/>
        <w:bCs/>
      </w:rPr>
      <w:tblPr/>
      <w:tcPr>
        <w:tcBorders>
          <w:top w:val="double" w:sz="4" w:space="0" w:color="70AD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/>
      </w:tcPr>
    </w:tblStylePr>
    <w:tblStylePr w:type="band1Horz">
      <w:tblPr/>
      <w:tcPr>
        <w:shd w:val="clear" w:color="auto" w:fill="E2EFD9"/>
      </w:tcPr>
    </w:tblStylePr>
  </w:style>
  <w:style w:type="table" w:styleId="ListTable3-Accent2">
    <w:name w:val="List Table 3 Accent 2"/>
    <w:basedOn w:val="TableNormal"/>
    <w:uiPriority w:val="48"/>
    <w:rsid w:val="007E62DA"/>
    <w:tblPr>
      <w:tblStyleRowBandSize w:val="1"/>
      <w:tblStyleColBandSize w:val="1"/>
      <w:tblBorders>
        <w:top w:val="single" w:sz="4" w:space="0" w:color="ED7D31"/>
        <w:left w:val="single" w:sz="4" w:space="0" w:color="ED7D31"/>
        <w:bottom w:val="single" w:sz="4" w:space="0" w:color="ED7D31"/>
        <w:right w:val="single" w:sz="4" w:space="0" w:color="ED7D31"/>
      </w:tblBorders>
    </w:tblPr>
    <w:tblStylePr w:type="firstRow">
      <w:rPr>
        <w:b/>
        <w:bCs/>
        <w:color w:val="FFFFFF"/>
      </w:rPr>
      <w:tblPr/>
      <w:tcPr>
        <w:shd w:val="clear" w:color="auto" w:fill="ED7D31"/>
      </w:tcPr>
    </w:tblStylePr>
    <w:tblStylePr w:type="lastRow">
      <w:rPr>
        <w:b/>
        <w:bCs/>
      </w:rPr>
      <w:tblPr/>
      <w:tcPr>
        <w:tcBorders>
          <w:top w:val="double" w:sz="4" w:space="0" w:color="ED7D31"/>
        </w:tcBorders>
        <w:shd w:val="clear" w:color="auto" w:fill="FFFFFF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/>
      </w:tcPr>
    </w:tblStylePr>
    <w:tblStylePr w:type="band1Vert">
      <w:tblPr/>
      <w:tcPr>
        <w:tcBorders>
          <w:left w:val="single" w:sz="4" w:space="0" w:color="ED7D31"/>
          <w:right w:val="single" w:sz="4" w:space="0" w:color="ED7D31"/>
        </w:tcBorders>
      </w:tcPr>
    </w:tblStylePr>
    <w:tblStylePr w:type="band1Horz">
      <w:tblPr/>
      <w:tcPr>
        <w:tcBorders>
          <w:top w:val="single" w:sz="4" w:space="0" w:color="ED7D31"/>
          <w:bottom w:val="single" w:sz="4" w:space="0" w:color="ED7D3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/>
          <w:left w:val="nil"/>
        </w:tcBorders>
      </w:tcPr>
    </w:tblStylePr>
    <w:tblStylePr w:type="swCell">
      <w:tblPr/>
      <w:tcPr>
        <w:tcBorders>
          <w:top w:val="double" w:sz="4" w:space="0" w:color="ED7D31"/>
          <w:right w:val="nil"/>
        </w:tcBorders>
      </w:tcPr>
    </w:tblStylePr>
  </w:style>
  <w:style w:type="table" w:customStyle="1" w:styleId="TableGrid1">
    <w:name w:val="Table Grid1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6674C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D722A"/>
    <w:pPr>
      <w:ind w:left="720"/>
      <w:contextualSpacing/>
    </w:pPr>
  </w:style>
  <w:style w:type="table" w:customStyle="1" w:styleId="TableGrid3">
    <w:name w:val="Table Grid3"/>
    <w:basedOn w:val="TableNormal"/>
    <w:next w:val="TableGrid"/>
    <w:uiPriority w:val="39"/>
    <w:rsid w:val="00F032C6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E76AB1"/>
    <w:pPr>
      <w:spacing w:after="180"/>
    </w:pPr>
    <w:rPr>
      <w:rFonts w:ascii="Tms Rmn" w:hAnsi="Tms Rm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167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2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811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54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7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66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5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0283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9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663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60025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944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15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9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16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4.jp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3.jp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2.jp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5.jpg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MS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0950D8094C35F4CA78BB754F2736DFC" ma:contentTypeVersion="13" ma:contentTypeDescription="Create a new document." ma:contentTypeScope="" ma:versionID="0bc3b893d2ca181927fb69f03c225602">
  <xsd:schema xmlns:xsd="http://www.w3.org/2001/XMLSchema" xmlns:xs="http://www.w3.org/2001/XMLSchema" xmlns:p="http://schemas.microsoft.com/office/2006/metadata/properties" xmlns:ns3="1929b448-875c-41b5-9ef9-a74e7ff7005c" xmlns:ns4="468205d2-1d1d-4d66-9ec2-8f6b59beddc6" targetNamespace="http://schemas.microsoft.com/office/2006/metadata/properties" ma:root="true" ma:fieldsID="157ec3d38ca71aff80b2e63eebb99242" ns3:_="" ns4:_="">
    <xsd:import namespace="1929b448-875c-41b5-9ef9-a74e7ff7005c"/>
    <xsd:import namespace="468205d2-1d1d-4d66-9ec2-8f6b59beddc6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29b448-875c-41b5-9ef9-a74e7ff7005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68205d2-1d1d-4d66-9ec2-8f6b59bedd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B12D6A-E8E7-4311-AE69-440930878E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5CF4055-5726-4E78-A08C-88EC7893724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281FB12-C433-417B-8336-5B7B9E32BB0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929b448-875c-41b5-9ef9-a74e7ff7005c"/>
    <ds:schemaRef ds:uri="468205d2-1d1d-4d66-9ec2-8f6b59beddc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96721EB7-19E4-474F-B2ED-4EF43A80C3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140</TotalTime>
  <Pages>8</Pages>
  <Words>1758</Words>
  <Characters>10025</Characters>
  <Application>Microsoft Office Word</Application>
  <DocSecurity>0</DocSecurity>
  <Lines>83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Presentation to TSG / WG</vt:lpstr>
    </vt:vector>
  </TitlesOfParts>
  <Company>ETSI Sophia-Antipolis</Company>
  <LinksUpToDate>false</LinksUpToDate>
  <CharactersWithSpaces>11760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Presentation to TSG / WG</dc:title>
  <dc:subject/>
  <dc:creator>Maurice Pope</dc:creator>
  <cp:keywords/>
  <dc:description>Template for presentation of Specifications to TSGs and WGs</dc:description>
  <cp:lastModifiedBy>Qualcomm</cp:lastModifiedBy>
  <cp:revision>67</cp:revision>
  <dcterms:created xsi:type="dcterms:W3CDTF">2020-02-08T17:26:00Z</dcterms:created>
  <dcterms:modified xsi:type="dcterms:W3CDTF">2020-02-12T16:47:00Z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0x010100D0950D8094C35F4CA78BB754F2736DFC</vt:lpwstr>
  </property>
  <property fmtid="{D5CDD505-2E9C-101B-9397-08002B2CF9AE}" pid="3" name="_dlc_DocIdItemGuid">
    <vt:lpwstr>9f007490-8e96-419d-b396-ea88963ea6a7</vt:lpwstr>
  </property>
</Properties>
</file>