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C13CF" w14:textId="4841A0FE" w:rsidR="00334170" w:rsidRPr="007F7B65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bookmarkStart w:id="1" w:name="_GoBack"/>
      <w:bookmarkEnd w:id="1"/>
      <w:r w:rsidRPr="007F3E56">
        <w:rPr>
          <w:rFonts w:ascii="Arial" w:hAnsi="Arial" w:cs="Arial"/>
          <w:b/>
          <w:sz w:val="24"/>
          <w:szCs w:val="24"/>
        </w:rPr>
        <w:t>3GPP TSG-RAN WG4 Meeting #</w:t>
      </w:r>
      <w:r w:rsidR="00BB2A3F">
        <w:rPr>
          <w:rFonts w:ascii="Arial" w:hAnsi="Arial" w:cs="Arial"/>
          <w:b/>
          <w:sz w:val="24"/>
          <w:szCs w:val="24"/>
        </w:rPr>
        <w:t>90</w:t>
      </w:r>
      <w:r w:rsidR="00F42C29">
        <w:rPr>
          <w:rFonts w:ascii="Arial" w:hAnsi="Arial" w:cs="Arial"/>
          <w:b/>
          <w:sz w:val="24"/>
          <w:szCs w:val="24"/>
        </w:rPr>
        <w:t>bis</w:t>
      </w:r>
      <w:r w:rsidRPr="007F3E56">
        <w:rPr>
          <w:rFonts w:ascii="Arial" w:hAnsi="Arial" w:cs="Arial"/>
          <w:b/>
          <w:sz w:val="24"/>
          <w:szCs w:val="24"/>
        </w:rPr>
        <w:tab/>
      </w:r>
      <w:r w:rsidR="0080423A" w:rsidRPr="0080423A">
        <w:rPr>
          <w:rFonts w:ascii="Arial" w:hAnsi="Arial" w:cs="Arial"/>
          <w:b/>
          <w:sz w:val="24"/>
          <w:szCs w:val="24"/>
        </w:rPr>
        <w:t>R4-1903415</w:t>
      </w:r>
    </w:p>
    <w:p w14:paraId="191BC812" w14:textId="77777777" w:rsidR="00492C4B" w:rsidRDefault="00492C4B" w:rsidP="00334170">
      <w:pPr>
        <w:tabs>
          <w:tab w:val="right" w:pos="9630"/>
        </w:tabs>
        <w:spacing w:after="0"/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492C4B">
        <w:rPr>
          <w:rFonts w:ascii="Arial" w:eastAsia="SimSun" w:hAnsi="Arial"/>
          <w:b/>
          <w:sz w:val="24"/>
          <w:szCs w:val="24"/>
          <w:lang w:eastAsia="zh-CN"/>
        </w:rPr>
        <w:t>Xian, China, 8th– 12th April, 2019</w:t>
      </w:r>
    </w:p>
    <w:p w14:paraId="66942A71" w14:textId="264E8E30" w:rsidR="00334170" w:rsidRPr="00F42C29" w:rsidRDefault="00334170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D2D1A53" w14:textId="020B2DC0" w:rsidR="00214859" w:rsidRPr="007F3E56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Agenda item:</w:t>
      </w:r>
      <w:r w:rsidRPr="007F3E56">
        <w:rPr>
          <w:rFonts w:ascii="Arial" w:hAnsi="Arial"/>
          <w:sz w:val="24"/>
          <w:lang w:val="en-US"/>
        </w:rPr>
        <w:tab/>
      </w:r>
      <w:r w:rsidR="00D92924" w:rsidRPr="00E45EA4">
        <w:rPr>
          <w:rFonts w:ascii="Arial" w:hAnsi="Arial"/>
          <w:sz w:val="24"/>
          <w:lang w:val="en-US"/>
        </w:rPr>
        <w:t>6.12.1.</w:t>
      </w:r>
      <w:r w:rsidR="00CB5DA9" w:rsidRPr="00E45EA4">
        <w:rPr>
          <w:rFonts w:ascii="Arial" w:hAnsi="Arial"/>
          <w:sz w:val="24"/>
          <w:lang w:val="en-US"/>
        </w:rPr>
        <w:t>2.2</w:t>
      </w:r>
    </w:p>
    <w:p w14:paraId="2657C3DC" w14:textId="2BBCAF5B" w:rsidR="0081689A" w:rsidRPr="007F3E56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7F3E56">
        <w:rPr>
          <w:rFonts w:ascii="Arial" w:hAnsi="Arial"/>
          <w:b/>
          <w:sz w:val="24"/>
          <w:lang w:val="en-US"/>
        </w:rPr>
        <w:t xml:space="preserve">Source: </w:t>
      </w:r>
      <w:r w:rsidRPr="007F3E56">
        <w:rPr>
          <w:rFonts w:ascii="Arial" w:hAnsi="Arial"/>
          <w:b/>
          <w:sz w:val="24"/>
          <w:lang w:val="en-US"/>
        </w:rPr>
        <w:tab/>
      </w:r>
      <w:r w:rsidR="00642564" w:rsidRPr="007F3E56">
        <w:rPr>
          <w:rFonts w:ascii="Arial" w:hAnsi="Arial"/>
          <w:b/>
          <w:sz w:val="24"/>
          <w:lang w:val="en-US"/>
        </w:rPr>
        <w:tab/>
      </w:r>
      <w:r w:rsidRPr="007F3E56">
        <w:rPr>
          <w:rFonts w:ascii="Arial" w:hAnsi="Arial" w:hint="eastAsia"/>
          <w:sz w:val="24"/>
          <w:lang w:val="en-US" w:eastAsia="ja-JP"/>
        </w:rPr>
        <w:t>NTT DOCOMO, INC.</w:t>
      </w:r>
    </w:p>
    <w:p w14:paraId="1001A35F" w14:textId="0634A147" w:rsidR="00FA6851" w:rsidRPr="007F3E56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Title:</w:t>
      </w:r>
      <w:r w:rsidRPr="007F3E56">
        <w:rPr>
          <w:rFonts w:ascii="Arial" w:hAnsi="Arial"/>
          <w:sz w:val="24"/>
          <w:lang w:val="en-US"/>
        </w:rPr>
        <w:t xml:space="preserve"> </w:t>
      </w:r>
      <w:r w:rsidRPr="007F3E56">
        <w:rPr>
          <w:rFonts w:ascii="Arial" w:hAnsi="Arial"/>
          <w:sz w:val="24"/>
          <w:lang w:val="en-US"/>
        </w:rPr>
        <w:tab/>
      </w:r>
      <w:r w:rsidR="00BB2A3F" w:rsidRPr="00BB2A3F">
        <w:rPr>
          <w:rFonts w:ascii="Arial" w:hAnsi="Arial"/>
          <w:sz w:val="24"/>
          <w:lang w:val="en-US"/>
        </w:rPr>
        <w:t>Simulation results for</w:t>
      </w:r>
      <w:r w:rsidR="00AC04E6">
        <w:rPr>
          <w:rFonts w:ascii="Arial" w:hAnsi="Arial"/>
          <w:sz w:val="24"/>
          <w:lang w:val="en-US" w:eastAsia="ja-JP"/>
        </w:rPr>
        <w:t xml:space="preserve"> SDR</w:t>
      </w:r>
      <w:r w:rsidR="00BB2A3F" w:rsidRPr="00BB2A3F">
        <w:rPr>
          <w:rFonts w:ascii="Arial" w:hAnsi="Arial"/>
          <w:sz w:val="24"/>
          <w:lang w:val="en-US"/>
        </w:rPr>
        <w:t xml:space="preserve"> test in FR2</w:t>
      </w:r>
    </w:p>
    <w:p w14:paraId="29E51BD3" w14:textId="04C6E577" w:rsidR="0081689A" w:rsidRPr="007F3E56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7F3E56">
        <w:rPr>
          <w:rFonts w:ascii="Arial" w:hAnsi="Arial"/>
          <w:b/>
          <w:sz w:val="24"/>
          <w:lang w:val="en-US"/>
        </w:rPr>
        <w:t>Document for: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Discussion</w:t>
      </w:r>
    </w:p>
    <w:p w14:paraId="55693CDA" w14:textId="77777777" w:rsidR="00906173" w:rsidRPr="007F3E56" w:rsidRDefault="009C628D" w:rsidP="00CA6520">
      <w:pPr>
        <w:pStyle w:val="1"/>
      </w:pPr>
      <w:r w:rsidRPr="007F3E56">
        <w:rPr>
          <w:rFonts w:hint="eastAsia"/>
          <w:lang w:eastAsia="ja-JP"/>
        </w:rPr>
        <w:t xml:space="preserve">1. </w:t>
      </w:r>
      <w:r w:rsidR="00906173" w:rsidRPr="007F3E56">
        <w:t>Introduction</w:t>
      </w:r>
    </w:p>
    <w:p w14:paraId="00B73B5B" w14:textId="5ABF7CFD" w:rsidR="00BB2A3F" w:rsidRPr="00CE2BFD" w:rsidRDefault="00BB2A3F" w:rsidP="00CE2BFD">
      <w:pPr>
        <w:jc w:val="both"/>
        <w:rPr>
          <w:lang w:eastAsia="ja-JP"/>
        </w:rPr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</w:t>
      </w:r>
      <w:r>
        <w:rPr>
          <w:lang w:eastAsia="ja-JP"/>
        </w:rPr>
        <w:t xml:space="preserve"> presents our </w:t>
      </w:r>
      <w:r w:rsidRPr="007F3E56">
        <w:rPr>
          <w:lang w:eastAsia="ja-JP"/>
        </w:rPr>
        <w:t xml:space="preserve">simulation results for </w:t>
      </w:r>
      <w:r w:rsidR="009D62E8">
        <w:rPr>
          <w:lang w:eastAsia="ja-JP"/>
        </w:rPr>
        <w:t>SDR</w:t>
      </w:r>
      <w:r>
        <w:rPr>
          <w:rFonts w:hint="eastAsia"/>
          <w:lang w:eastAsia="ja-JP"/>
        </w:rPr>
        <w:t xml:space="preserve"> test </w:t>
      </w:r>
      <w:r w:rsidR="00345E22">
        <w:rPr>
          <w:lang w:eastAsia="ja-JP"/>
        </w:rPr>
        <w:t>c</w:t>
      </w:r>
      <w:r w:rsidR="007A3EC2">
        <w:rPr>
          <w:lang w:eastAsia="ja-JP"/>
        </w:rPr>
        <w:t>ase 10</w:t>
      </w:r>
      <w:r w:rsidR="00345E22">
        <w:rPr>
          <w:lang w:eastAsia="ja-JP"/>
        </w:rPr>
        <w:t xml:space="preserve"> (FR2, 120 kHz SCS</w:t>
      </w:r>
      <w:r w:rsidR="00EB1DE3">
        <w:rPr>
          <w:lang w:eastAsia="ja-JP"/>
        </w:rPr>
        <w:t>)</w:t>
      </w:r>
      <w:r w:rsidR="00F42C29">
        <w:rPr>
          <w:lang w:eastAsia="ja-JP"/>
        </w:rPr>
        <w:t xml:space="preserve"> [1]</w:t>
      </w:r>
      <w:r w:rsidR="00CE2BFD">
        <w:t xml:space="preserve">. </w:t>
      </w:r>
    </w:p>
    <w:p w14:paraId="5C2A02E8" w14:textId="1BE08DE7" w:rsidR="00801953" w:rsidRDefault="00CE2BFD" w:rsidP="00801953">
      <w:pPr>
        <w:pStyle w:val="1"/>
        <w:rPr>
          <w:lang w:eastAsia="ja-JP"/>
        </w:rPr>
      </w:pPr>
      <w:r>
        <w:rPr>
          <w:lang w:eastAsia="ja-JP"/>
        </w:rPr>
        <w:t>2</w:t>
      </w:r>
      <w:r w:rsidR="00801953" w:rsidRPr="007F3E56">
        <w:rPr>
          <w:rFonts w:hint="eastAsia"/>
          <w:lang w:eastAsia="ja-JP"/>
        </w:rPr>
        <w:t xml:space="preserve">. </w:t>
      </w:r>
      <w:r w:rsidR="00801953">
        <w:rPr>
          <w:lang w:eastAsia="ja-JP"/>
        </w:rPr>
        <w:t>Simulation results</w:t>
      </w:r>
    </w:p>
    <w:p w14:paraId="7B3A58A8" w14:textId="5EFAD2D9" w:rsidR="006B41C0" w:rsidRPr="007F7B65" w:rsidRDefault="00BB2A3F" w:rsidP="00D03C25">
      <w:pPr>
        <w:jc w:val="both"/>
        <w:rPr>
          <w:lang w:eastAsia="ja-JP"/>
        </w:rPr>
      </w:pPr>
      <w:r w:rsidRPr="00F96DCF">
        <w:rPr>
          <w:lang w:eastAsia="ja-JP"/>
        </w:rPr>
        <w:t xml:space="preserve">We </w:t>
      </w:r>
      <w:r w:rsidR="00CE2BFD" w:rsidRPr="00F96DCF">
        <w:rPr>
          <w:lang w:eastAsia="ja-JP"/>
        </w:rPr>
        <w:t>follow simulation assumption</w:t>
      </w:r>
      <w:r w:rsidR="00801953" w:rsidRPr="00F96DCF">
        <w:rPr>
          <w:lang w:eastAsia="ja-JP"/>
        </w:rPr>
        <w:t xml:space="preserve"> </w:t>
      </w:r>
      <w:r w:rsidR="00E7534B" w:rsidRPr="00F96DCF">
        <w:rPr>
          <w:lang w:eastAsia="ja-JP"/>
        </w:rPr>
        <w:t xml:space="preserve">in </w:t>
      </w:r>
      <w:r w:rsidR="00CE2BFD" w:rsidRPr="00F96DCF">
        <w:rPr>
          <w:lang w:eastAsia="ja-JP"/>
        </w:rPr>
        <w:t xml:space="preserve">Table. </w:t>
      </w:r>
      <w:r w:rsidR="00E7534B" w:rsidRPr="00F96DCF">
        <w:rPr>
          <w:lang w:eastAsia="ja-JP"/>
        </w:rPr>
        <w:t>A</w:t>
      </w:r>
      <w:r w:rsidR="00CE2BFD" w:rsidRPr="00F96DCF">
        <w:rPr>
          <w:lang w:eastAsia="ja-JP"/>
        </w:rPr>
        <w:t>1</w:t>
      </w:r>
      <w:r w:rsidR="00B325E8">
        <w:rPr>
          <w:lang w:eastAsia="ja-JP"/>
        </w:rPr>
        <w:t xml:space="preserve"> and A2</w:t>
      </w:r>
      <w:r w:rsidR="00E7534B" w:rsidRPr="00F96DCF">
        <w:rPr>
          <w:lang w:eastAsia="ja-JP"/>
        </w:rPr>
        <w:t>,</w:t>
      </w:r>
      <w:r w:rsidR="00CE2BFD" w:rsidRPr="00F96DCF">
        <w:rPr>
          <w:lang w:eastAsia="ja-JP"/>
        </w:rPr>
        <w:t xml:space="preserve"> which </w:t>
      </w:r>
      <w:r w:rsidR="00B325E8">
        <w:rPr>
          <w:lang w:eastAsia="ja-JP"/>
        </w:rPr>
        <w:t>are</w:t>
      </w:r>
      <w:r w:rsidR="00CE2BFD" w:rsidRPr="00F96DCF">
        <w:rPr>
          <w:lang w:eastAsia="ja-JP"/>
        </w:rPr>
        <w:t xml:space="preserve"> </w:t>
      </w:r>
      <w:r w:rsidR="00E7534B" w:rsidRPr="00F96DCF">
        <w:rPr>
          <w:lang w:eastAsia="ja-JP"/>
        </w:rPr>
        <w:t>identical to t</w:t>
      </w:r>
      <w:r w:rsidR="00CE2BFD" w:rsidRPr="00F96DCF">
        <w:rPr>
          <w:rFonts w:hint="eastAsia"/>
          <w:lang w:eastAsia="ja-JP"/>
        </w:rPr>
        <w:t xml:space="preserve">he simulation assumption </w:t>
      </w:r>
      <w:r w:rsidR="001A0FFB" w:rsidRPr="00F96DCF">
        <w:rPr>
          <w:lang w:eastAsia="ja-JP"/>
        </w:rPr>
        <w:t xml:space="preserve">of </w:t>
      </w:r>
      <w:r w:rsidR="005173B2">
        <w:rPr>
          <w:lang w:eastAsia="ja-JP"/>
        </w:rPr>
        <w:t>SDR test</w:t>
      </w:r>
      <w:r w:rsidR="00B325E8">
        <w:rPr>
          <w:lang w:eastAsia="ja-JP"/>
        </w:rPr>
        <w:t xml:space="preserve"> </w:t>
      </w:r>
      <w:r w:rsidR="00B325E8">
        <w:rPr>
          <w:rFonts w:hint="eastAsia"/>
          <w:lang w:eastAsia="ja-JP"/>
        </w:rPr>
        <w:t>[1]</w:t>
      </w:r>
      <w:r w:rsidR="00CE2BFD" w:rsidRPr="00F96DCF">
        <w:rPr>
          <w:rFonts w:hint="eastAsia"/>
          <w:lang w:eastAsia="ja-JP"/>
        </w:rPr>
        <w:t>.</w:t>
      </w:r>
      <w:r w:rsidR="00CE2BFD">
        <w:rPr>
          <w:lang w:eastAsia="ja-JP"/>
        </w:rPr>
        <w:t xml:space="preserve"> </w:t>
      </w:r>
      <w:r w:rsidR="005173B2">
        <w:rPr>
          <w:lang w:eastAsia="ja-JP"/>
        </w:rPr>
        <w:t>We</w:t>
      </w:r>
      <w:r w:rsidR="00F42C29">
        <w:rPr>
          <w:lang w:eastAsia="ja-JP"/>
        </w:rPr>
        <w:t xml:space="preserve"> show simulation results </w:t>
      </w:r>
      <w:r w:rsidR="00B325E8">
        <w:rPr>
          <w:lang w:eastAsia="ja-JP"/>
        </w:rPr>
        <w:t xml:space="preserve">of </w:t>
      </w:r>
      <w:r w:rsidR="00345E22">
        <w:rPr>
          <w:lang w:eastAsia="ja-JP"/>
        </w:rPr>
        <w:t xml:space="preserve">case </w:t>
      </w:r>
      <w:r w:rsidR="00B325E8">
        <w:rPr>
          <w:lang w:eastAsia="ja-JP"/>
        </w:rPr>
        <w:t xml:space="preserve">10 </w:t>
      </w:r>
      <w:r w:rsidR="00345E22">
        <w:rPr>
          <w:lang w:eastAsia="ja-JP"/>
        </w:rPr>
        <w:t xml:space="preserve">(FR2, 120 kHz SCS) </w:t>
      </w:r>
      <w:r w:rsidR="005173B2">
        <w:t xml:space="preserve">for MCS range agreed in the previous meeting </w:t>
      </w:r>
      <w:r w:rsidR="005173B2">
        <w:rPr>
          <w:lang w:eastAsia="ja-JP"/>
        </w:rPr>
        <w:t>(</w:t>
      </w:r>
      <w:r w:rsidR="00345E22">
        <w:t>results will be added in updated contribution</w:t>
      </w:r>
      <w:r w:rsidR="005173B2">
        <w:t>)</w:t>
      </w:r>
      <w:r w:rsidR="00F42C29">
        <w:rPr>
          <w:lang w:eastAsia="ja-JP"/>
        </w:rPr>
        <w:t>.</w:t>
      </w:r>
      <w:r w:rsidR="00345E22">
        <w:rPr>
          <w:lang w:eastAsia="ja-JP"/>
        </w:rPr>
        <w:t xml:space="preserve"> Based on</w:t>
      </w:r>
      <w:r w:rsidR="00345E22" w:rsidRPr="007F7B65">
        <w:rPr>
          <w:lang w:eastAsia="ja-JP"/>
        </w:rPr>
        <w:t xml:space="preserve"> </w:t>
      </w:r>
      <w:r w:rsidR="006B41C0" w:rsidRPr="007F7B65">
        <w:rPr>
          <w:lang w:eastAsia="ja-JP"/>
        </w:rPr>
        <w:t>the link simulation results, we</w:t>
      </w:r>
      <w:r w:rsidR="00D92924">
        <w:rPr>
          <w:lang w:eastAsia="ja-JP"/>
        </w:rPr>
        <w:t xml:space="preserve"> have following </w:t>
      </w:r>
      <w:r w:rsidR="006B41C0" w:rsidRPr="007F7B65">
        <w:rPr>
          <w:lang w:eastAsia="ja-JP"/>
        </w:rPr>
        <w:t>proposals.</w:t>
      </w:r>
    </w:p>
    <w:p w14:paraId="45B36216" w14:textId="09E8A6C0" w:rsidR="00E30F77" w:rsidRDefault="00EA6193" w:rsidP="00E45EA4">
      <w:pPr>
        <w:rPr>
          <w:b/>
          <w:lang w:eastAsia="ja-JP"/>
        </w:rPr>
      </w:pPr>
      <w:r>
        <w:rPr>
          <w:b/>
          <w:lang w:eastAsia="ja-JP"/>
        </w:rPr>
        <w:t>Proposal</w:t>
      </w:r>
      <w:r w:rsidR="00514422" w:rsidRPr="001A0FFB">
        <w:rPr>
          <w:b/>
          <w:lang w:eastAsia="ja-JP"/>
        </w:rPr>
        <w:t xml:space="preserve">:  </w:t>
      </w:r>
      <w:r w:rsidR="008F19A5">
        <w:rPr>
          <w:b/>
          <w:lang w:eastAsia="ja-JP"/>
        </w:rPr>
        <w:t>For test case 10</w:t>
      </w:r>
      <w:r w:rsidR="005173B2">
        <w:rPr>
          <w:b/>
          <w:lang w:eastAsia="ja-JP"/>
        </w:rPr>
        <w:t xml:space="preserve">, </w:t>
      </w:r>
      <w:r w:rsidR="005173B2">
        <w:rPr>
          <w:rFonts w:eastAsiaTheme="minorEastAsia"/>
          <w:b/>
          <w:lang w:eastAsia="ja-JP"/>
        </w:rPr>
        <w:t>a</w:t>
      </w:r>
      <w:r w:rsidR="005173B2" w:rsidRPr="00D448FB">
        <w:rPr>
          <w:rFonts w:eastAsiaTheme="minorEastAsia"/>
          <w:b/>
          <w:lang w:eastAsia="ja-JP"/>
        </w:rPr>
        <w:t>lignment results</w:t>
      </w:r>
      <w:r w:rsidR="005173B2" w:rsidRPr="00D448FB">
        <w:rPr>
          <w:b/>
          <w:lang w:eastAsia="ja-JP"/>
        </w:rPr>
        <w:t xml:space="preserve"> </w:t>
      </w:r>
      <w:r w:rsidR="005173B2">
        <w:rPr>
          <w:b/>
          <w:lang w:eastAsia="ja-JP"/>
        </w:rPr>
        <w:t xml:space="preserve">and </w:t>
      </w:r>
      <w:r w:rsidR="005173B2">
        <w:rPr>
          <w:rFonts w:eastAsiaTheme="minorEastAsia"/>
          <w:b/>
          <w:lang w:eastAsia="ja-JP"/>
        </w:rPr>
        <w:t>i</w:t>
      </w:r>
      <w:r w:rsidR="005173B2" w:rsidRPr="00D448FB">
        <w:rPr>
          <w:rFonts w:eastAsiaTheme="minorEastAsia"/>
          <w:b/>
          <w:lang w:eastAsia="ja-JP"/>
        </w:rPr>
        <w:t>mpairment results</w:t>
      </w:r>
      <w:r w:rsidR="005173B2" w:rsidRPr="00D448FB">
        <w:rPr>
          <w:b/>
          <w:lang w:eastAsia="ja-JP"/>
        </w:rPr>
        <w:t xml:space="preserve"> is</w:t>
      </w:r>
      <w:r w:rsidR="005173B2" w:rsidRPr="00D448FB">
        <w:rPr>
          <w:rFonts w:hint="eastAsia"/>
          <w:b/>
          <w:lang w:eastAsia="ja-JP"/>
        </w:rPr>
        <w:t xml:space="preserve"> </w:t>
      </w:r>
      <w:r w:rsidR="005173B2" w:rsidRPr="00D448FB">
        <w:rPr>
          <w:b/>
          <w:lang w:eastAsia="ja-JP"/>
        </w:rPr>
        <w:t>as follows</w:t>
      </w:r>
      <w:r w:rsidR="00345E22">
        <w:rPr>
          <w:b/>
          <w:lang w:eastAsia="ja-JP"/>
        </w:rPr>
        <w:t xml:space="preserve"> (results will be added in updated contribution)</w:t>
      </w:r>
      <w:r w:rsidR="005173B2" w:rsidRPr="00D448FB">
        <w:rPr>
          <w:rFonts w:hint="eastAsia"/>
          <w:b/>
          <w:lang w:eastAsia="ja-JP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220"/>
        <w:gridCol w:w="3569"/>
        <w:gridCol w:w="3827"/>
      </w:tblGrid>
      <w:tr w:rsidR="00E30F77" w14:paraId="6B2344B5" w14:textId="77777777" w:rsidTr="008317F9">
        <w:trPr>
          <w:trHeight w:val="255"/>
        </w:trPr>
        <w:tc>
          <w:tcPr>
            <w:tcW w:w="1160" w:type="dxa"/>
            <w:vMerge w:val="restart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FF2B6F" w14:textId="77777777" w:rsidR="00E30F77" w:rsidRDefault="00E30F77">
            <w:pPr>
              <w:spacing w:after="0"/>
              <w:jc w:val="center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</w:rPr>
              <w:t>Rank</w:t>
            </w:r>
          </w:p>
        </w:tc>
        <w:tc>
          <w:tcPr>
            <w:tcW w:w="1220" w:type="dxa"/>
            <w:vMerge w:val="restart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31F900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</w:t>
            </w:r>
          </w:p>
        </w:tc>
        <w:tc>
          <w:tcPr>
            <w:tcW w:w="7396" w:type="dxa"/>
            <w:gridSpan w:val="2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2A26E8" w14:textId="298806DE" w:rsidR="00E30F77" w:rsidRDefault="00345E22" w:rsidP="00345E22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Case 10 (FR2, </w:t>
            </w:r>
            <w:r w:rsidR="00E30F77">
              <w:rPr>
                <w:rFonts w:ascii="Arial" w:hAnsi="Arial" w:cs="Arial"/>
                <w:lang w:eastAsia="ja-JP"/>
              </w:rPr>
              <w:t xml:space="preserve">120 </w:t>
            </w:r>
            <w:r>
              <w:rPr>
                <w:rFonts w:ascii="Arial" w:hAnsi="Arial" w:cs="Arial"/>
                <w:lang w:eastAsia="ja-JP"/>
              </w:rPr>
              <w:t>kHz SCS)</w:t>
            </w:r>
          </w:p>
        </w:tc>
      </w:tr>
      <w:tr w:rsidR="00E30F77" w14:paraId="2A8258EB" w14:textId="77777777" w:rsidTr="008317F9">
        <w:trPr>
          <w:trHeight w:val="255"/>
        </w:trPr>
        <w:tc>
          <w:tcPr>
            <w:tcW w:w="0" w:type="auto"/>
            <w:vMerge/>
            <w:vAlign w:val="center"/>
            <w:hideMark/>
          </w:tcPr>
          <w:p w14:paraId="430FB6F6" w14:textId="77777777" w:rsidR="00E30F77" w:rsidRDefault="00E30F77">
            <w:pPr>
              <w:rPr>
                <w:rFonts w:ascii="Arial" w:eastAsia="ＭＳ Ｐゴシック" w:hAnsi="Arial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CEAC1B9" w14:textId="77777777" w:rsidR="00E30F77" w:rsidRDefault="00E30F77">
            <w:pPr>
              <w:rPr>
                <w:rFonts w:ascii="Arial" w:eastAsia="ＭＳ Ｐゴシック" w:hAnsi="Arial" w:cs="Arial"/>
              </w:rPr>
            </w:pPr>
          </w:p>
        </w:tc>
        <w:tc>
          <w:tcPr>
            <w:tcW w:w="3569" w:type="dxa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16C58C" w14:textId="7A53A670" w:rsidR="00E30F77" w:rsidRDefault="00E30F77">
            <w:pPr>
              <w:jc w:val="center"/>
              <w:rPr>
                <w:rFonts w:ascii="Arial" w:hAnsi="Arial" w:cs="Arial"/>
              </w:rPr>
            </w:pPr>
            <w:r w:rsidRPr="00E30F77">
              <w:rPr>
                <w:rFonts w:ascii="Arial" w:hAnsi="Arial" w:cs="Arial"/>
              </w:rPr>
              <w:t>Alignment results</w:t>
            </w:r>
          </w:p>
        </w:tc>
        <w:tc>
          <w:tcPr>
            <w:tcW w:w="3827" w:type="dxa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A588EA" w14:textId="4D394A2B" w:rsidR="00E30F77" w:rsidRDefault="00E30F77">
            <w:pPr>
              <w:jc w:val="center"/>
              <w:rPr>
                <w:rFonts w:ascii="Arial" w:hAnsi="Arial" w:cs="Arial"/>
              </w:rPr>
            </w:pPr>
            <w:r w:rsidRPr="00E30F77">
              <w:rPr>
                <w:rFonts w:ascii="Arial" w:hAnsi="Arial" w:cs="Arial"/>
              </w:rPr>
              <w:t>Impairment results</w:t>
            </w:r>
          </w:p>
        </w:tc>
      </w:tr>
      <w:tr w:rsidR="00E30F77" w14:paraId="3DB32F52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9F60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804F65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72C242" w14:textId="07819932" w:rsidR="00E30F77" w:rsidRDefault="00E30F77">
            <w:pPr>
              <w:jc w:val="center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</w:rPr>
              <w:t xml:space="preserve">　</w:t>
            </w:r>
            <w:r>
              <w:rPr>
                <w:rFonts w:ascii="Arial" w:hAnsi="Arial" w:cs="Arial" w:hint="eastAsia"/>
                <w:lang w:eastAsia="ja-JP"/>
              </w:rPr>
              <w:t xml:space="preserve">  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9365BE" w14:textId="29DF3481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3E762194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2B3C06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AA86D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41669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CA36C" w14:textId="72EE0D61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4D38DBAC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F2FF35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35894C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0D17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FDC06" w14:textId="31843E3F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0E3BF181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03B5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004022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A92A8C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D220A9" w14:textId="3954C20A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18333B96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C89F4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350FEF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B129CC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9D7F8E" w14:textId="03A4DA98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3CBEBF24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1AA89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77F05C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MCS18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CC1CD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3CCA5" w14:textId="6662AE57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3B5BF8C3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7A2D0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EE047E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MCS19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2F2439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8D7F5D" w14:textId="72C7377D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18B1DC0D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6332D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A278C9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MCS20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009B92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D271A" w14:textId="5FA8A83A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5B21181F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539CC3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B1CDF6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MCS21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375093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1AFB22" w14:textId="644A8F9C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5762EB8F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A75620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9FBC93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MCS22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124106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55322" w14:textId="1B744C02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5FA31958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3AD3C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4999F0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33613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5E3EFB" w14:textId="5794B7A0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002925F1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102FF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0CFF4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A9495D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704C3A" w14:textId="7F55593A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5F041BEF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12BFF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21BE3D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8C01E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31C94B" w14:textId="084CF9B0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74F7574C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089EC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A8045D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BC57A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7A6811" w14:textId="0C1392E8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4E1AD06F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CF9DE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6A8BD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83C145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A722B" w14:textId="65F78A12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53A11B75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B12FB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40D2A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09BFF9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16AABE" w14:textId="6478D2CB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49CC68BD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A728A6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CF5DA5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4847A6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F19ACC" w14:textId="0A3B9210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0C3D0580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DAF254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8F47ED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7068C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2EC38" w14:textId="2A5F1AE6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28CD8D64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08BB3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032445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932524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480C9" w14:textId="1D97AE0B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75986EEE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B5FE2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0E433A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E4F8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5DE148" w14:textId="5EFC9038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578E0BB7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E49040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7EE7C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MCS18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D9E5E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017263" w14:textId="1A35A557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620E6832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45DD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70222C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MCS19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DBC695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DF860" w14:textId="1714AACA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3E14BA19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C0208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ACB722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MCS20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FA4FE5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D7D50A" w14:textId="0EE8B2FF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1CBC247F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34264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AD396D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MCS21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0D6F4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305A3" w14:textId="1027892D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61452E45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D0CD49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D606FB6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MCS22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AAA59B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A01B53" w14:textId="57C64116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74C4D994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0CF53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282B41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MCS23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102225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FAD4DD" w14:textId="6BBBDC9B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41C6B2F7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C04EB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B5727B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MCS24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59A9E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39999B" w14:textId="210B0A91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50A6B1ED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CC778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5129964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MCS25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343E8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0E60F" w14:textId="3FA111A7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18252099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4C144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772453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MCS26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B936BB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56EB7" w14:textId="212EF741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  <w:tr w:rsidR="00E30F77" w14:paraId="3E10688A" w14:textId="77777777" w:rsidTr="008317F9">
        <w:trPr>
          <w:trHeight w:val="255"/>
        </w:trPr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60574F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0" w:type="auto"/>
            <w:shd w:val="clear" w:color="000000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0267B7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MCS27</w:t>
            </w:r>
          </w:p>
        </w:tc>
        <w:tc>
          <w:tcPr>
            <w:tcW w:w="356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518E2E" w14:textId="77777777" w:rsidR="00E30F77" w:rsidRDefault="00E30F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C8451F" w14:textId="21D04C4F" w:rsidR="00E30F77" w:rsidRDefault="00E30F7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8F475B2" w14:textId="7CD5653C" w:rsidR="00514422" w:rsidRDefault="00E30F77" w:rsidP="00E45EA4">
      <w:pPr>
        <w:rPr>
          <w:b/>
          <w:lang w:eastAsia="ja-JP"/>
        </w:rPr>
      </w:pPr>
      <w:r w:rsidRPr="001A0FFB" w:rsidDel="009D62E8">
        <w:rPr>
          <w:b/>
          <w:lang w:eastAsia="ja-JP"/>
        </w:rPr>
        <w:t xml:space="preserve"> </w:t>
      </w:r>
    </w:p>
    <w:p w14:paraId="04985ED9" w14:textId="779BEF77" w:rsidR="006C674B" w:rsidRPr="007F3E56" w:rsidRDefault="00801953" w:rsidP="006C674B">
      <w:pPr>
        <w:pStyle w:val="1"/>
        <w:rPr>
          <w:lang w:eastAsia="ja-JP"/>
        </w:rPr>
      </w:pPr>
      <w:r>
        <w:rPr>
          <w:lang w:eastAsia="ja-JP"/>
        </w:rPr>
        <w:t>4</w:t>
      </w:r>
      <w:r w:rsidR="009C628D" w:rsidRPr="007F3E56">
        <w:rPr>
          <w:rFonts w:hint="eastAsia"/>
          <w:lang w:eastAsia="ja-JP"/>
        </w:rPr>
        <w:t xml:space="preserve">. </w:t>
      </w:r>
      <w:r w:rsidR="00770473" w:rsidRPr="007F3E56">
        <w:rPr>
          <w:rFonts w:hint="eastAsia"/>
          <w:lang w:eastAsia="ja-JP"/>
        </w:rPr>
        <w:t>Conclusion</w:t>
      </w:r>
    </w:p>
    <w:bookmarkEnd w:id="0"/>
    <w:p w14:paraId="27B75866" w14:textId="072AA10A" w:rsidR="00F42C29" w:rsidRDefault="00514422" w:rsidP="00BB2A3F">
      <w:pPr>
        <w:spacing w:after="120"/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</w:t>
      </w:r>
      <w:r>
        <w:rPr>
          <w:lang w:eastAsia="ja-JP"/>
        </w:rPr>
        <w:t xml:space="preserve"> presents our </w:t>
      </w:r>
      <w:r w:rsidRPr="007F3E56">
        <w:rPr>
          <w:lang w:eastAsia="ja-JP"/>
        </w:rPr>
        <w:t xml:space="preserve">simulation results for </w:t>
      </w:r>
      <w:r w:rsidR="00EB1DE3">
        <w:rPr>
          <w:lang w:eastAsia="ja-JP"/>
        </w:rPr>
        <w:t>SDR</w:t>
      </w:r>
      <w:r w:rsidR="00EB1DE3">
        <w:rPr>
          <w:rFonts w:hint="eastAsia"/>
          <w:lang w:eastAsia="ja-JP"/>
        </w:rPr>
        <w:t xml:space="preserve"> test </w:t>
      </w:r>
      <w:r w:rsidR="00345E22">
        <w:rPr>
          <w:lang w:eastAsia="ja-JP"/>
        </w:rPr>
        <w:t xml:space="preserve">for case </w:t>
      </w:r>
      <w:r w:rsidR="007A3EC2">
        <w:rPr>
          <w:lang w:eastAsia="ja-JP"/>
        </w:rPr>
        <w:t>10</w:t>
      </w:r>
      <w:r w:rsidR="00345E22">
        <w:rPr>
          <w:lang w:eastAsia="ja-JP"/>
        </w:rPr>
        <w:t xml:space="preserve"> (FR2, 120 kHz SCS</w:t>
      </w:r>
      <w:r w:rsidR="00EB1DE3">
        <w:rPr>
          <w:lang w:eastAsia="ja-JP"/>
        </w:rPr>
        <w:t>)</w:t>
      </w:r>
      <w:r>
        <w:t>.</w:t>
      </w:r>
      <w:r w:rsidR="006B41C0">
        <w:t xml:space="preserve"> </w:t>
      </w:r>
    </w:p>
    <w:p w14:paraId="12FA559A" w14:textId="2C244038" w:rsidR="00514422" w:rsidRDefault="00D92924" w:rsidP="00BB2A3F">
      <w:pPr>
        <w:spacing w:after="120"/>
      </w:pPr>
      <w:r>
        <w:t>P</w:t>
      </w:r>
      <w:r w:rsidR="006B41C0">
        <w:t>roposals are presented as follows.</w:t>
      </w:r>
    </w:p>
    <w:p w14:paraId="705142A7" w14:textId="48B543AB" w:rsidR="00FB6F91" w:rsidRDefault="00EA6193" w:rsidP="00E45EA4">
      <w:pPr>
        <w:rPr>
          <w:b/>
          <w:lang w:eastAsia="ja-JP"/>
        </w:rPr>
      </w:pPr>
      <w:r>
        <w:rPr>
          <w:b/>
          <w:lang w:eastAsia="ja-JP"/>
        </w:rPr>
        <w:t>Proposal</w:t>
      </w:r>
      <w:r w:rsidR="00FB6F91" w:rsidRPr="001A0FFB">
        <w:rPr>
          <w:b/>
          <w:lang w:eastAsia="ja-JP"/>
        </w:rPr>
        <w:t xml:space="preserve">:  </w:t>
      </w:r>
      <w:r w:rsidR="005C4C5B">
        <w:rPr>
          <w:b/>
          <w:lang w:eastAsia="ja-JP"/>
        </w:rPr>
        <w:t xml:space="preserve">For test case 10, </w:t>
      </w:r>
      <w:r w:rsidR="005C4C5B">
        <w:rPr>
          <w:rFonts w:eastAsiaTheme="minorEastAsia"/>
          <w:b/>
          <w:lang w:eastAsia="ja-JP"/>
        </w:rPr>
        <w:t>a</w:t>
      </w:r>
      <w:r w:rsidR="005C4C5B" w:rsidRPr="00D448FB">
        <w:rPr>
          <w:rFonts w:eastAsiaTheme="minorEastAsia"/>
          <w:b/>
          <w:lang w:eastAsia="ja-JP"/>
        </w:rPr>
        <w:t>lignment results</w:t>
      </w:r>
      <w:r w:rsidR="005C4C5B" w:rsidRPr="00D448FB">
        <w:rPr>
          <w:b/>
          <w:lang w:eastAsia="ja-JP"/>
        </w:rPr>
        <w:t xml:space="preserve"> </w:t>
      </w:r>
      <w:r w:rsidR="005C4C5B">
        <w:rPr>
          <w:b/>
          <w:lang w:eastAsia="ja-JP"/>
        </w:rPr>
        <w:t xml:space="preserve">and </w:t>
      </w:r>
      <w:r w:rsidR="005C4C5B">
        <w:rPr>
          <w:rFonts w:eastAsiaTheme="minorEastAsia"/>
          <w:b/>
          <w:lang w:eastAsia="ja-JP"/>
        </w:rPr>
        <w:t>i</w:t>
      </w:r>
      <w:r w:rsidR="005C4C5B" w:rsidRPr="00D448FB">
        <w:rPr>
          <w:rFonts w:eastAsiaTheme="minorEastAsia"/>
          <w:b/>
          <w:lang w:eastAsia="ja-JP"/>
        </w:rPr>
        <w:t>mpairment results</w:t>
      </w:r>
      <w:r w:rsidR="005C4C5B" w:rsidRPr="00D448FB">
        <w:rPr>
          <w:b/>
          <w:lang w:eastAsia="ja-JP"/>
        </w:rPr>
        <w:t xml:space="preserve"> is</w:t>
      </w:r>
      <w:r w:rsidR="005C4C5B" w:rsidRPr="00D448FB">
        <w:rPr>
          <w:rFonts w:hint="eastAsia"/>
          <w:b/>
          <w:lang w:eastAsia="ja-JP"/>
        </w:rPr>
        <w:t xml:space="preserve"> </w:t>
      </w:r>
      <w:r w:rsidR="005C4C5B" w:rsidRPr="00D448FB">
        <w:rPr>
          <w:b/>
          <w:lang w:eastAsia="ja-JP"/>
        </w:rPr>
        <w:t>as follows</w:t>
      </w:r>
      <w:r w:rsidR="00345E22">
        <w:rPr>
          <w:b/>
          <w:lang w:eastAsia="ja-JP"/>
        </w:rPr>
        <w:t xml:space="preserve"> (results will be added in updated contribution)</w:t>
      </w:r>
      <w:r w:rsidR="005C4C5B" w:rsidRPr="00D448FB">
        <w:rPr>
          <w:rFonts w:hint="eastAsia"/>
          <w:b/>
          <w:lang w:eastAsia="ja-JP"/>
        </w:rPr>
        <w:t>.</w:t>
      </w:r>
    </w:p>
    <w:p w14:paraId="25A96691" w14:textId="6B69D27D" w:rsidR="00BB2A3F" w:rsidRPr="007F3E56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References</w:t>
      </w:r>
      <w:r w:rsidR="001A0FFB">
        <w:rPr>
          <w:lang w:eastAsia="ja-JP"/>
        </w:rPr>
        <w:t xml:space="preserve"> </w:t>
      </w:r>
    </w:p>
    <w:p w14:paraId="6ED09746" w14:textId="6FC11337" w:rsidR="00BB2A3F" w:rsidRPr="007F3E56" w:rsidRDefault="00BB2A3F" w:rsidP="00BB2A3F">
      <w:pPr>
        <w:rPr>
          <w:lang w:eastAsia="ja-JP"/>
        </w:rPr>
      </w:pPr>
      <w:r w:rsidRPr="0080423A">
        <w:rPr>
          <w:lang w:eastAsia="ja-JP"/>
        </w:rPr>
        <w:t>[1]</w:t>
      </w:r>
      <w:r w:rsidR="00F42C29" w:rsidRPr="0080423A">
        <w:t xml:space="preserve"> 3GPP, </w:t>
      </w:r>
      <w:r w:rsidR="00EB1DE3" w:rsidRPr="0080423A">
        <w:t>NTT DoCoMo</w:t>
      </w:r>
      <w:r w:rsidR="00F42C29" w:rsidRPr="0080423A">
        <w:t>, R4-190240</w:t>
      </w:r>
      <w:r w:rsidR="00EB1DE3" w:rsidRPr="0080423A">
        <w:t>2</w:t>
      </w:r>
      <w:r w:rsidR="001A0FFB" w:rsidRPr="0080423A">
        <w:t xml:space="preserve"> W</w:t>
      </w:r>
      <w:r w:rsidR="00EB1DE3" w:rsidRPr="0080423A">
        <w:t xml:space="preserve">F </w:t>
      </w:r>
      <w:r w:rsidR="001A0FFB" w:rsidRPr="0080423A">
        <w:t xml:space="preserve">on </w:t>
      </w:r>
      <w:r w:rsidR="00EB1DE3" w:rsidRPr="0080423A">
        <w:t xml:space="preserve">SDR </w:t>
      </w:r>
      <w:r w:rsidR="001A0FFB" w:rsidRPr="0080423A">
        <w:t>requirements, Mar. 2019</w:t>
      </w:r>
      <w:r w:rsidRPr="0080423A">
        <w:t>.</w:t>
      </w:r>
      <w:r w:rsidR="001A0FFB">
        <w:t xml:space="preserve"> </w:t>
      </w:r>
    </w:p>
    <w:p w14:paraId="53484706" w14:textId="4439162E" w:rsidR="00BB2A3F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Appendix</w:t>
      </w:r>
      <w:r w:rsidR="00351C8A">
        <w:rPr>
          <w:lang w:eastAsia="ja-JP"/>
        </w:rPr>
        <w:t xml:space="preserve"> </w:t>
      </w:r>
    </w:p>
    <w:p w14:paraId="06EB057B" w14:textId="013DE5D4" w:rsidR="00B325E8" w:rsidRPr="00E45EA4" w:rsidRDefault="00B325E8" w:rsidP="00E45EA4">
      <w:pPr>
        <w:rPr>
          <w:lang w:eastAsia="ja-JP"/>
        </w:rPr>
      </w:pPr>
    </w:p>
    <w:p w14:paraId="1359CC01" w14:textId="71017C3F" w:rsidR="00B325E8" w:rsidRPr="005D5305" w:rsidRDefault="00B325E8" w:rsidP="00B325E8">
      <w:pPr>
        <w:jc w:val="center"/>
        <w:rPr>
          <w:b/>
          <w:lang w:val="en-US" w:eastAsia="ja-JP"/>
        </w:rPr>
      </w:pPr>
      <w:r w:rsidRPr="00E45EA4">
        <w:rPr>
          <w:b/>
          <w:lang w:eastAsia="ja-JP"/>
        </w:rPr>
        <w:t>Table A1:</w:t>
      </w:r>
      <w:r w:rsidR="005D5305" w:rsidRPr="00E45EA4">
        <w:rPr>
          <w:b/>
          <w:lang w:eastAsia="ja-JP"/>
        </w:rPr>
        <w:t xml:space="preserve"> </w:t>
      </w:r>
      <w:r w:rsidR="005D5305" w:rsidRPr="005D5305">
        <w:rPr>
          <w:b/>
        </w:rPr>
        <w:t>List of simulation cases for SDR test</w:t>
      </w:r>
      <w:r w:rsidRPr="00E45EA4">
        <w:rPr>
          <w:b/>
          <w:lang w:eastAsia="ja-JP"/>
        </w:rPr>
        <w:t xml:space="preserve">  </w:t>
      </w:r>
    </w:p>
    <w:tbl>
      <w:tblPr>
        <w:tblW w:w="994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32"/>
        <w:gridCol w:w="633"/>
        <w:gridCol w:w="922"/>
        <w:gridCol w:w="955"/>
        <w:gridCol w:w="1000"/>
        <w:gridCol w:w="1584"/>
        <w:gridCol w:w="1781"/>
        <w:gridCol w:w="2235"/>
      </w:tblGrid>
      <w:tr w:rsidR="00B325E8" w:rsidRPr="00B325E8" w14:paraId="5746C61D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2A274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Test case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319F7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FR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C0704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SCS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A125C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Duplex mode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33C53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CBW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20F0F3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MIMO config.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C84F5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Max rank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98141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b/>
                <w:bCs/>
                <w:lang w:val="en-US" w:eastAsia="ja-JP"/>
              </w:rPr>
              <w:t>Max modulation order</w:t>
            </w:r>
          </w:p>
        </w:tc>
      </w:tr>
      <w:tr w:rsidR="00B325E8" w:rsidRPr="00B325E8" w14:paraId="451C81E4" w14:textId="77777777" w:rsidTr="00B325E8">
        <w:trPr>
          <w:trHeight w:val="558"/>
        </w:trPr>
        <w:tc>
          <w:tcPr>
            <w:tcW w:w="84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2B1CA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1</w:t>
            </w:r>
          </w:p>
        </w:tc>
        <w:tc>
          <w:tcPr>
            <w:tcW w:w="46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F61B0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7729B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88336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292C7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9CC67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E75FA1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8867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5A373759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AFD3C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2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5D66B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A756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B8264E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A22A7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416E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2FAFE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C00C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1409227B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5335B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lastRenderedPageBreak/>
              <w:t>Case 3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41566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9D410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D3A03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B5A06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D6EA55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E875B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F938E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467EC341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7C886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4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888D7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A8BA3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15kHz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FDC17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F34C5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C39CB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5FD16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F21E3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0A8BF8A1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157E3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5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96CEA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82C6FE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18CE7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B4D2E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0B48D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F591E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EA4CA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659D5900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CDF2B5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6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E4E8C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C266F9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F501A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4E0B9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1E524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466846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1B050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3835ECFD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6C455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7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AC18F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4725E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851AA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5B6FE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E19DF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76799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2302F8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6C357ABA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D17A5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8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4FC3BD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FR1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14D27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30kHz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DC2BC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8747E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DD687E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4x4MIMO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FE76DF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 4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2345B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256QAM</w:t>
            </w:r>
          </w:p>
        </w:tc>
      </w:tr>
      <w:tr w:rsidR="00B325E8" w:rsidRPr="00B325E8" w14:paraId="75164168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B23332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9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62E84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FR2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766B0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F3AC1A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E433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 xml:space="preserve">100MHz 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05E37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F4D69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D9A184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  <w:tr w:rsidR="00B325E8" w:rsidRPr="00B325E8" w14:paraId="4BEF8976" w14:textId="77777777" w:rsidTr="00B325E8">
        <w:trPr>
          <w:trHeight w:val="558"/>
        </w:trPr>
        <w:tc>
          <w:tcPr>
            <w:tcW w:w="8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D827AB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Case 10</w:t>
            </w:r>
          </w:p>
        </w:tc>
        <w:tc>
          <w:tcPr>
            <w:tcW w:w="46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76B2C0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FR2</w:t>
            </w:r>
          </w:p>
        </w:tc>
        <w:tc>
          <w:tcPr>
            <w:tcW w:w="9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B42B5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120kHz</w:t>
            </w:r>
          </w:p>
        </w:tc>
        <w:tc>
          <w:tcPr>
            <w:tcW w:w="9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EEABC6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TDD</w:t>
            </w:r>
          </w:p>
        </w:tc>
        <w:tc>
          <w:tcPr>
            <w:tcW w:w="10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40B39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100MHz</w:t>
            </w:r>
          </w:p>
        </w:tc>
        <w:tc>
          <w:tcPr>
            <w:tcW w:w="161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3711A1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2x2MIMO</w:t>
            </w:r>
          </w:p>
        </w:tc>
        <w:tc>
          <w:tcPr>
            <w:tcW w:w="18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AC42E7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Rank2</w:t>
            </w:r>
          </w:p>
        </w:tc>
        <w:tc>
          <w:tcPr>
            <w:tcW w:w="229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8F63AC" w14:textId="77777777" w:rsidR="00B325E8" w:rsidRPr="00B325E8" w:rsidRDefault="00B325E8" w:rsidP="00B325E8">
            <w:pPr>
              <w:jc w:val="center"/>
              <w:rPr>
                <w:lang w:val="en-US" w:eastAsia="ja-JP"/>
              </w:rPr>
            </w:pPr>
            <w:r w:rsidRPr="00B325E8">
              <w:rPr>
                <w:rFonts w:hint="eastAsia"/>
                <w:lang w:val="en-US" w:eastAsia="ja-JP"/>
              </w:rPr>
              <w:t>64QAM</w:t>
            </w:r>
          </w:p>
        </w:tc>
      </w:tr>
    </w:tbl>
    <w:p w14:paraId="3F0C22E7" w14:textId="4FA3C9AA" w:rsidR="00B325E8" w:rsidRDefault="00B325E8" w:rsidP="00CE2BFD">
      <w:pPr>
        <w:jc w:val="center"/>
        <w:rPr>
          <w:lang w:eastAsia="ja-JP"/>
        </w:rPr>
      </w:pPr>
    </w:p>
    <w:p w14:paraId="597C5F1D" w14:textId="77777777" w:rsidR="00B325E8" w:rsidRDefault="00B325E8" w:rsidP="00CE2BFD">
      <w:pPr>
        <w:jc w:val="center"/>
        <w:rPr>
          <w:lang w:eastAsia="ja-JP"/>
        </w:rPr>
      </w:pPr>
    </w:p>
    <w:p w14:paraId="16D98EEB" w14:textId="7AE37D86" w:rsidR="00BB2A3F" w:rsidRPr="00C14859" w:rsidRDefault="00BB2A3F" w:rsidP="00CE2BFD">
      <w:pPr>
        <w:jc w:val="center"/>
        <w:rPr>
          <w:b/>
          <w:lang w:val="en-US" w:eastAsia="ja-JP"/>
        </w:rPr>
      </w:pPr>
      <w:r w:rsidRPr="00E45EA4">
        <w:rPr>
          <w:b/>
          <w:lang w:eastAsia="ja-JP"/>
        </w:rPr>
        <w:t>Table</w:t>
      </w:r>
      <w:r w:rsidR="00CE2BFD" w:rsidRPr="00E45EA4">
        <w:rPr>
          <w:b/>
          <w:lang w:eastAsia="ja-JP"/>
        </w:rPr>
        <w:t xml:space="preserve"> </w:t>
      </w:r>
      <w:r w:rsidR="00E7534B" w:rsidRPr="00E45EA4">
        <w:rPr>
          <w:b/>
          <w:lang w:eastAsia="ja-JP"/>
        </w:rPr>
        <w:t>A</w:t>
      </w:r>
      <w:r w:rsidR="00B325E8" w:rsidRPr="00E45EA4">
        <w:rPr>
          <w:b/>
          <w:lang w:eastAsia="ja-JP"/>
        </w:rPr>
        <w:t>2</w:t>
      </w:r>
      <w:r w:rsidR="00CE2BFD" w:rsidRPr="00E45EA4">
        <w:rPr>
          <w:b/>
          <w:lang w:eastAsia="ja-JP"/>
        </w:rPr>
        <w:t>:</w:t>
      </w:r>
      <w:r w:rsidR="005173B2" w:rsidRPr="00E45EA4">
        <w:rPr>
          <w:b/>
          <w:lang w:eastAsia="ja-JP"/>
        </w:rPr>
        <w:t xml:space="preserve"> </w:t>
      </w:r>
      <w:r w:rsidR="00C14859" w:rsidRPr="00C14859">
        <w:rPr>
          <w:b/>
          <w:lang w:eastAsia="ja-JP"/>
        </w:rPr>
        <w:t xml:space="preserve">General </w:t>
      </w:r>
      <w:r w:rsidR="00C14859" w:rsidRPr="00C14859">
        <w:rPr>
          <w:b/>
          <w:lang w:eastAsia="zh-CN"/>
        </w:rPr>
        <w:t>simulation</w:t>
      </w:r>
      <w:r w:rsidR="00C14859" w:rsidRPr="00C14859">
        <w:rPr>
          <w:b/>
          <w:lang w:eastAsia="ja-JP"/>
        </w:rPr>
        <w:t xml:space="preserve"> assumption</w:t>
      </w:r>
    </w:p>
    <w:tbl>
      <w:tblPr>
        <w:tblW w:w="92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9"/>
        <w:gridCol w:w="2921"/>
        <w:gridCol w:w="1418"/>
        <w:gridCol w:w="2591"/>
      </w:tblGrid>
      <w:tr w:rsidR="005173B2" w:rsidRPr="005173B2" w14:paraId="27D22B43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hideMark/>
          </w:tcPr>
          <w:p w14:paraId="3994D5A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Parameter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hideMark/>
          </w:tcPr>
          <w:p w14:paraId="1DD5826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Unit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hideMark/>
          </w:tcPr>
          <w:p w14:paraId="22F839E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Value</w:t>
            </w:r>
          </w:p>
        </w:tc>
      </w:tr>
      <w:tr w:rsidR="005173B2" w:rsidRPr="005173B2" w14:paraId="579C13B3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4D262B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PDSCH transmission scheme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22A56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A2F675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Transmission scheme 1</w:t>
            </w:r>
          </w:p>
        </w:tc>
      </w:tr>
      <w:tr w:rsidR="005173B2" w:rsidRPr="005173B2" w14:paraId="752CA679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9ACA27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EPRE ratio of PTRS to PDSCH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EE2041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dB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C434D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N/A</w:t>
            </w:r>
          </w:p>
        </w:tc>
      </w:tr>
      <w:tr w:rsidR="005173B2" w:rsidRPr="005173B2" w14:paraId="3D375C67" w14:textId="77777777" w:rsidTr="00E45EA4">
        <w:trPr>
          <w:trHeight w:val="209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CFB65E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Channel bandwidth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380D86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MHz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0FBF6C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See slide #11</w:t>
            </w:r>
          </w:p>
        </w:tc>
      </w:tr>
      <w:tr w:rsidR="005173B2" w:rsidRPr="005173B2" w14:paraId="007845C2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E0BE0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Common serving cell parameters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BE6C78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Physical Cell ID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F80FCE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272FD9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</w:t>
            </w:r>
          </w:p>
        </w:tc>
      </w:tr>
      <w:tr w:rsidR="005173B2" w:rsidRPr="005173B2" w14:paraId="4A7A67AE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118CF29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FD02DC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SSB position in burst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0787D5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96CB57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SSB in Slot #0</w:t>
            </w:r>
          </w:p>
        </w:tc>
      </w:tr>
      <w:tr w:rsidR="005173B2" w:rsidRPr="005173B2" w14:paraId="044F8310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4E84E3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F0CBD5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SSB periodicity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C9738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ms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961B45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20</w:t>
            </w:r>
          </w:p>
        </w:tc>
      </w:tr>
      <w:tr w:rsidR="005173B2" w:rsidRPr="005173B2" w14:paraId="12A9AFA3" w14:textId="77777777" w:rsidTr="00E45EA4">
        <w:trPr>
          <w:trHeight w:val="20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963A50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EBFABF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DMRS position for Type A PDSCH mapping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A348D6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D207E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2</w:t>
            </w:r>
          </w:p>
        </w:tc>
      </w:tr>
      <w:tr w:rsidR="005173B2" w:rsidRPr="005173B2" w14:paraId="2AC550AD" w14:textId="77777777" w:rsidTr="00E45EA4">
        <w:trPr>
          <w:trHeight w:val="104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2C3B79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Active DL BWP index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66D83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82D22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042AE682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EB4D85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DL BWP configuration #1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ADC2CC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 xml:space="preserve">First PRB 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AE26A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30DD18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</w:t>
            </w:r>
          </w:p>
        </w:tc>
      </w:tr>
      <w:tr w:rsidR="005173B2" w:rsidRPr="005173B2" w14:paraId="0C9DA4F7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CD9B5E1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72382D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contiguous PRB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5EF63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18E88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Full allocation</w:t>
            </w:r>
          </w:p>
        </w:tc>
      </w:tr>
      <w:tr w:rsidR="005173B2" w:rsidRPr="005173B2" w14:paraId="2F24563B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6CE5F5D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62D3F2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Subcarrier spacing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0DBFF1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kHz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2D5622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See slide #11</w:t>
            </w:r>
          </w:p>
        </w:tc>
      </w:tr>
      <w:tr w:rsidR="005173B2" w:rsidRPr="005173B2" w14:paraId="6B7D6170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00CCEE8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66A59F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Cyclic prefix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90A681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F47405E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Normal</w:t>
            </w:r>
          </w:p>
        </w:tc>
      </w:tr>
      <w:tr w:rsidR="005173B2" w:rsidRPr="005173B2" w14:paraId="5C06D40C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40FF94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PDCCH configuration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3DBE34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Slots for PDCCH monitoring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5ABE32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E3540E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Each slot</w:t>
            </w:r>
          </w:p>
        </w:tc>
      </w:tr>
      <w:tr w:rsidR="005173B2" w:rsidRPr="005173B2" w14:paraId="6D5B4AEE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D01C82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869047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Symbols with PDCCH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DD4A2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773B7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Symbols #0</w:t>
            </w:r>
          </w:p>
        </w:tc>
      </w:tr>
      <w:tr w:rsidR="005173B2" w:rsidRPr="005173B2" w14:paraId="6475D639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25684CB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C31552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PRBs in CORESET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B9CD19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20B96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[TBD]</w:t>
            </w:r>
          </w:p>
        </w:tc>
      </w:tr>
      <w:tr w:rsidR="005173B2" w:rsidRPr="005173B2" w14:paraId="3EAD2445" w14:textId="77777777" w:rsidTr="00E45EA4">
        <w:trPr>
          <w:trHeight w:val="20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7A823D3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873045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PDCCH candidates and aggregation levels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F7A10E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8E89BC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[TBD]</w:t>
            </w:r>
          </w:p>
        </w:tc>
      </w:tr>
      <w:tr w:rsidR="005173B2" w:rsidRPr="005173B2" w14:paraId="0256E71F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355320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66CEA8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DCI format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6EB29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0C5E10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[TBD]</w:t>
            </w:r>
          </w:p>
        </w:tc>
      </w:tr>
      <w:tr w:rsidR="005173B2" w:rsidRPr="005173B2" w14:paraId="7DB66EBC" w14:textId="77777777" w:rsidTr="00E45EA4">
        <w:trPr>
          <w:trHeight w:val="104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AED435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PDSCH configuration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3E1BF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Mapping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8C44AD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D771D9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Type A</w:t>
            </w:r>
          </w:p>
        </w:tc>
      </w:tr>
      <w:tr w:rsidR="005173B2" w:rsidRPr="005173B2" w14:paraId="27F62732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AC3166F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9408F2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k0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CC04AB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7FF4B3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</w:t>
            </w:r>
          </w:p>
        </w:tc>
      </w:tr>
      <w:tr w:rsidR="005173B2" w:rsidRPr="005173B2" w14:paraId="5AE0603B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94A804F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A2913B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PDSCH aggregation factor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4E5419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A124B5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13718CF1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CD8904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B249DC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PRB bundling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C5EA5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1BB8F3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Static</w:t>
            </w:r>
          </w:p>
        </w:tc>
      </w:tr>
      <w:tr w:rsidR="005173B2" w:rsidRPr="005173B2" w14:paraId="200B4D00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638C53C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F3447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PRB bundling size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195A55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4F542A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Wideband for FR1 and FR2</w:t>
            </w:r>
          </w:p>
        </w:tc>
      </w:tr>
      <w:tr w:rsidR="005173B2" w:rsidRPr="005173B2" w14:paraId="16E17A4B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C95B949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6F21FE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Resource allocation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1BDC60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8635C8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Type 0</w:t>
            </w:r>
          </w:p>
        </w:tc>
      </w:tr>
      <w:tr w:rsidR="005173B2" w:rsidRPr="005173B2" w14:paraId="45DEF5B4" w14:textId="77777777" w:rsidTr="00E45EA4">
        <w:trPr>
          <w:trHeight w:val="10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31D3B3A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37611C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VRB-to-PRB mapping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396281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28BBD0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Non-interleaved</w:t>
            </w:r>
          </w:p>
        </w:tc>
      </w:tr>
      <w:tr w:rsidR="005173B2" w:rsidRPr="005173B2" w14:paraId="7A75CFDE" w14:textId="77777777" w:rsidTr="00E45EA4">
        <w:trPr>
          <w:trHeight w:val="209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584DD8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533341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VRB-to-PRB mapping interleaver bundle size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6180F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9C4E5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N/A</w:t>
            </w:r>
          </w:p>
        </w:tc>
      </w:tr>
      <w:tr w:rsidR="005173B2" w:rsidRPr="005173B2" w14:paraId="09705F3B" w14:textId="77777777" w:rsidTr="00E45EA4">
        <w:trPr>
          <w:trHeight w:val="88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47D7AA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PDSCH DMRS configuration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CD6FC4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DMRS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98549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4F295F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Type 1</w:t>
            </w:r>
          </w:p>
        </w:tc>
      </w:tr>
      <w:tr w:rsidR="005173B2" w:rsidRPr="005173B2" w14:paraId="4586FF7A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370211E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574CE7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additional DMRS</w:t>
            </w:r>
          </w:p>
        </w:tc>
        <w:tc>
          <w:tcPr>
            <w:tcW w:w="141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D216A0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5ED23E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17A5CCA5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6703CBC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7AC7C3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Length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F25057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A4EAF3E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0A53AC32" w14:textId="77777777" w:rsidTr="00E45EA4">
        <w:trPr>
          <w:trHeight w:val="264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4EA897BA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4D1A6D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Antenna ports indexes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9FA720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7F4596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{1000} for 1 Layer CCs</w:t>
            </w:r>
            <w:r w:rsidRPr="005173B2">
              <w:rPr>
                <w:rFonts w:hint="eastAsia"/>
                <w:u w:val="single"/>
                <w:lang w:eastAsia="ja-JP"/>
              </w:rPr>
              <w:br/>
              <w:t>{1000, 1001} for 2 Layers CCs</w:t>
            </w:r>
          </w:p>
          <w:p w14:paraId="04173B8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{1000 - 1003} for 4 Layers CCs</w:t>
            </w:r>
          </w:p>
        </w:tc>
      </w:tr>
      <w:tr w:rsidR="005173B2" w:rsidRPr="005173B2" w14:paraId="4F28736B" w14:textId="77777777" w:rsidTr="00E45EA4">
        <w:trPr>
          <w:trHeight w:val="176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14:paraId="4701C13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95D7C7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PDSCH DMRS CDM group(s) without data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27DEC1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3D784B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 for 1 layer and 2 layers CCs</w:t>
            </w:r>
          </w:p>
          <w:p w14:paraId="6E0BA0E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2 for 4 Layers CCs</w:t>
            </w:r>
          </w:p>
        </w:tc>
      </w:tr>
      <w:tr w:rsidR="005173B2" w:rsidRPr="005173B2" w14:paraId="40C3D8B9" w14:textId="77777777" w:rsidTr="005173B2">
        <w:trPr>
          <w:trHeight w:val="1040"/>
        </w:trPr>
        <w:tc>
          <w:tcPr>
            <w:tcW w:w="5240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DE09E0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PTRS configuratioaan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D1B10F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266A3D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For FR1: PTRS is not configured</w:t>
            </w:r>
          </w:p>
          <w:p w14:paraId="16A7DC8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For FR2: 1 port, per 2PRB in frequency domain, per symbol in time domain</w:t>
            </w:r>
          </w:p>
        </w:tc>
      </w:tr>
      <w:tr w:rsidR="005173B2" w:rsidRPr="005173B2" w14:paraId="28F6A861" w14:textId="77777777" w:rsidTr="00E45EA4">
        <w:trPr>
          <w:trHeight w:val="176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45DF51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CSI-RS for tracking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39062E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subcarrier index in the PRB used for CSI-RS (k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52FE35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931076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3</w:t>
            </w:r>
          </w:p>
        </w:tc>
      </w:tr>
      <w:tr w:rsidR="005173B2" w:rsidRPr="005173B2" w14:paraId="610D57F5" w14:textId="77777777" w:rsidTr="00E45EA4">
        <w:trPr>
          <w:trHeight w:val="176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19A66B88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077EF2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OFDM symbol in the PRB used for CSI-RS (l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41EDEE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F5AD43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6 for CSI-RS resource 1 and 3</w:t>
            </w:r>
          </w:p>
          <w:p w14:paraId="7A8BD23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10 for CSI-RS resource 2 and 4</w:t>
            </w:r>
          </w:p>
        </w:tc>
      </w:tr>
      <w:tr w:rsidR="005173B2" w:rsidRPr="005173B2" w14:paraId="249D4814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7F43E2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0002F9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CSI-RS ports (X)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22E5EC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7F7484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2426E139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0E2F125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D49F60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CDM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703F5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23B9DF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No</w:t>
            </w:r>
          </w:p>
        </w:tc>
      </w:tr>
      <w:tr w:rsidR="005173B2" w:rsidRPr="005173B2" w14:paraId="7EFE80CC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29B03CE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FED9CE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Density (</w:t>
            </w:r>
            <w:r w:rsidRPr="005173B2">
              <w:rPr>
                <w:rFonts w:hint="eastAsia"/>
                <w:u w:val="single"/>
                <w:lang w:eastAsia="ja-JP"/>
              </w:rPr>
              <w:t>ρ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9A8093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75F9D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3</w:t>
            </w:r>
          </w:p>
        </w:tc>
      </w:tr>
      <w:tr w:rsidR="005173B2" w:rsidRPr="005173B2" w14:paraId="53D32CB7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4A00E32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B4D3FD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periodicity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D973D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E26DC0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20ms</w:t>
            </w:r>
          </w:p>
        </w:tc>
      </w:tr>
      <w:tr w:rsidR="005173B2" w:rsidRPr="005173B2" w14:paraId="1C5DE322" w14:textId="77777777" w:rsidTr="00E45EA4">
        <w:trPr>
          <w:trHeight w:val="431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7674936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070899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offset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85A373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0469D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10ms from SSB</w:t>
            </w:r>
          </w:p>
        </w:tc>
      </w:tr>
      <w:tr w:rsidR="005173B2" w:rsidRPr="005173B2" w14:paraId="4472221F" w14:textId="77777777" w:rsidTr="00E45EA4">
        <w:trPr>
          <w:trHeight w:val="176"/>
        </w:trPr>
        <w:tc>
          <w:tcPr>
            <w:tcW w:w="2319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8DF4A6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NZP CSI-RS for CSI acquisition</w:t>
            </w: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935E3A1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subcarrier index in the PRB used for CSI-RS (k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36A504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096CE3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4</w:t>
            </w:r>
          </w:p>
        </w:tc>
      </w:tr>
      <w:tr w:rsidR="005173B2" w:rsidRPr="005173B2" w14:paraId="4309C51D" w14:textId="77777777" w:rsidTr="00E45EA4">
        <w:trPr>
          <w:trHeight w:val="176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993C8B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587087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First OFDM symbol in the PRB used for CSI-RS (l</w:t>
            </w:r>
            <w:r w:rsidRPr="005173B2">
              <w:rPr>
                <w:rFonts w:hint="eastAsia"/>
                <w:u w:val="single"/>
                <w:vertAlign w:val="subscript"/>
                <w:lang w:eastAsia="ja-JP"/>
              </w:rPr>
              <w:t>0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85B9E3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DD22CB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13</w:t>
            </w:r>
          </w:p>
        </w:tc>
      </w:tr>
      <w:tr w:rsidR="005173B2" w:rsidRPr="005173B2" w14:paraId="48CCDA42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8DBCD90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369F9F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Number of CSI-RS ports (X)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3A7146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C5A80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Same as Tx ports</w:t>
            </w:r>
          </w:p>
        </w:tc>
      </w:tr>
      <w:tr w:rsidR="005173B2" w:rsidRPr="005173B2" w14:paraId="2598C519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5DDE02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BED31A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CDM Type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595B1E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D6982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FD-CDM2</w:t>
            </w:r>
          </w:p>
        </w:tc>
      </w:tr>
      <w:tr w:rsidR="005173B2" w:rsidRPr="005173B2" w14:paraId="287FAD2E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0CE263F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F9E3AB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Density (</w:t>
            </w:r>
            <w:r w:rsidRPr="005173B2">
              <w:rPr>
                <w:rFonts w:hint="eastAsia"/>
                <w:u w:val="single"/>
                <w:lang w:eastAsia="ja-JP"/>
              </w:rPr>
              <w:t>ρ</w:t>
            </w:r>
            <w:r w:rsidRPr="005173B2">
              <w:rPr>
                <w:rFonts w:hint="eastAsia"/>
                <w:u w:val="single"/>
                <w:lang w:eastAsia="ja-JP"/>
              </w:rPr>
              <w:t>)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4406E9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6DFF32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63CE8200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5239647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148F01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periodicity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62F9B7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B6B05E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20ms</w:t>
            </w:r>
          </w:p>
        </w:tc>
      </w:tr>
      <w:tr w:rsidR="005173B2" w:rsidRPr="005173B2" w14:paraId="07CF7521" w14:textId="77777777" w:rsidTr="00E45EA4">
        <w:trPr>
          <w:trHeight w:val="88"/>
        </w:trPr>
        <w:tc>
          <w:tcPr>
            <w:tcW w:w="2319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45E2959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9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B64EBA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CSI-RS offset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9B1924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0C4680F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0ms from SSB</w:t>
            </w:r>
          </w:p>
        </w:tc>
      </w:tr>
      <w:tr w:rsidR="005173B2" w:rsidRPr="005173B2" w14:paraId="4CD7469E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CCD393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Maximum number of code block groups for ACK/NACK feedback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8181493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EDA03F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1</w:t>
            </w:r>
          </w:p>
        </w:tc>
      </w:tr>
      <w:tr w:rsidR="005173B2" w:rsidRPr="005173B2" w14:paraId="3D71ECF2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79BCE919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Maximum number of HARQ transmission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F474BC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D33207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4</w:t>
            </w:r>
          </w:p>
        </w:tc>
      </w:tr>
      <w:tr w:rsidR="005173B2" w:rsidRPr="005173B2" w14:paraId="09B2B0DF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569BC6B8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b/>
                <w:bCs/>
                <w:lang w:val="en-US" w:eastAsia="ja-JP"/>
              </w:rPr>
              <w:t>HARQ ACK/NACK bundling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12373A3" w14:textId="77777777" w:rsidR="005173B2" w:rsidRPr="005173B2" w:rsidRDefault="005173B2" w:rsidP="005173B2">
            <w:pPr>
              <w:rPr>
                <w:lang w:val="en-US" w:eastAsia="ja-JP"/>
              </w:rPr>
            </w:pP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3817F22E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val="en-US" w:eastAsia="ja-JP"/>
              </w:rPr>
              <w:t>Multiplexed</w:t>
            </w:r>
          </w:p>
        </w:tc>
      </w:tr>
      <w:tr w:rsidR="005173B2" w:rsidRPr="005173B2" w14:paraId="5CDE06C5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7380C8B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Redundancy version coding sequence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C45E672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0A674DD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{0,2,3,1}</w:t>
            </w:r>
          </w:p>
        </w:tc>
      </w:tr>
      <w:tr w:rsidR="005173B2" w:rsidRPr="005173B2" w14:paraId="01EA60AA" w14:textId="77777777" w:rsidTr="005173B2">
        <w:trPr>
          <w:trHeight w:val="176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CB68E27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Precoding configuration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2785F2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EE77E70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SP Type I, Random per slot with PRB bundling granularity</w:t>
            </w:r>
          </w:p>
        </w:tc>
      </w:tr>
      <w:tr w:rsidR="005173B2" w:rsidRPr="005173B2" w14:paraId="489C1877" w14:textId="77777777" w:rsidTr="005173B2">
        <w:trPr>
          <w:trHeight w:val="8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178B024C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Symbols for all unused REs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4AE3DB5A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262EFF4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OCNG Annex A.5</w:t>
            </w:r>
          </w:p>
        </w:tc>
      </w:tr>
      <w:tr w:rsidR="005173B2" w:rsidRPr="005173B2" w14:paraId="6F1F64D4" w14:textId="77777777" w:rsidTr="005173B2">
        <w:trPr>
          <w:trHeight w:val="98"/>
        </w:trPr>
        <w:tc>
          <w:tcPr>
            <w:tcW w:w="524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763693F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b/>
                <w:bCs/>
                <w:u w:val="single"/>
                <w:lang w:eastAsia="ja-JP"/>
              </w:rPr>
              <w:t>Propagation condition</w:t>
            </w:r>
          </w:p>
        </w:tc>
        <w:tc>
          <w:tcPr>
            <w:tcW w:w="141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2BC94B76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 </w:t>
            </w:r>
          </w:p>
        </w:tc>
        <w:tc>
          <w:tcPr>
            <w:tcW w:w="25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44" w:type="dxa"/>
              <w:bottom w:w="0" w:type="dxa"/>
              <w:right w:w="44" w:type="dxa"/>
            </w:tcMar>
            <w:vAlign w:val="center"/>
            <w:hideMark/>
          </w:tcPr>
          <w:p w14:paraId="6460C2D5" w14:textId="77777777" w:rsidR="005173B2" w:rsidRPr="005173B2" w:rsidRDefault="005173B2" w:rsidP="005173B2">
            <w:pPr>
              <w:rPr>
                <w:lang w:val="en-US" w:eastAsia="ja-JP"/>
              </w:rPr>
            </w:pPr>
            <w:r w:rsidRPr="005173B2">
              <w:rPr>
                <w:rFonts w:hint="eastAsia"/>
                <w:u w:val="single"/>
                <w:lang w:eastAsia="ja-JP"/>
              </w:rPr>
              <w:t>Static propagation condition for FR1 and FR2</w:t>
            </w:r>
          </w:p>
        </w:tc>
      </w:tr>
    </w:tbl>
    <w:p w14:paraId="2A8E016C" w14:textId="4EB1935B" w:rsidR="00CE2BFD" w:rsidRPr="00E45EA4" w:rsidRDefault="00CE2BFD" w:rsidP="00D92924">
      <w:pPr>
        <w:rPr>
          <w:lang w:val="en-US" w:eastAsia="ja-JP"/>
        </w:rPr>
      </w:pPr>
    </w:p>
    <w:sectPr w:rsidR="00CE2BFD" w:rsidRPr="00E45EA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FFC86" w14:textId="77777777" w:rsidR="00830D59" w:rsidRDefault="00830D59">
      <w:r>
        <w:separator/>
      </w:r>
    </w:p>
  </w:endnote>
  <w:endnote w:type="continuationSeparator" w:id="0">
    <w:p w14:paraId="75F2F832" w14:textId="77777777" w:rsidR="00830D59" w:rsidRDefault="0083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806F0" w14:textId="77777777" w:rsidR="00830D59" w:rsidRDefault="00830D59">
      <w:r>
        <w:separator/>
      </w:r>
    </w:p>
  </w:footnote>
  <w:footnote w:type="continuationSeparator" w:id="0">
    <w:p w14:paraId="419DF86C" w14:textId="77777777" w:rsidR="00830D59" w:rsidRDefault="00830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4.65pt;height:23.75pt" o:bullet="t">
        <v:imagedata r:id="rId1" o:title="art1A8B"/>
      </v:shape>
    </w:pict>
  </w:numPicBullet>
  <w:abstractNum w:abstractNumId="0" w15:restartNumberingAfterBreak="0">
    <w:nsid w:val="0A614EA6"/>
    <w:multiLevelType w:val="hybridMultilevel"/>
    <w:tmpl w:val="1BC0DE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B2841"/>
    <w:multiLevelType w:val="hybridMultilevel"/>
    <w:tmpl w:val="054203C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2A3AB9"/>
    <w:multiLevelType w:val="hybridMultilevel"/>
    <w:tmpl w:val="1CAC4834"/>
    <w:lvl w:ilvl="0" w:tplc="D1681DDC">
      <w:start w:val="14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324EAC"/>
    <w:multiLevelType w:val="hybridMultilevel"/>
    <w:tmpl w:val="CB72939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5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F21DF9"/>
    <w:multiLevelType w:val="hybridMultilevel"/>
    <w:tmpl w:val="2D3E0562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3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5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774CEC"/>
    <w:multiLevelType w:val="hybridMultilevel"/>
    <w:tmpl w:val="97446F8C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78D0101E"/>
    <w:multiLevelType w:val="hybridMultilevel"/>
    <w:tmpl w:val="1EA4E1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26"/>
  </w:num>
  <w:num w:numId="4">
    <w:abstractNumId w:val="3"/>
  </w:num>
  <w:num w:numId="5">
    <w:abstractNumId w:val="32"/>
  </w:num>
  <w:num w:numId="6">
    <w:abstractNumId w:val="30"/>
  </w:num>
  <w:num w:numId="7">
    <w:abstractNumId w:val="22"/>
  </w:num>
  <w:num w:numId="8">
    <w:abstractNumId w:val="31"/>
  </w:num>
  <w:num w:numId="9">
    <w:abstractNumId w:val="29"/>
  </w:num>
  <w:num w:numId="10">
    <w:abstractNumId w:val="13"/>
  </w:num>
  <w:num w:numId="11">
    <w:abstractNumId w:val="38"/>
  </w:num>
  <w:num w:numId="12">
    <w:abstractNumId w:val="19"/>
  </w:num>
  <w:num w:numId="13">
    <w:abstractNumId w:val="21"/>
  </w:num>
  <w:num w:numId="14">
    <w:abstractNumId w:val="27"/>
  </w:num>
  <w:num w:numId="15">
    <w:abstractNumId w:val="1"/>
  </w:num>
  <w:num w:numId="16">
    <w:abstractNumId w:val="14"/>
  </w:num>
  <w:num w:numId="17">
    <w:abstractNumId w:val="18"/>
  </w:num>
  <w:num w:numId="18">
    <w:abstractNumId w:val="11"/>
  </w:num>
  <w:num w:numId="19">
    <w:abstractNumId w:val="28"/>
  </w:num>
  <w:num w:numId="20">
    <w:abstractNumId w:val="34"/>
  </w:num>
  <w:num w:numId="21">
    <w:abstractNumId w:val="6"/>
  </w:num>
  <w:num w:numId="22">
    <w:abstractNumId w:val="23"/>
  </w:num>
  <w:num w:numId="23">
    <w:abstractNumId w:val="25"/>
  </w:num>
  <w:num w:numId="24">
    <w:abstractNumId w:val="12"/>
  </w:num>
  <w:num w:numId="25">
    <w:abstractNumId w:val="35"/>
  </w:num>
  <w:num w:numId="26">
    <w:abstractNumId w:val="37"/>
  </w:num>
  <w:num w:numId="27">
    <w:abstractNumId w:val="7"/>
  </w:num>
  <w:num w:numId="28">
    <w:abstractNumId w:val="33"/>
  </w:num>
  <w:num w:numId="29">
    <w:abstractNumId w:val="17"/>
  </w:num>
  <w:num w:numId="30">
    <w:abstractNumId w:val="16"/>
  </w:num>
  <w:num w:numId="31">
    <w:abstractNumId w:val="8"/>
  </w:num>
  <w:num w:numId="32">
    <w:abstractNumId w:val="15"/>
  </w:num>
  <w:num w:numId="33">
    <w:abstractNumId w:val="5"/>
  </w:num>
  <w:num w:numId="34">
    <w:abstractNumId w:val="37"/>
  </w:num>
  <w:num w:numId="35">
    <w:abstractNumId w:val="10"/>
  </w:num>
  <w:num w:numId="36">
    <w:abstractNumId w:val="0"/>
  </w:num>
  <w:num w:numId="37">
    <w:abstractNumId w:val="36"/>
  </w:num>
  <w:num w:numId="38">
    <w:abstractNumId w:val="20"/>
  </w:num>
  <w:num w:numId="39">
    <w:abstractNumId w:val="9"/>
  </w:num>
  <w:num w:numId="40">
    <w:abstractNumId w:val="39"/>
  </w:num>
  <w:num w:numId="4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6166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218"/>
    <w:rsid w:val="000448C2"/>
    <w:rsid w:val="000456D7"/>
    <w:rsid w:val="00045CBD"/>
    <w:rsid w:val="00047943"/>
    <w:rsid w:val="00047DD9"/>
    <w:rsid w:val="0005300E"/>
    <w:rsid w:val="000612D1"/>
    <w:rsid w:val="000621A8"/>
    <w:rsid w:val="00064B3E"/>
    <w:rsid w:val="00064F90"/>
    <w:rsid w:val="00065F1C"/>
    <w:rsid w:val="00066891"/>
    <w:rsid w:val="0006768C"/>
    <w:rsid w:val="00071032"/>
    <w:rsid w:val="000720F8"/>
    <w:rsid w:val="00073860"/>
    <w:rsid w:val="00075B66"/>
    <w:rsid w:val="000766B3"/>
    <w:rsid w:val="000767DF"/>
    <w:rsid w:val="000820DA"/>
    <w:rsid w:val="000840C6"/>
    <w:rsid w:val="000842D0"/>
    <w:rsid w:val="00087322"/>
    <w:rsid w:val="000911E4"/>
    <w:rsid w:val="00093E7E"/>
    <w:rsid w:val="00095795"/>
    <w:rsid w:val="00097D22"/>
    <w:rsid w:val="000A2C7E"/>
    <w:rsid w:val="000A2D0B"/>
    <w:rsid w:val="000A45AC"/>
    <w:rsid w:val="000A6235"/>
    <w:rsid w:val="000A65BC"/>
    <w:rsid w:val="000A7F9C"/>
    <w:rsid w:val="000B0E72"/>
    <w:rsid w:val="000B314B"/>
    <w:rsid w:val="000B5833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5421"/>
    <w:rsid w:val="000E6DEC"/>
    <w:rsid w:val="000E7399"/>
    <w:rsid w:val="000F0698"/>
    <w:rsid w:val="000F22CE"/>
    <w:rsid w:val="000F3C2A"/>
    <w:rsid w:val="000F5102"/>
    <w:rsid w:val="000F62E9"/>
    <w:rsid w:val="000F6F65"/>
    <w:rsid w:val="0010127A"/>
    <w:rsid w:val="00105B7F"/>
    <w:rsid w:val="00106A9F"/>
    <w:rsid w:val="001072A8"/>
    <w:rsid w:val="001138F8"/>
    <w:rsid w:val="0011424E"/>
    <w:rsid w:val="00115B49"/>
    <w:rsid w:val="00117291"/>
    <w:rsid w:val="00121D4E"/>
    <w:rsid w:val="00123571"/>
    <w:rsid w:val="00123B5C"/>
    <w:rsid w:val="00124082"/>
    <w:rsid w:val="00127C99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0530"/>
    <w:rsid w:val="00181060"/>
    <w:rsid w:val="00182304"/>
    <w:rsid w:val="00182A19"/>
    <w:rsid w:val="0018379B"/>
    <w:rsid w:val="0018517B"/>
    <w:rsid w:val="0018585B"/>
    <w:rsid w:val="00185F72"/>
    <w:rsid w:val="00190224"/>
    <w:rsid w:val="00192CE3"/>
    <w:rsid w:val="00193116"/>
    <w:rsid w:val="001A08AA"/>
    <w:rsid w:val="001A0FFB"/>
    <w:rsid w:val="001A108B"/>
    <w:rsid w:val="001A3120"/>
    <w:rsid w:val="001B0237"/>
    <w:rsid w:val="001B1C3C"/>
    <w:rsid w:val="001B3190"/>
    <w:rsid w:val="001C3A35"/>
    <w:rsid w:val="001C52C7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3897"/>
    <w:rsid w:val="00234306"/>
    <w:rsid w:val="0023446F"/>
    <w:rsid w:val="00235127"/>
    <w:rsid w:val="00235394"/>
    <w:rsid w:val="00235E88"/>
    <w:rsid w:val="002363F5"/>
    <w:rsid w:val="00241C1B"/>
    <w:rsid w:val="00243584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3EB"/>
    <w:rsid w:val="002715D3"/>
    <w:rsid w:val="002716E7"/>
    <w:rsid w:val="00272BC8"/>
    <w:rsid w:val="00274E1A"/>
    <w:rsid w:val="00275B3C"/>
    <w:rsid w:val="0027745D"/>
    <w:rsid w:val="00281980"/>
    <w:rsid w:val="00282213"/>
    <w:rsid w:val="00283084"/>
    <w:rsid w:val="0028309A"/>
    <w:rsid w:val="00284099"/>
    <w:rsid w:val="0028522B"/>
    <w:rsid w:val="00286D85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A1A"/>
    <w:rsid w:val="002B091A"/>
    <w:rsid w:val="002B10A5"/>
    <w:rsid w:val="002B3853"/>
    <w:rsid w:val="002B4609"/>
    <w:rsid w:val="002C1FC4"/>
    <w:rsid w:val="002C36AF"/>
    <w:rsid w:val="002C4415"/>
    <w:rsid w:val="002C4696"/>
    <w:rsid w:val="002D05DD"/>
    <w:rsid w:val="002D38CE"/>
    <w:rsid w:val="002D44CF"/>
    <w:rsid w:val="002D4648"/>
    <w:rsid w:val="002E08A7"/>
    <w:rsid w:val="002E12A7"/>
    <w:rsid w:val="002E3476"/>
    <w:rsid w:val="002E775B"/>
    <w:rsid w:val="002F3E51"/>
    <w:rsid w:val="002F4093"/>
    <w:rsid w:val="002F6C9B"/>
    <w:rsid w:val="002F6EF4"/>
    <w:rsid w:val="002F796C"/>
    <w:rsid w:val="00300C95"/>
    <w:rsid w:val="0030296C"/>
    <w:rsid w:val="003040AA"/>
    <w:rsid w:val="00304E3F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5E22"/>
    <w:rsid w:val="003466ED"/>
    <w:rsid w:val="00351C8A"/>
    <w:rsid w:val="003543FA"/>
    <w:rsid w:val="00356B37"/>
    <w:rsid w:val="00361187"/>
    <w:rsid w:val="00361491"/>
    <w:rsid w:val="003666F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4492"/>
    <w:rsid w:val="00394970"/>
    <w:rsid w:val="00395673"/>
    <w:rsid w:val="0039615D"/>
    <w:rsid w:val="00396A8B"/>
    <w:rsid w:val="003A0B5D"/>
    <w:rsid w:val="003A1829"/>
    <w:rsid w:val="003A377C"/>
    <w:rsid w:val="003A4CB3"/>
    <w:rsid w:val="003A665A"/>
    <w:rsid w:val="003B034C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38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1130C"/>
    <w:rsid w:val="00421A46"/>
    <w:rsid w:val="00422BAA"/>
    <w:rsid w:val="00423635"/>
    <w:rsid w:val="004237D4"/>
    <w:rsid w:val="00430313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50EF8"/>
    <w:rsid w:val="00453277"/>
    <w:rsid w:val="004543ED"/>
    <w:rsid w:val="0046402B"/>
    <w:rsid w:val="004645B3"/>
    <w:rsid w:val="00464640"/>
    <w:rsid w:val="00465F13"/>
    <w:rsid w:val="0046699D"/>
    <w:rsid w:val="0048189C"/>
    <w:rsid w:val="0049156D"/>
    <w:rsid w:val="00492C4B"/>
    <w:rsid w:val="00497809"/>
    <w:rsid w:val="004A0D35"/>
    <w:rsid w:val="004A17C7"/>
    <w:rsid w:val="004A41BD"/>
    <w:rsid w:val="004A782C"/>
    <w:rsid w:val="004A7ADF"/>
    <w:rsid w:val="004B1EF8"/>
    <w:rsid w:val="004B3EC1"/>
    <w:rsid w:val="004B5CEC"/>
    <w:rsid w:val="004B693D"/>
    <w:rsid w:val="004B7715"/>
    <w:rsid w:val="004B7C86"/>
    <w:rsid w:val="004C2CF2"/>
    <w:rsid w:val="004C58F1"/>
    <w:rsid w:val="004C72B1"/>
    <w:rsid w:val="004D03DB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24C5"/>
    <w:rsid w:val="00504952"/>
    <w:rsid w:val="00505026"/>
    <w:rsid w:val="00505BFA"/>
    <w:rsid w:val="005060C0"/>
    <w:rsid w:val="005062AD"/>
    <w:rsid w:val="00507D89"/>
    <w:rsid w:val="00512217"/>
    <w:rsid w:val="00514422"/>
    <w:rsid w:val="00515234"/>
    <w:rsid w:val="00517307"/>
    <w:rsid w:val="005173B2"/>
    <w:rsid w:val="00521800"/>
    <w:rsid w:val="00521AAC"/>
    <w:rsid w:val="00521B8C"/>
    <w:rsid w:val="00523FC6"/>
    <w:rsid w:val="00524CA9"/>
    <w:rsid w:val="00526B6F"/>
    <w:rsid w:val="005272AF"/>
    <w:rsid w:val="0053142A"/>
    <w:rsid w:val="005347FC"/>
    <w:rsid w:val="00535758"/>
    <w:rsid w:val="005401FD"/>
    <w:rsid w:val="00540A87"/>
    <w:rsid w:val="0054117A"/>
    <w:rsid w:val="00544702"/>
    <w:rsid w:val="005479F5"/>
    <w:rsid w:val="00551B83"/>
    <w:rsid w:val="005558CF"/>
    <w:rsid w:val="00556E1D"/>
    <w:rsid w:val="00557978"/>
    <w:rsid w:val="00560492"/>
    <w:rsid w:val="00561D8D"/>
    <w:rsid w:val="005655DA"/>
    <w:rsid w:val="0056763E"/>
    <w:rsid w:val="00570EB9"/>
    <w:rsid w:val="005713B7"/>
    <w:rsid w:val="0057169E"/>
    <w:rsid w:val="00573369"/>
    <w:rsid w:val="00576462"/>
    <w:rsid w:val="00577A52"/>
    <w:rsid w:val="005811BC"/>
    <w:rsid w:val="00582E3F"/>
    <w:rsid w:val="00586C80"/>
    <w:rsid w:val="0058747E"/>
    <w:rsid w:val="005910B3"/>
    <w:rsid w:val="00591A47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40E2"/>
    <w:rsid w:val="005C4C5B"/>
    <w:rsid w:val="005C6516"/>
    <w:rsid w:val="005C667E"/>
    <w:rsid w:val="005C7544"/>
    <w:rsid w:val="005D1F5B"/>
    <w:rsid w:val="005D2248"/>
    <w:rsid w:val="005D3F3A"/>
    <w:rsid w:val="005D47A1"/>
    <w:rsid w:val="005D4B05"/>
    <w:rsid w:val="005D5305"/>
    <w:rsid w:val="005D568E"/>
    <w:rsid w:val="005D606F"/>
    <w:rsid w:val="005D6D26"/>
    <w:rsid w:val="005D761F"/>
    <w:rsid w:val="005F4A7E"/>
    <w:rsid w:val="00600AD8"/>
    <w:rsid w:val="00603C1C"/>
    <w:rsid w:val="00610D3E"/>
    <w:rsid w:val="00612402"/>
    <w:rsid w:val="006144A8"/>
    <w:rsid w:val="0061646C"/>
    <w:rsid w:val="00621109"/>
    <w:rsid w:val="00621892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CF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3BA4"/>
    <w:rsid w:val="006746D8"/>
    <w:rsid w:val="00676D1F"/>
    <w:rsid w:val="00677733"/>
    <w:rsid w:val="00680165"/>
    <w:rsid w:val="0068235D"/>
    <w:rsid w:val="00685642"/>
    <w:rsid w:val="006856E5"/>
    <w:rsid w:val="00685A73"/>
    <w:rsid w:val="00686ABB"/>
    <w:rsid w:val="00686FBC"/>
    <w:rsid w:val="0069720F"/>
    <w:rsid w:val="006A019B"/>
    <w:rsid w:val="006A0BA1"/>
    <w:rsid w:val="006A18D4"/>
    <w:rsid w:val="006A1E00"/>
    <w:rsid w:val="006A3282"/>
    <w:rsid w:val="006B0D02"/>
    <w:rsid w:val="006B1EDA"/>
    <w:rsid w:val="006B3906"/>
    <w:rsid w:val="006B41C0"/>
    <w:rsid w:val="006B463E"/>
    <w:rsid w:val="006B46D8"/>
    <w:rsid w:val="006B572C"/>
    <w:rsid w:val="006B61B1"/>
    <w:rsid w:val="006B69C0"/>
    <w:rsid w:val="006B6A9B"/>
    <w:rsid w:val="006B6FF1"/>
    <w:rsid w:val="006B7B74"/>
    <w:rsid w:val="006B7F8A"/>
    <w:rsid w:val="006C3095"/>
    <w:rsid w:val="006C674B"/>
    <w:rsid w:val="006D4225"/>
    <w:rsid w:val="006D47D2"/>
    <w:rsid w:val="006D611D"/>
    <w:rsid w:val="006D77BB"/>
    <w:rsid w:val="006E1144"/>
    <w:rsid w:val="006E1269"/>
    <w:rsid w:val="006E1E48"/>
    <w:rsid w:val="006E2345"/>
    <w:rsid w:val="006E34D0"/>
    <w:rsid w:val="006E4F62"/>
    <w:rsid w:val="006F2B4E"/>
    <w:rsid w:val="006F5DEF"/>
    <w:rsid w:val="006F691D"/>
    <w:rsid w:val="00705917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56DD"/>
    <w:rsid w:val="00726D4D"/>
    <w:rsid w:val="00727982"/>
    <w:rsid w:val="007366B9"/>
    <w:rsid w:val="00737597"/>
    <w:rsid w:val="0074030B"/>
    <w:rsid w:val="00740741"/>
    <w:rsid w:val="0074101D"/>
    <w:rsid w:val="00741A10"/>
    <w:rsid w:val="00742689"/>
    <w:rsid w:val="00747A2C"/>
    <w:rsid w:val="00750CEB"/>
    <w:rsid w:val="00752857"/>
    <w:rsid w:val="0075410A"/>
    <w:rsid w:val="00762C4B"/>
    <w:rsid w:val="0076572F"/>
    <w:rsid w:val="00765FC8"/>
    <w:rsid w:val="007661AA"/>
    <w:rsid w:val="007664C6"/>
    <w:rsid w:val="00770473"/>
    <w:rsid w:val="00770490"/>
    <w:rsid w:val="00774217"/>
    <w:rsid w:val="0077454C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3EC2"/>
    <w:rsid w:val="007A446F"/>
    <w:rsid w:val="007A52C4"/>
    <w:rsid w:val="007A6272"/>
    <w:rsid w:val="007B0D50"/>
    <w:rsid w:val="007B0E1D"/>
    <w:rsid w:val="007B1A6E"/>
    <w:rsid w:val="007B21C5"/>
    <w:rsid w:val="007B319F"/>
    <w:rsid w:val="007B3B93"/>
    <w:rsid w:val="007B505C"/>
    <w:rsid w:val="007C0B20"/>
    <w:rsid w:val="007C1421"/>
    <w:rsid w:val="007C2B61"/>
    <w:rsid w:val="007C3B6C"/>
    <w:rsid w:val="007C3C41"/>
    <w:rsid w:val="007C4F66"/>
    <w:rsid w:val="007C742F"/>
    <w:rsid w:val="007C772F"/>
    <w:rsid w:val="007D4E54"/>
    <w:rsid w:val="007D5A9E"/>
    <w:rsid w:val="007D6048"/>
    <w:rsid w:val="007D6C01"/>
    <w:rsid w:val="007E1F3B"/>
    <w:rsid w:val="007E4809"/>
    <w:rsid w:val="007E4F9A"/>
    <w:rsid w:val="007E56D8"/>
    <w:rsid w:val="007F015A"/>
    <w:rsid w:val="007F0E1E"/>
    <w:rsid w:val="007F13F5"/>
    <w:rsid w:val="007F182F"/>
    <w:rsid w:val="007F39F4"/>
    <w:rsid w:val="007F3E56"/>
    <w:rsid w:val="007F628B"/>
    <w:rsid w:val="007F62EA"/>
    <w:rsid w:val="007F700C"/>
    <w:rsid w:val="007F7B65"/>
    <w:rsid w:val="00801953"/>
    <w:rsid w:val="00801967"/>
    <w:rsid w:val="0080248E"/>
    <w:rsid w:val="0080423A"/>
    <w:rsid w:val="008072FF"/>
    <w:rsid w:val="0080788A"/>
    <w:rsid w:val="0081046D"/>
    <w:rsid w:val="00810FB0"/>
    <w:rsid w:val="0081689A"/>
    <w:rsid w:val="00820739"/>
    <w:rsid w:val="008240E1"/>
    <w:rsid w:val="0082583A"/>
    <w:rsid w:val="00826532"/>
    <w:rsid w:val="00830D59"/>
    <w:rsid w:val="0083131A"/>
    <w:rsid w:val="008317F9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637F"/>
    <w:rsid w:val="008671F5"/>
    <w:rsid w:val="00871645"/>
    <w:rsid w:val="00872512"/>
    <w:rsid w:val="00872D00"/>
    <w:rsid w:val="00874FE0"/>
    <w:rsid w:val="00875CB4"/>
    <w:rsid w:val="008764E7"/>
    <w:rsid w:val="008836F6"/>
    <w:rsid w:val="00884014"/>
    <w:rsid w:val="00885543"/>
    <w:rsid w:val="00885DDB"/>
    <w:rsid w:val="008921D3"/>
    <w:rsid w:val="00893454"/>
    <w:rsid w:val="008A0249"/>
    <w:rsid w:val="008A178E"/>
    <w:rsid w:val="008A24BF"/>
    <w:rsid w:val="008A4BA1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2663"/>
    <w:rsid w:val="008E314F"/>
    <w:rsid w:val="008E4239"/>
    <w:rsid w:val="008E4A88"/>
    <w:rsid w:val="008E4FC9"/>
    <w:rsid w:val="008E6E75"/>
    <w:rsid w:val="008E715E"/>
    <w:rsid w:val="008F19A5"/>
    <w:rsid w:val="008F2C5A"/>
    <w:rsid w:val="008F4FD4"/>
    <w:rsid w:val="008F616D"/>
    <w:rsid w:val="008F6413"/>
    <w:rsid w:val="008F68CF"/>
    <w:rsid w:val="008F7D93"/>
    <w:rsid w:val="0090028C"/>
    <w:rsid w:val="009019E0"/>
    <w:rsid w:val="00904C88"/>
    <w:rsid w:val="009050A8"/>
    <w:rsid w:val="00906173"/>
    <w:rsid w:val="00906296"/>
    <w:rsid w:val="00906356"/>
    <w:rsid w:val="00906895"/>
    <w:rsid w:val="0090773A"/>
    <w:rsid w:val="009100AC"/>
    <w:rsid w:val="009112A9"/>
    <w:rsid w:val="00912016"/>
    <w:rsid w:val="009147F7"/>
    <w:rsid w:val="00922EBD"/>
    <w:rsid w:val="00923928"/>
    <w:rsid w:val="00925F44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03F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D62E8"/>
    <w:rsid w:val="009E0843"/>
    <w:rsid w:val="009E2929"/>
    <w:rsid w:val="009E5870"/>
    <w:rsid w:val="00A0535F"/>
    <w:rsid w:val="00A05FD2"/>
    <w:rsid w:val="00A126D8"/>
    <w:rsid w:val="00A13DB4"/>
    <w:rsid w:val="00A17573"/>
    <w:rsid w:val="00A33FD3"/>
    <w:rsid w:val="00A34818"/>
    <w:rsid w:val="00A35A6B"/>
    <w:rsid w:val="00A50244"/>
    <w:rsid w:val="00A50E31"/>
    <w:rsid w:val="00A53DA9"/>
    <w:rsid w:val="00A55704"/>
    <w:rsid w:val="00A55F4E"/>
    <w:rsid w:val="00A57448"/>
    <w:rsid w:val="00A57ACE"/>
    <w:rsid w:val="00A61831"/>
    <w:rsid w:val="00A63C77"/>
    <w:rsid w:val="00A6446C"/>
    <w:rsid w:val="00A644EF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9DD"/>
    <w:rsid w:val="00A95AAF"/>
    <w:rsid w:val="00A9656B"/>
    <w:rsid w:val="00AA0F2D"/>
    <w:rsid w:val="00AA24C1"/>
    <w:rsid w:val="00AA4CA6"/>
    <w:rsid w:val="00AA4DD5"/>
    <w:rsid w:val="00AA5DEE"/>
    <w:rsid w:val="00AB3F85"/>
    <w:rsid w:val="00AC04E6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451"/>
    <w:rsid w:val="00AD5FC6"/>
    <w:rsid w:val="00AD6613"/>
    <w:rsid w:val="00AD6D86"/>
    <w:rsid w:val="00AE0161"/>
    <w:rsid w:val="00AE12AD"/>
    <w:rsid w:val="00AE2DD6"/>
    <w:rsid w:val="00AE35E4"/>
    <w:rsid w:val="00AE747D"/>
    <w:rsid w:val="00AE77EC"/>
    <w:rsid w:val="00AF1CC9"/>
    <w:rsid w:val="00B01679"/>
    <w:rsid w:val="00B023B0"/>
    <w:rsid w:val="00B02F68"/>
    <w:rsid w:val="00B03CAE"/>
    <w:rsid w:val="00B05546"/>
    <w:rsid w:val="00B067A5"/>
    <w:rsid w:val="00B06E27"/>
    <w:rsid w:val="00B109D3"/>
    <w:rsid w:val="00B11FAF"/>
    <w:rsid w:val="00B12421"/>
    <w:rsid w:val="00B12FE2"/>
    <w:rsid w:val="00B15E24"/>
    <w:rsid w:val="00B17BF7"/>
    <w:rsid w:val="00B208F2"/>
    <w:rsid w:val="00B22E92"/>
    <w:rsid w:val="00B30F2A"/>
    <w:rsid w:val="00B31FB5"/>
    <w:rsid w:val="00B3223D"/>
    <w:rsid w:val="00B325E8"/>
    <w:rsid w:val="00B34988"/>
    <w:rsid w:val="00B3698F"/>
    <w:rsid w:val="00B406C1"/>
    <w:rsid w:val="00B42372"/>
    <w:rsid w:val="00B42C7A"/>
    <w:rsid w:val="00B44009"/>
    <w:rsid w:val="00B4408F"/>
    <w:rsid w:val="00B463E3"/>
    <w:rsid w:val="00B47B48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D0E"/>
    <w:rsid w:val="00BA1D66"/>
    <w:rsid w:val="00BB087F"/>
    <w:rsid w:val="00BB2A3F"/>
    <w:rsid w:val="00BB4554"/>
    <w:rsid w:val="00BB5FFE"/>
    <w:rsid w:val="00BB6A38"/>
    <w:rsid w:val="00BC40A6"/>
    <w:rsid w:val="00BC4CBB"/>
    <w:rsid w:val="00BC5AE7"/>
    <w:rsid w:val="00BC7FED"/>
    <w:rsid w:val="00BD14EA"/>
    <w:rsid w:val="00BD26A8"/>
    <w:rsid w:val="00BD6064"/>
    <w:rsid w:val="00BD6EB4"/>
    <w:rsid w:val="00BD7B79"/>
    <w:rsid w:val="00BE1672"/>
    <w:rsid w:val="00BE3759"/>
    <w:rsid w:val="00BE48B6"/>
    <w:rsid w:val="00BE7095"/>
    <w:rsid w:val="00BE7509"/>
    <w:rsid w:val="00BE78BD"/>
    <w:rsid w:val="00BF03BB"/>
    <w:rsid w:val="00BF04FB"/>
    <w:rsid w:val="00BF28CB"/>
    <w:rsid w:val="00BF35CC"/>
    <w:rsid w:val="00BF3FDC"/>
    <w:rsid w:val="00BF7F29"/>
    <w:rsid w:val="00BF7F3A"/>
    <w:rsid w:val="00C005B3"/>
    <w:rsid w:val="00C03792"/>
    <w:rsid w:val="00C04118"/>
    <w:rsid w:val="00C0547C"/>
    <w:rsid w:val="00C07A28"/>
    <w:rsid w:val="00C102E7"/>
    <w:rsid w:val="00C137BE"/>
    <w:rsid w:val="00C14859"/>
    <w:rsid w:val="00C16EAA"/>
    <w:rsid w:val="00C20409"/>
    <w:rsid w:val="00C26212"/>
    <w:rsid w:val="00C26EEE"/>
    <w:rsid w:val="00C3193A"/>
    <w:rsid w:val="00C3198F"/>
    <w:rsid w:val="00C329CB"/>
    <w:rsid w:val="00C34F14"/>
    <w:rsid w:val="00C35071"/>
    <w:rsid w:val="00C36435"/>
    <w:rsid w:val="00C42EA1"/>
    <w:rsid w:val="00C43723"/>
    <w:rsid w:val="00C44A11"/>
    <w:rsid w:val="00C46038"/>
    <w:rsid w:val="00C50891"/>
    <w:rsid w:val="00C51567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B06"/>
    <w:rsid w:val="00C84219"/>
    <w:rsid w:val="00C84376"/>
    <w:rsid w:val="00C847AC"/>
    <w:rsid w:val="00C91E2D"/>
    <w:rsid w:val="00C93060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DA9"/>
    <w:rsid w:val="00CB77C1"/>
    <w:rsid w:val="00CC26C6"/>
    <w:rsid w:val="00CC5EE3"/>
    <w:rsid w:val="00CC665A"/>
    <w:rsid w:val="00CD03C9"/>
    <w:rsid w:val="00CD19FE"/>
    <w:rsid w:val="00CD2A32"/>
    <w:rsid w:val="00CD4DC8"/>
    <w:rsid w:val="00CD6473"/>
    <w:rsid w:val="00CD7A0B"/>
    <w:rsid w:val="00CE0A81"/>
    <w:rsid w:val="00CE0F68"/>
    <w:rsid w:val="00CE2BFD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3C25"/>
    <w:rsid w:val="00D04B8B"/>
    <w:rsid w:val="00D058C4"/>
    <w:rsid w:val="00D07CEE"/>
    <w:rsid w:val="00D11454"/>
    <w:rsid w:val="00D12280"/>
    <w:rsid w:val="00D1300C"/>
    <w:rsid w:val="00D150DB"/>
    <w:rsid w:val="00D155F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5CF9"/>
    <w:rsid w:val="00D66315"/>
    <w:rsid w:val="00D70E88"/>
    <w:rsid w:val="00D70F9D"/>
    <w:rsid w:val="00D7186F"/>
    <w:rsid w:val="00D71D3B"/>
    <w:rsid w:val="00D75D35"/>
    <w:rsid w:val="00D8004F"/>
    <w:rsid w:val="00D80F86"/>
    <w:rsid w:val="00D83475"/>
    <w:rsid w:val="00D839B8"/>
    <w:rsid w:val="00D83AAD"/>
    <w:rsid w:val="00D83FDB"/>
    <w:rsid w:val="00D84411"/>
    <w:rsid w:val="00D86058"/>
    <w:rsid w:val="00D90132"/>
    <w:rsid w:val="00D9135B"/>
    <w:rsid w:val="00D91D89"/>
    <w:rsid w:val="00D92924"/>
    <w:rsid w:val="00DA025E"/>
    <w:rsid w:val="00DA518A"/>
    <w:rsid w:val="00DA706D"/>
    <w:rsid w:val="00DA7765"/>
    <w:rsid w:val="00DB0073"/>
    <w:rsid w:val="00DB0BA5"/>
    <w:rsid w:val="00DC15D8"/>
    <w:rsid w:val="00DC39A9"/>
    <w:rsid w:val="00DC4A38"/>
    <w:rsid w:val="00DC53E7"/>
    <w:rsid w:val="00DC756C"/>
    <w:rsid w:val="00DD0C2C"/>
    <w:rsid w:val="00DD17FB"/>
    <w:rsid w:val="00DD576B"/>
    <w:rsid w:val="00DE22B1"/>
    <w:rsid w:val="00DE283D"/>
    <w:rsid w:val="00DE60C1"/>
    <w:rsid w:val="00DE67FC"/>
    <w:rsid w:val="00DF0815"/>
    <w:rsid w:val="00DF2928"/>
    <w:rsid w:val="00DF30DF"/>
    <w:rsid w:val="00DF527C"/>
    <w:rsid w:val="00E02397"/>
    <w:rsid w:val="00E0302D"/>
    <w:rsid w:val="00E03D63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77"/>
    <w:rsid w:val="00E30FEC"/>
    <w:rsid w:val="00E3128E"/>
    <w:rsid w:val="00E31CCF"/>
    <w:rsid w:val="00E32A4A"/>
    <w:rsid w:val="00E32DB1"/>
    <w:rsid w:val="00E33992"/>
    <w:rsid w:val="00E4069E"/>
    <w:rsid w:val="00E4076B"/>
    <w:rsid w:val="00E43552"/>
    <w:rsid w:val="00E45EA4"/>
    <w:rsid w:val="00E45EF3"/>
    <w:rsid w:val="00E519C5"/>
    <w:rsid w:val="00E52777"/>
    <w:rsid w:val="00E5329C"/>
    <w:rsid w:val="00E5363C"/>
    <w:rsid w:val="00E54AF8"/>
    <w:rsid w:val="00E55ABC"/>
    <w:rsid w:val="00E57B74"/>
    <w:rsid w:val="00E60343"/>
    <w:rsid w:val="00E6150C"/>
    <w:rsid w:val="00E61DFE"/>
    <w:rsid w:val="00E62283"/>
    <w:rsid w:val="00E63F05"/>
    <w:rsid w:val="00E6554F"/>
    <w:rsid w:val="00E70031"/>
    <w:rsid w:val="00E73256"/>
    <w:rsid w:val="00E73617"/>
    <w:rsid w:val="00E7534B"/>
    <w:rsid w:val="00E75C57"/>
    <w:rsid w:val="00E80FC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6193"/>
    <w:rsid w:val="00EA7566"/>
    <w:rsid w:val="00EA7B28"/>
    <w:rsid w:val="00EB1DE3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1BE"/>
    <w:rsid w:val="00EE3C68"/>
    <w:rsid w:val="00EF0C2E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26D87"/>
    <w:rsid w:val="00F30B22"/>
    <w:rsid w:val="00F31F73"/>
    <w:rsid w:val="00F3281B"/>
    <w:rsid w:val="00F33C35"/>
    <w:rsid w:val="00F35313"/>
    <w:rsid w:val="00F3578A"/>
    <w:rsid w:val="00F42C29"/>
    <w:rsid w:val="00F43104"/>
    <w:rsid w:val="00F44A61"/>
    <w:rsid w:val="00F4734D"/>
    <w:rsid w:val="00F47D81"/>
    <w:rsid w:val="00F47E29"/>
    <w:rsid w:val="00F54988"/>
    <w:rsid w:val="00F55467"/>
    <w:rsid w:val="00F56DD6"/>
    <w:rsid w:val="00F61BED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96DCF"/>
    <w:rsid w:val="00FA0423"/>
    <w:rsid w:val="00FA191B"/>
    <w:rsid w:val="00FA2BF1"/>
    <w:rsid w:val="00FA2CF7"/>
    <w:rsid w:val="00FA2E18"/>
    <w:rsid w:val="00FA6851"/>
    <w:rsid w:val="00FA76C0"/>
    <w:rsid w:val="00FB0B10"/>
    <w:rsid w:val="00FB0D2D"/>
    <w:rsid w:val="00FB2CCA"/>
    <w:rsid w:val="00FB52C2"/>
    <w:rsid w:val="00FB58D3"/>
    <w:rsid w:val="00FB6375"/>
    <w:rsid w:val="00FB6F91"/>
    <w:rsid w:val="00FC051F"/>
    <w:rsid w:val="00FC542F"/>
    <w:rsid w:val="00FC6C4B"/>
    <w:rsid w:val="00FC7090"/>
    <w:rsid w:val="00FC713E"/>
    <w:rsid w:val="00FD0E77"/>
    <w:rsid w:val="00FD2747"/>
    <w:rsid w:val="00FD489E"/>
    <w:rsid w:val="00FD650F"/>
    <w:rsid w:val="00FE2E49"/>
    <w:rsid w:val="00FF05AA"/>
    <w:rsid w:val="00FF2E3D"/>
    <w:rsid w:val="00FF4D6B"/>
    <w:rsid w:val="00FF68C6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43B19"/>
  <w15:docId w15:val="{FD8A4E8B-FD45-4562-B715-EFCBF3DA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704</Words>
  <Characters>4015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4710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5141514</cp:lastModifiedBy>
  <cp:revision>7</cp:revision>
  <cp:lastPrinted>2017-04-28T05:57:00Z</cp:lastPrinted>
  <dcterms:created xsi:type="dcterms:W3CDTF">2019-04-01T07:43:00Z</dcterms:created>
  <dcterms:modified xsi:type="dcterms:W3CDTF">2019-04-01T10:19:00Z</dcterms:modified>
</cp:coreProperties>
</file>